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Hlk174737716"/>
    <w:bookmarkEnd w:id="0"/>
    <w:p w:rsidR="00404549" w:rsidRPr="000D082E" w:rsidRDefault="002771A2" w:rsidP="002771A2">
      <w:pPr>
        <w:rPr>
          <w:lang w:val="en-AU"/>
        </w:rPr>
      </w:pPr>
      <w:r w:rsidRPr="002771A2">
        <w:rPr>
          <w:noProof/>
        </w:rPr>
        <mc:AlternateContent>
          <mc:Choice Requires="wpg">
            <w:drawing>
              <wp:anchor distT="0" distB="0" distL="114300" distR="114300" simplePos="0" relativeHeight="252796928" behindDoc="0" locked="0" layoutInCell="1" allowOverlap="1" wp14:anchorId="711AC09C" wp14:editId="2504E7FA">
                <wp:simplePos x="0" y="0"/>
                <wp:positionH relativeFrom="column">
                  <wp:posOffset>1913373</wp:posOffset>
                </wp:positionH>
                <wp:positionV relativeFrom="paragraph">
                  <wp:posOffset>-393700</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C54BBDA" id="Group 18" o:spid="_x0000_s1026" style="position:absolute;margin-left:150.65pt;margin-top:-31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r>
        <w:rPr>
          <w:noProof/>
        </w:rPr>
        <mc:AlternateContent>
          <mc:Choice Requires="wps">
            <w:drawing>
              <wp:anchor distT="0" distB="0" distL="114300" distR="114300" simplePos="0" relativeHeight="252794880" behindDoc="0" locked="0" layoutInCell="1" allowOverlap="1" wp14:anchorId="36FA1D4E" wp14:editId="462949AD">
                <wp:simplePos x="0" y="0"/>
                <wp:positionH relativeFrom="column">
                  <wp:posOffset>701173</wp:posOffset>
                </wp:positionH>
                <wp:positionV relativeFrom="paragraph">
                  <wp:posOffset>-63500</wp:posOffset>
                </wp:positionV>
                <wp:extent cx="1667913" cy="457200"/>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667913" cy="457200"/>
                        </a:xfrm>
                        <a:prstGeom prst="rect">
                          <a:avLst/>
                        </a:prstGeom>
                        <a:noFill/>
                        <a:ln w="6350">
                          <a:noFill/>
                        </a:ln>
                      </wps:spPr>
                      <wps:txbx>
                        <w:txbxContent>
                          <w:p w:rsidR="00671334" w:rsidRPr="002771A2" w:rsidRDefault="00671334" w:rsidP="002771A2">
                            <w:pPr>
                              <w:jc w:val="center"/>
                              <w:rPr>
                                <w:rFonts w:ascii="Adobe Arabic" w:hAnsi="Adobe Arabic" w:cs="Adobe Arabic"/>
                                <w:b/>
                                <w:bCs/>
                                <w:sz w:val="48"/>
                                <w:szCs w:val="52"/>
                                <w:rtl/>
                                <w:lang w:bidi="ar-SY"/>
                              </w:rPr>
                            </w:pPr>
                            <w:hyperlink r:id="rId9" w:history="1">
                              <w:r w:rsidRPr="00671334">
                                <w:rPr>
                                  <w:rStyle w:val="Hyperlink"/>
                                  <w:rFonts w:ascii="Adobe Arabic" w:hAnsi="Adobe Arabic" w:cs="Adobe Arabic"/>
                                  <w:b/>
                                  <w:bCs/>
                                  <w:sz w:val="48"/>
                                  <w:szCs w:val="52"/>
                                  <w:rtl/>
                                  <w:lang w:bidi="ar-SY"/>
                                </w:rPr>
                                <w:t>دليل المدرب</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1608691345" o:spid="_x0000_s1026" type="#_x0000_t202" style="position:absolute;left:0;text-align:left;margin-left:55.2pt;margin-top:-5pt;width:131.35pt;height:36pt;z-index:252794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" filled="f" stroked="f" strokeweight=".5pt">
                <v:textbox>
                  <w:txbxContent>
                    <w:p w:rsidR="00671334" w:rsidRPr="002771A2" w:rsidRDefault="00671334" w:rsidP="002771A2">
                      <w:pPr>
                        <w:jc w:val="center"/>
                        <w:rPr>
                          <w:rFonts w:ascii="Adobe Arabic" w:hAnsi="Adobe Arabic" w:cs="Adobe Arabic"/>
                          <w:b/>
                          <w:bCs/>
                          <w:sz w:val="48"/>
                          <w:szCs w:val="52"/>
                          <w:rtl/>
                          <w:lang w:bidi="ar-SY"/>
                        </w:rPr>
                      </w:pPr>
                      <w:hyperlink r:id="rId10" w:history="1">
                        <w:r w:rsidRPr="00671334">
                          <w:rPr>
                            <w:rStyle w:val="Hyperlink"/>
                            <w:rFonts w:ascii="Adobe Arabic" w:hAnsi="Adobe Arabic" w:cs="Adobe Arabic"/>
                            <w:b/>
                            <w:bCs/>
                            <w:sz w:val="48"/>
                            <w:szCs w:val="52"/>
                            <w:rtl/>
                            <w:lang w:bidi="ar-SY"/>
                          </w:rPr>
                          <w:t>دليل المدرب</w:t>
                        </w:r>
                      </w:hyperlink>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5DDCB6BC" wp14:editId="38FC41B9">
                <wp:simplePos x="0" y="0"/>
                <wp:positionH relativeFrom="column">
                  <wp:posOffset>-2413000</wp:posOffset>
                </wp:positionH>
                <wp:positionV relativeFrom="paragraph">
                  <wp:posOffset>-117475</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208941" y="0"/>
                            <a:ext cx="5018781"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DBAB3B4" id="Group 15" o:spid="_x0000_s1026" style="position:absolute;margin-left:-190pt;margin-top:-9.25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">
                <v:rect id="Rectangle 1608691340"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p>
    <w:p w:rsidR="00F53D08" w:rsidRPr="00F53D08" w:rsidRDefault="002771A2" w:rsidP="00F53D08">
      <w:pPr>
        <w:rPr>
          <w:rtl/>
        </w:rPr>
      </w:pPr>
      <w:r w:rsidRPr="002771A2">
        <w:rPr>
          <w:noProof/>
        </w:rPr>
        <mc:AlternateContent>
          <mc:Choice Requires="wpg">
            <w:drawing>
              <wp:anchor distT="0" distB="0" distL="114300" distR="114300" simplePos="0" relativeHeight="252798976" behindDoc="0" locked="0" layoutInCell="1" allowOverlap="1" wp14:anchorId="798E688E" wp14:editId="79A68B11">
                <wp:simplePos x="0" y="0"/>
                <wp:positionH relativeFrom="column">
                  <wp:posOffset>446523</wp:posOffset>
                </wp:positionH>
                <wp:positionV relativeFrom="paragraph">
                  <wp:posOffset>213360</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BC8DBF3" id="Group 18" o:spid="_x0000_s1026" style="position:absolute;margin-left:35.15pt;margin-top:16.8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6B7D25" w:rsidP="00F53D08">
      <w:pPr>
        <w:rPr>
          <w:rtl/>
        </w:rPr>
      </w:pPr>
      <w:r>
        <w:rPr>
          <w:noProof/>
        </w:rPr>
        <mc:AlternateContent>
          <mc:Choice Requires="wps">
            <w:drawing>
              <wp:anchor distT="0" distB="0" distL="114300" distR="114300" simplePos="0" relativeHeight="252801024" behindDoc="0" locked="0" layoutInCell="1" allowOverlap="1" wp14:anchorId="1204E107" wp14:editId="01370867">
                <wp:simplePos x="0" y="0"/>
                <wp:positionH relativeFrom="column">
                  <wp:posOffset>246490</wp:posOffset>
                </wp:positionH>
                <wp:positionV relativeFrom="paragraph">
                  <wp:posOffset>67089</wp:posOffset>
                </wp:positionV>
                <wp:extent cx="5494352" cy="91440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5494352" cy="914400"/>
                        </a:xfrm>
                        <a:prstGeom prst="rect">
                          <a:avLst/>
                        </a:prstGeom>
                        <a:noFill/>
                        <a:ln w="6350">
                          <a:noFill/>
                        </a:ln>
                      </wps:spPr>
                      <wps:txbx>
                        <w:txbxContent>
                          <w:p w:rsidR="00671334" w:rsidRPr="002771A2" w:rsidRDefault="00671334" w:rsidP="002771A2">
                            <w:pPr>
                              <w:bidi w:val="0"/>
                              <w:jc w:val="center"/>
                              <w:rPr>
                                <w:rFonts w:ascii="Adobe Arabic" w:hAnsi="Adobe Arabic" w:cs="Adobe Arabic"/>
                                <w:b/>
                                <w:bCs/>
                                <w:sz w:val="72"/>
                                <w:szCs w:val="96"/>
                                <w:rtl/>
                                <w:lang w:bidi="ar-SY"/>
                              </w:rPr>
                            </w:pPr>
                            <w:r w:rsidRPr="006B7D25">
                              <w:rPr>
                                <w:rFonts w:ascii="Adobe Arabic" w:hAnsi="Adobe Arabic" w:cs="Adobe Arabic"/>
                                <w:b/>
                                <w:bCs/>
                                <w:sz w:val="72"/>
                                <w:szCs w:val="96"/>
                                <w:rtl/>
                                <w:lang w:bidi="ar-SY"/>
                              </w:rPr>
                              <w:t>الحوكمة في عصر التحوّل الرقمي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08691354" o:spid="_x0000_s1027" type="#_x0000_t202" style="position:absolute;left:0;text-align:left;margin-left:19.4pt;margin-top:5.3pt;width:432.65pt;height:1in;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" filled="f" stroked="f" strokeweight=".5pt">
                <v:textbox>
                  <w:txbxContent>
                    <w:p w:rsidR="00671334" w:rsidRPr="002771A2" w:rsidRDefault="00671334" w:rsidP="002771A2">
                      <w:pPr>
                        <w:bidi w:val="0"/>
                        <w:jc w:val="center"/>
                        <w:rPr>
                          <w:rFonts w:ascii="Adobe Arabic" w:hAnsi="Adobe Arabic" w:cs="Adobe Arabic"/>
                          <w:b/>
                          <w:bCs/>
                          <w:sz w:val="72"/>
                          <w:szCs w:val="96"/>
                          <w:rtl/>
                          <w:lang w:bidi="ar-SY"/>
                        </w:rPr>
                      </w:pPr>
                      <w:r w:rsidRPr="006B7D25">
                        <w:rPr>
                          <w:rFonts w:ascii="Adobe Arabic" w:hAnsi="Adobe Arabic" w:cs="Adobe Arabic"/>
                          <w:b/>
                          <w:bCs/>
                          <w:sz w:val="72"/>
                          <w:szCs w:val="96"/>
                          <w:rtl/>
                          <w:lang w:bidi="ar-SY"/>
                        </w:rPr>
                        <w:t>الحوكمة في عصر التحوّل الرقمي</w:t>
                      </w:r>
                    </w:p>
                  </w:txbxContent>
                </v:textbox>
              </v:shape>
            </w:pict>
          </mc:Fallback>
        </mc:AlternateContent>
      </w:r>
    </w:p>
    <w:p w:rsidR="00F53D08" w:rsidRPr="00F53D08" w:rsidRDefault="00F53D08" w:rsidP="00F53D08">
      <w:pPr>
        <w:rPr>
          <w:rtl/>
        </w:rPr>
      </w:pPr>
    </w:p>
    <w:p w:rsidR="00F53D08" w:rsidRPr="00F53D08" w:rsidRDefault="00F53D08" w:rsidP="002771A2">
      <w:pPr>
        <w:rPr>
          <w:rtl/>
        </w:rPr>
      </w:pPr>
    </w:p>
    <w:p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10D7B85D" wp14:editId="48382C43">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rsidR="00F53D08" w:rsidRPr="00F53D08" w:rsidRDefault="00F53D08" w:rsidP="00F53D08">
      <w:pPr>
        <w:rPr>
          <w:rtl/>
        </w:rPr>
      </w:pPr>
    </w:p>
    <w:p w:rsidR="00F53D08" w:rsidRPr="00F53D08" w:rsidRDefault="00636A52" w:rsidP="00636A52">
      <w:pPr>
        <w:tabs>
          <w:tab w:val="left" w:pos="3171"/>
        </w:tabs>
        <w:rPr>
          <w:rtl/>
          <w:lang w:bidi="ar-SY"/>
        </w:rPr>
      </w:pPr>
      <w:r>
        <w:tab/>
      </w:r>
    </w:p>
    <w:p w:rsidR="00F53D08" w:rsidRPr="00F53D08" w:rsidRDefault="00F53D08" w:rsidP="00F53D08">
      <w:pPr>
        <w:rPr>
          <w:rtl/>
        </w:rPr>
      </w:pPr>
    </w:p>
    <w:p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4A59522F" wp14:editId="44F334DF">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5975FD0"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rsidR="00C46C39" w:rsidRDefault="00B57066"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117E5E75" wp14:editId="48D39A54">
            <wp:simplePos x="0" y="0"/>
            <wp:positionH relativeFrom="margin">
              <wp:posOffset>-875664</wp:posOffset>
            </wp:positionH>
            <wp:positionV relativeFrom="paragraph">
              <wp:posOffset>330534</wp:posOffset>
            </wp:positionV>
            <wp:extent cx="7527090" cy="5018061"/>
            <wp:effectExtent l="0" t="0" r="0"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7527090" cy="501806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rsidR="00EB688D" w:rsidRPr="00EB688D" w:rsidRDefault="0090459D" w:rsidP="0090459D">
      <w:pPr>
        <w:spacing w:after="160" w:line="259" w:lineRule="auto"/>
        <w:jc w:val="center"/>
        <w:rPr>
          <w:rtl/>
          <w:lang w:bidi="ar-SY"/>
        </w:rPr>
      </w:pPr>
      <w:r w:rsidRPr="0090459D">
        <w:rPr>
          <w:noProof/>
        </w:rPr>
        <w:lastRenderedPageBreak/>
        <mc:AlternateContent>
          <mc:Choice Requires="wpg">
            <w:drawing>
              <wp:inline distT="0" distB="0" distL="0" distR="0" wp14:anchorId="336E698F" wp14:editId="063593E6">
                <wp:extent cx="5633504" cy="593062"/>
                <wp:effectExtent l="0" t="0" r="5715" b="0"/>
                <wp:docPr id="9" name="Group 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9F0C139-8D2E-4815-85AA-8AD387D6644C}"/>
                            </a:ext>
                          </a:extLst>
                        </wps:cNvPr>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30305C7-BF66-4334-A3C5-3F36DD88628D}"/>
                            </a:ext>
                          </a:extLst>
                        </wps:cNvPr>
                        <wps:cNvSpPr txBox="1"/>
                        <wps:spPr>
                          <a:xfrm>
                            <a:off x="1796583" y="0"/>
                            <a:ext cx="4386580" cy="536575"/>
                          </a:xfrm>
                          <a:prstGeom prst="rect">
                            <a:avLst/>
                          </a:prstGeom>
                          <a:noFill/>
                        </wps:spPr>
                        <wps:txbx>
                          <w:txbxContent>
                            <w:p w:rsidR="00671334" w:rsidRDefault="00671334" w:rsidP="0090459D">
                              <w:pPr>
                                <w:jc w:val="center"/>
                                <w:rPr>
                                  <w:rFonts w:ascii="Adobe Arabic" w:hAnsi="Adobe Arabic" w:cs="Adobe Arabic"/>
                                  <w:b/>
                                  <w:bCs/>
                                  <w:color w:val="2B5474"/>
                                  <w:kern w:val="24"/>
                                  <w:sz w:val="56"/>
                                  <w:szCs w:val="56"/>
                                  <w:lang w:bidi="ar-SY"/>
                                </w:rPr>
                              </w:pPr>
                              <w:hyperlink r:id="rId12" w:history="1">
                                <w:r w:rsidRPr="00671334">
                                  <w:rPr>
                                    <w:rStyle w:val="Hyperlink"/>
                                    <w:rFonts w:ascii="Adobe Arabic" w:hAnsi="Adobe Arabic" w:cs="Adobe Arabic"/>
                                    <w:b/>
                                    <w:bCs/>
                                    <w:kern w:val="24"/>
                                    <w:sz w:val="56"/>
                                    <w:szCs w:val="56"/>
                                    <w:rtl/>
                                    <w:lang w:bidi="ar-SY"/>
                                  </w:rPr>
                                  <w:t>الفهرس</w:t>
                                </w:r>
                              </w:hyperlink>
                            </w:p>
                          </w:txbxContent>
                        </wps:txbx>
                        <wps:bodyPr wrap="square" rtlCol="0">
                          <a:noAutofit/>
                        </wps:bodyPr>
                      </wps:wsp>
                    </wpg:wgp>
                  </a:graphicData>
                </a:graphic>
              </wp:inline>
            </w:drawing>
          </mc:Choice>
          <mc:Fallback>
            <w:pict>
              <v:group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">
                <v:rect id="Rectangle 2" o:spid="_x0000_s1029"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21jMMA&#10;AADaAAAADwAAAGRycy9kb3ducmV2LnhtbESPT2sCMRTE74V+h/AK3mq2W7CyGqUUpZ6s/w4eH5vn&#10;ZnHzsk2yun77RhB6HGbmN8x03ttGXMiH2rGCt2EGgrh0uuZKwWG/fB2DCBFZY+OYFNwowHz2/DTF&#10;Qrsrb+myi5VIEA4FKjAxtoWUoTRkMQxdS5y8k/MWY5K+ktrjNcFtI/MsG0mLNacFgy19GSrPu84q&#10;2HRrU70f/cc+frf94piNNvrnV6nBS/85ARGpj//hR3ulFeRwv5JugJ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21jMMAAADaAAAADwAAAAAAAAAAAAAAAACYAgAAZHJzL2Rv&#10;d25yZXYueG1sUEsFBgAAAAAEAAQA9QAAAIgDAAAAAA==&#10;" fillcolor="#d9d9d9" stroked="f" strokeweight="1pt"/>
                <v:rect id="Rectangle 3" o:spid="_x0000_s1030"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nIAcMA&#10;AADaAAAADwAAAGRycy9kb3ducmV2LnhtbESPT2vCQBTE70K/w/IKvUjdmIJI6io2UOhJ/BM8P7LP&#10;bDT7NmS3mvTTuwXB4zAzv2EWq9424kqdrx0rmE4SEMSl0zVXCorD9/schA/IGhvHpGAgD6vly2iB&#10;mXY33tF1HyoRIewzVGBCaDMpfWnIop+4ljh6J9dZDFF2ldQd3iLcNjJNkpm0WHNcMNhSbqi87H+t&#10;gj+zTfN82FzCdLwezl+FPbpNqtTba7/+BBGoD8/wo/2jFXzA/5V4A+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nIAcMAAADaAAAADwAAAAAAAAAAAAAAAACYAgAAZHJzL2Rv&#10;d25yZXYueG1sUEsFBgAAAAAEAAQA9QAAAIgDAAAAAA==&#10;" fillcolor="#168489" stroked="f" strokeweight="1pt"/>
                <v:shape id="TextBox 7" o:spid="_x0000_s1031"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aQx8EA&#10;AADaAAAADwAAAGRycy9kb3ducmV2LnhtbESPT4vCMBTE74LfITzBmyaKiluNIoqwJxf/7MLeHs2z&#10;LTYvpYm2++03guBxmJnfMMt1a0vxoNoXjjWMhgoEcepMwZmGy3k/mIPwAdlg6Zg0/JGH9arbWWJi&#10;XMNHepxCJiKEfYIa8hCqREqf5mTRD11FHL2rqy2GKOtMmhqbCLelHCs1kxYLjgs5VrTNKb2d7lbD&#10;9+H6+zNRX9nOTqvGtUqy/ZBa93vtZgEiUBve4Vf702iYwPNKvAF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2kMfBAAAA2gAAAA8AAAAAAAAAAAAAAAAAmAIAAGRycy9kb3du&#10;cmV2LnhtbFBLBQYAAAAABAAEAPUAAACGAwAAAAA=&#10;" filled="f" stroked="f">
                  <v:textbox>
                    <w:txbxContent>
                      <w:p w:rsidR="00671334" w:rsidRDefault="00671334" w:rsidP="0090459D">
                        <w:pPr>
                          <w:jc w:val="center"/>
                          <w:rPr>
                            <w:rFonts w:ascii="Adobe Arabic" w:hAnsi="Adobe Arabic" w:cs="Adobe Arabic"/>
                            <w:b/>
                            <w:bCs/>
                            <w:color w:val="2B5474"/>
                            <w:kern w:val="24"/>
                            <w:sz w:val="56"/>
                            <w:szCs w:val="56"/>
                            <w:lang w:bidi="ar-SY"/>
                          </w:rPr>
                        </w:pPr>
                        <w:hyperlink r:id="rId13" w:history="1">
                          <w:r w:rsidRPr="00671334">
                            <w:rPr>
                              <w:rStyle w:val="Hyperlink"/>
                              <w:rFonts w:ascii="Adobe Arabic" w:hAnsi="Adobe Arabic" w:cs="Adobe Arabic"/>
                              <w:b/>
                              <w:bCs/>
                              <w:kern w:val="24"/>
                              <w:sz w:val="56"/>
                              <w:szCs w:val="56"/>
                              <w:rtl/>
                              <w:lang w:bidi="ar-SY"/>
                            </w:rPr>
                            <w:t>الفهرس</w:t>
                          </w:r>
                        </w:hyperlink>
                      </w:p>
                    </w:txbxContent>
                  </v:textbox>
                </v:shape>
                <w10:wrap anchorx="page"/>
                <w10:anchorlock/>
              </v:group>
            </w:pict>
          </mc:Fallback>
        </mc:AlternateContent>
      </w:r>
    </w:p>
    <w:tbl>
      <w:tblPr>
        <w:tblStyle w:val="TableGrid"/>
        <w:bidiVisual/>
        <w:tblW w:w="10489" w:type="dxa"/>
        <w:tblInd w:w="-790" w:type="dxa"/>
        <w:tblLook w:val="04A0" w:firstRow="1" w:lastRow="0" w:firstColumn="1" w:lastColumn="0" w:noHBand="0" w:noVBand="1"/>
      </w:tblPr>
      <w:tblGrid>
        <w:gridCol w:w="284"/>
        <w:gridCol w:w="9355"/>
        <w:gridCol w:w="850"/>
      </w:tblGrid>
      <w:tr w:rsidR="0090459D" w:rsidRPr="00BB40FB" w:rsidTr="0022492E">
        <w:trPr>
          <w:trHeight w:val="624"/>
        </w:trPr>
        <w:tc>
          <w:tcPr>
            <w:tcW w:w="284" w:type="dxa"/>
            <w:tcBorders>
              <w:top w:val="single" w:sz="4" w:space="0" w:color="168489"/>
              <w:left w:val="single" w:sz="8" w:space="0" w:color="1E3D6A"/>
              <w:bottom w:val="nil"/>
              <w:right w:val="single" w:sz="4" w:space="0" w:color="168489"/>
            </w:tcBorders>
            <w:shd w:val="clear" w:color="auto" w:fill="168489"/>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rsidR="0090459D" w:rsidRPr="00C36316" w:rsidRDefault="0090459D" w:rsidP="00671334">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5</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671334">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دليل البرنامج</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6</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671334">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إرشادات المدرب</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8</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671334">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10</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671334">
            <w:pPr>
              <w:spacing w:line="240" w:lineRule="auto"/>
              <w:jc w:val="left"/>
              <w:rPr>
                <w:rFonts w:ascii="Adobe Arabic" w:eastAsia="GE Dinar One" w:hAnsi="Adobe Arabic" w:cs="Adobe Arabic"/>
                <w:b/>
                <w:bCs/>
                <w:color w:val="168489"/>
                <w:kern w:val="24"/>
                <w:sz w:val="36"/>
                <w:szCs w:val="36"/>
                <w:lang w:bidi="ar-SY"/>
              </w:rPr>
            </w:pPr>
            <w:r w:rsidRPr="00C36316">
              <w:rPr>
                <w:rFonts w:ascii="Adobe Arabic" w:eastAsia="GE Dinar One" w:hAnsi="Adobe Arabic" w:cs="Adobe Arabic"/>
                <w:b/>
                <w:bCs/>
                <w:color w:val="168489"/>
                <w:kern w:val="24"/>
                <w:sz w:val="36"/>
                <w:szCs w:val="36"/>
                <w:rtl/>
                <w:lang w:bidi="ar-SY"/>
              </w:rPr>
              <w:t>اليوم الأول</w:t>
            </w:r>
            <w:r w:rsidR="00671334">
              <w:rPr>
                <w:rFonts w:ascii="Adobe Arabic" w:eastAsia="GE Dinar One" w:hAnsi="Adobe Arabic" w:cs="Adobe Arabic" w:hint="cs"/>
                <w:b/>
                <w:bCs/>
                <w:color w:val="168489"/>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671334">
            <w:pPr>
              <w:spacing w:line="240" w:lineRule="auto"/>
              <w:jc w:val="center"/>
              <w:rPr>
                <w:rFonts w:ascii="Adobe Arabic" w:eastAsia="GE Dinar One" w:hAnsi="Adobe Arabic" w:cs="Adobe Arabic"/>
                <w:color w:val="1E3D6A"/>
                <w:kern w:val="24"/>
                <w:sz w:val="36"/>
                <w:szCs w:val="36"/>
                <w:rtl/>
                <w:lang w:bidi="ar-SY"/>
              </w:rPr>
            </w:pP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90459D" w:rsidP="00322EA5">
            <w:pPr>
              <w:bidi w:val="0"/>
              <w:jc w:val="righ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الأولى: </w:t>
            </w:r>
            <w:r w:rsidR="00322EA5" w:rsidRPr="00322EA5">
              <w:rPr>
                <w:rFonts w:ascii="Adobe Arabic" w:eastAsia="GE Dinar One" w:hAnsi="Adobe Arabic" w:cs="Adobe Arabic"/>
                <w:b/>
                <w:bCs/>
                <w:color w:val="808080" w:themeColor="background1" w:themeShade="80"/>
                <w:kern w:val="24"/>
                <w:sz w:val="36"/>
                <w:szCs w:val="36"/>
                <w:rtl/>
                <w:lang w:bidi="ar-SY"/>
              </w:rPr>
              <w:t>مفاهيم الحوكمة في العصر الرقمي</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671334">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671334">
            <w:pPr>
              <w:spacing w:line="240" w:lineRule="auto"/>
              <w:jc w:val="left"/>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671334">
            <w:pPr>
              <w:spacing w:line="240" w:lineRule="auto"/>
              <w:jc w:val="center"/>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9</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spacing w:line="240" w:lineRule="auto"/>
              <w:jc w:val="left"/>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تعريف الحوكمة وأهميتها</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9350F"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spacing w:line="240" w:lineRule="auto"/>
              <w:jc w:val="left"/>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تأثير التكنولوجيا على الحوكمة.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9350F"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15</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spacing w:line="240" w:lineRule="auto"/>
              <w:jc w:val="left"/>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مبادئ الحوكمة الرشيدة في المؤسسات</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9350F"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18</w:t>
            </w:r>
          </w:p>
        </w:tc>
      </w:tr>
      <w:tr w:rsidR="0090459D" w:rsidRPr="00BB40FB" w:rsidTr="0022492E">
        <w:trPr>
          <w:trHeight w:val="624"/>
        </w:trPr>
        <w:tc>
          <w:tcPr>
            <w:tcW w:w="284" w:type="dxa"/>
            <w:tcBorders>
              <w:top w:val="nil"/>
              <w:left w:val="single" w:sz="4" w:space="0" w:color="1E3D6A"/>
              <w:bottom w:val="nil"/>
              <w:right w:val="single" w:sz="8" w:space="0" w:color="1E3D6A"/>
            </w:tcBorders>
            <w:shd w:val="clear" w:color="auto" w:fill="168489"/>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spacing w:line="240" w:lineRule="auto"/>
              <w:jc w:val="left"/>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تحديات الحوكمة في البيئة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9350F"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22</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322EA5">
            <w:pPr>
              <w:bidi w:val="0"/>
              <w:jc w:val="righ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الثانية: </w:t>
            </w:r>
            <w:r w:rsidR="00322EA5" w:rsidRPr="00322EA5">
              <w:rPr>
                <w:rFonts w:ascii="Adobe Arabic" w:eastAsia="GE Dinar One" w:hAnsi="Adobe Arabic" w:cs="Adobe Arabic"/>
                <w:b/>
                <w:bCs/>
                <w:color w:val="808080" w:themeColor="background1" w:themeShade="80"/>
                <w:kern w:val="24"/>
                <w:sz w:val="36"/>
                <w:szCs w:val="36"/>
                <w:rtl/>
                <w:lang w:bidi="ar-SY"/>
              </w:rPr>
              <w:t>أساسيّات التحوّل الرقمي</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9350F" w:rsidP="00671334">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26</w:t>
            </w:r>
          </w:p>
        </w:tc>
      </w:tr>
      <w:tr w:rsidR="0090459D" w:rsidRPr="009A36D0" w:rsidTr="0022492E">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مفهوم التحوّل الرقمي وأبعاده</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9350F"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27</w:t>
            </w:r>
          </w:p>
        </w:tc>
      </w:tr>
      <w:tr w:rsidR="0090459D" w:rsidRPr="009A36D0" w:rsidTr="0022492E">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فوائد التحوّل الرقمي</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9350F"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30</w:t>
            </w:r>
          </w:p>
        </w:tc>
      </w:tr>
      <w:tr w:rsidR="0090459D" w:rsidRPr="009A36D0" w:rsidTr="0022492E">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دوافع التحوّل الرقمي في المؤسسات الحديثة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32</w:t>
            </w:r>
          </w:p>
        </w:tc>
      </w:tr>
      <w:tr w:rsidR="0090459D" w:rsidRPr="009A36D0" w:rsidTr="0022492E">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أثر التحوّل الرقمي على هياكل الحوكمة التقليدية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39</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671334">
            <w:pPr>
              <w:spacing w:line="240" w:lineRule="auto"/>
              <w:jc w:val="left"/>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اليوم الثاني</w:t>
            </w:r>
            <w:r w:rsidR="00671334">
              <w:rPr>
                <w:rFonts w:ascii="Adobe Arabic" w:eastAsia="GE Dinar One" w:hAnsi="Adobe Arabic" w:cs="Adobe Arabic" w:hint="cs"/>
                <w:b/>
                <w:bCs/>
                <w:color w:val="168489"/>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671334">
            <w:pPr>
              <w:spacing w:line="240" w:lineRule="auto"/>
              <w:jc w:val="center"/>
              <w:rPr>
                <w:rFonts w:ascii="Adobe Arabic" w:eastAsia="GE Dinar One" w:hAnsi="Adobe Arabic" w:cs="Adobe Arabic"/>
                <w:color w:val="1E3D6A"/>
                <w:kern w:val="24"/>
                <w:sz w:val="36"/>
                <w:szCs w:val="36"/>
                <w:rtl/>
                <w:lang w:bidi="ar-SY"/>
              </w:rPr>
            </w:pP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90459D" w:rsidP="00322EA5">
            <w:pPr>
              <w:bidi w:val="0"/>
              <w:jc w:val="righ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الأولى: </w:t>
            </w:r>
            <w:r w:rsidR="00322EA5" w:rsidRPr="00322EA5">
              <w:rPr>
                <w:rFonts w:ascii="Adobe Arabic" w:eastAsia="GE Dinar One" w:hAnsi="Adobe Arabic" w:cs="Adobe Arabic"/>
                <w:b/>
                <w:bCs/>
                <w:color w:val="808080" w:themeColor="background1" w:themeShade="80"/>
                <w:kern w:val="24"/>
                <w:sz w:val="36"/>
                <w:szCs w:val="36"/>
                <w:rtl/>
                <w:lang w:bidi="ar-SY"/>
              </w:rPr>
              <w:t xml:space="preserve">تطبيق الحوكمة في البيئة الرقمية </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46</w:t>
            </w:r>
          </w:p>
        </w:tc>
      </w:tr>
      <w:tr w:rsidR="0090459D" w:rsidRPr="009A36D0" w:rsidTr="0022492E">
        <w:trPr>
          <w:trHeight w:val="624"/>
        </w:trPr>
        <w:tc>
          <w:tcPr>
            <w:tcW w:w="284" w:type="dxa"/>
            <w:tcBorders>
              <w:top w:val="nil"/>
              <w:left w:val="single" w:sz="8" w:space="0" w:color="1E3D6A"/>
              <w:bottom w:val="single" w:sz="4" w:space="0" w:color="auto"/>
              <w:right w:val="single" w:sz="8" w:space="0" w:color="1E3D6A"/>
            </w:tcBorders>
            <w:shd w:val="clear" w:color="auto" w:fill="168489"/>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نماذج الحوكمة في عصر التحوّل الرقمي</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47</w:t>
            </w:r>
          </w:p>
        </w:tc>
      </w:tr>
      <w:tr w:rsidR="0090459D" w:rsidRPr="009A36D0" w:rsidTr="0022492E">
        <w:trPr>
          <w:trHeight w:val="624"/>
        </w:trPr>
        <w:tc>
          <w:tcPr>
            <w:tcW w:w="284" w:type="dxa"/>
            <w:tcBorders>
              <w:top w:val="single" w:sz="4" w:space="0" w:color="auto"/>
              <w:left w:val="single" w:sz="8" w:space="0" w:color="1E3D6A"/>
              <w:bottom w:val="nil"/>
              <w:right w:val="single" w:sz="8" w:space="0" w:color="1E3D6A"/>
            </w:tcBorders>
            <w:shd w:val="clear" w:color="auto" w:fill="auto"/>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دور القيادة في تعزيز الحوكمة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51</w:t>
            </w:r>
          </w:p>
        </w:tc>
      </w:tr>
      <w:tr w:rsidR="0090459D" w:rsidRPr="009A36D0" w:rsidTr="0022492E">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إدارة المخاطر في البيئة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54</w:t>
            </w:r>
          </w:p>
        </w:tc>
      </w:tr>
      <w:tr w:rsidR="0090459D" w:rsidRPr="009A36D0" w:rsidTr="0022492E">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الشفافية والمساءلة في العمليات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57</w:t>
            </w:r>
          </w:p>
        </w:tc>
      </w:tr>
      <w:tr w:rsidR="0090459D" w:rsidRPr="00BB40FB" w:rsidTr="0022492E">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90459D" w:rsidP="00322EA5">
            <w:pPr>
              <w:bidi w:val="0"/>
              <w:jc w:val="righ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الثانية: </w:t>
            </w:r>
            <w:r w:rsidR="00322EA5" w:rsidRPr="00322EA5">
              <w:rPr>
                <w:rFonts w:ascii="Adobe Arabic" w:eastAsia="GE Dinar One" w:hAnsi="Adobe Arabic" w:cs="Adobe Arabic"/>
                <w:b/>
                <w:bCs/>
                <w:color w:val="808080" w:themeColor="background1" w:themeShade="80"/>
                <w:kern w:val="24"/>
                <w:sz w:val="36"/>
                <w:szCs w:val="36"/>
                <w:rtl/>
                <w:lang w:bidi="ar-SY"/>
              </w:rPr>
              <w:t>التكنولوجيا وأدوات الحوكمة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61</w:t>
            </w:r>
          </w:p>
        </w:tc>
      </w:tr>
      <w:tr w:rsidR="0090459D" w:rsidRPr="009A36D0" w:rsidTr="0022492E">
        <w:trPr>
          <w:trHeight w:val="624"/>
        </w:trPr>
        <w:tc>
          <w:tcPr>
            <w:tcW w:w="284"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تقنيات البلوكتشين في تعزيز الحوكمة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62</w:t>
            </w:r>
          </w:p>
        </w:tc>
      </w:tr>
      <w:tr w:rsidR="0090459D" w:rsidRPr="009A36D0" w:rsidTr="0022492E">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أنظمة إدارة البيانات وأهميتها في الحوكمة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64</w:t>
            </w:r>
          </w:p>
        </w:tc>
      </w:tr>
      <w:tr w:rsidR="0090459D" w:rsidRPr="009A36D0" w:rsidTr="0022492E">
        <w:trPr>
          <w:trHeight w:val="624"/>
        </w:trPr>
        <w:tc>
          <w:tcPr>
            <w:tcW w:w="284"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دور الذكاء الاصطناعي في صنع القرار وإدارة الحوكمة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68</w:t>
            </w:r>
          </w:p>
        </w:tc>
      </w:tr>
      <w:tr w:rsidR="0090459D" w:rsidRPr="009A36D0" w:rsidTr="0022492E">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أدوات وبرمجيات لتطبيق الحوكمة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70</w:t>
            </w:r>
          </w:p>
        </w:tc>
      </w:tr>
      <w:tr w:rsidR="0090459D" w:rsidRPr="00BB40FB" w:rsidTr="0022492E">
        <w:trPr>
          <w:trHeight w:val="624"/>
        </w:trPr>
        <w:tc>
          <w:tcPr>
            <w:tcW w:w="284"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671334">
            <w:pPr>
              <w:spacing w:line="240" w:lineRule="auto"/>
              <w:jc w:val="left"/>
              <w:rPr>
                <w:rFonts w:ascii="Adobe Arabic" w:eastAsia="GE Dinar One" w:hAnsi="Adobe Arabic" w:cs="Adobe Arabic" w:hint="cs"/>
                <w:b/>
                <w:bCs/>
                <w:color w:val="168489"/>
                <w:kern w:val="24"/>
                <w:sz w:val="36"/>
                <w:szCs w:val="36"/>
                <w:rtl/>
                <w:lang w:bidi="ar-JO"/>
              </w:rPr>
            </w:pPr>
            <w:r w:rsidRPr="00C36316">
              <w:rPr>
                <w:rFonts w:ascii="Adobe Arabic" w:eastAsia="GE Dinar One" w:hAnsi="Adobe Arabic" w:cs="Adobe Arabic"/>
                <w:b/>
                <w:bCs/>
                <w:color w:val="168489"/>
                <w:kern w:val="24"/>
                <w:sz w:val="36"/>
                <w:szCs w:val="36"/>
                <w:rtl/>
                <w:lang w:bidi="ar-SY"/>
              </w:rPr>
              <w:t>اليوم الثالث</w:t>
            </w:r>
            <w:r w:rsidR="00671334">
              <w:rPr>
                <w:rFonts w:ascii="Adobe Arabic" w:eastAsia="GE Dinar One" w:hAnsi="Adobe Arabic" w:cs="Adobe Arabic" w:hint="cs"/>
                <w:b/>
                <w:bCs/>
                <w:color w:val="168489"/>
                <w:kern w:val="24"/>
                <w:sz w:val="36"/>
                <w:szCs w:val="36"/>
                <w:rtl/>
                <w:lang w:bidi="ar-JO"/>
              </w:rPr>
              <w:t>:</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671334">
            <w:pPr>
              <w:spacing w:line="240" w:lineRule="auto"/>
              <w:jc w:val="center"/>
              <w:rPr>
                <w:rFonts w:ascii="Adobe Arabic" w:eastAsia="GE Dinar One" w:hAnsi="Adobe Arabic" w:cs="Adobe Arabic"/>
                <w:color w:val="1E3D6A"/>
                <w:kern w:val="24"/>
                <w:sz w:val="36"/>
                <w:szCs w:val="36"/>
                <w:rtl/>
                <w:lang w:bidi="ar-SY"/>
              </w:rPr>
            </w:pPr>
          </w:p>
        </w:tc>
      </w:tr>
      <w:tr w:rsidR="0090459D" w:rsidRPr="00BB40FB" w:rsidTr="0022492E">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90459D" w:rsidP="00322EA5">
            <w:pPr>
              <w:bidi w:val="0"/>
              <w:jc w:val="righ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الأولى: </w:t>
            </w:r>
            <w:r w:rsidR="00322EA5" w:rsidRPr="00322EA5">
              <w:rPr>
                <w:rFonts w:ascii="Adobe Arabic" w:eastAsia="GE Dinar One" w:hAnsi="Adobe Arabic" w:cs="Adobe Arabic"/>
                <w:b/>
                <w:bCs/>
                <w:color w:val="808080" w:themeColor="background1" w:themeShade="80"/>
                <w:kern w:val="24"/>
                <w:sz w:val="36"/>
                <w:szCs w:val="36"/>
                <w:rtl/>
                <w:lang w:bidi="ar-SY"/>
              </w:rPr>
              <w:t>تنفيذ استراتيجيات الحوكمة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76</w:t>
            </w:r>
          </w:p>
        </w:tc>
      </w:tr>
      <w:tr w:rsidR="0090459D" w:rsidRPr="00BB40FB" w:rsidTr="0022492E">
        <w:trPr>
          <w:trHeight w:val="624"/>
        </w:trPr>
        <w:tc>
          <w:tcPr>
            <w:tcW w:w="284"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خطوات تطبيق الحوكمة الرقمية في المؤسسات</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77</w:t>
            </w:r>
          </w:p>
        </w:tc>
      </w:tr>
      <w:tr w:rsidR="0090459D" w:rsidRPr="00BB40FB" w:rsidTr="0022492E">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بناء الثقافة التنظيمية الداعمة للحوكمة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80</w:t>
            </w:r>
          </w:p>
        </w:tc>
      </w:tr>
      <w:tr w:rsidR="0090459D" w:rsidRPr="00BB40FB" w:rsidTr="0022492E">
        <w:trPr>
          <w:trHeight w:val="624"/>
        </w:trPr>
        <w:tc>
          <w:tcPr>
            <w:tcW w:w="284"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تدريب وتأهيل الكوادر على ممارسات الحوكمة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86</w:t>
            </w:r>
          </w:p>
        </w:tc>
      </w:tr>
      <w:tr w:rsidR="0090459D" w:rsidRPr="00BB40FB" w:rsidTr="0022492E">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استراتيجيات التغلب على مقاومة التغيير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89</w:t>
            </w:r>
          </w:p>
        </w:tc>
      </w:tr>
      <w:tr w:rsidR="0090459D" w:rsidRPr="00BB40FB" w:rsidTr="0022492E">
        <w:trPr>
          <w:trHeight w:val="624"/>
        </w:trPr>
        <w:tc>
          <w:tcPr>
            <w:tcW w:w="284"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90459D" w:rsidP="00322EA5">
            <w:pPr>
              <w:bidi w:val="0"/>
              <w:jc w:val="righ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الثانية: </w:t>
            </w:r>
            <w:r w:rsidR="00322EA5" w:rsidRPr="00322EA5">
              <w:rPr>
                <w:rFonts w:ascii="Adobe Arabic" w:eastAsia="GE Dinar One" w:hAnsi="Adobe Arabic" w:cs="Adobe Arabic"/>
                <w:b/>
                <w:bCs/>
                <w:color w:val="808080" w:themeColor="background1" w:themeShade="80"/>
                <w:kern w:val="24"/>
                <w:sz w:val="36"/>
                <w:szCs w:val="36"/>
                <w:rtl/>
                <w:lang w:bidi="ar-SY"/>
              </w:rPr>
              <w:t>تقييم وتطوير الحوكمة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94</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مؤشرات قياس فعالية الحوكمة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95</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4778B" w:rsidRDefault="0084778B" w:rsidP="0084778B">
            <w:pPr>
              <w:rPr>
                <w:rFonts w:ascii="Adobe Arabic" w:eastAsia="GE Dinar One" w:hAnsi="Adobe Arabic" w:cs="Adobe Arabic"/>
                <w:kern w:val="24"/>
                <w:sz w:val="36"/>
                <w:szCs w:val="36"/>
                <w:rtl/>
                <w:lang w:bidi="ar-SY"/>
              </w:rPr>
            </w:pPr>
            <w:r w:rsidRPr="0084778B">
              <w:rPr>
                <w:rFonts w:ascii="Adobe Arabic" w:eastAsia="GE Dinar One" w:hAnsi="Adobe Arabic" w:cs="Adobe Arabic"/>
                <w:kern w:val="24"/>
                <w:sz w:val="36"/>
                <w:szCs w:val="36"/>
                <w:rtl/>
                <w:lang w:bidi="ar-SY"/>
              </w:rPr>
              <w:t>أدوات تقييم أداء الحوكمة في البيئة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98</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84778B" w:rsidP="0084778B">
            <w:pPr>
              <w:rPr>
                <w:rFonts w:ascii="Adobe Arabic" w:eastAsia="GE Dinar One" w:hAnsi="Adobe Arabic" w:cs="Adobe Arabic"/>
                <w:kern w:val="24"/>
                <w:sz w:val="36"/>
                <w:szCs w:val="36"/>
                <w:rtl/>
                <w:lang w:bidi="ar-SY"/>
              </w:rPr>
            </w:pPr>
            <w:r w:rsidRPr="0084778B">
              <w:rPr>
                <w:rFonts w:ascii="Adobe Arabic" w:eastAsia="GE Dinar One" w:hAnsi="Adobe Arabic" w:cs="Adobe Arabic"/>
                <w:kern w:val="24"/>
                <w:sz w:val="36"/>
                <w:szCs w:val="36"/>
                <w:rtl/>
                <w:lang w:bidi="ar-SY"/>
              </w:rPr>
              <w:t>التحسين المستمر لممارسات الحوكمة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101</w:t>
            </w:r>
          </w:p>
        </w:tc>
      </w:tr>
      <w:tr w:rsidR="0090459D" w:rsidRPr="00BB40FB" w:rsidTr="0022492E">
        <w:trPr>
          <w:trHeight w:val="624"/>
        </w:trPr>
        <w:tc>
          <w:tcPr>
            <w:tcW w:w="284" w:type="dxa"/>
            <w:tcBorders>
              <w:top w:val="nil"/>
              <w:left w:val="single" w:sz="8" w:space="0" w:color="1E3D6A"/>
              <w:bottom w:val="single" w:sz="4" w:space="0" w:color="auto"/>
              <w:right w:val="single" w:sz="8" w:space="0" w:color="1E3D6A"/>
            </w:tcBorders>
            <w:shd w:val="clear" w:color="auto" w:fill="auto"/>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4778B" w:rsidRDefault="0084778B" w:rsidP="0084778B">
            <w:pPr>
              <w:rPr>
                <w:rFonts w:ascii="Adobe Arabic" w:eastAsia="GE Dinar One" w:hAnsi="Adobe Arabic" w:cs="Adobe Arabic"/>
                <w:kern w:val="24"/>
                <w:sz w:val="36"/>
                <w:szCs w:val="36"/>
                <w:rtl/>
                <w:lang w:bidi="ar-SY"/>
              </w:rPr>
            </w:pPr>
            <w:r w:rsidRPr="0084778B">
              <w:rPr>
                <w:rFonts w:ascii="Adobe Arabic" w:eastAsia="GE Dinar One" w:hAnsi="Adobe Arabic" w:cs="Adobe Arabic"/>
                <w:kern w:val="24"/>
                <w:sz w:val="36"/>
                <w:szCs w:val="36"/>
                <w:rtl/>
                <w:lang w:bidi="ar-SY"/>
              </w:rPr>
              <w:t>مستقبل الحوكمة في ظل التطورات التكنولوجية المتسارعة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105</w:t>
            </w:r>
          </w:p>
        </w:tc>
      </w:tr>
      <w:tr w:rsidR="0090459D" w:rsidRPr="00BB40FB" w:rsidTr="0022492E">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671334">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671334">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الخاتمة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671334">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110</w:t>
            </w:r>
          </w:p>
        </w:tc>
      </w:tr>
    </w:tbl>
    <w:p w:rsidR="00BE0014" w:rsidRDefault="00BE0014">
      <w:pPr>
        <w:bidi w:val="0"/>
        <w:spacing w:after="160" w:line="259" w:lineRule="auto"/>
        <w:jc w:val="left"/>
        <w:rPr>
          <w:b/>
          <w:bCs/>
          <w:sz w:val="44"/>
          <w:szCs w:val="48"/>
          <w14:glow w14:rad="228600">
            <w14:schemeClr w14:val="accent1">
              <w14:alpha w14:val="60000"/>
              <w14:satMod w14:val="175000"/>
            </w14:schemeClr>
          </w14:glow>
        </w:rPr>
      </w:pPr>
    </w:p>
    <w:p w:rsidR="00BE0014" w:rsidRDefault="00E47D5B" w:rsidP="00E47D5B">
      <w:pPr>
        <w:spacing w:after="160" w:line="259" w:lineRule="auto"/>
        <w:jc w:val="left"/>
        <w:rPr>
          <w:rFonts w:ascii="Adobe Arabic" w:hAnsi="Adobe Arabic" w:cs="Adobe Arabic"/>
          <w:b/>
          <w:bCs/>
          <w:noProof/>
          <w:color w:val="002060"/>
          <w:sz w:val="40"/>
          <w:szCs w:val="40"/>
        </w:rPr>
      </w:pPr>
      <w:r w:rsidRPr="0090459D">
        <w:rPr>
          <w:noProof/>
        </w:rPr>
        <w:lastRenderedPageBreak/>
        <mc:AlternateContent>
          <mc:Choice Requires="wpg">
            <w:drawing>
              <wp:inline distT="0" distB="0" distL="0" distR="0" wp14:anchorId="75ED788F" wp14:editId="0E449B55">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rsidR="00671334" w:rsidRDefault="00671334" w:rsidP="00E47D5B">
                              <w:pPr>
                                <w:jc w:val="center"/>
                                <w:rPr>
                                  <w:rFonts w:ascii="Adobe Arabic" w:hAnsi="Adobe Arabic" w:cs="Adobe Arabic"/>
                                  <w:b/>
                                  <w:bCs/>
                                  <w:color w:val="2B5474"/>
                                  <w:kern w:val="24"/>
                                  <w:sz w:val="56"/>
                                  <w:szCs w:val="56"/>
                                  <w:lang w:bidi="ar-SY"/>
                                </w:rPr>
                              </w:pPr>
                              <w:hyperlink r:id="rId14" w:history="1">
                                <w:r w:rsidRPr="00671334">
                                  <w:rPr>
                                    <w:rStyle w:val="Hyperlink"/>
                                    <w:rFonts w:ascii="Adobe Arabic" w:hAnsi="Adobe Arabic" w:cs="Adobe Arabic" w:hint="cs"/>
                                    <w:b/>
                                    <w:bCs/>
                                    <w:kern w:val="24"/>
                                    <w:sz w:val="56"/>
                                    <w:szCs w:val="56"/>
                                    <w:rtl/>
                                    <w:lang w:bidi="ar-SY"/>
                                  </w:rPr>
                                  <w:t>التمهيد</w:t>
                                </w:r>
                              </w:hyperlink>
                            </w:p>
                          </w:txbxContent>
                        </wps:txbx>
                        <wps:bodyPr wrap="square" rtlCol="0">
                          <a:noAutofit/>
                        </wps:bodyPr>
                      </wps:wsp>
                    </wpg:wgp>
                  </a:graphicData>
                </a:graphic>
              </wp:inline>
            </w:drawing>
          </mc:Choice>
          <mc:Fallback>
            <w:pict>
              <v:group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">
                <v:rect id="Rectangle 22" o:spid="_x0000_s1033"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9f4sQA&#10;AADbAAAADwAAAGRycy9kb3ducmV2LnhtbESPQWsCMRSE70L/Q3gFb5p1C1q2mxUpSj1Zqz14fGxe&#10;N0s3L9sk6vrvm0LB4zAz3zDlcrCduJAPrWMFs2kGgrh2uuVGwedxM3kGESKyxs4xKbhRgGX1MCqx&#10;0O7KH3Q5xEYkCIcCFZgY+0LKUBuyGKauJ07el/MWY5K+kdrjNcFtJ/Msm0uLLacFgz29Gqq/D2er&#10;YH/emebp5BfH+NYP61M23+v3H6XGj8PqBUSkId7D/+2tVpDn8Pcl/QB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PX+LEAAAA2wAAAA8AAAAAAAAAAAAAAAAAmAIAAGRycy9k&#10;b3ducmV2LnhtbFBLBQYAAAAABAAEAPUAAACJAwAAAAA=&#10;" fillcolor="#d9d9d9" stroked="f" strokeweight="1pt"/>
                <v:rect id="Rectangle 25" o:spid="_x0000_s1034"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7aKMMA&#10;AADbAAAADwAAAGRycy9kb3ducmV2LnhtbESPT4vCMBTE78J+h/AW9iJrasFFukZxC4In8R+eH82z&#10;qTYvpclqu5/eCMIeh5n5DTNbdLYWN2p95VjBeJSAIC6crrhUcDysPqcgfEDWWDsmBT15WMzfBjPM&#10;tLvzjm77UIoIYZ+hAhNCk0npC0MW/cg1xNE7u9ZiiLItpW7xHuG2lmmSfEmLFccFgw3lhorr/tcq&#10;+DPbNM/7zTWMh8v+8nO0J7dJlfp475bfIAJ14T/8aq+1gnQCzy/xB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7aKMMAAADbAAAADwAAAAAAAAAAAAAAAACYAgAAZHJzL2Rv&#10;d25yZXYueG1sUEsFBgAAAAAEAAQA9QAAAIgDAAAAAA==&#10;" fillcolor="#168489" stroked="f" strokeweight="1pt"/>
                <v:shape id="TextBox 7" o:spid="_x0000_s1035"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rsidR="00671334" w:rsidRDefault="00671334" w:rsidP="00E47D5B">
                        <w:pPr>
                          <w:jc w:val="center"/>
                          <w:rPr>
                            <w:rFonts w:ascii="Adobe Arabic" w:hAnsi="Adobe Arabic" w:cs="Adobe Arabic"/>
                            <w:b/>
                            <w:bCs/>
                            <w:color w:val="2B5474"/>
                            <w:kern w:val="24"/>
                            <w:sz w:val="56"/>
                            <w:szCs w:val="56"/>
                            <w:lang w:bidi="ar-SY"/>
                          </w:rPr>
                        </w:pPr>
                        <w:hyperlink r:id="rId15" w:history="1">
                          <w:r w:rsidRPr="00671334">
                            <w:rPr>
                              <w:rStyle w:val="Hyperlink"/>
                              <w:rFonts w:ascii="Adobe Arabic" w:hAnsi="Adobe Arabic" w:cs="Adobe Arabic" w:hint="cs"/>
                              <w:b/>
                              <w:bCs/>
                              <w:kern w:val="24"/>
                              <w:sz w:val="56"/>
                              <w:szCs w:val="56"/>
                              <w:rtl/>
                              <w:lang w:bidi="ar-SY"/>
                            </w:rPr>
                            <w:t>التمهيد</w:t>
                          </w:r>
                        </w:hyperlink>
                      </w:p>
                    </w:txbxContent>
                  </v:textbox>
                </v:shape>
                <w10:wrap anchorx="page"/>
                <w10:anchorlock/>
              </v:group>
            </w:pict>
          </mc:Fallback>
        </mc:AlternateContent>
      </w:r>
    </w:p>
    <w:p w:rsidR="004A6D71" w:rsidRPr="00342F76" w:rsidRDefault="004A6D71" w:rsidP="00512C5E">
      <w:pPr>
        <w:spacing w:line="360" w:lineRule="auto"/>
        <w:rPr>
          <w:rFonts w:ascii="Sakkal Majalla" w:hAnsi="Sakkal Majalla"/>
          <w:color w:val="C00000"/>
          <w:sz w:val="32"/>
          <w:szCs w:val="32"/>
          <w:rtl/>
        </w:rPr>
      </w:pPr>
      <w:r w:rsidRPr="00342F76">
        <w:rPr>
          <w:rFonts w:ascii="Sakkal Majalla" w:hAnsi="Sakkal Majalla" w:hint="cs"/>
          <w:color w:val="C00000"/>
          <w:sz w:val="32"/>
          <w:szCs w:val="32"/>
          <w:rtl/>
        </w:rPr>
        <w:t>أعزائي المشاركين: السلام عليكم ورحمة الله وبركاته.</w:t>
      </w:r>
    </w:p>
    <w:p w:rsidR="004A6D71" w:rsidRPr="00342F76" w:rsidRDefault="004A6D71">
      <w:pPr>
        <w:pStyle w:val="ListParagraph"/>
        <w:numPr>
          <w:ilvl w:val="0"/>
          <w:numId w:val="17"/>
        </w:numPr>
        <w:spacing w:line="360" w:lineRule="auto"/>
        <w:rPr>
          <w:rFonts w:ascii="Sakkal Majalla" w:hAnsi="Sakkal Majalla" w:cs="Sakkal Majalla"/>
          <w:sz w:val="32"/>
          <w:szCs w:val="32"/>
          <w:rtl/>
        </w:rPr>
      </w:pPr>
      <w:r w:rsidRPr="00342F76">
        <w:rPr>
          <w:rFonts w:ascii="Sakkal Majalla" w:hAnsi="Sakkal Majalla" w:cs="Sakkal Majalla"/>
          <w:sz w:val="32"/>
          <w:szCs w:val="32"/>
          <w:rtl/>
        </w:rPr>
        <w:t>مرحباً بكم جميعاً في برنامجنا التدريبي "</w:t>
      </w:r>
      <w:r w:rsidRPr="00342F76">
        <w:rPr>
          <w:rFonts w:ascii="Sakkal Majalla" w:hAnsi="Sakkal Majalla" w:cs="Sakkal Majalla"/>
          <w:color w:val="168489"/>
          <w:sz w:val="32"/>
          <w:szCs w:val="32"/>
          <w:rtl/>
        </w:rPr>
        <w:t>الحوكمة في عصر التحوّل الرقمي</w:t>
      </w:r>
      <w:r w:rsidRPr="00342F76">
        <w:rPr>
          <w:rFonts w:ascii="Sakkal Majalla" w:hAnsi="Sakkal Majalla" w:cs="Sakkal Majalla"/>
          <w:sz w:val="32"/>
          <w:szCs w:val="32"/>
          <w:rtl/>
        </w:rPr>
        <w:t>". في هذا العصر الذي تتسارع فيه التحوّلات التكنولوجية، أصبحت الحوكمة الرقمية ضرورة حتمية لكل المؤسسات التي تسعى لتحقيق النجاح والاستدامة. يهدف هذا البرنامج إلى تزويد المشاركين بالمعرفة والمهارات اللازمة لفهم وتطبيق مبادئ الحوكمة الحديثة في بيئة رقمية متغيرة</w:t>
      </w:r>
      <w:r w:rsidRPr="00342F76">
        <w:rPr>
          <w:rFonts w:ascii="Sakkal Majalla" w:hAnsi="Sakkal Majalla" w:cs="Sakkal Majalla"/>
          <w:sz w:val="32"/>
          <w:szCs w:val="32"/>
        </w:rPr>
        <w:t>.</w:t>
      </w:r>
    </w:p>
    <w:p w:rsidR="004A6D71" w:rsidRPr="00342F76" w:rsidRDefault="004A6D71" w:rsidP="00512C5E">
      <w:pPr>
        <w:spacing w:line="360" w:lineRule="auto"/>
        <w:rPr>
          <w:rFonts w:ascii="Sakkal Majalla" w:hAnsi="Sakkal Majalla"/>
          <w:color w:val="C00000"/>
          <w:sz w:val="32"/>
          <w:szCs w:val="32"/>
          <w:rtl/>
        </w:rPr>
      </w:pPr>
      <w:r w:rsidRPr="00342F76">
        <w:rPr>
          <w:rFonts w:ascii="Sakkal Majalla" w:hAnsi="Sakkal Majalla" w:hint="cs"/>
          <w:color w:val="C00000"/>
          <w:sz w:val="32"/>
          <w:szCs w:val="32"/>
          <w:rtl/>
        </w:rPr>
        <w:t xml:space="preserve">وتكمن </w:t>
      </w:r>
      <w:r w:rsidRPr="00342F76">
        <w:rPr>
          <w:rFonts w:ascii="Sakkal Majalla" w:hAnsi="Sakkal Majalla"/>
          <w:color w:val="C00000"/>
          <w:sz w:val="32"/>
          <w:szCs w:val="32"/>
          <w:rtl/>
        </w:rPr>
        <w:t xml:space="preserve">أهمية </w:t>
      </w:r>
      <w:r w:rsidRPr="00342F76">
        <w:rPr>
          <w:rFonts w:ascii="Sakkal Majalla" w:hAnsi="Sakkal Majalla" w:hint="cs"/>
          <w:color w:val="C00000"/>
          <w:sz w:val="32"/>
          <w:szCs w:val="32"/>
          <w:rtl/>
        </w:rPr>
        <w:t>هذا البرنامج من خلال:</w:t>
      </w:r>
    </w:p>
    <w:p w:rsidR="004A6D71" w:rsidRPr="00342F76"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342F76">
        <w:rPr>
          <w:rFonts w:ascii="Sakkal Majalla" w:hAnsi="Sakkal Majalla" w:cs="Sakkal Majalla"/>
          <w:sz w:val="32"/>
          <w:szCs w:val="32"/>
          <w:rtl/>
        </w:rPr>
        <w:t>تعزيز الشفافية والمساءلة: ستتعلمون كيفية استخدام الأدوات الرقمية لتعزيز الشفافية في العمليات وتحسين المساءلة داخل المؤسسة</w:t>
      </w:r>
      <w:r w:rsidRPr="00342F76">
        <w:rPr>
          <w:rFonts w:ascii="Sakkal Majalla" w:hAnsi="Sakkal Majalla" w:cs="Sakkal Majalla"/>
          <w:sz w:val="32"/>
          <w:szCs w:val="32"/>
        </w:rPr>
        <w:t>.</w:t>
      </w:r>
    </w:p>
    <w:p w:rsidR="004A6D71" w:rsidRPr="00342F76"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342F76">
        <w:rPr>
          <w:rFonts w:ascii="Sakkal Majalla" w:hAnsi="Sakkal Majalla" w:cs="Sakkal Majalla"/>
          <w:sz w:val="32"/>
          <w:szCs w:val="32"/>
          <w:rtl/>
        </w:rPr>
        <w:t>إدارة المخاطر الرقمية: سنتناول استراتيجيات فعالة لإدارة المخاطر المتعلقة بالأمن السيبراني وحماية البيانات</w:t>
      </w:r>
      <w:r w:rsidRPr="00342F76">
        <w:rPr>
          <w:rFonts w:ascii="Sakkal Majalla" w:hAnsi="Sakkal Majalla" w:cs="Sakkal Majalla"/>
          <w:sz w:val="32"/>
          <w:szCs w:val="32"/>
        </w:rPr>
        <w:t>.</w:t>
      </w:r>
    </w:p>
    <w:p w:rsidR="004A6D71" w:rsidRPr="00342F76"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342F76">
        <w:rPr>
          <w:rFonts w:ascii="Sakkal Majalla" w:hAnsi="Sakkal Majalla" w:cs="Sakkal Majalla"/>
          <w:sz w:val="32"/>
          <w:szCs w:val="32"/>
          <w:rtl/>
        </w:rPr>
        <w:t>تحسين الكفاءة التشغيلية: سنستعرض كيف يمكن للتكنولوجيا أن تزيد من كفاءة العمليات وتقلل من التكاليف</w:t>
      </w:r>
      <w:r w:rsidRPr="00342F76">
        <w:rPr>
          <w:rFonts w:ascii="Sakkal Majalla" w:hAnsi="Sakkal Majalla" w:cs="Sakkal Majalla"/>
          <w:sz w:val="32"/>
          <w:szCs w:val="32"/>
        </w:rPr>
        <w:t>.</w:t>
      </w:r>
    </w:p>
    <w:p w:rsidR="004A6D71" w:rsidRPr="00342F76"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342F76">
        <w:rPr>
          <w:rFonts w:ascii="Sakkal Majalla" w:hAnsi="Sakkal Majalla" w:cs="Sakkal Majalla"/>
          <w:sz w:val="32"/>
          <w:szCs w:val="32"/>
          <w:rtl/>
        </w:rPr>
        <w:t>الابتكار والتكيف: سنناقش كيفية تعزيز ثقافة الابتكار والتكيف السريع مع التغيرات التكنولوجية</w:t>
      </w:r>
      <w:r w:rsidRPr="00342F76">
        <w:rPr>
          <w:rFonts w:ascii="Sakkal Majalla" w:hAnsi="Sakkal Majalla" w:cs="Sakkal Majalla"/>
          <w:sz w:val="32"/>
          <w:szCs w:val="32"/>
        </w:rPr>
        <w:t>.</w:t>
      </w:r>
    </w:p>
    <w:p w:rsidR="004A6D71" w:rsidRPr="00512C5E" w:rsidRDefault="004A6D71" w:rsidP="004A6D71">
      <w:pPr>
        <w:rPr>
          <w:rFonts w:ascii="Sakkal Majalla" w:hAnsi="Sakkal Majalla"/>
          <w:color w:val="C00000"/>
          <w:sz w:val="32"/>
          <w:szCs w:val="32"/>
          <w:rtl/>
        </w:rPr>
      </w:pPr>
      <w:r w:rsidRPr="00512C5E">
        <w:rPr>
          <w:rFonts w:ascii="Sakkal Majalla" w:hAnsi="Sakkal Majalla"/>
          <w:color w:val="C00000"/>
          <w:sz w:val="32"/>
          <w:szCs w:val="32"/>
          <w:rtl/>
        </w:rPr>
        <w:t>أهداف البرنامج</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512C5E">
        <w:rPr>
          <w:rFonts w:ascii="Sakkal Majalla" w:hAnsi="Sakkal Majalla" w:cs="Sakkal Majalla"/>
          <w:sz w:val="32"/>
          <w:szCs w:val="32"/>
          <w:rtl/>
        </w:rPr>
        <w:t>فهم مفهوم الحوكمة الرقمية: التعرف على الأبعاد المختلفة للحوكمة في السياق الرقمي</w:t>
      </w:r>
      <w:r w:rsidRPr="00512C5E">
        <w:rPr>
          <w:rFonts w:ascii="Sakkal Majalla" w:hAnsi="Sakkal Majalla" w:cs="Sakkal Majalla"/>
          <w:sz w:val="32"/>
          <w:szCs w:val="32"/>
        </w:rPr>
        <w:t>.</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512C5E">
        <w:rPr>
          <w:rFonts w:ascii="Sakkal Majalla" w:hAnsi="Sakkal Majalla" w:cs="Sakkal Majalla"/>
          <w:sz w:val="32"/>
          <w:szCs w:val="32"/>
          <w:rtl/>
        </w:rPr>
        <w:t>تطبيق مبادئ الحوكمة الحديثة: القدرة على دمج مبادئ الحوكمة الرقمية في استراتيجيات العمل</w:t>
      </w:r>
      <w:r w:rsidRPr="00512C5E">
        <w:rPr>
          <w:rFonts w:ascii="Sakkal Majalla" w:hAnsi="Sakkal Majalla" w:cs="Sakkal Majalla"/>
          <w:sz w:val="32"/>
          <w:szCs w:val="32"/>
        </w:rPr>
        <w:t>.</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512C5E">
        <w:rPr>
          <w:rFonts w:ascii="Sakkal Majalla" w:hAnsi="Sakkal Majalla" w:cs="Sakkal Majalla"/>
          <w:sz w:val="32"/>
          <w:szCs w:val="32"/>
          <w:rtl/>
        </w:rPr>
        <w:t>تطوير استراتيجيات التحوّل الرقمي: بناء خطط عملية للتحول الرقمي في المؤسسات</w:t>
      </w:r>
      <w:r w:rsidRPr="00512C5E">
        <w:rPr>
          <w:rFonts w:ascii="Sakkal Majalla" w:hAnsi="Sakkal Majalla" w:cs="Sakkal Majalla"/>
          <w:sz w:val="32"/>
          <w:szCs w:val="32"/>
        </w:rPr>
        <w:t>.</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512C5E">
        <w:rPr>
          <w:rFonts w:ascii="Sakkal Majalla" w:hAnsi="Sakkal Majalla" w:cs="Sakkal Majalla"/>
          <w:sz w:val="32"/>
          <w:szCs w:val="32"/>
          <w:rtl/>
        </w:rPr>
        <w:lastRenderedPageBreak/>
        <w:t>نتطلع إلى رحلة تعليمية مثمرة معكم، حيث سنستكشف معا</w:t>
      </w:r>
      <w:r w:rsidRPr="00512C5E">
        <w:rPr>
          <w:rFonts w:ascii="Sakkal Majalla" w:hAnsi="Sakkal Majalla" w:cs="Sakkal Majalla" w:hint="cs"/>
          <w:sz w:val="32"/>
          <w:szCs w:val="32"/>
          <w:rtl/>
        </w:rPr>
        <w:t>ً</w:t>
      </w:r>
      <w:r w:rsidRPr="00512C5E">
        <w:rPr>
          <w:rFonts w:ascii="Sakkal Majalla" w:hAnsi="Sakkal Majalla" w:cs="Sakkal Majalla"/>
          <w:sz w:val="32"/>
          <w:szCs w:val="32"/>
          <w:rtl/>
        </w:rPr>
        <w:t xml:space="preserve"> كيفية تطبيق الحوكمة في العالم الرقمي. نأمل أن تكون هذه التجربة غنية بالمعلومات ومفيدة لكم في حياتكم المهنية. </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512C5E">
        <w:rPr>
          <w:rFonts w:ascii="Sakkal Majalla" w:hAnsi="Sakkal Majalla" w:cs="Sakkal Majalla"/>
          <w:sz w:val="32"/>
          <w:szCs w:val="32"/>
          <w:rtl/>
        </w:rPr>
        <w:t>شكراً لاختياركم الانضمام إلينا ونتمنى لكم كل النجاح في هذا البرنامج.</w:t>
      </w:r>
    </w:p>
    <w:p w:rsidR="00BE0014" w:rsidRDefault="00BE0014" w:rsidP="00BE0014">
      <w:pPr>
        <w:spacing w:after="160" w:line="259" w:lineRule="auto"/>
        <w:ind w:left="1440"/>
        <w:jc w:val="left"/>
        <w:rPr>
          <w:rFonts w:ascii="Adobe Arabic" w:hAnsi="Adobe Arabic" w:cs="Adobe Arabic"/>
          <w:b/>
          <w:bCs/>
          <w:noProof/>
          <w:color w:val="002060"/>
          <w:sz w:val="40"/>
          <w:szCs w:val="40"/>
          <w:u w:val="single"/>
        </w:rPr>
      </w:pPr>
    </w:p>
    <w:p w:rsidR="00E72206" w:rsidRPr="00F108E7" w:rsidRDefault="00E72206" w:rsidP="00BE0014">
      <w:pPr>
        <w:spacing w:after="160" w:line="259" w:lineRule="auto"/>
        <w:ind w:left="1440"/>
        <w:jc w:val="left"/>
        <w:rPr>
          <w:rFonts w:ascii="Adobe Arabic" w:hAnsi="Adobe Arabic" w:cs="Adobe Arabic"/>
          <w:b/>
          <w:bCs/>
          <w:noProof/>
          <w:color w:val="002060"/>
          <w:sz w:val="40"/>
          <w:szCs w:val="40"/>
          <w:u w:val="single"/>
        </w:rPr>
      </w:pPr>
    </w:p>
    <w:p w:rsidR="00BE0014" w:rsidRDefault="00E72206" w:rsidP="00E72206">
      <w:pPr>
        <w:spacing w:after="160" w:line="259" w:lineRule="auto"/>
        <w:jc w:val="center"/>
        <w:rPr>
          <w:rFonts w:ascii="Adobe Arabic" w:hAnsi="Adobe Arabic" w:cs="Adobe Arabic"/>
          <w:b/>
          <w:bCs/>
          <w:noProof/>
          <w:color w:val="002060"/>
          <w:sz w:val="40"/>
          <w:szCs w:val="40"/>
        </w:rPr>
      </w:pPr>
      <w:r>
        <w:rPr>
          <w:rFonts w:ascii="Adobe Arabic" w:hAnsi="Adobe Arabic" w:cs="Adobe Arabic"/>
          <w:b/>
          <w:bCs/>
          <w:noProof/>
          <w:color w:val="002060"/>
          <w:sz w:val="40"/>
          <w:szCs w:val="40"/>
        </w:rPr>
        <w:drawing>
          <wp:inline distT="0" distB="0" distL="0" distR="0" wp14:anchorId="6DDF3F8B" wp14:editId="45732E25">
            <wp:extent cx="1431984" cy="143198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436149" cy="1436149"/>
                    </a:xfrm>
                    <a:prstGeom prst="rect">
                      <a:avLst/>
                    </a:prstGeom>
                    <a:noFill/>
                    <a:ln>
                      <a:noFill/>
                    </a:ln>
                  </pic:spPr>
                </pic:pic>
              </a:graphicData>
            </a:graphic>
          </wp:inline>
        </w:drawing>
      </w:r>
    </w:p>
    <w:p w:rsidR="00BE0014" w:rsidRDefault="00BE0014" w:rsidP="00BE0014">
      <w:pPr>
        <w:spacing w:after="160" w:line="259" w:lineRule="auto"/>
        <w:ind w:left="1440"/>
        <w:jc w:val="left"/>
        <w:rPr>
          <w:rFonts w:ascii="Adobe Arabic" w:hAnsi="Adobe Arabic" w:cs="Adobe Arabic"/>
          <w:b/>
          <w:bCs/>
          <w:noProof/>
          <w:color w:val="002060"/>
          <w:sz w:val="40"/>
          <w:szCs w:val="40"/>
        </w:rPr>
      </w:pPr>
    </w:p>
    <w:p w:rsidR="00BE0014" w:rsidRDefault="00BE0014" w:rsidP="00BE0014">
      <w:pPr>
        <w:spacing w:after="160" w:line="259" w:lineRule="auto"/>
        <w:jc w:val="center"/>
        <w:rPr>
          <w:b/>
          <w:bCs/>
          <w:sz w:val="44"/>
          <w:szCs w:val="48"/>
          <w14:glow w14:rad="228600">
            <w14:schemeClr w14:val="accent1">
              <w14:alpha w14:val="60000"/>
              <w14:satMod w14:val="175000"/>
            </w14:schemeClr>
          </w14:glow>
        </w:rPr>
      </w:pPr>
    </w:p>
    <w:p w:rsidR="00BE0014" w:rsidRDefault="00BE0014" w:rsidP="00BE0014">
      <w:pPr>
        <w:spacing w:after="160" w:line="259" w:lineRule="auto"/>
        <w:ind w:left="2880"/>
        <w:jc w:val="center"/>
        <w:rPr>
          <w:b/>
          <w:bCs/>
          <w:sz w:val="44"/>
          <w:szCs w:val="48"/>
          <w14:glow w14:rad="228600">
            <w14:schemeClr w14:val="accent1">
              <w14:alpha w14:val="60000"/>
              <w14:satMod w14:val="175000"/>
            </w14:schemeClr>
          </w14:glow>
        </w:rPr>
      </w:pPr>
    </w:p>
    <w:p w:rsidR="00BE0014" w:rsidRDefault="00BE0014" w:rsidP="00BE0014">
      <w:pPr>
        <w:spacing w:after="160" w:line="259" w:lineRule="auto"/>
        <w:ind w:left="2880"/>
        <w:jc w:val="center"/>
        <w:rPr>
          <w:b/>
          <w:bCs/>
          <w:sz w:val="44"/>
          <w:szCs w:val="48"/>
          <w14:glow w14:rad="228600">
            <w14:schemeClr w14:val="accent1">
              <w14:alpha w14:val="60000"/>
              <w14:satMod w14:val="175000"/>
            </w14:schemeClr>
          </w14:glow>
        </w:rPr>
      </w:pPr>
    </w:p>
    <w:p w:rsidR="00BE0014" w:rsidRDefault="00BE0014" w:rsidP="00BE0014">
      <w:pPr>
        <w:spacing w:after="160" w:line="259" w:lineRule="auto"/>
        <w:ind w:left="2880"/>
        <w:jc w:val="center"/>
        <w:rPr>
          <w:b/>
          <w:bCs/>
          <w:sz w:val="44"/>
          <w:szCs w:val="48"/>
          <w:rtl/>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rPr>
        <w:lastRenderedPageBreak/>
        <mc:AlternateContent>
          <mc:Choice Requires="wpg">
            <w:drawing>
              <wp:inline distT="0" distB="0" distL="0" distR="0" wp14:anchorId="11D3841F" wp14:editId="55AF26B0">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rsidR="00671334" w:rsidRDefault="00671334"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wps:txbx>
                        <wps:bodyPr wrap="square" rtlCol="0">
                          <a:noAutofit/>
                        </wps:bodyPr>
                      </wps:wsp>
                    </wpg:wgp>
                  </a:graphicData>
                </a:graphic>
              </wp:inline>
            </w:drawing>
          </mc:Choice>
          <mc:Fallback>
            <w:pict>
              <v:group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">
                <v:rect id="Rectangle 32" o:spid="_x0000_s1037"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bJP8QA&#10;AADbAAAADwAAAGRycy9kb3ducmV2LnhtbESPQWsCMRSE74L/IbxCbzVbBVtWs4uIpT21uvbg8bF5&#10;bhY3L2sSdfvvm0LB4zAz3zDLcrCduJIPrWMFz5MMBHHtdMuNgu/929MriBCRNXaOScEPBSiL8WiJ&#10;uXY33tG1io1IEA45KjAx9rmUoTZkMUxcT5y8o/MWY5K+kdrjLcFtJ6dZNpcWW04LBntaG6pP1cUq&#10;2F4+TTM7+Jd9fO+HzSGbb/XXWanHh2G1ABFpiPfwf/tDK5hN4e9L+gG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WyT/EAAAA2wAAAA8AAAAAAAAAAAAAAAAAmAIAAGRycy9k&#10;b3ducmV2LnhtbFBLBQYAAAAABAAEAPUAAACJAwAAAAA=&#10;" fillcolor="#d9d9d9" stroked="f" strokeweight="1pt"/>
                <v:rect id="Rectangle 33" o:spid="_x0000_s1038"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xGsMA&#10;AADbAAAADwAAAGRycy9kb3ducmV2LnhtbESPQWvCQBSE7wX/w/IEL0U3RigluooGBE/SWvH8yD6z&#10;0ezbkF018de7hUKPw8x8wyxWna3FnVpfOVYwnSQgiAunKy4VHH+2408QPiBrrB2Tgp48rJaDtwVm&#10;2j34m+6HUIoIYZ+hAhNCk0npC0MW/cQ1xNE7u9ZiiLItpW7xEeG2lmmSfEiLFccFgw3lhorr4WYV&#10;PM1Xmuf9/hqm7+v+sjnak9unSo2G3XoOIlAX/sN/7Z1WMJvB75f4A+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JxGsMAAADbAAAADwAAAAAAAAAAAAAAAACYAgAAZHJzL2Rv&#10;d25yZXYueG1sUEsFBgAAAAAEAAQA9QAAAIgDAAAAAA==&#10;" fillcolor="#168489" stroked="f" strokeweight="1pt"/>
                <v:shape id="TextBox 7" o:spid="_x0000_s1039"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rsidR="00671334" w:rsidRDefault="00671334"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v:textbox>
                </v:shape>
                <w10:wrap anchorx="page"/>
                <w10:anchorlock/>
              </v:group>
            </w:pict>
          </mc:Fallback>
        </mc:AlternateContent>
      </w:r>
    </w:p>
    <w:p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0D2722D6" wp14:editId="77660DBE">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DE7D0C-8142-403F-882E-F8C1DFBD80D4}"/>
                        </a:ext>
                      </a:extLst>
                    </pic:cNvPr>
                    <pic:cNvPicPr>
                      <a:picLocks noChangeAspect="1" noChangeArrowheads="1"/>
                    </pic:cNvPicPr>
                  </pic:nvPicPr>
                  <pic:blipFill rotWithShape="1">
                    <a:blip r:embed="rId17">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البرنامج:</w:t>
      </w:r>
    </w:p>
    <w:p w:rsidR="00E72206" w:rsidRDefault="00671334" w:rsidP="006B7D25">
      <w:pPr>
        <w:pStyle w:val="a0"/>
        <w:shd w:val="clear" w:color="auto" w:fill="F2F2F2" w:themeFill="background1" w:themeFillShade="F2"/>
        <w:jc w:val="center"/>
        <w:rPr>
          <w:b/>
          <w:bCs w:val="0"/>
          <w:color w:val="168489"/>
          <w:sz w:val="44"/>
          <w:szCs w:val="48"/>
          <w:rtl/>
        </w:rPr>
      </w:pPr>
      <w:hyperlink r:id="rId18" w:history="1">
        <w:r w:rsidR="006B7D25" w:rsidRPr="00671334">
          <w:rPr>
            <w:rStyle w:val="Hyperlink"/>
            <w:sz w:val="48"/>
            <w:szCs w:val="48"/>
            <w:rtl/>
            <w14:ligatures w14:val="standardContextual"/>
          </w:rPr>
          <w:t>الحوكمة في عصر التحوّل الرقمي</w:t>
        </w:r>
      </w:hyperlink>
      <w:r w:rsidR="006B7D25" w:rsidRPr="007D339B">
        <w:rPr>
          <w:b/>
          <w:bCs w:val="0"/>
          <w:noProof/>
          <w:color w:val="168489"/>
          <w:sz w:val="44"/>
          <w:szCs w:val="48"/>
        </w:rPr>
        <w:t xml:space="preserve"> </w:t>
      </w:r>
      <w:r w:rsidR="007D339B" w:rsidRPr="007D339B">
        <w:rPr>
          <w:b/>
          <w:bCs w:val="0"/>
          <w:noProof/>
          <w:color w:val="168489"/>
          <w:sz w:val="44"/>
          <w:szCs w:val="48"/>
        </w:rPr>
        <w:drawing>
          <wp:anchor distT="0" distB="0" distL="114300" distR="114300" simplePos="0" relativeHeight="252758016" behindDoc="0" locked="0" layoutInCell="1" allowOverlap="1" wp14:anchorId="5950F121" wp14:editId="34FF241F">
            <wp:simplePos x="0" y="0"/>
            <wp:positionH relativeFrom="column">
              <wp:posOffset>5166839</wp:posOffset>
            </wp:positionH>
            <wp:positionV relativeFrom="paragraph">
              <wp:posOffset>321681</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26F3D81-2889-468D-B165-EC0106283571}"/>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00E72206" w:rsidRPr="00E72206">
        <w:rPr>
          <w:rFonts w:ascii="Adobe Arabic" w:hAnsi="Adobe Arabic" w:cs="Adobe Arabic" w:hint="cs"/>
          <w:b/>
          <w:bCs/>
          <w:color w:val="168489"/>
          <w:sz w:val="44"/>
          <w:szCs w:val="48"/>
          <w:rtl/>
        </w:rPr>
        <w:t>وصف البرنامج:</w:t>
      </w:r>
    </w:p>
    <w:p w:rsidR="007D339B" w:rsidRPr="006B7D25" w:rsidRDefault="006B7D25" w:rsidP="00512C5E">
      <w:pPr>
        <w:spacing w:line="360" w:lineRule="auto"/>
        <w:rPr>
          <w:rFonts w:ascii="Sakkal Majalla" w:hAnsi="Sakkal Majalla"/>
          <w:sz w:val="32"/>
          <w:szCs w:val="32"/>
          <w:rtl/>
        </w:rPr>
      </w:pPr>
      <w:r w:rsidRPr="007D339B">
        <w:rPr>
          <w:rFonts w:ascii="Adobe Arabic" w:hAnsi="Adobe Arabic" w:cs="Adobe Arabic"/>
          <w:b/>
          <w:bCs/>
          <w:noProof/>
          <w:color w:val="168489"/>
          <w:sz w:val="44"/>
          <w:szCs w:val="48"/>
        </w:rPr>
        <w:drawing>
          <wp:anchor distT="0" distB="0" distL="114300" distR="114300" simplePos="0" relativeHeight="252759040" behindDoc="0" locked="0" layoutInCell="1" allowOverlap="1" wp14:anchorId="427E4DE4" wp14:editId="7640F4E0">
            <wp:simplePos x="0" y="0"/>
            <wp:positionH relativeFrom="margin">
              <wp:posOffset>5293719</wp:posOffset>
            </wp:positionH>
            <wp:positionV relativeFrom="paragraph">
              <wp:posOffset>1267846</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322E969-E6AB-4FCD-8A78-1045E388D6F1}"/>
                        </a:ext>
                      </a:extLst>
                    </pic:cNvPr>
                    <pic:cNvPicPr>
                      <a:picLocks noChangeAspect="1" noChangeArrowheads="1"/>
                    </pic:cNvPicPr>
                  </pic:nvPicPr>
                  <pic:blipFill>
                    <a:blip r:embed="rId2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r w:rsidRPr="00926CBE">
        <w:rPr>
          <w:rFonts w:ascii="Sakkal Majalla" w:hAnsi="Sakkal Majalla"/>
          <w:sz w:val="32"/>
          <w:szCs w:val="32"/>
          <w:rtl/>
        </w:rPr>
        <w:t>يقدم هذا البرنامج التدريبي نظرة شاملة ومتعمقة حول مفهوم الحوكمة في سياق العصر الرقمي الحالي. يغطي البرنامج المفاهيم الأساسية للحوكمة والتحول الرقمي، ويستكشف كيفية تطبيق مبادئ الحوكمة في البيئة الرقمية. كما يتناول البرنامج التكنولوجيا والأدوات المستخدمة في الحوكمة الرقمية، واستراتيجيات تنفيذها، وأساليب تقييمها وتطويرها.</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البرنامج:</w:t>
      </w:r>
    </w:p>
    <w:p w:rsidR="007D339B" w:rsidRDefault="002F37B7" w:rsidP="00716BE5">
      <w:pPr>
        <w:spacing w:after="160" w:line="360" w:lineRule="auto"/>
        <w:jc w:val="lowKashida"/>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0064" behindDoc="0" locked="0" layoutInCell="1" allowOverlap="1" wp14:anchorId="4D32C7AE" wp14:editId="7688CBED">
            <wp:simplePos x="0" y="0"/>
            <wp:positionH relativeFrom="margin">
              <wp:posOffset>5391618</wp:posOffset>
            </wp:positionH>
            <wp:positionV relativeFrom="paragraph">
              <wp:posOffset>1766804</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B02BB8-44EB-4A70-A85A-D6E6F2612FE9}"/>
                        </a:ext>
                      </a:extLst>
                    </pic:cNvPr>
                    <pic:cNvPicPr>
                      <a:picLocks noChangeAspect="1" noChangeArrowheads="1"/>
                    </pic:cNvPicPr>
                  </pic:nvPicPr>
                  <pic:blipFill>
                    <a:blip r:embed="rId2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006B7D25" w:rsidRPr="00926CBE">
        <w:rPr>
          <w:rFonts w:ascii="Sakkal Majalla" w:hAnsi="Sakkal Majalla"/>
          <w:sz w:val="32"/>
          <w:szCs w:val="32"/>
          <w:rtl/>
        </w:rPr>
        <w:t>تكمن أهمية هذا البرنامج في كونه يعالج أحد أهم التحديات التي تواجه المؤسسات والحكومات في العصر الحالي. مع تسارع وتيرة التحول الرقمي، أصبح من الضروري فهم كيفية تطبيق مبادئ الحوكمة الرشيدة في البيئة الرقمية لضمان الشفافية والكفاءة والفعالية في إدارة الموارد والعمليات. يساعد هذا البرنامج القادة والمديرين على اكتساب المعرفة والمهارات اللازمة لقيادة مؤسساتهم بنجاح في العصر الرقمي</w:t>
      </w:r>
      <w:r w:rsidR="00716BE5">
        <w:rPr>
          <w:rFonts w:ascii="Sakkal Majalla" w:hAnsi="Sakkal Majalla" w:hint="cs"/>
          <w:sz w:val="32"/>
          <w:szCs w:val="32"/>
          <w:rtl/>
        </w:rPr>
        <w:t>.</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rsidR="007D339B" w:rsidRDefault="00512C5E" w:rsidP="00716BE5">
      <w:pPr>
        <w:spacing w:after="160" w:line="360" w:lineRule="auto"/>
        <w:jc w:val="lowKashida"/>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1088" behindDoc="0" locked="0" layoutInCell="1" allowOverlap="1" wp14:anchorId="3C31F987" wp14:editId="0D420ED0">
            <wp:simplePos x="0" y="0"/>
            <wp:positionH relativeFrom="column">
              <wp:posOffset>5336981</wp:posOffset>
            </wp:positionH>
            <wp:positionV relativeFrom="paragraph">
              <wp:posOffset>927818</wp:posOffset>
            </wp:positionV>
            <wp:extent cx="386715" cy="386715"/>
            <wp:effectExtent l="0" t="0" r="0" b="0"/>
            <wp:wrapSquare wrapText="bothSides"/>
            <wp:docPr id="1036" name="Picture 12" descr="Goal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AAC65D2-809B-40D1-8116-284053617341}"/>
                        </a:ext>
                      </a:extLst>
                    </pic:cNvPr>
                    <pic:cNvPicPr>
                      <a:picLocks noChangeAspect="1" noChangeArrowheads="1"/>
                    </pic:cNvPicPr>
                  </pic:nvPicPr>
                  <pic:blipFill>
                    <a:blip r:embed="rId2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6715" cy="386715"/>
                    </a:xfrm>
                    <a:prstGeom prst="rect">
                      <a:avLst/>
                    </a:prstGeom>
                    <a:noFill/>
                  </pic:spPr>
                </pic:pic>
              </a:graphicData>
            </a:graphic>
            <wp14:sizeRelH relativeFrom="margin">
              <wp14:pctWidth>0</wp14:pctWidth>
            </wp14:sizeRelH>
            <wp14:sizeRelV relativeFrom="margin">
              <wp14:pctHeight>0</wp14:pctHeight>
            </wp14:sizeRelV>
          </wp:anchor>
        </w:drawing>
      </w:r>
      <w:r w:rsidR="006B7D25" w:rsidRPr="00926CBE">
        <w:rPr>
          <w:rFonts w:ascii="Sakkal Majalla" w:hAnsi="Sakkal Majalla"/>
          <w:sz w:val="32"/>
          <w:szCs w:val="32"/>
          <w:rtl/>
        </w:rPr>
        <w:t>يهدف البرنامج إلى تمكين المشاركين من فهم وتطبيق مبادئ الحوكمة في سياق التحول الرقمي، وتزويدهم بالأدوات والاستراتيجيات اللازمة لتنفيذ وتقييم وتطوير ممارسات الحوكمة الرقمية في مؤسساتهم</w:t>
      </w:r>
      <w:r w:rsidR="006B7D25" w:rsidRPr="007D339B">
        <w:rPr>
          <w:rFonts w:ascii="Adobe Arabic" w:hAnsi="Adobe Arabic" w:cs="Adobe Arabic"/>
          <w:b/>
          <w:bCs/>
          <w:noProof/>
          <w:color w:val="168489"/>
          <w:sz w:val="44"/>
          <w:szCs w:val="48"/>
        </w:rPr>
        <w:t xml:space="preserve"> </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rsidR="006B7D25" w:rsidRPr="00926CBE" w:rsidRDefault="006B7D25" w:rsidP="00512C5E">
      <w:pPr>
        <w:spacing w:line="360" w:lineRule="auto"/>
        <w:rPr>
          <w:rFonts w:ascii="Sakkal Majalla" w:hAnsi="Sakkal Majalla"/>
          <w:sz w:val="32"/>
          <w:szCs w:val="32"/>
        </w:rPr>
      </w:pPr>
      <w:r w:rsidRPr="00926CBE">
        <w:rPr>
          <w:rFonts w:ascii="Sakkal Majalla" w:hAnsi="Sakkal Majalla"/>
          <w:sz w:val="32"/>
          <w:szCs w:val="32"/>
          <w:rtl/>
        </w:rPr>
        <w:lastRenderedPageBreak/>
        <w:t>1. فهم مفاهيم الحوكمة وأهميتها في العصر الرقمي.</w:t>
      </w:r>
    </w:p>
    <w:p w:rsidR="006B7D25" w:rsidRPr="00926CBE" w:rsidRDefault="006B7D25" w:rsidP="00512C5E">
      <w:pPr>
        <w:spacing w:line="360" w:lineRule="auto"/>
        <w:rPr>
          <w:rFonts w:ascii="Sakkal Majalla" w:hAnsi="Sakkal Majalla"/>
          <w:sz w:val="32"/>
          <w:szCs w:val="32"/>
        </w:rPr>
      </w:pPr>
      <w:r w:rsidRPr="00926CBE">
        <w:rPr>
          <w:rFonts w:ascii="Sakkal Majalla" w:hAnsi="Sakkal Majalla"/>
          <w:sz w:val="32"/>
          <w:szCs w:val="32"/>
          <w:rtl/>
        </w:rPr>
        <w:t>2. استيعاب أساسيات التحول الرقمي وتأثيره على الحوكمة المؤسسية.</w:t>
      </w:r>
    </w:p>
    <w:p w:rsidR="006B7D25" w:rsidRPr="00926CBE" w:rsidRDefault="006B7D25" w:rsidP="00512C5E">
      <w:pPr>
        <w:spacing w:line="360" w:lineRule="auto"/>
        <w:rPr>
          <w:rFonts w:ascii="Sakkal Majalla" w:hAnsi="Sakkal Majalla"/>
          <w:sz w:val="32"/>
          <w:szCs w:val="32"/>
        </w:rPr>
      </w:pPr>
      <w:r w:rsidRPr="00926CBE">
        <w:rPr>
          <w:rFonts w:ascii="Sakkal Majalla" w:hAnsi="Sakkal Majalla"/>
          <w:sz w:val="32"/>
          <w:szCs w:val="32"/>
          <w:rtl/>
        </w:rPr>
        <w:t>3. تعلم كيفية تطبيق مبادئ الحوكمة في البيئة الرقمية.</w:t>
      </w:r>
    </w:p>
    <w:p w:rsidR="006B7D25" w:rsidRPr="00926CBE" w:rsidRDefault="006B7D25" w:rsidP="00512C5E">
      <w:pPr>
        <w:spacing w:line="360" w:lineRule="auto"/>
        <w:rPr>
          <w:rFonts w:ascii="Sakkal Majalla" w:hAnsi="Sakkal Majalla"/>
          <w:sz w:val="32"/>
          <w:szCs w:val="32"/>
        </w:rPr>
      </w:pPr>
      <w:r w:rsidRPr="00926CBE">
        <w:rPr>
          <w:rFonts w:ascii="Sakkal Majalla" w:hAnsi="Sakkal Majalla"/>
          <w:sz w:val="32"/>
          <w:szCs w:val="32"/>
          <w:rtl/>
        </w:rPr>
        <w:t>4. التعرف على التكنولوجيا والأدوات المستخدمة في الحوكمة الرقمية.</w:t>
      </w:r>
    </w:p>
    <w:p w:rsidR="006B7D25" w:rsidRPr="00926CBE" w:rsidRDefault="006B7D25" w:rsidP="00512C5E">
      <w:pPr>
        <w:spacing w:line="360" w:lineRule="auto"/>
        <w:rPr>
          <w:rFonts w:ascii="Sakkal Majalla" w:hAnsi="Sakkal Majalla"/>
          <w:sz w:val="32"/>
          <w:szCs w:val="32"/>
        </w:rPr>
      </w:pPr>
      <w:r w:rsidRPr="00926CBE">
        <w:rPr>
          <w:rFonts w:ascii="Sakkal Majalla" w:hAnsi="Sakkal Majalla"/>
          <w:sz w:val="32"/>
          <w:szCs w:val="32"/>
          <w:rtl/>
        </w:rPr>
        <w:t>5. اكتساب مهارات تنفيذ استراتيجيات الحوكمة الرقمية.</w:t>
      </w:r>
    </w:p>
    <w:p w:rsidR="00671334" w:rsidRDefault="006B7D25" w:rsidP="00512C5E">
      <w:pPr>
        <w:spacing w:after="160" w:line="360" w:lineRule="auto"/>
        <w:jc w:val="left"/>
        <w:rPr>
          <w:rFonts w:ascii="Adobe Arabic" w:hAnsi="Adobe Arabic" w:cs="Adobe Arabic"/>
          <w:b/>
          <w:bCs/>
          <w:noProof/>
          <w:color w:val="168489"/>
          <w:sz w:val="44"/>
          <w:szCs w:val="48"/>
        </w:rPr>
      </w:pPr>
      <w:r w:rsidRPr="00926CBE">
        <w:rPr>
          <w:rFonts w:ascii="Sakkal Majalla" w:hAnsi="Sakkal Majalla"/>
          <w:sz w:val="32"/>
          <w:szCs w:val="32"/>
          <w:rtl/>
        </w:rPr>
        <w:t>6. تطوير القدرة على تقييم وتطوير ممارسات الحوكمة الرقمية</w:t>
      </w:r>
      <w:r w:rsidRPr="007D339B">
        <w:rPr>
          <w:rFonts w:ascii="Adobe Arabic" w:hAnsi="Adobe Arabic" w:cs="Adobe Arabic"/>
          <w:b/>
          <w:bCs/>
          <w:noProof/>
          <w:color w:val="168489"/>
          <w:sz w:val="44"/>
          <w:szCs w:val="48"/>
        </w:rPr>
        <w:t xml:space="preserve"> </w:t>
      </w:r>
    </w:p>
    <w:p w:rsidR="007D339B" w:rsidRDefault="007D339B" w:rsidP="00512C5E">
      <w:pPr>
        <w:spacing w:after="160" w:line="360"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2112" behindDoc="0" locked="0" layoutInCell="1" allowOverlap="1" wp14:anchorId="3F5722D2" wp14:editId="26893614">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70B8E1-B741-4ABC-BF9D-2EA395D15BB3}"/>
                        </a:ext>
                      </a:extLst>
                    </pic:cNvPr>
                    <pic:cNvPicPr>
                      <a:picLocks noChangeAspect="1" noChangeArrowheads="1"/>
                    </pic:cNvPicPr>
                  </pic:nvPicPr>
                  <pic:blipFill>
                    <a:blip r:embed="rId2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rsidR="006B7D25" w:rsidRPr="00512C5E" w:rsidRDefault="006B7D25">
      <w:pPr>
        <w:pStyle w:val="ListParagraph"/>
        <w:numPr>
          <w:ilvl w:val="0"/>
          <w:numId w:val="18"/>
        </w:numPr>
        <w:spacing w:line="360" w:lineRule="auto"/>
        <w:jc w:val="both"/>
        <w:rPr>
          <w:rFonts w:ascii="Sakkal Majalla" w:hAnsi="Sakkal Majalla" w:cs="Sakkal Majalla"/>
          <w:sz w:val="32"/>
          <w:szCs w:val="32"/>
        </w:rPr>
      </w:pPr>
      <w:r w:rsidRPr="00512C5E">
        <w:rPr>
          <w:rFonts w:ascii="Sakkal Majalla" w:hAnsi="Sakkal Majalla" w:cs="Sakkal Majalla"/>
          <w:sz w:val="32"/>
          <w:szCs w:val="32"/>
          <w:rtl/>
        </w:rPr>
        <w:t>القيادات العليا في المؤسسات الحكومية والخاصة</w:t>
      </w:r>
    </w:p>
    <w:p w:rsidR="006B7D25" w:rsidRPr="00512C5E" w:rsidRDefault="006B7D25">
      <w:pPr>
        <w:pStyle w:val="ListParagraph"/>
        <w:numPr>
          <w:ilvl w:val="0"/>
          <w:numId w:val="18"/>
        </w:numPr>
        <w:spacing w:line="360" w:lineRule="auto"/>
        <w:jc w:val="both"/>
        <w:rPr>
          <w:rFonts w:ascii="Sakkal Majalla" w:hAnsi="Sakkal Majalla" w:cs="Sakkal Majalla"/>
          <w:sz w:val="32"/>
          <w:szCs w:val="32"/>
        </w:rPr>
      </w:pPr>
      <w:r w:rsidRPr="00512C5E">
        <w:rPr>
          <w:rFonts w:ascii="Sakkal Majalla" w:hAnsi="Sakkal Majalla" w:cs="Sakkal Majalla"/>
          <w:sz w:val="32"/>
          <w:szCs w:val="32"/>
          <w:rtl/>
        </w:rPr>
        <w:t>مدراء تكنولوجيا المعلومات والتحول الرقمي</w:t>
      </w:r>
    </w:p>
    <w:p w:rsidR="006B7D25" w:rsidRPr="00512C5E" w:rsidRDefault="006B7D25">
      <w:pPr>
        <w:pStyle w:val="ListParagraph"/>
        <w:numPr>
          <w:ilvl w:val="0"/>
          <w:numId w:val="18"/>
        </w:numPr>
        <w:spacing w:line="360" w:lineRule="auto"/>
        <w:jc w:val="both"/>
        <w:rPr>
          <w:rFonts w:ascii="Sakkal Majalla" w:hAnsi="Sakkal Majalla" w:cs="Sakkal Majalla"/>
          <w:sz w:val="32"/>
          <w:szCs w:val="32"/>
        </w:rPr>
      </w:pPr>
      <w:r w:rsidRPr="00512C5E">
        <w:rPr>
          <w:rFonts w:ascii="Sakkal Majalla" w:hAnsi="Sakkal Majalla" w:cs="Sakkal Majalla"/>
          <w:sz w:val="32"/>
          <w:szCs w:val="32"/>
          <w:rtl/>
        </w:rPr>
        <w:t>مسؤولو الحوكمة والامتثال</w:t>
      </w:r>
    </w:p>
    <w:p w:rsidR="006B7D25" w:rsidRPr="00512C5E" w:rsidRDefault="006B7D25">
      <w:pPr>
        <w:pStyle w:val="ListParagraph"/>
        <w:numPr>
          <w:ilvl w:val="0"/>
          <w:numId w:val="18"/>
        </w:numPr>
        <w:spacing w:line="360" w:lineRule="auto"/>
        <w:jc w:val="both"/>
        <w:rPr>
          <w:rFonts w:ascii="Sakkal Majalla" w:hAnsi="Sakkal Majalla" w:cs="Sakkal Majalla"/>
          <w:sz w:val="32"/>
          <w:szCs w:val="32"/>
        </w:rPr>
      </w:pPr>
      <w:r w:rsidRPr="00512C5E">
        <w:rPr>
          <w:rFonts w:ascii="Sakkal Majalla" w:hAnsi="Sakkal Majalla" w:cs="Sakkal Majalla"/>
          <w:sz w:val="32"/>
          <w:szCs w:val="32"/>
          <w:rtl/>
        </w:rPr>
        <w:t>صانعو السياسات والقرارات في مجال التكنولوجيا والإدارة</w:t>
      </w:r>
    </w:p>
    <w:p w:rsidR="007D339B" w:rsidRPr="00512C5E" w:rsidRDefault="00512C5E">
      <w:pPr>
        <w:pStyle w:val="ListParagraph"/>
        <w:numPr>
          <w:ilvl w:val="0"/>
          <w:numId w:val="18"/>
        </w:numPr>
        <w:spacing w:line="360" w:lineRule="auto"/>
        <w:jc w:val="both"/>
        <w:rPr>
          <w:rFonts w:ascii="Sakkal Majalla" w:hAnsi="Sakkal Majalla"/>
          <w:sz w:val="32"/>
          <w:szCs w:val="32"/>
          <w:rtl/>
        </w:rPr>
      </w:pPr>
      <w:r w:rsidRPr="007D339B">
        <w:rPr>
          <w:rFonts w:ascii="Adobe Arabic" w:hAnsi="Adobe Arabic" w:cs="Adobe Arabic"/>
          <w:b/>
          <w:bCs/>
          <w:noProof/>
          <w:color w:val="168489"/>
          <w:sz w:val="44"/>
          <w:szCs w:val="48"/>
        </w:rPr>
        <w:drawing>
          <wp:anchor distT="0" distB="0" distL="114300" distR="114300" simplePos="0" relativeHeight="252763136" behindDoc="0" locked="0" layoutInCell="1" allowOverlap="1" wp14:anchorId="01612174" wp14:editId="73517898">
            <wp:simplePos x="0" y="0"/>
            <wp:positionH relativeFrom="margin">
              <wp:posOffset>5320665</wp:posOffset>
            </wp:positionH>
            <wp:positionV relativeFrom="paragraph">
              <wp:posOffset>561367</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F7F293-3B7F-4C93-94FE-D9205BF27D42}"/>
                        </a:ext>
                      </a:extLst>
                    </pic:cNvPr>
                    <pic:cNvPicPr>
                      <a:picLocks noChangeAspect="1" noChangeArrowheads="1"/>
                    </pic:cNvPicPr>
                  </pic:nvPicPr>
                  <pic:blipFill>
                    <a:blip r:embed="rId2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r w:rsidR="006B7D25" w:rsidRPr="00512C5E">
        <w:rPr>
          <w:rFonts w:ascii="Sakkal Majalla" w:hAnsi="Sakkal Majalla" w:cs="Sakkal Majalla"/>
          <w:sz w:val="32"/>
          <w:szCs w:val="32"/>
          <w:rtl/>
        </w:rPr>
        <w:t>الباحثون والأكاديميون المهتمون بمجال الحوكمة والتحول الرقمي</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البرنامج:</w:t>
      </w:r>
    </w:p>
    <w:p w:rsidR="006B7D25" w:rsidRPr="006B7D25" w:rsidRDefault="006B7D25" w:rsidP="006B7D25">
      <w:pPr>
        <w:pStyle w:val="a0"/>
        <w:shd w:val="clear" w:color="auto" w:fill="F2F2F2" w:themeFill="background1" w:themeFillShade="F2"/>
        <w:jc w:val="center"/>
        <w:rPr>
          <w:rStyle w:val="Strong"/>
          <w:b w:val="0"/>
          <w:bCs/>
          <w:color w:val="0D0D0D" w:themeColor="text1" w:themeTint="F2"/>
          <w:sz w:val="48"/>
          <w:szCs w:val="48"/>
          <w14:ligatures w14:val="standardContextual"/>
        </w:rPr>
      </w:pPr>
      <w:r w:rsidRPr="006B7D25">
        <w:rPr>
          <w:rStyle w:val="Strong"/>
          <w:rFonts w:hint="cs"/>
          <w:b w:val="0"/>
          <w:color w:val="0D0D0D" w:themeColor="text1" w:themeTint="F2"/>
          <w:sz w:val="48"/>
          <w:szCs w:val="48"/>
          <w:rtl/>
          <w14:ligatures w14:val="standardContextual"/>
        </w:rPr>
        <w:t>3 أيام - 15 ساعة تدريبية</w:t>
      </w:r>
    </w:p>
    <w:p w:rsidR="007D339B" w:rsidRDefault="007D339B" w:rsidP="007D339B">
      <w:pPr>
        <w:spacing w:after="160" w:line="259" w:lineRule="auto"/>
        <w:jc w:val="left"/>
        <w:rPr>
          <w:rFonts w:ascii="Adobe Arabic" w:hAnsi="Adobe Arabic" w:cs="Adobe Arabic"/>
          <w:b/>
          <w:bCs/>
          <w:color w:val="168489"/>
          <w:sz w:val="44"/>
          <w:szCs w:val="48"/>
          <w:rtl/>
        </w:rPr>
      </w:pPr>
    </w:p>
    <w:p w:rsidR="00E72206" w:rsidRDefault="00E72206" w:rsidP="00E72206">
      <w:pPr>
        <w:spacing w:after="160" w:line="259" w:lineRule="auto"/>
        <w:jc w:val="left"/>
        <w:rPr>
          <w:rFonts w:ascii="Adobe Arabic" w:hAnsi="Adobe Arabic" w:cs="Adobe Arabic"/>
          <w:b/>
          <w:bCs/>
          <w:color w:val="168489"/>
          <w:sz w:val="44"/>
          <w:szCs w:val="48"/>
          <w:rtl/>
        </w:rPr>
      </w:pPr>
    </w:p>
    <w:p w:rsidR="00E72206" w:rsidRPr="00E72206" w:rsidRDefault="00E72206" w:rsidP="00E72206">
      <w:pPr>
        <w:spacing w:after="160" w:line="259" w:lineRule="auto"/>
        <w:jc w:val="left"/>
        <w:rPr>
          <w:rFonts w:ascii="Adobe Arabic" w:hAnsi="Adobe Arabic" w:cs="Adobe Arabic"/>
          <w:b/>
          <w:bCs/>
          <w:color w:val="168489"/>
          <w:sz w:val="44"/>
          <w:szCs w:val="48"/>
        </w:rPr>
      </w:pPr>
    </w:p>
    <w:p w:rsidR="00B4310C" w:rsidRDefault="007D339B" w:rsidP="00E72206">
      <w:pPr>
        <w:pageBreakBefore/>
        <w:rPr>
          <w:rtl/>
        </w:rPr>
      </w:pPr>
      <w:r w:rsidRPr="0090459D">
        <w:rPr>
          <w:noProof/>
        </w:rPr>
        <w:lastRenderedPageBreak/>
        <mc:AlternateContent>
          <mc:Choice Requires="wpg">
            <w:drawing>
              <wp:inline distT="0" distB="0" distL="0" distR="0" wp14:anchorId="732626E4" wp14:editId="21A523DD">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rsidR="00671334" w:rsidRDefault="00671334" w:rsidP="007D339B">
                              <w:pPr>
                                <w:jc w:val="center"/>
                                <w:rPr>
                                  <w:rFonts w:ascii="Adobe Arabic" w:hAnsi="Adobe Arabic" w:cs="Adobe Arabic"/>
                                  <w:b/>
                                  <w:bCs/>
                                  <w:color w:val="2B5474"/>
                                  <w:kern w:val="24"/>
                                  <w:sz w:val="56"/>
                                  <w:szCs w:val="56"/>
                                  <w:lang w:bidi="ar-SY"/>
                                </w:rPr>
                              </w:pPr>
                              <w:hyperlink r:id="rId25" w:history="1">
                                <w:r w:rsidRPr="00671334">
                                  <w:rPr>
                                    <w:rStyle w:val="Hyperlink"/>
                                    <w:rFonts w:ascii="Adobe Arabic" w:hAnsi="Adobe Arabic" w:cs="Adobe Arabic" w:hint="cs"/>
                                    <w:b/>
                                    <w:bCs/>
                                    <w:kern w:val="24"/>
                                    <w:sz w:val="56"/>
                                    <w:szCs w:val="56"/>
                                    <w:rtl/>
                                    <w:lang w:bidi="ar-SY"/>
                                  </w:rPr>
                                  <w:t>إرشادات عامة</w:t>
                                </w:r>
                              </w:hyperlink>
                            </w:p>
                          </w:txbxContent>
                        </wps:txbx>
                        <wps:bodyPr wrap="square" rtlCol="0">
                          <a:noAutofit/>
                        </wps:bodyPr>
                      </wps:wsp>
                    </wpg:wgp>
                  </a:graphicData>
                </a:graphic>
              </wp:inline>
            </w:drawing>
          </mc:Choice>
          <mc:Fallback>
            <w:pict>
              <v:group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">
                <v:rect id="Rectangle 57" o:spid="_x0000_s1041"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6PB8MA&#10;AADbAAAADwAAAGRycy9kb3ducmV2LnhtbESPT2sCMRTE74LfIbyCN83WUpXVKCIt9lT/Hjw+Ns/N&#10;4uZlm0TdfvumIHgcZuY3zGzR2lrcyIfKsYLXQQaCuHC64lLB8fDZn4AIEVlj7ZgU/FKAxbzbmWGu&#10;3Z13dNvHUiQIhxwVmBibXMpQGLIYBq4hTt7ZeYsxSV9K7fGe4LaWwywbSYsVpwWDDa0MFZf91SrY&#10;Xr9N+Xby40NcN+3HKRtt9eZHqd5Lu5yCiNTGZ/jR/tIK3sfw/yX9AD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6PB8MAAADbAAAADwAAAAAAAAAAAAAAAACYAgAAZHJzL2Rv&#10;d25yZXYueG1sUEsFBgAAAAAEAAQA9QAAAIgDAAAAAA==&#10;" fillcolor="#d9d9d9" stroked="f" strokeweight="1pt"/>
                <v:rect id="Rectangle 58" o:spid="_x0000_s1042"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Gy8IA&#10;AADbAAAADwAAAGRycy9kb3ducmV2LnhtbERPz2vCMBS+D/wfwht4GZq2sDE6o9TCwFPZOvH8aN6a&#10;zualNJm2/vXmMNjx4/u92U22FxcafedYQbpOQBA3TnfcKjh+va9eQfiArLF3TApm8rDbLh42mGt3&#10;5U+61KEVMYR9jgpMCEMupW8MWfRrNxBH7tuNFkOEYyv1iNcYbnuZJcmLtNhxbDA4UGmoOde/VsHN&#10;fGRlOVfnkD4V88/+aE+uypRaPk7FG4hAU/gX/7kPWsFzHBu/xB8gt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6QbLwgAAANsAAAAPAAAAAAAAAAAAAAAAAJgCAABkcnMvZG93&#10;bnJldi54bWxQSwUGAAAAAAQABAD1AAAAhwMAAAAA&#10;" fillcolor="#168489" stroked="f" strokeweight="1pt"/>
                <v:shape id="TextBox 7" o:spid="_x0000_s1043"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671334" w:rsidRDefault="00671334" w:rsidP="007D339B">
                        <w:pPr>
                          <w:jc w:val="center"/>
                          <w:rPr>
                            <w:rFonts w:ascii="Adobe Arabic" w:hAnsi="Adobe Arabic" w:cs="Adobe Arabic"/>
                            <w:b/>
                            <w:bCs/>
                            <w:color w:val="2B5474"/>
                            <w:kern w:val="24"/>
                            <w:sz w:val="56"/>
                            <w:szCs w:val="56"/>
                            <w:lang w:bidi="ar-SY"/>
                          </w:rPr>
                        </w:pPr>
                        <w:hyperlink r:id="rId26" w:history="1">
                          <w:r w:rsidRPr="00671334">
                            <w:rPr>
                              <w:rStyle w:val="Hyperlink"/>
                              <w:rFonts w:ascii="Adobe Arabic" w:hAnsi="Adobe Arabic" w:cs="Adobe Arabic" w:hint="cs"/>
                              <w:b/>
                              <w:bCs/>
                              <w:kern w:val="24"/>
                              <w:sz w:val="56"/>
                              <w:szCs w:val="56"/>
                              <w:rtl/>
                              <w:lang w:bidi="ar-SY"/>
                            </w:rPr>
                            <w:t>إرشادات عامة</w:t>
                          </w:r>
                        </w:hyperlink>
                      </w:p>
                    </w:txbxContent>
                  </v:textbox>
                </v:shape>
                <w10:wrap anchorx="page"/>
                <w10:anchorlock/>
              </v:group>
            </w:pict>
          </mc:Fallback>
        </mc:AlternateContent>
      </w:r>
    </w:p>
    <w:p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المدرب:</w:t>
      </w:r>
    </w:p>
    <w:p w:rsidR="007D339B" w:rsidRPr="007D339B" w:rsidRDefault="007D339B" w:rsidP="007D339B">
      <w:pPr>
        <w:pStyle w:val="a1"/>
      </w:pPr>
      <w:r w:rsidRPr="007D339B">
        <w:rPr>
          <w:rtl/>
        </w:rPr>
        <w:t>تقع على عاتقك مهمة جسيمة تتطلب جهوداً حثيثة لتحقيق أهداف البرنامج التدريبي وضمان انتقال أثره بشكل فعال إلى المتدربين. لذلك، نود التأكيد على الإرشادات التالية التي ستساعدك في تحقيق النجاح المنشود:</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قراءة الحقيبة التدريبية بعناية واهتمام، ودراسة محتوياتها بشكل دقيق، حيث سيزيد ذلك من كفاءتك التدريبية وإدارتك للجلسات، ويجنبك الحرج أثناء التدريب.</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حمل الحقيبة التدريبية معك دائمًا في قاعة التدريب، فهي تحتوي على المواد والأدوات الضرورية لمساعدتك.</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بجدول الزمني للبرنامج بدقة، واحرص على استثمار الوقت بكفاءة وفقًا للخطة الموضوعة لكل جلسة، حيث يعد هذا عاملًا مساعدًا في تحقيق أهداف البرنامج.</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امنح النشاطات التدريبية الوقت الكافي لتحقيق أهدافها بشكل كامل.</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شجع المشاركة النشطة للمتدربين في البرنامج، وكن منسقًا وميسرًا للحوار والنقاش داخل القاعة، حيث سيجعل ذلك البرنامج أكثر تأثيرًا وإثارة للاهتمام.</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noProof/>
          <w:sz w:val="36"/>
          <w:szCs w:val="36"/>
        </w:rPr>
        <w:drawing>
          <wp:anchor distT="0" distB="0" distL="114300" distR="114300" simplePos="0" relativeHeight="252765184" behindDoc="0" locked="0" layoutInCell="1" allowOverlap="1" wp14:anchorId="763154C1" wp14:editId="575D99D8">
            <wp:simplePos x="0" y="0"/>
            <wp:positionH relativeFrom="margin">
              <wp:align>left</wp:align>
            </wp:positionH>
            <wp:positionV relativeFrom="paragraph">
              <wp:posOffset>775335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color w:val="002060"/>
          <w:sz w:val="36"/>
          <w:szCs w:val="36"/>
          <w:rtl/>
        </w:rPr>
        <w:t>قم بتشكيل المجموعات بشكل عشوائي بعد كل جلسة تدريبية، مما يسهم في الحفاظ على حيوية المتدربين واستفادتهم من خبرات متنوعة، ما لم يتطلب النشاط تشكيل مجموعات متجانسة حسب التخصص.</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التقويم التكويني أثناء عملية التدريب، فهو يساعد المتدرب في بلوغ أهداف الجلسة التدريبية.</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لخص عمل المجموعات بعد العرض والنقاش، وضعه على شكل نقاط على السبورة أو الشفافية أو السبورة الورقية.</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في نهاية كل جلسة تدريبية، احرص على تحديد خلاصة للتعلم المتحقق، حيث يسهم ذلك في تأكيد التعلم.</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lastRenderedPageBreak/>
        <w:t>لا تتجاوز أي خطوة أو مرحلة في الحقيبة ما لم تتأكد من تحقيق الحد الأدنى من التمكن لدى جميع المتدربين.</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يمكنك اختزال وقت التنفيذ لخطوة أو مرحلة معينة عند شعورك بأبجديتها لدى المتدربين، احترامًا لإمكاناتهم وخبراتهم.</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بالأهداف الخاصة والإجرائية والأنشطة المحققة لها.</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دون ملاحظاتك على الحقيبة من خلال أدوات التقويم المصاحبة، للاستفادة منها في تطوير البرنامج وحقيبته التدريبية.</w:t>
      </w:r>
    </w:p>
    <w:p w:rsidR="007D339B" w:rsidRPr="007D339B" w:rsidRDefault="007D339B" w:rsidP="007D339B">
      <w:pPr>
        <w:pStyle w:val="a1"/>
        <w:rPr>
          <w:b w:val="0"/>
          <w:bCs/>
          <w:color w:val="C00000"/>
        </w:rPr>
      </w:pPr>
      <w:r w:rsidRPr="007D339B">
        <w:rPr>
          <w:b w:val="0"/>
          <w:bCs/>
          <w:color w:val="C00000"/>
          <w:rtl/>
        </w:rPr>
        <w:t>نتمنى لك النجاح في مهمتك التدريبية، ونؤكد على دعمنا المستمر لجهودك المتميزة.</w:t>
      </w:r>
    </w:p>
    <w:p w:rsidR="00DD10BF" w:rsidRDefault="00B4310C" w:rsidP="00B4310C">
      <w:pPr>
        <w:bidi w:val="0"/>
        <w:spacing w:after="160" w:line="259" w:lineRule="auto"/>
        <w:jc w:val="right"/>
      </w:pPr>
      <w:r>
        <w:rPr>
          <w:rtl/>
        </w:rPr>
        <w:br w:type="page"/>
      </w:r>
    </w:p>
    <w:p w:rsidR="00B4310C" w:rsidRDefault="007D339B" w:rsidP="00DD10BF">
      <w:pPr>
        <w:spacing w:after="160" w:line="259" w:lineRule="auto"/>
        <w:jc w:val="center"/>
      </w:pPr>
      <w:r w:rsidRPr="0090459D">
        <w:rPr>
          <w:noProof/>
        </w:rPr>
        <w:lastRenderedPageBreak/>
        <mc:AlternateContent>
          <mc:Choice Requires="wpg">
            <w:drawing>
              <wp:inline distT="0" distB="0" distL="0" distR="0" wp14:anchorId="709B8715" wp14:editId="3CE3D507">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rsidR="00671334" w:rsidRDefault="00671334" w:rsidP="007D339B">
                              <w:pPr>
                                <w:jc w:val="center"/>
                                <w:rPr>
                                  <w:rFonts w:ascii="Adobe Arabic" w:hAnsi="Adobe Arabic" w:cs="Adobe Arabic"/>
                                  <w:b/>
                                  <w:bCs/>
                                  <w:color w:val="2B5474"/>
                                  <w:kern w:val="24"/>
                                  <w:sz w:val="56"/>
                                  <w:szCs w:val="56"/>
                                  <w:lang w:bidi="ar-SY"/>
                                </w:rPr>
                              </w:pPr>
                              <w:hyperlink r:id="rId28" w:history="1">
                                <w:r w:rsidRPr="00671334">
                                  <w:rPr>
                                    <w:rStyle w:val="Hyperlink"/>
                                    <w:rFonts w:ascii="Adobe Arabic" w:hAnsi="Adobe Arabic" w:cs="Adobe Arabic" w:hint="cs"/>
                                    <w:b/>
                                    <w:bCs/>
                                    <w:kern w:val="24"/>
                                    <w:sz w:val="56"/>
                                    <w:szCs w:val="56"/>
                                    <w:rtl/>
                                    <w:lang w:bidi="ar-SY"/>
                                  </w:rPr>
                                  <w:t>الرموز الدلالية</w:t>
                                </w:r>
                              </w:hyperlink>
                            </w:p>
                          </w:txbxContent>
                        </wps:txbx>
                        <wps:bodyPr wrap="square" rtlCol="0">
                          <a:noAutofit/>
                        </wps:bodyPr>
                      </wps:wsp>
                    </wpg:wgp>
                  </a:graphicData>
                </a:graphic>
              </wp:inline>
            </w:drawing>
          </mc:Choice>
          <mc:Fallback>
            <w:pict>
              <v:group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loWb&#10;N/YCAAC/CQAADgAAAAAAAAAAAAAAAAAuAgAAZHJzL2Uyb0RvYy54bWxQSwECLQAUAAYACAAAACEA&#10;TRNt9d0AAAAEAQAADwAAAAAAAAAAAAAAAABQBQAAZHJzL2Rvd25yZXYueG1sUEsFBgAAAAAEAAQA&#10;8wAAAFoGAAAAAA==&#10;">
                <v:rect id="Rectangle 61" o:spid="_x0000_s1045"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d4VcMA&#10;AADbAAAADwAAAGRycy9kb3ducmV2LnhtbESPQWsCMRSE74L/ITzBm2ZVWMvWKCIVPVmrPXh8bF43&#10;Szcv2yTq+u+bQsHjMDPfMItVZxtxIx9qxwom4wwEcel0zZWCz/N29AIiRGSNjWNS8KAAq2W/t8BC&#10;uzt/0O0UK5EgHApUYGJsCylDachiGLuWOHlfzluMSfpKao/3BLeNnGZZLi3WnBYMtrQxVH6frlbB&#10;8Xow1ezi5+e4a7u3S5Yf9fuPUsNBt34FEamLz/B/e68V5BP4+5J+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Hd4VcMAAADbAAAADwAAAAAAAAAAAAAAAACYAgAAZHJzL2Rv&#10;d25yZXYueG1sUEsFBgAAAAAEAAQA9QAAAIgDAAAAAA==&#10;" fillcolor="#d9d9d9" stroked="f" strokeweight="1pt"/>
                <v:rect id="Rectangle 62" o:spid="_x0000_s1046"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37nMMA&#10;AADbAAAADwAAAGRycy9kb3ducmV2LnhtbESPQYvCMBSE7wv+h/AEL4um9iBLNYoWhD2J64rnR/Ns&#10;qs1LabLa+uvNguBxmJlvmMWqs7W4UesrxwqmkwQEceF0xaWC4+92/AXCB2SNtWNS0JOH1XLwscBM&#10;uzv/0O0QShEh7DNUYEJoMil9Yciin7iGOHpn11oMUbal1C3eI9zWMk2SmbRYcVww2FBuqLge/qyC&#10;h9mned7vrmH6ue4vm6M9uV2q1GjYrecgAnXhHX61v7WCWQr/X+IP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37nMMAAADbAAAADwAAAAAAAAAAAAAAAACYAgAAZHJzL2Rv&#10;d25yZXYueG1sUEsFBgAAAAAEAAQA9QAAAIgDAAAAAA==&#10;" fillcolor="#168489" stroked="f" strokeweight="1pt"/>
                <v:shape id="TextBox 7" o:spid="_x0000_s1047"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488MA&#10;AADbAAAADwAAAGRycy9kb3ducmV2LnhtbESPQWvCQBSE74L/YXlCb7prraKpq0il0JPSVAVvj+wz&#10;Cc2+DdmtSf+9Kwgeh5n5hlmuO1uJKzW+dKxhPFIgiDNnSs41HH4+h3MQPiAbrByThn/ysF71e0tM&#10;jGv5m65pyEWEsE9QQxFCnUjps4Is+pGriaN3cY3FEGWTS9NgG+G2kq9KzaTFkuNCgTV9FJT9pn9W&#10;w3F3OZ/e1D7f2mnduk5Jtgup9cug27yDCNSFZ/jR/jIaZh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Q488MAAADbAAAADwAAAAAAAAAAAAAAAACYAgAAZHJzL2Rv&#10;d25yZXYueG1sUEsFBgAAAAAEAAQA9QAAAIgDAAAAAA==&#10;" filled="f" stroked="f">
                  <v:textbox>
                    <w:txbxContent>
                      <w:p w:rsidR="00671334" w:rsidRDefault="00671334" w:rsidP="007D339B">
                        <w:pPr>
                          <w:jc w:val="center"/>
                          <w:rPr>
                            <w:rFonts w:ascii="Adobe Arabic" w:hAnsi="Adobe Arabic" w:cs="Adobe Arabic"/>
                            <w:b/>
                            <w:bCs/>
                            <w:color w:val="2B5474"/>
                            <w:kern w:val="24"/>
                            <w:sz w:val="56"/>
                            <w:szCs w:val="56"/>
                            <w:lang w:bidi="ar-SY"/>
                          </w:rPr>
                        </w:pPr>
                        <w:hyperlink r:id="rId29" w:history="1">
                          <w:r w:rsidRPr="00671334">
                            <w:rPr>
                              <w:rStyle w:val="Hyperlink"/>
                              <w:rFonts w:ascii="Adobe Arabic" w:hAnsi="Adobe Arabic" w:cs="Adobe Arabic" w:hint="cs"/>
                              <w:b/>
                              <w:bCs/>
                              <w:kern w:val="24"/>
                              <w:sz w:val="56"/>
                              <w:szCs w:val="56"/>
                              <w:rtl/>
                              <w:lang w:bidi="ar-SY"/>
                            </w:rPr>
                            <w:t>الرموز الدلالية</w:t>
                          </w:r>
                        </w:hyperlink>
                      </w:p>
                    </w:txbxContent>
                  </v:textbox>
                </v:shape>
                <w10:wrap anchorx="page"/>
                <w10:anchorlock/>
              </v:group>
            </w:pict>
          </mc:Fallback>
        </mc:AlternateContent>
      </w:r>
    </w:p>
    <w:p w:rsidR="00E42DAD" w:rsidRDefault="00E42DAD" w:rsidP="00DD10BF">
      <w:pPr>
        <w:spacing w:after="160" w:line="259" w:lineRule="auto"/>
        <w:jc w:val="center"/>
        <w:rPr>
          <w:rtl/>
        </w:rPr>
      </w:pP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45"/>
        <w:gridCol w:w="1452"/>
        <w:gridCol w:w="3212"/>
        <w:gridCol w:w="1391"/>
      </w:tblGrid>
      <w:tr w:rsidR="00835331" w:rsidRPr="00E42DAD" w:rsidTr="00835331">
        <w:trPr>
          <w:trHeight w:val="1962"/>
          <w:jc w:val="right"/>
        </w:trPr>
        <w:tc>
          <w:tcPr>
            <w:tcW w:w="3145" w:type="dxa"/>
            <w:tcBorders>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9BD5A3A" wp14:editId="0B70340E">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31"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rsidR="00835331" w:rsidRPr="00E42DAD" w:rsidRDefault="00835331" w:rsidP="00671334">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72AC950" wp14:editId="6A89ADA3">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33"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370"/>
          <w:jc w:val="right"/>
        </w:trPr>
        <w:tc>
          <w:tcPr>
            <w:tcW w:w="3145" w:type="dxa"/>
            <w:tcBorders>
              <w:top w:val="single" w:sz="18" w:space="0" w:color="168489"/>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2F453B1" wp14:editId="3ED73B07">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35"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8DD1B87" wp14:editId="62005C33">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37"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199"/>
          <w:jc w:val="right"/>
        </w:trPr>
        <w:tc>
          <w:tcPr>
            <w:tcW w:w="3145" w:type="dxa"/>
            <w:tcBorders>
              <w:top w:val="single" w:sz="18" w:space="0" w:color="168489"/>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5E5175AF" wp14:editId="42DDF681">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39"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rsidR="00835331" w:rsidRPr="00E42DAD" w:rsidRDefault="00835331" w:rsidP="00671334">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46354E2" wp14:editId="584694DE">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41"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370"/>
          <w:jc w:val="right"/>
        </w:trPr>
        <w:tc>
          <w:tcPr>
            <w:tcW w:w="3145" w:type="dxa"/>
            <w:tcBorders>
              <w:top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97A7921" wp14:editId="26C9F8F8">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4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85E888D" wp14:editId="2D610049">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45"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rsidR="00DD10BF" w:rsidRDefault="00DD10BF" w:rsidP="00DD10BF">
      <w:pPr>
        <w:bidi w:val="0"/>
        <w:spacing w:after="160" w:line="259" w:lineRule="auto"/>
        <w:jc w:val="right"/>
        <w:rPr>
          <w:rtl/>
        </w:rPr>
      </w:pPr>
    </w:p>
    <w:p w:rsidR="00935C0E" w:rsidRDefault="00935C0E" w:rsidP="00935C0E">
      <w:pPr>
        <w:bidi w:val="0"/>
        <w:jc w:val="center"/>
      </w:pPr>
    </w:p>
    <w:p w:rsidR="00935C0E" w:rsidRPr="009F34C6" w:rsidRDefault="00935C0E" w:rsidP="009F34C6">
      <w:pPr>
        <w:bidi w:val="0"/>
        <w:spacing w:after="160" w:line="259" w:lineRule="auto"/>
        <w:jc w:val="left"/>
      </w:pPr>
      <w:r>
        <w:br w:type="page"/>
      </w:r>
    </w:p>
    <w:p w:rsidR="00781A2F" w:rsidRPr="00935C0E" w:rsidRDefault="00781A2F" w:rsidP="00781A2F">
      <w:pPr>
        <w:tabs>
          <w:tab w:val="center" w:pos="4513"/>
        </w:tabs>
        <w:bidi w:val="0"/>
        <w:rPr>
          <w:rtl/>
        </w:rPr>
        <w:sectPr w:rsidR="00781A2F" w:rsidRPr="00935C0E" w:rsidSect="00D45731">
          <w:headerReference w:type="even" r:id="rId46"/>
          <w:headerReference w:type="default" r:id="rId47"/>
          <w:footerReference w:type="default" r:id="rId48"/>
          <w:pgSz w:w="11906" w:h="16838" w:code="9"/>
          <w:pgMar w:top="1440" w:right="1440" w:bottom="1440" w:left="1440" w:header="113" w:footer="0" w:gutter="0"/>
          <w:pgNumType w:start="0"/>
          <w:cols w:space="720"/>
          <w:titlePg/>
          <w:docGrid w:linePitch="381"/>
        </w:sectPr>
      </w:pPr>
    </w:p>
    <w:p w:rsidR="00E52299" w:rsidRPr="00423539" w:rsidRDefault="00F01FA2" w:rsidP="00E42DAD">
      <w:pPr>
        <w:spacing w:line="240" w:lineRule="auto"/>
        <w:jc w:val="center"/>
        <w:rPr>
          <w:rFonts w:cs="PT Bold Heading"/>
          <w:sz w:val="52"/>
          <w:szCs w:val="56"/>
          <w:rtl/>
        </w:rPr>
      </w:pPr>
      <w:r>
        <w:rPr>
          <w:rFonts w:cs="PT Bold Heading"/>
          <w:noProof/>
          <w:sz w:val="52"/>
          <w:szCs w:val="56"/>
          <w:rtl/>
        </w:rPr>
        <w:lastRenderedPageBreak/>
        <mc:AlternateContent>
          <mc:Choice Requires="wpg">
            <w:drawing>
              <wp:anchor distT="0" distB="0" distL="114300" distR="114300" simplePos="0" relativeHeight="252771328" behindDoc="0" locked="0" layoutInCell="1" allowOverlap="1" wp14:anchorId="14BCD2A9" wp14:editId="7AF9E3DA">
                <wp:simplePos x="0" y="0"/>
                <wp:positionH relativeFrom="column">
                  <wp:posOffset>61393</wp:posOffset>
                </wp:positionH>
                <wp:positionV relativeFrom="paragraph">
                  <wp:posOffset>-469127</wp:posOffset>
                </wp:positionV>
                <wp:extent cx="6419002" cy="7148801"/>
                <wp:effectExtent l="0" t="0" r="0" b="0"/>
                <wp:wrapNone/>
                <wp:docPr id="162" name="Group 162"/>
                <wp:cNvGraphicFramePr/>
                <a:graphic xmlns:a="http://schemas.openxmlformats.org/drawingml/2006/main">
                  <a:graphicData uri="http://schemas.microsoft.com/office/word/2010/wordprocessingGroup">
                    <wpg:wgp>
                      <wpg:cNvGrpSpPr/>
                      <wpg:grpSpPr>
                        <a:xfrm>
                          <a:off x="0" y="0"/>
                          <a:ext cx="6419002" cy="7148801"/>
                          <a:chOff x="-65828" y="0"/>
                          <a:chExt cx="6419002" cy="7148801"/>
                        </a:xfrm>
                      </wpg:grpSpPr>
                      <wpg:grpSp>
                        <wpg:cNvPr id="1279981941" name="Group 1279981941"/>
                        <wpg:cNvGrpSpPr/>
                        <wpg:grpSpPr>
                          <a:xfrm>
                            <a:off x="-65828" y="2571750"/>
                            <a:ext cx="5652965" cy="4577051"/>
                            <a:chOff x="-227758" y="0"/>
                            <a:chExt cx="5653040" cy="4577375"/>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4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rsidR="00671334" w:rsidRPr="00BC6FB1" w:rsidRDefault="00671334"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rsidR="00671334" w:rsidRPr="00BC6FB1" w:rsidRDefault="00671334"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3208856" y="591516"/>
                              <a:ext cx="2216426" cy="3858051"/>
                            </a:xfrm>
                            <a:prstGeom prst="rect">
                              <a:avLst/>
                            </a:prstGeom>
                            <a:noFill/>
                            <a:ln w="6350">
                              <a:noFill/>
                            </a:ln>
                          </wps:spPr>
                          <wps:txbx>
                            <w:txbxContent>
                              <w:p w:rsidR="00671334" w:rsidRPr="000F32C7" w:rsidRDefault="00671334" w:rsidP="00BC6FB1">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تقديم </w:t>
                                </w:r>
                                <w:r w:rsidRPr="00972524">
                                  <w:rPr>
                                    <w:rFonts w:ascii="Adobe Arabic" w:eastAsia="GE Dinar One" w:hAnsi="Adobe Arabic" w:cs="Adobe Arabic"/>
                                    <w:color w:val="000000"/>
                                    <w:kern w:val="24"/>
                                    <w:sz w:val="36"/>
                                    <w:szCs w:val="36"/>
                                    <w:rtl/>
                                    <w:lang w:bidi="ar-SY"/>
                                  </w:rPr>
                                  <w:t>تعريف</w:t>
                                </w:r>
                                <w:r w:rsidRPr="00972524">
                                  <w:rPr>
                                    <w:rFonts w:ascii="Adobe Arabic" w:eastAsia="GE Dinar One" w:hAnsi="Adobe Arabic" w:cs="Adobe Arabic" w:hint="cs"/>
                                    <w:color w:val="000000"/>
                                    <w:kern w:val="24"/>
                                    <w:sz w:val="36"/>
                                    <w:szCs w:val="36"/>
                                    <w:rtl/>
                                    <w:lang w:bidi="ar-SY"/>
                                  </w:rPr>
                                  <w:t xml:space="preserve"> واضح لمفهوم</w:t>
                                </w:r>
                                <w:r w:rsidRPr="00972524">
                                  <w:rPr>
                                    <w:rFonts w:ascii="Adobe Arabic" w:eastAsia="GE Dinar One" w:hAnsi="Adobe Arabic" w:cs="Adobe Arabic"/>
                                    <w:color w:val="000000"/>
                                    <w:kern w:val="24"/>
                                    <w:sz w:val="36"/>
                                    <w:szCs w:val="36"/>
                                    <w:rtl/>
                                    <w:lang w:bidi="ar-SY"/>
                                  </w:rPr>
                                  <w:t xml:space="preserve"> الحوكمة و</w:t>
                                </w:r>
                                <w:r w:rsidRPr="00972524">
                                  <w:rPr>
                                    <w:rFonts w:ascii="Adobe Arabic" w:eastAsia="GE Dinar One" w:hAnsi="Adobe Arabic" w:cs="Adobe Arabic" w:hint="cs"/>
                                    <w:color w:val="000000"/>
                                    <w:kern w:val="24"/>
                                    <w:sz w:val="36"/>
                                    <w:szCs w:val="36"/>
                                    <w:rtl/>
                                    <w:lang w:bidi="ar-SY"/>
                                  </w:rPr>
                                  <w:t xml:space="preserve">تحديد </w:t>
                                </w:r>
                                <w:r w:rsidRPr="00972524">
                                  <w:rPr>
                                    <w:rFonts w:ascii="Adobe Arabic" w:eastAsia="GE Dinar One" w:hAnsi="Adobe Arabic" w:cs="Adobe Arabic"/>
                                    <w:color w:val="000000"/>
                                    <w:kern w:val="24"/>
                                    <w:sz w:val="36"/>
                                    <w:szCs w:val="36"/>
                                    <w:rtl/>
                                    <w:lang w:bidi="ar-SY"/>
                                  </w:rPr>
                                  <w:t>أهميتها</w:t>
                                </w:r>
                                <w:r w:rsidRPr="00972524">
                                  <w:rPr>
                                    <w:rFonts w:ascii="Adobe Arabic" w:eastAsia="GE Dinar One" w:hAnsi="Adobe Arabic" w:cs="Adobe Arabic" w:hint="cs"/>
                                    <w:color w:val="000000"/>
                                    <w:kern w:val="24"/>
                                    <w:sz w:val="36"/>
                                    <w:szCs w:val="36"/>
                                    <w:rtl/>
                                    <w:lang w:bidi="ar-SY"/>
                                  </w:rPr>
                                  <w:t>.</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مناقشة كيفية </w:t>
                                </w:r>
                                <w:r w:rsidRPr="00972524">
                                  <w:rPr>
                                    <w:rFonts w:ascii="Adobe Arabic" w:eastAsia="GE Dinar One" w:hAnsi="Adobe Arabic" w:cs="Adobe Arabic"/>
                                    <w:color w:val="000000"/>
                                    <w:kern w:val="24"/>
                                    <w:sz w:val="36"/>
                                    <w:szCs w:val="36"/>
                                    <w:rtl/>
                                    <w:lang w:bidi="ar-SY"/>
                                  </w:rPr>
                                  <w:t>تطور مفهوم الحوكمة في ظل التكنولوجيا الحديثة</w:t>
                                </w:r>
                                <w:r w:rsidRPr="00972524">
                                  <w:rPr>
                                    <w:rFonts w:ascii="Adobe Arabic" w:eastAsia="GE Dinar One" w:hAnsi="Adobe Arabic" w:cs="Adobe Arabic" w:hint="cs"/>
                                    <w:color w:val="000000"/>
                                    <w:kern w:val="24"/>
                                    <w:sz w:val="36"/>
                                    <w:szCs w:val="36"/>
                                    <w:rtl/>
                                    <w:lang w:bidi="ar-SY"/>
                                  </w:rPr>
                                  <w:t>.</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تحديد </w:t>
                                </w:r>
                                <w:r w:rsidRPr="00972524">
                                  <w:rPr>
                                    <w:rFonts w:ascii="Adobe Arabic" w:eastAsia="GE Dinar One" w:hAnsi="Adobe Arabic" w:cs="Adobe Arabic"/>
                                    <w:color w:val="000000"/>
                                    <w:kern w:val="24"/>
                                    <w:sz w:val="36"/>
                                    <w:szCs w:val="36"/>
                                    <w:rtl/>
                                    <w:lang w:bidi="ar-SY"/>
                                  </w:rPr>
                                  <w:t>مبادئ الحوكمة الرشيدة في المؤسسات</w:t>
                                </w:r>
                                <w:r w:rsidRPr="00972524">
                                  <w:rPr>
                                    <w:rFonts w:ascii="Adobe Arabic" w:eastAsia="GE Dinar One" w:hAnsi="Adobe Arabic" w:cs="Adobe Arabic" w:hint="cs"/>
                                    <w:color w:val="000000"/>
                                    <w:kern w:val="24"/>
                                    <w:sz w:val="36"/>
                                    <w:szCs w:val="36"/>
                                    <w:rtl/>
                                    <w:lang w:bidi="ar-SY"/>
                                  </w:rPr>
                                  <w:t>.</w:t>
                                </w:r>
                              </w:p>
                              <w:p w:rsidR="00671334" w:rsidRPr="000F32C7"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توضيح أبرز </w:t>
                                </w:r>
                                <w:r w:rsidRPr="00972524">
                                  <w:rPr>
                                    <w:rFonts w:ascii="Adobe Arabic" w:eastAsia="GE Dinar One" w:hAnsi="Adobe Arabic" w:cs="Adobe Arabic"/>
                                    <w:color w:val="000000"/>
                                    <w:kern w:val="24"/>
                                    <w:sz w:val="36"/>
                                    <w:szCs w:val="36"/>
                                    <w:rtl/>
                                    <w:lang w:bidi="ar-SY"/>
                                  </w:rPr>
                                  <w:t>تحديات الحوكمة في البيئة الرقمية</w:t>
                                </w:r>
                                <w:r w:rsidRPr="00972524">
                                  <w:rPr>
                                    <w:rFonts w:ascii="Adobe Arabic" w:eastAsia="GE Dinar One" w:hAnsi="Adobe Arabic" w:cs="Adobe Arabic" w:hint="cs"/>
                                    <w:color w:val="000000"/>
                                    <w:kern w:val="24"/>
                                    <w:sz w:val="36"/>
                                    <w:szCs w:val="36"/>
                                    <w:rtl/>
                                    <w:lang w:bidi="ar-SY"/>
                                  </w:rPr>
                                  <w:t xml:space="preserve"> وسُبل مواجهتها</w:t>
                                </w:r>
                                <w:r w:rsidRPr="000F32C7">
                                  <w:rPr>
                                    <w:rFonts w:ascii="Adobe Arabic" w:eastAsia="GE Dinar One" w:hAnsi="Adobe Arabic" w:cs="Adobe Arabic"/>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227758" y="591514"/>
                              <a:ext cx="2216426" cy="3985861"/>
                            </a:xfrm>
                            <a:prstGeom prst="rect">
                              <a:avLst/>
                            </a:prstGeom>
                            <a:noFill/>
                            <a:ln w="6350">
                              <a:noFill/>
                            </a:ln>
                          </wps:spPr>
                          <wps:txbx>
                            <w:txbxContent>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تمهيد.</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المقدّمة.</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نشاط تعارف المشاركين.</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فيديو تدريبي.</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color w:val="000000"/>
                                    <w:kern w:val="24"/>
                                    <w:sz w:val="30"/>
                                    <w:szCs w:val="30"/>
                                    <w:rtl/>
                                    <w:lang w:bidi="ar-SY"/>
                                  </w:rPr>
                                  <w:t>تعريف الحوكمة وأهميتها</w:t>
                                </w:r>
                                <w:r w:rsidRPr="00972524">
                                  <w:rPr>
                                    <w:rFonts w:ascii="Adobe Arabic" w:eastAsia="GE Dinar One" w:hAnsi="Adobe Arabic" w:cs="Adobe Arabic" w:hint="cs"/>
                                    <w:color w:val="000000"/>
                                    <w:kern w:val="24"/>
                                    <w:sz w:val="30"/>
                                    <w:szCs w:val="30"/>
                                    <w:rtl/>
                                    <w:lang w:bidi="ar-SY"/>
                                  </w:rPr>
                                  <w:t>.</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hint="cs"/>
                                    <w:color w:val="000000"/>
                                    <w:kern w:val="24"/>
                                    <w:sz w:val="30"/>
                                    <w:szCs w:val="30"/>
                                    <w:rtl/>
                                    <w:lang w:bidi="ar-SY"/>
                                  </w:rPr>
                                  <w:t>تمرين.</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color w:val="000000"/>
                                    <w:kern w:val="24"/>
                                    <w:sz w:val="30"/>
                                    <w:szCs w:val="30"/>
                                    <w:rtl/>
                                    <w:lang w:bidi="ar-SY"/>
                                  </w:rPr>
                                  <w:t>تطور مفهوم الحوكمة في ظل التكنولوجيا الحديثة</w:t>
                                </w:r>
                                <w:r w:rsidRPr="00972524">
                                  <w:rPr>
                                    <w:rFonts w:ascii="Adobe Arabic" w:eastAsia="GE Dinar One" w:hAnsi="Adobe Arabic" w:cs="Adobe Arabic" w:hint="cs"/>
                                    <w:color w:val="000000"/>
                                    <w:kern w:val="24"/>
                                    <w:sz w:val="30"/>
                                    <w:szCs w:val="30"/>
                                    <w:rtl/>
                                    <w:lang w:bidi="ar-SY"/>
                                  </w:rPr>
                                  <w:t>.</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color w:val="000000"/>
                                    <w:kern w:val="24"/>
                                    <w:sz w:val="30"/>
                                    <w:szCs w:val="30"/>
                                    <w:rtl/>
                                    <w:lang w:bidi="ar-SY"/>
                                  </w:rPr>
                                  <w:t>مبادئ الحوكمة الرشيدة في المؤسسات</w:t>
                                </w:r>
                                <w:r w:rsidRPr="00972524">
                                  <w:rPr>
                                    <w:rFonts w:ascii="Adobe Arabic" w:eastAsia="GE Dinar One" w:hAnsi="Adobe Arabic" w:cs="Adobe Arabic" w:hint="cs"/>
                                    <w:color w:val="000000"/>
                                    <w:kern w:val="24"/>
                                    <w:sz w:val="30"/>
                                    <w:szCs w:val="30"/>
                                    <w:rtl/>
                                    <w:lang w:bidi="ar-SY"/>
                                  </w:rPr>
                                  <w:t>.</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hint="cs"/>
                                    <w:color w:val="000000"/>
                                    <w:kern w:val="24"/>
                                    <w:sz w:val="30"/>
                                    <w:szCs w:val="30"/>
                                    <w:rtl/>
                                    <w:lang w:bidi="ar-SY"/>
                                  </w:rPr>
                                  <w:t>تمرين.</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color w:val="000000"/>
                                    <w:kern w:val="24"/>
                                    <w:sz w:val="30"/>
                                    <w:szCs w:val="30"/>
                                    <w:rtl/>
                                    <w:lang w:bidi="ar-SY"/>
                                  </w:rPr>
                                  <w:t>تحديات الحوكمة في البيئة الرقمية</w:t>
                                </w:r>
                                <w:r>
                                  <w:rPr>
                                    <w:rFonts w:ascii="Adobe Arabic" w:eastAsia="GE Dinar One" w:hAnsi="Adobe Arabic" w:cs="Adobe Arabic" w:hint="cs"/>
                                    <w:color w:val="000000"/>
                                    <w:kern w:val="24"/>
                                    <w:sz w:val="30"/>
                                    <w:szCs w:val="30"/>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3174" cy="2054088"/>
                            <a:chOff x="0" y="0"/>
                            <a:chExt cx="6353174" cy="2054088"/>
                          </a:xfrm>
                        </wpg:grpSpPr>
                        <pic:pic xmlns:pic="http://schemas.openxmlformats.org/drawingml/2006/picture">
                          <pic:nvPicPr>
                            <pic:cNvPr id="1246116252" name="Picture 1246116252" descr="Calendar "/>
                            <pic:cNvPicPr>
                              <a:picLocks noChangeAspect="1"/>
                            </pic:cNvPicPr>
                          </pic:nvPicPr>
                          <pic:blipFill>
                            <a:blip r:embed="rId5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72378"/>
                              <a:ext cx="1132205" cy="981710"/>
                            </a:xfrm>
                            <a:prstGeom prst="rect">
                              <a:avLst/>
                            </a:prstGeom>
                            <a:noFill/>
                          </wps:spPr>
                          <wps:txbx>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0861"/>
                              <a:ext cx="4566920" cy="536575"/>
                            </a:xfrm>
                            <a:prstGeom prst="rect">
                              <a:avLst/>
                            </a:prstGeom>
                            <a:noFill/>
                          </wps:spPr>
                          <wps:txbx>
                            <w:txbxContent>
                              <w:p w:rsidR="00671334" w:rsidRPr="00F01FA2" w:rsidRDefault="00671334" w:rsidP="00671334">
                                <w:pPr>
                                  <w:jc w:val="center"/>
                                  <w:rPr>
                                    <w:rFonts w:ascii="Adobe Arabic" w:eastAsia="GE Dinar One" w:hAnsi="Adobe Arabic" w:cs="Adobe Arabic"/>
                                    <w:b/>
                                    <w:bCs/>
                                    <w:kern w:val="24"/>
                                    <w:sz w:val="56"/>
                                    <w:szCs w:val="56"/>
                                    <w:lang w:bidi="ar-SY"/>
                                  </w:rPr>
                                </w:pPr>
                                <w:hyperlink r:id="rId52" w:history="1">
                                  <w:r w:rsidRPr="00671334">
                                    <w:rPr>
                                      <w:rStyle w:val="Hyperlink"/>
                                      <w:rFonts w:ascii="Adobe Arabic" w:eastAsia="GE Dinar One" w:hAnsi="Adobe Arabic" w:cs="Adobe Arabic"/>
                                      <w:b/>
                                      <w:bCs/>
                                      <w:kern w:val="24"/>
                                      <w:sz w:val="56"/>
                                      <w:szCs w:val="56"/>
                                      <w:rtl/>
                                      <w:lang w:bidi="ar-SY"/>
                                    </w:rPr>
                                    <w:t>مفاهيم الحوكمة في العصر الرقمي</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id="Group 162" o:spid="_x0000_s1048" style="position:absolute;left:0;text-align:left;margin-left:4.85pt;margin-top:-36.95pt;width:505.45pt;height:562.9pt;z-index:252771328;mso-position-horizontal-relative:text;mso-position-vertical-relative:text;mso-width-relative:margin;mso-height-relative:margin" coordorigin="-658" coordsize="64190,7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">
                <v:group id="Group 1279981941" o:spid="_x0000_s1049" style="position:absolute;left:-658;top:25717;width:56529;height:45771" coordorigin="-2277" coordsize="56530,457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OcfGryQAA&#10;AOMAAAAPAAAAAAAAAAAAAAAAAKoCAABkcnMvZG93bnJldi54bWxQSwUGAAAAAAQABAD6AAAAoAMA&#10;AAAA&#10;">
                  <v:group id="Group 25" o:spid="_x0000_s1050"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o2/cyQAA&#10;AOMAAAAPAAAAAAAAAAAAAAAAAKoCAABkcnMvZG93bnJldi54bWxQSwUGAAAAAAQABAD6AAAAoAMA&#10;AAAA&#10;">
                    <v:group id="Group 1279981943" o:spid="_x0000_s1051"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78pHyQAA&#10;AOMAAAAPAAAAAAAAAAAAAAAAAKoCAABkcnMvZG93bnJldi54bWxQSwUGAAAAAAQABAD6AAAAoAMA&#10;AAAA&#10;">
                      <v:oval id="Oval 1279981944" o:spid="_x0000_s1052"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6uP8gA&#10;AADjAAAADwAAAGRycy9kb3ducmV2LnhtbERPX2vCMBB/H/gdwgl7m6ld2Ww1igiyMdzDrPh8NGdb&#10;bC4lyWr99stgsMf7/b/VZjSdGMj51rKC+SwBQVxZ3XKt4FTunxYgfEDW2FkmBXfysFlPHlZYaHvj&#10;LxqOoRYxhH2BCpoQ+kJKXzVk0M9sTxy5i3UGQzxdLbXDWww3nUyT5EUabDk2NNjTrqHqevw2Cg7m&#10;uTwPmXu796fD+frhzOe+TJV6nI7bJYhAY/gX/7nfdZyfvub5Yp5nGfz+FAG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jq4/yAAAAOMAAAAPAAAAAAAAAAAAAAAAAJgCAABk&#10;cnMvZG93bnJldi54bWxQSwUGAAAAAAQABAD1AAAAjQM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tqdHIAAAA4wAAAA8AAABkcnMvZG93bnJldi54bWxET09rwjAUvw/8DuEJu83U4jZbjSKCsIMw&#10;7Lzs9miebbfmpTQxZvv0y2Cw4/v9f+ttNL0INLrOsoL5LANBXFvdcaPg/HZ4WIJwHlljb5kUfJGD&#10;7WZyt8ZS2xufKFS+ESmEXYkKWu+HUkpXt2TQzexAnLiLHQ36dI6N1CPeUrjpZZ5lT9Jgx6mhxYH2&#10;LdWf1dUoeA14dlm10Pt4fI+7U/jIw/Fbqftp3K1AeIr+X/znftFpfv5cFMt5sXiE358SAHLz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nLanRyAAAAOMAAAAPAAAAAAAAAAAA&#10;AAAAAJ8CAABkcnMvZG93bnJldi54bWxQSwUGAAAAAAQABAD3AAAAlAMAAAAA&#10;">
                        <v:imagedata r:id="rId53" o:title="Target " gain="19661f" blacklevel="22938f"/>
                      </v:shape>
                    </v:group>
                    <v:shape id="TextBox 34" o:spid="_x0000_s1054"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tArsYA&#10;AADjAAAADwAAAGRycy9kb3ducmV2LnhtbERPzUrDQBC+C32HZQre7CZFaxO7LaUq9ODFGu9DdsyG&#10;ZmdDdmzSt3cFweN8/7PZTb5TFxpiG9hAvshAEdfBttwYqD5e79agoiBb7AKTgStF2G1nNxssbRj5&#10;nS4naVQK4ViiASfSl1rH2pHHuAg9ceK+wuBR0jk02g44pnDf6WWWrbTHllODw54Ojurz6dsbELH7&#10;/Fq9+Hj8nN6eR5fVD1gZczuf9k+ghCb5F/+5jzbNXz4WxTov7lf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tArsYAAADjAAAADwAAAAAAAAAAAAAAAACYAgAAZHJz&#10;L2Rvd25yZXYueG1sUEsFBgAAAAAEAAQA9QAAAIsDAAAAAA==&#10;" filled="f" stroked="f">
                      <v:textbox style="mso-fit-shape-to-text:t">
                        <w:txbxContent>
                          <w:p w:rsidR="00671334" w:rsidRPr="00BC6FB1" w:rsidRDefault="00671334"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055"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u1MxEyQAA&#10;AOMAAAAPAAAAAAAAAAAAAAAAAKoCAABkcnMvZG93bnJldi54bWxQSwUGAAAAAAQABAD6AAAAoAMA&#10;AAAA&#10;">
                    <v:oval id="Oval 1279981948" o:spid="_x0000_s1056"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OkOssA&#10;AADjAAAADwAAAGRycy9kb3ducmV2LnhtbESPQUvDQBCF74L/YRnBm900Fm1it0WEokh7sCk9D9kx&#10;Cc3Oht01Tf+9cxA8zrw3732z2kyuVyOF2Hk2MJ9loIhrbztuDByr7cMSVEzIFnvPZOBKETbr25sV&#10;ltZf+IvGQ2qUhHAs0UCb0lBqHeuWHMaZH4hF+/bBYZIxNNoGvEi463WeZU/aYcfS0OJAby3V58OP&#10;M7Bzj9VpXIT363Dcnc6fwe23VW7M/d30+gIq0ZT+zX/XH1bw8+eiWM6LhUDLT7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Aw6Q6ywAAAOMAAAAPAAAAAAAAAAAAAAAAAJgC&#10;AABkcnMvZG93bnJldi54bWxQSwUGAAAAAAQABAD1AAAAkAMAAAAA&#10;" fillcolor="#168489" stroked="f" strokeweight="1pt">
                      <v:fill opacity="49087f"/>
                      <v:stroke joinstyle="miter"/>
                    </v:oval>
                    <v:shape id="TextBox 34" o:spid="_x0000_s1057"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TU3MYA&#10;AADjAAAADwAAAGRycy9kb3ducmV2LnhtbERPS0vDQBC+C/0PyxS82U2K2iZ2W4oP6MFL23gfsmM2&#10;mJ0N2bFJ/70rCB7ne89mN/lOXWiIbWAD+SIDRVwH23JjoDq/3a1BRUG22AUmA1eKsNvObjZY2jDy&#10;kS4naVQK4ViiASfSl1rH2pHHuAg9ceI+w+BR0jk02g44pnDf6WWWPWqPLacGhz09O6q/Tt/egIjd&#10;59fq1cfDx/T+MrqsfsDKmNv5tH8CJTTJv/jPfbBp/nJVFOu8uC/g96cEgN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TU3MYAAADjAAAADwAAAAAAAAAAAAAAAACYAgAAZHJz&#10;L2Rvd25yZXYueG1sUEsFBgAAAAAEAAQA9QAAAIsDAAAAAA==&#10;" filled="f" stroked="f">
                      <v:textbox style="mso-fit-shape-to-text:t">
                        <w:txbxContent>
                          <w:p w:rsidR="00671334" w:rsidRPr="00BC6FB1" w:rsidRDefault="00671334"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058"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ZNMuN8wAAADjAAAADwAAAAAA&#10;AAAAAAAAAACfAgAAZHJzL2Rvd25yZXYueG1sUEsFBgAAAAAEAAQA9wAAAJgDAAAAAA==&#10;">
                      <v:imagedata r:id="rId54" o:title="Note " gain="19661f" blacklevel="22938f"/>
                    </v:shape>
                  </v:group>
                  <v:shape id="Text Box 1279981951" o:spid="_x0000_s1059" type="#_x0000_t202" style="position:absolute;left:32088;top:5915;width:22164;height:38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CjYMkA&#10;AADjAAAADwAAAGRycy9kb3ducmV2LnhtbERPzWrCQBC+F3yHZYTe6iYB2yS6igTEUtqD1ou3MTsm&#10;wexszG417dN3C0KP8/3PfDmYVlypd41lBfEkAkFcWt1wpWD/uX5KQTiPrLG1TAq+ycFyMXqYY67t&#10;jbd03flKhBB2OSqove9yKV1Zk0E3sR1x4E62N+jD2VdS93gL4aaVSRQ9S4MNh4YaOypqKs+7L6Pg&#10;rVh/4PaYmPSnLTbvp1V32R+mSj2Oh9UMhKfB/4vv7lcd5icvWZbG2TSGv58CAHLx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bCjYMkAAADjAAAADwAAAAAAAAAAAAAAAACYAgAA&#10;ZHJzL2Rvd25yZXYueG1sUEsFBgAAAAAEAAQA9QAAAI4DAAAAAA==&#10;" filled="f" stroked="f" strokeweight=".5pt">
                    <v:textbox>
                      <w:txbxContent>
                        <w:p w:rsidR="00671334" w:rsidRPr="000F32C7" w:rsidRDefault="00671334" w:rsidP="00BC6FB1">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تقديم </w:t>
                          </w:r>
                          <w:r w:rsidRPr="00972524">
                            <w:rPr>
                              <w:rFonts w:ascii="Adobe Arabic" w:eastAsia="GE Dinar One" w:hAnsi="Adobe Arabic" w:cs="Adobe Arabic"/>
                              <w:color w:val="000000"/>
                              <w:kern w:val="24"/>
                              <w:sz w:val="36"/>
                              <w:szCs w:val="36"/>
                              <w:rtl/>
                              <w:lang w:bidi="ar-SY"/>
                            </w:rPr>
                            <w:t>تعريف</w:t>
                          </w:r>
                          <w:r w:rsidRPr="00972524">
                            <w:rPr>
                              <w:rFonts w:ascii="Adobe Arabic" w:eastAsia="GE Dinar One" w:hAnsi="Adobe Arabic" w:cs="Adobe Arabic" w:hint="cs"/>
                              <w:color w:val="000000"/>
                              <w:kern w:val="24"/>
                              <w:sz w:val="36"/>
                              <w:szCs w:val="36"/>
                              <w:rtl/>
                              <w:lang w:bidi="ar-SY"/>
                            </w:rPr>
                            <w:t xml:space="preserve"> واضح لمفهوم</w:t>
                          </w:r>
                          <w:r w:rsidRPr="00972524">
                            <w:rPr>
                              <w:rFonts w:ascii="Adobe Arabic" w:eastAsia="GE Dinar One" w:hAnsi="Adobe Arabic" w:cs="Adobe Arabic"/>
                              <w:color w:val="000000"/>
                              <w:kern w:val="24"/>
                              <w:sz w:val="36"/>
                              <w:szCs w:val="36"/>
                              <w:rtl/>
                              <w:lang w:bidi="ar-SY"/>
                            </w:rPr>
                            <w:t xml:space="preserve"> الحوكمة و</w:t>
                          </w:r>
                          <w:r w:rsidRPr="00972524">
                            <w:rPr>
                              <w:rFonts w:ascii="Adobe Arabic" w:eastAsia="GE Dinar One" w:hAnsi="Adobe Arabic" w:cs="Adobe Arabic" w:hint="cs"/>
                              <w:color w:val="000000"/>
                              <w:kern w:val="24"/>
                              <w:sz w:val="36"/>
                              <w:szCs w:val="36"/>
                              <w:rtl/>
                              <w:lang w:bidi="ar-SY"/>
                            </w:rPr>
                            <w:t xml:space="preserve">تحديد </w:t>
                          </w:r>
                          <w:r w:rsidRPr="00972524">
                            <w:rPr>
                              <w:rFonts w:ascii="Adobe Arabic" w:eastAsia="GE Dinar One" w:hAnsi="Adobe Arabic" w:cs="Adobe Arabic"/>
                              <w:color w:val="000000"/>
                              <w:kern w:val="24"/>
                              <w:sz w:val="36"/>
                              <w:szCs w:val="36"/>
                              <w:rtl/>
                              <w:lang w:bidi="ar-SY"/>
                            </w:rPr>
                            <w:t>أهميتها</w:t>
                          </w:r>
                          <w:r w:rsidRPr="00972524">
                            <w:rPr>
                              <w:rFonts w:ascii="Adobe Arabic" w:eastAsia="GE Dinar One" w:hAnsi="Adobe Arabic" w:cs="Adobe Arabic" w:hint="cs"/>
                              <w:color w:val="000000"/>
                              <w:kern w:val="24"/>
                              <w:sz w:val="36"/>
                              <w:szCs w:val="36"/>
                              <w:rtl/>
                              <w:lang w:bidi="ar-SY"/>
                            </w:rPr>
                            <w:t>.</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مناقشة كيفية </w:t>
                          </w:r>
                          <w:r w:rsidRPr="00972524">
                            <w:rPr>
                              <w:rFonts w:ascii="Adobe Arabic" w:eastAsia="GE Dinar One" w:hAnsi="Adobe Arabic" w:cs="Adobe Arabic"/>
                              <w:color w:val="000000"/>
                              <w:kern w:val="24"/>
                              <w:sz w:val="36"/>
                              <w:szCs w:val="36"/>
                              <w:rtl/>
                              <w:lang w:bidi="ar-SY"/>
                            </w:rPr>
                            <w:t>تطور مفهوم الحوكمة في ظل التكنولوجيا الحديثة</w:t>
                          </w:r>
                          <w:r w:rsidRPr="00972524">
                            <w:rPr>
                              <w:rFonts w:ascii="Adobe Arabic" w:eastAsia="GE Dinar One" w:hAnsi="Adobe Arabic" w:cs="Adobe Arabic" w:hint="cs"/>
                              <w:color w:val="000000"/>
                              <w:kern w:val="24"/>
                              <w:sz w:val="36"/>
                              <w:szCs w:val="36"/>
                              <w:rtl/>
                              <w:lang w:bidi="ar-SY"/>
                            </w:rPr>
                            <w:t>.</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تحديد </w:t>
                          </w:r>
                          <w:r w:rsidRPr="00972524">
                            <w:rPr>
                              <w:rFonts w:ascii="Adobe Arabic" w:eastAsia="GE Dinar One" w:hAnsi="Adobe Arabic" w:cs="Adobe Arabic"/>
                              <w:color w:val="000000"/>
                              <w:kern w:val="24"/>
                              <w:sz w:val="36"/>
                              <w:szCs w:val="36"/>
                              <w:rtl/>
                              <w:lang w:bidi="ar-SY"/>
                            </w:rPr>
                            <w:t>مبادئ الحوكمة الرشيدة في المؤسسات</w:t>
                          </w:r>
                          <w:r w:rsidRPr="00972524">
                            <w:rPr>
                              <w:rFonts w:ascii="Adobe Arabic" w:eastAsia="GE Dinar One" w:hAnsi="Adobe Arabic" w:cs="Adobe Arabic" w:hint="cs"/>
                              <w:color w:val="000000"/>
                              <w:kern w:val="24"/>
                              <w:sz w:val="36"/>
                              <w:szCs w:val="36"/>
                              <w:rtl/>
                              <w:lang w:bidi="ar-SY"/>
                            </w:rPr>
                            <w:t>.</w:t>
                          </w:r>
                        </w:p>
                        <w:p w:rsidR="00671334" w:rsidRPr="000F32C7"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توضيح أبرز </w:t>
                          </w:r>
                          <w:r w:rsidRPr="00972524">
                            <w:rPr>
                              <w:rFonts w:ascii="Adobe Arabic" w:eastAsia="GE Dinar One" w:hAnsi="Adobe Arabic" w:cs="Adobe Arabic"/>
                              <w:color w:val="000000"/>
                              <w:kern w:val="24"/>
                              <w:sz w:val="36"/>
                              <w:szCs w:val="36"/>
                              <w:rtl/>
                              <w:lang w:bidi="ar-SY"/>
                            </w:rPr>
                            <w:t>تحديات الحوكمة في البيئة الرقمية</w:t>
                          </w:r>
                          <w:r w:rsidRPr="00972524">
                            <w:rPr>
                              <w:rFonts w:ascii="Adobe Arabic" w:eastAsia="GE Dinar One" w:hAnsi="Adobe Arabic" w:cs="Adobe Arabic" w:hint="cs"/>
                              <w:color w:val="000000"/>
                              <w:kern w:val="24"/>
                              <w:sz w:val="36"/>
                              <w:szCs w:val="36"/>
                              <w:rtl/>
                              <w:lang w:bidi="ar-SY"/>
                            </w:rPr>
                            <w:t xml:space="preserve"> وسُبل مواجهتها</w:t>
                          </w:r>
                          <w:r w:rsidRPr="000F32C7">
                            <w:rPr>
                              <w:rFonts w:ascii="Adobe Arabic" w:eastAsia="GE Dinar One" w:hAnsi="Adobe Arabic" w:cs="Adobe Arabic"/>
                              <w:color w:val="000000"/>
                              <w:kern w:val="24"/>
                              <w:sz w:val="36"/>
                              <w:szCs w:val="36"/>
                              <w:rtl/>
                              <w:lang w:bidi="ar-SY"/>
                            </w:rPr>
                            <w:t>.</w:t>
                          </w:r>
                        </w:p>
                      </w:txbxContent>
                    </v:textbox>
                  </v:shape>
                  <v:shape id="Text Box 1579856704" o:spid="_x0000_s1060" type="#_x0000_t202" style="position:absolute;left:-2277;top:5915;width:22163;height:39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d2soA&#10;AADjAAAADwAAAGRycy9kb3ducmV2LnhtbERPzWrCQBC+C77DMkJvuqk0mqauIgFpKXoweultmh2T&#10;0Oxsmt1q2qd3C4LH+f5nsepNI87UudqygsdJBIK4sLrmUsHxsBknIJxH1thYJgW/5GC1HA4WmGp7&#10;4T2dc1+KEMIuRQWV920qpSsqMugmtiUO3Ml2Bn04u1LqDi8h3DRyGkUzabDm0FBhS1lFxVf+YxS8&#10;Z5sd7j+nJvlrstftad1+Hz9ipR5G/foFhKfe38U395sO8+P5cxLP5tET/P8UAJD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0BHdrKAAAA4wAAAA8AAAAAAAAAAAAAAAAAmAIA&#10;AGRycy9kb3ducmV2LnhtbFBLBQYAAAAABAAEAPUAAACPAwAAAAA=&#10;" filled="f" stroked="f" strokeweight=".5pt">
                    <v:textbox>
                      <w:txbxContent>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تمهيد.</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المقدّمة.</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نشاط تعارف المشاركين.</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فيديو تدريبي.</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color w:val="000000"/>
                              <w:kern w:val="24"/>
                              <w:sz w:val="30"/>
                              <w:szCs w:val="30"/>
                              <w:rtl/>
                              <w:lang w:bidi="ar-SY"/>
                            </w:rPr>
                            <w:t>تعريف الحوكمة وأهميتها</w:t>
                          </w:r>
                          <w:r w:rsidRPr="00972524">
                            <w:rPr>
                              <w:rFonts w:ascii="Adobe Arabic" w:eastAsia="GE Dinar One" w:hAnsi="Adobe Arabic" w:cs="Adobe Arabic" w:hint="cs"/>
                              <w:color w:val="000000"/>
                              <w:kern w:val="24"/>
                              <w:sz w:val="30"/>
                              <w:szCs w:val="30"/>
                              <w:rtl/>
                              <w:lang w:bidi="ar-SY"/>
                            </w:rPr>
                            <w:t>.</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hint="cs"/>
                              <w:color w:val="000000"/>
                              <w:kern w:val="24"/>
                              <w:sz w:val="30"/>
                              <w:szCs w:val="30"/>
                              <w:rtl/>
                              <w:lang w:bidi="ar-SY"/>
                            </w:rPr>
                            <w:t>تمرين.</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color w:val="000000"/>
                              <w:kern w:val="24"/>
                              <w:sz w:val="30"/>
                              <w:szCs w:val="30"/>
                              <w:rtl/>
                              <w:lang w:bidi="ar-SY"/>
                            </w:rPr>
                            <w:t>تطور مفهوم الحوكمة في ظل التكنولوجيا الحديثة</w:t>
                          </w:r>
                          <w:r w:rsidRPr="00972524">
                            <w:rPr>
                              <w:rFonts w:ascii="Adobe Arabic" w:eastAsia="GE Dinar One" w:hAnsi="Adobe Arabic" w:cs="Adobe Arabic" w:hint="cs"/>
                              <w:color w:val="000000"/>
                              <w:kern w:val="24"/>
                              <w:sz w:val="30"/>
                              <w:szCs w:val="30"/>
                              <w:rtl/>
                              <w:lang w:bidi="ar-SY"/>
                            </w:rPr>
                            <w:t>.</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color w:val="000000"/>
                              <w:kern w:val="24"/>
                              <w:sz w:val="30"/>
                              <w:szCs w:val="30"/>
                              <w:rtl/>
                              <w:lang w:bidi="ar-SY"/>
                            </w:rPr>
                            <w:t>مبادئ الحوكمة الرشيدة في المؤسسات</w:t>
                          </w:r>
                          <w:r w:rsidRPr="00972524">
                            <w:rPr>
                              <w:rFonts w:ascii="Adobe Arabic" w:eastAsia="GE Dinar One" w:hAnsi="Adobe Arabic" w:cs="Adobe Arabic" w:hint="cs"/>
                              <w:color w:val="000000"/>
                              <w:kern w:val="24"/>
                              <w:sz w:val="30"/>
                              <w:szCs w:val="30"/>
                              <w:rtl/>
                              <w:lang w:bidi="ar-SY"/>
                            </w:rPr>
                            <w:t>.</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hint="cs"/>
                              <w:color w:val="000000"/>
                              <w:kern w:val="24"/>
                              <w:sz w:val="30"/>
                              <w:szCs w:val="30"/>
                              <w:rtl/>
                              <w:lang w:bidi="ar-SY"/>
                            </w:rPr>
                            <w:t>تمرين.</w:t>
                          </w:r>
                        </w:p>
                        <w:p w:rsidR="00671334" w:rsidRPr="00972524" w:rsidRDefault="00671334">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color w:val="000000"/>
                              <w:kern w:val="24"/>
                              <w:sz w:val="30"/>
                              <w:szCs w:val="30"/>
                              <w:rtl/>
                              <w:lang w:bidi="ar-SY"/>
                            </w:rPr>
                            <w:t>تحديات الحوكمة في البيئة الرقمية</w:t>
                          </w:r>
                          <w:r>
                            <w:rPr>
                              <w:rFonts w:ascii="Adobe Arabic" w:eastAsia="GE Dinar One" w:hAnsi="Adobe Arabic" w:cs="Adobe Arabic" w:hint="cs"/>
                              <w:color w:val="000000"/>
                              <w:kern w:val="24"/>
                              <w:sz w:val="30"/>
                              <w:szCs w:val="30"/>
                              <w:rtl/>
                              <w:lang w:bidi="ar-SY"/>
                            </w:rPr>
                            <w:t>.</w:t>
                          </w:r>
                        </w:p>
                      </w:txbxContent>
                    </v:textbox>
                  </v:shape>
                </v:group>
                <v:group id="Group 1246116251" o:spid="_x0000_s1061" style="position:absolute;width:63531;height:20540" coordsize="63531,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3/HMzIAAAA&#10;4wAAAA8AAAAAAAAAAAAAAAAAqgIAAGRycy9kb3ducmV2LnhtbFBLBQYAAAAABAAEAPoAAACfAwAA&#10;AAA=&#10;">
                  <v:shape id="Picture 1246116252" o:spid="_x0000_s1062"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tOYPHAAAA4wAAAA8AAABkcnMvZG93bnJldi54bWxET19LwzAQfxf2HcIJvrm0Vcuoy8YoyERh&#10;sG4vezuaMy02l5LErn57Iwg+3u//rbezHcREPvSOFeTLDARx63TPRsH59HK/AhEissbBMSn4pgDb&#10;zeJmjZV2Vz7S1EQjUgiHChV0MY6VlKHtyGJYupE4cR/OW4zp9EZqj9cUbgdZZFkpLfacGjocqe6o&#10;/Wy+rIKHt708mGl12bt3c/RNqBt3qJW6u513zyAizfFf/Od+1Wl+8VjmeVk8FfD7UwJAb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ztOYPHAAAA4wAAAA8AAAAAAAAAAAAA&#10;AAAAnwIAAGRycy9kb3ducmV2LnhtbFBLBQYAAAAABAAEAPcAAACTAwAAAAA=&#10;">
                    <v:imagedata r:id="rId55" o:title="Calendar " gain="19661f" blacklevel="22938f"/>
                    <v:path arrowok="t"/>
                  </v:shape>
                  <v:shape id="TextBox 34" o:spid="_x0000_s1063" type="#_x0000_t202" style="position:absolute;left:52209;top:10723;width:11322;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IOUcUA&#10;AADjAAAADwAAAGRycy9kb3ducmV2LnhtbERPzUrDQBC+C77DMoI3u0m0QWK3pVSFHnqxxvuQHbPB&#10;7GzITpv07V2h4HG+/1ltZt+rM42xC2wgX2SgiJtgO24N1J/vD8+goiBb7AOTgQtF2Kxvb1ZY2TDx&#10;B52P0qoUwrFCA05kqLSOjSOPcREG4sR9h9GjpHNstR1xSuG+10WWldpjx6nB4UA7R83P8eQNiNht&#10;fqnffNx/zYfXyWXNEmtj7u/m7QsooVn+xVf33qb5xVOZ52WxfIS/nxIA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g5RxQAAAOMAAAAPAAAAAAAAAAAAAAAAAJgCAABkcnMv&#10;ZG93bnJldi54bWxQSwUGAAAAAAQABAD1AAAAigMAAAAA&#10;" filled="f" stroked="f">
                    <v:textbox style="mso-fit-shape-to-text:t">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WJcUA&#10;AADjAAAADwAAAGRycy9kb3ducmV2LnhtbERPzUrDQBC+C77DMkJvdpPQBondltJa6MGLNd6H7JgN&#10;ZmdDdmzSt3cFweN8/7PZzb5XVxpjF9hAvsxAETfBdtwaqN9Pj0+goiBb7AOTgRtF2G3v7zZY2TDx&#10;G10v0qoUwrFCA05kqLSOjSOPcRkG4sR9htGjpHNstR1xSuG+10WWldpjx6nB4UAHR83X5dsbELH7&#10;/Fa/+Hj+mF+Pk8uaNdbGLB7m/TMooVn+xX/us03zi1WZ52WxXsH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K5YlxQAAAOMAAAAPAAAAAAAAAAAAAAAAAJgCAABkcnMv&#10;ZG93bnJldi54bWxQSwUGAAAAAAQABAD1AAAAigMAAAAA&#10;" filled="f" stroked="f">
                    <v:textbox style="mso-fit-shape-to-text:t">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top:12908;width:45669;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czvsUA&#10;AADjAAAADwAAAGRycy9kb3ducmV2LnhtbERPS0vDQBC+C/6HZQre7CbBBIndluIDevBiG+9DdsyG&#10;ZmdDdmzSf+8Kgsf53rPZLX5QF5piH9hAvs5AEbfB9twZaE5v94+goiBbHAKTgStF2G1vbzZY2zDz&#10;B12O0qkUwrFGA05krLWOrSOPcR1G4sR9hcmjpHPqtJ1wTuF+0EWWVdpjz6nB4UjPjtrz8dsbELH7&#10;/Nq8+nj4XN5fZpe1JTbG3K2W/RMooUX+xX/ug03zi4cqz6uiLOH3pwS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zO+xQAAAOMAAAAPAAAAAAAAAAAAAAAAAJgCAABkcnMv&#10;ZG93bnJldi54bWxQSwUGAAAAAAQABAD1AAAAigMAAAAA&#10;" filled="f" stroked="f">
                    <v:textbox style="mso-fit-shape-to-text:t">
                      <w:txbxContent>
                        <w:p w:rsidR="00671334" w:rsidRPr="00F01FA2" w:rsidRDefault="00671334" w:rsidP="00671334">
                          <w:pPr>
                            <w:jc w:val="center"/>
                            <w:rPr>
                              <w:rFonts w:ascii="Adobe Arabic" w:eastAsia="GE Dinar One" w:hAnsi="Adobe Arabic" w:cs="Adobe Arabic"/>
                              <w:b/>
                              <w:bCs/>
                              <w:kern w:val="24"/>
                              <w:sz w:val="56"/>
                              <w:szCs w:val="56"/>
                              <w:lang w:bidi="ar-SY"/>
                            </w:rPr>
                          </w:pPr>
                          <w:hyperlink r:id="rId56" w:history="1">
                            <w:r w:rsidRPr="00671334">
                              <w:rPr>
                                <w:rStyle w:val="Hyperlink"/>
                                <w:rFonts w:ascii="Adobe Arabic" w:eastAsia="GE Dinar One" w:hAnsi="Adobe Arabic" w:cs="Adobe Arabic"/>
                                <w:b/>
                                <w:bCs/>
                                <w:kern w:val="24"/>
                                <w:sz w:val="56"/>
                                <w:szCs w:val="56"/>
                                <w:rtl/>
                                <w:lang w:bidi="ar-SY"/>
                              </w:rPr>
                              <w:t>مفاهيم الحوكمة في العصر الرقمي</w:t>
                            </w:r>
                          </w:hyperlink>
                        </w:p>
                      </w:txbxContent>
                    </v:textbox>
                  </v:shape>
                </v:group>
              </v:group>
            </w:pict>
          </mc:Fallback>
        </mc:AlternateContent>
      </w:r>
    </w:p>
    <w:p w:rsidR="00E52299" w:rsidRPr="001C11A3" w:rsidRDefault="00E52299" w:rsidP="00E52299">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671334">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671334">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rsidTr="00671334">
        <w:tc>
          <w:tcPr>
            <w:tcW w:w="2612" w:type="pct"/>
            <w:tcBorders>
              <w:left w:val="single" w:sz="4" w:space="0" w:color="168489"/>
              <w:right w:val="single" w:sz="4" w:space="0" w:color="168489"/>
            </w:tcBorders>
            <w:shd w:val="clear" w:color="auto" w:fill="auto"/>
          </w:tcPr>
          <w:p w:rsidR="00F01FA2" w:rsidRDefault="00F01FA2" w:rsidP="00671334">
            <w:pPr>
              <w:pStyle w:val="bold"/>
              <w:jc w:val="center"/>
              <w:rPr>
                <w:color w:val="168489"/>
                <w:sz w:val="40"/>
                <w:szCs w:val="40"/>
                <w:rtl/>
                <w:lang w:bidi="ar-EG"/>
              </w:rPr>
            </w:pPr>
            <w:r>
              <w:rPr>
                <w:noProof/>
              </w:rPr>
              <w:drawing>
                <wp:inline distT="0" distB="0" distL="0" distR="0" wp14:anchorId="58DD01F6" wp14:editId="31A12E82">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671334">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671334">
            <w:pPr>
              <w:pStyle w:val="bold"/>
              <w:jc w:val="center"/>
              <w:rPr>
                <w:color w:val="168489"/>
                <w:sz w:val="40"/>
                <w:szCs w:val="40"/>
                <w:rtl/>
                <w:lang w:bidi="ar-EG"/>
              </w:rPr>
            </w:pPr>
            <w:r>
              <w:rPr>
                <w:noProof/>
              </w:rPr>
              <w:drawing>
                <wp:inline distT="0" distB="0" distL="0" distR="0" wp14:anchorId="0F81F989" wp14:editId="084EBB1D">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671334">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671334">
            <w:pPr>
              <w:pStyle w:val="bold"/>
              <w:bidi w:val="0"/>
              <w:jc w:val="center"/>
              <w:rPr>
                <w:color w:val="168489"/>
                <w:sz w:val="40"/>
                <w:szCs w:val="40"/>
                <w:rtl/>
                <w:lang w:bidi="ar-EG"/>
              </w:rPr>
            </w:pPr>
            <w:r w:rsidRPr="00595B2E">
              <w:rPr>
                <w:noProof/>
              </w:rPr>
              <w:drawing>
                <wp:inline distT="0" distB="0" distL="0" distR="0" wp14:anchorId="4F6CFFCE" wp14:editId="239E6B7D">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671334">
        <w:tc>
          <w:tcPr>
            <w:tcW w:w="2612" w:type="pct"/>
            <w:tcBorders>
              <w:left w:val="single" w:sz="4" w:space="0" w:color="168489"/>
              <w:right w:val="single" w:sz="4" w:space="0" w:color="168489"/>
            </w:tcBorders>
            <w:vAlign w:val="center"/>
          </w:tcPr>
          <w:p w:rsidR="00972524" w:rsidRDefault="0097252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lang w:bidi="ar-EG"/>
              </w:rPr>
            </w:pPr>
            <w:r w:rsidRPr="00972524">
              <w:rPr>
                <w:rFonts w:ascii="Adobe Arabic" w:eastAsia="Calibri" w:hAnsi="Adobe Arabic" w:cs="Adobe Arabic"/>
                <w:color w:val="0D0D0D" w:themeColor="text1" w:themeTint="F2"/>
                <w:sz w:val="32"/>
                <w:szCs w:val="32"/>
                <w:rtl/>
                <w:lang w:bidi="ar-EG"/>
              </w:rPr>
              <w:t>تعريف الحوكمة وأهميتها</w:t>
            </w:r>
            <w:r w:rsidRPr="00F01FA2">
              <w:rPr>
                <w:rFonts w:ascii="Adobe Arabic" w:eastAsia="Calibri" w:hAnsi="Adobe Arabic" w:cs="Adobe Arabic"/>
                <w:color w:val="0D0D0D" w:themeColor="text1" w:themeTint="F2"/>
                <w:sz w:val="32"/>
                <w:szCs w:val="32"/>
                <w:rtl/>
                <w:lang w:bidi="ar-EG"/>
              </w:rPr>
              <w:t xml:space="preserve"> </w:t>
            </w:r>
          </w:p>
          <w:p w:rsidR="00F01FA2" w:rsidRPr="00F01FA2" w:rsidRDefault="0097252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972524">
              <w:rPr>
                <w:rFonts w:ascii="Adobe Arabic" w:eastAsia="Calibri" w:hAnsi="Adobe Arabic" w:cs="Adobe Arabic"/>
                <w:color w:val="0D0D0D" w:themeColor="text1" w:themeTint="F2"/>
                <w:sz w:val="32"/>
                <w:szCs w:val="32"/>
                <w:rtl/>
                <w:lang w:bidi="ar-EG"/>
              </w:rPr>
              <w:t>تطور مفهوم الحوكمة في ظل التكنولوجيا الحديثة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F01FA2" w:rsidRDefault="0097252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972524">
              <w:rPr>
                <w:rFonts w:ascii="Adobe Arabic" w:eastAsia="Calibri" w:hAnsi="Adobe Arabic" w:cs="Adobe Arabic"/>
                <w:color w:val="0D0D0D" w:themeColor="text1" w:themeTint="F2"/>
                <w:sz w:val="32"/>
                <w:szCs w:val="32"/>
                <w:rtl/>
                <w:lang w:bidi="ar-EG"/>
              </w:rPr>
              <w:t>مبادئ الحوكمة الرشيدة في المؤسسات</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972524" w:rsidRDefault="0097252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Pr>
                <w:rFonts w:ascii="Adobe Arabic" w:eastAsia="GE Dinar One" w:hAnsi="Adobe Arabic" w:cs="Adobe Arabic"/>
                <w:color w:val="000000"/>
                <w:kern w:val="24"/>
                <w:sz w:val="30"/>
                <w:szCs w:val="30"/>
                <w:rtl/>
                <w:lang w:bidi="ar-SY"/>
              </w:rPr>
              <w:t>تحديات الحوكمة في البيئة الرقمية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rsidR="00972524" w:rsidRPr="00972524" w:rsidRDefault="00972524">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972524">
              <w:rPr>
                <w:rFonts w:ascii="Adobe Arabic" w:eastAsia="Calibri" w:hAnsi="Adobe Arabic" w:cs="Adobe Arabic" w:hint="cs"/>
                <w:color w:val="0D0D0D" w:themeColor="text1" w:themeTint="F2"/>
                <w:sz w:val="28"/>
                <w:szCs w:val="28"/>
                <w:rtl/>
                <w:lang w:bidi="ar-EG"/>
              </w:rPr>
              <w:t>فيديوهات تدريبية.</w:t>
            </w:r>
          </w:p>
          <w:p w:rsidR="00972524" w:rsidRPr="00972524" w:rsidRDefault="00972524">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972524">
              <w:rPr>
                <w:rFonts w:ascii="Adobe Arabic" w:eastAsia="Calibri" w:hAnsi="Adobe Arabic" w:cs="Adobe Arabic"/>
                <w:color w:val="0D0D0D" w:themeColor="text1" w:themeTint="F2"/>
                <w:sz w:val="28"/>
                <w:szCs w:val="28"/>
                <w:rtl/>
                <w:lang w:bidi="ar-EG"/>
              </w:rPr>
              <w:t>العصف الذهني.</w:t>
            </w:r>
          </w:p>
          <w:p w:rsidR="00972524" w:rsidRPr="00972524" w:rsidRDefault="00972524">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972524">
              <w:rPr>
                <w:rFonts w:ascii="Adobe Arabic" w:eastAsia="Calibri" w:hAnsi="Adobe Arabic" w:cs="Adobe Arabic"/>
                <w:color w:val="0D0D0D" w:themeColor="text1" w:themeTint="F2"/>
                <w:sz w:val="28"/>
                <w:szCs w:val="28"/>
                <w:rtl/>
                <w:lang w:bidi="ar-EG"/>
              </w:rPr>
              <w:t>المحاكاة في التدريب.</w:t>
            </w:r>
          </w:p>
          <w:p w:rsidR="00972524" w:rsidRPr="00972524" w:rsidRDefault="00972524">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972524">
              <w:rPr>
                <w:rFonts w:ascii="Adobe Arabic" w:eastAsia="Calibri" w:hAnsi="Adobe Arabic" w:cs="Adobe Arabic"/>
                <w:color w:val="0D0D0D" w:themeColor="text1" w:themeTint="F2"/>
                <w:sz w:val="28"/>
                <w:szCs w:val="28"/>
                <w:rtl/>
                <w:lang w:bidi="ar-EG"/>
              </w:rPr>
              <w:t>التدريب والتوجيه.</w:t>
            </w:r>
          </w:p>
          <w:p w:rsidR="00972524" w:rsidRPr="00972524" w:rsidRDefault="00972524">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972524">
              <w:rPr>
                <w:rFonts w:ascii="Adobe Arabic" w:eastAsia="Calibri" w:hAnsi="Adobe Arabic" w:cs="Adobe Arabic"/>
                <w:color w:val="0D0D0D" w:themeColor="text1" w:themeTint="F2"/>
                <w:sz w:val="28"/>
                <w:szCs w:val="28"/>
                <w:rtl/>
                <w:lang w:bidi="ar-EG"/>
              </w:rPr>
              <w:t>مناقشات جماعية.</w:t>
            </w:r>
          </w:p>
          <w:p w:rsidR="00F01FA2" w:rsidRPr="00781A2F" w:rsidRDefault="00972524">
            <w:pPr>
              <w:pStyle w:val="ListParagraph"/>
              <w:numPr>
                <w:ilvl w:val="0"/>
                <w:numId w:val="3"/>
              </w:numPr>
              <w:spacing w:after="0" w:line="276" w:lineRule="auto"/>
              <w:jc w:val="lowKashida"/>
              <w:rPr>
                <w:rFonts w:ascii="Adobe Arabic" w:eastAsia="Calibri" w:hAnsi="Adobe Arabic" w:cs="Adobe Arabic"/>
                <w:color w:val="0D0D0D" w:themeColor="text1" w:themeTint="F2"/>
                <w:sz w:val="36"/>
                <w:szCs w:val="36"/>
                <w:rtl/>
                <w:lang w:bidi="ar-EG"/>
              </w:rPr>
            </w:pPr>
            <w:r w:rsidRPr="00972524">
              <w:rPr>
                <w:rFonts w:ascii="Adobe Arabic" w:eastAsia="Calibri" w:hAnsi="Adobe Arabic" w:cs="Adobe Arabic"/>
                <w:color w:val="0D0D0D" w:themeColor="text1" w:themeTint="F2"/>
                <w:sz w:val="28"/>
                <w:szCs w:val="28"/>
                <w:rtl/>
                <w:lang w:bidi="ar-EG"/>
              </w:rPr>
              <w:t>أنشطة تعاونيّة</w:t>
            </w:r>
          </w:p>
        </w:tc>
        <w:tc>
          <w:tcPr>
            <w:tcW w:w="579" w:type="pct"/>
            <w:tcBorders>
              <w:left w:val="single" w:sz="4" w:space="0" w:color="168489"/>
              <w:right w:val="single" w:sz="4" w:space="0" w:color="168489"/>
            </w:tcBorders>
            <w:vAlign w:val="center"/>
          </w:tcPr>
          <w:p w:rsidR="00F01FA2" w:rsidRPr="00F01FA2" w:rsidRDefault="00F01FA2" w:rsidP="00671334">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rsidR="00986395" w:rsidRDefault="00A3722A" w:rsidP="00A25AD3">
      <w:pPr>
        <w:spacing w:after="160" w:line="259" w:lineRule="auto"/>
        <w:ind w:left="720"/>
        <w:rPr>
          <w:rFonts w:ascii="Adobe Arabic" w:hAnsi="Adobe Arabic" w:cs="Adobe Arabic"/>
          <w:sz w:val="48"/>
          <w:szCs w:val="52"/>
          <w:rtl/>
          <w:lang w:bidi="ar-SY"/>
        </w:rPr>
      </w:pPr>
      <w:bookmarkStart w:id="1" w:name="_Hlk139742074"/>
      <w:r w:rsidRPr="00A3722A">
        <w:rPr>
          <w:rFonts w:ascii="Adobe Arabic" w:hAnsi="Adobe Arabic" w:cs="Adobe Arabic"/>
          <w:noProof/>
          <w:sz w:val="48"/>
          <w:szCs w:val="52"/>
        </w:rPr>
        <w:lastRenderedPageBreak/>
        <mc:AlternateContent>
          <mc:Choice Requires="wpg">
            <w:drawing>
              <wp:inline distT="0" distB="0" distL="0" distR="0" wp14:anchorId="083E1987" wp14:editId="0E62D6AA">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60">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rsidR="00671334" w:rsidRDefault="00671334" w:rsidP="00A3722A">
                              <w:pPr>
                                <w:rPr>
                                  <w:rFonts w:ascii="Adobe Arabic" w:eastAsia="Times New Roman" w:hAnsi="Adobe Arabic" w:cs="Adobe Arabic"/>
                                  <w:b/>
                                  <w:bCs/>
                                  <w:color w:val="168489"/>
                                  <w:kern w:val="24"/>
                                  <w:sz w:val="48"/>
                                  <w:szCs w:val="48"/>
                                  <w:lang w:bidi="ar-SY"/>
                                </w:rPr>
                              </w:pPr>
                              <w:hyperlink r:id="rId61" w:history="1">
                                <w:r w:rsidRPr="00671334">
                                  <w:rPr>
                                    <w:rStyle w:val="Hyperlink"/>
                                    <w:rFonts w:ascii="Adobe Arabic" w:eastAsia="Times New Roman" w:hAnsi="Adobe Arabic" w:cs="Adobe Arabic"/>
                                    <w:b/>
                                    <w:bCs/>
                                    <w:kern w:val="24"/>
                                    <w:sz w:val="48"/>
                                    <w:szCs w:val="48"/>
                                    <w:rtl/>
                                    <w:lang w:bidi="ar-SY"/>
                                  </w:rPr>
                                  <w:t>ما</w:t>
                                </w:r>
                                <w:r w:rsidRPr="00671334">
                                  <w:rPr>
                                    <w:rStyle w:val="Hyperlink"/>
                                    <w:rFonts w:ascii="Adobe Arabic" w:eastAsia="Times New Roman" w:hAnsi="Adobe Arabic" w:cs="Adobe Arabic" w:hint="cs"/>
                                    <w:b/>
                                    <w:bCs/>
                                    <w:kern w:val="24"/>
                                    <w:sz w:val="48"/>
                                    <w:szCs w:val="48"/>
                                    <w:rtl/>
                                    <w:lang w:bidi="ar-JO"/>
                                  </w:rPr>
                                  <w:t xml:space="preserve"> </w:t>
                                </w:r>
                                <w:r w:rsidRPr="00671334">
                                  <w:rPr>
                                    <w:rStyle w:val="Hyperlink"/>
                                    <w:rFonts w:ascii="Adobe Arabic" w:eastAsia="Times New Roman" w:hAnsi="Adobe Arabic" w:cs="Adobe Arabic"/>
                                    <w:b/>
                                    <w:bCs/>
                                    <w:kern w:val="24"/>
                                    <w:sz w:val="48"/>
                                    <w:szCs w:val="48"/>
                                    <w:rtl/>
                                    <w:lang w:bidi="ar-SY"/>
                                  </w:rPr>
                                  <w:t>هي توقعاتك من هذا البرنامج التدريبي؟</w:t>
                                </w:r>
                              </w:hyperlink>
                              <w:r>
                                <w:rPr>
                                  <w:rFonts w:ascii="Adobe Arabic" w:eastAsia="Times New Roman" w:hAnsi="Adobe Arabic" w:cs="Adobe Arabic"/>
                                  <w:b/>
                                  <w:bCs/>
                                  <w:color w:val="168489"/>
                                  <w:kern w:val="24"/>
                                  <w:sz w:val="48"/>
                                  <w:szCs w:val="48"/>
                                  <w:rtl/>
                                  <w:lang w:bidi="ar-SY"/>
                                </w:rPr>
                                <w:t xml:space="preserve"> </w:t>
                              </w:r>
                            </w:p>
                          </w:txbxContent>
                        </wps:txbx>
                        <wps:bodyPr wrap="square">
                          <a:noAutofit/>
                        </wps:bodyPr>
                      </wps:wsp>
                    </wpg:wgp>
                  </a:graphicData>
                </a:graphic>
              </wp:inline>
            </w:drawing>
          </mc:Choice>
          <mc:Fallback>
            <w:pict>
              <v:group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&#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">
                <v:shape id="Picture 388507676" o:spid="_x0000_s1067" type="#_x0000_t75" alt="Learning" style="position:absolute;left:48573;width:8026;height:8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u2iHKAAAA4gAAAA8AAABkcnMvZG93bnJldi54bWxEj09LAzEUxO9Cv0N4BW82scXtujYtpfgP&#10;3INWvT82r5vQzcuyie367Y0geBxm5jfMajP6TpxoiC6whuuZAkHcBOO41fDx/nBVgogJ2WAXmDR8&#10;U4TNenKxwsqEM7/RaZ9akSEcK9RgU+orKWNjyWOchZ44e4cweExZDq00A54z3HdyrlQhPTrOCxZ7&#10;2llqjvsvr+GzLtXR1Xhf3C6e7OHlsXbb10bry+m4vQORaEz/4b/2s9GwKMsbtSyWBfxeyndArn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pu2iHKAAAA4gAAAA8AAAAAAAAA&#10;AAAAAAAAnwIAAGRycy9kb3ducmV2LnhtbFBLBQYAAAAABAAEAPcAAACWAwAAAAA=&#10;">
                  <v:imagedata r:id="rId62" o:title="Learning" grayscale="t"/>
                </v:shape>
                <v:shape id="TextBox 32" o:spid="_x0000_s1068" type="#_x0000_t202" style="position:absolute;top:2394;width:45180;height:4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IUckA&#10;AADiAAAADwAAAGRycy9kb3ducmV2LnhtbESPQWvCQBSE74X+h+UVvNXdajUxdRWxFDxVaqvg7ZF9&#10;JsHs25DdmvjvXaHQ4zAz3zDzZW9rcaHWV441vAwVCOLcmYoLDT/fH88pCB+QDdaOScOVPCwXjw9z&#10;zIzr+Isuu1CICGGfoYYyhCaT0uclWfRD1xBH7+RaiyHKtpCmxS7CbS1HSk2lxYrjQokNrUvKz7tf&#10;q2H/eToeXtW2eLeTpnO9kmxnUuvBU796AxGoD//hv/bGaBin6UQl0ySB+6V4B+Ti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MMIUckAAADiAAAADwAAAAAAAAAAAAAAAACYAgAA&#10;ZHJzL2Rvd25yZXYueG1sUEsFBgAAAAAEAAQA9QAAAI4DAAAAAA==&#10;" filled="f" stroked="f">
                  <v:textbox>
                    <w:txbxContent>
                      <w:p w:rsidR="00671334" w:rsidRDefault="00671334" w:rsidP="00A3722A">
                        <w:pPr>
                          <w:rPr>
                            <w:rFonts w:ascii="Adobe Arabic" w:eastAsia="Times New Roman" w:hAnsi="Adobe Arabic" w:cs="Adobe Arabic"/>
                            <w:b/>
                            <w:bCs/>
                            <w:color w:val="168489"/>
                            <w:kern w:val="24"/>
                            <w:sz w:val="48"/>
                            <w:szCs w:val="48"/>
                            <w:lang w:bidi="ar-SY"/>
                          </w:rPr>
                        </w:pPr>
                        <w:hyperlink r:id="rId63" w:history="1">
                          <w:r w:rsidRPr="00671334">
                            <w:rPr>
                              <w:rStyle w:val="Hyperlink"/>
                              <w:rFonts w:ascii="Adobe Arabic" w:eastAsia="Times New Roman" w:hAnsi="Adobe Arabic" w:cs="Adobe Arabic"/>
                              <w:b/>
                              <w:bCs/>
                              <w:kern w:val="24"/>
                              <w:sz w:val="48"/>
                              <w:szCs w:val="48"/>
                              <w:rtl/>
                              <w:lang w:bidi="ar-SY"/>
                            </w:rPr>
                            <w:t>ما</w:t>
                          </w:r>
                          <w:r w:rsidRPr="00671334">
                            <w:rPr>
                              <w:rStyle w:val="Hyperlink"/>
                              <w:rFonts w:ascii="Adobe Arabic" w:eastAsia="Times New Roman" w:hAnsi="Adobe Arabic" w:cs="Adobe Arabic" w:hint="cs"/>
                              <w:b/>
                              <w:bCs/>
                              <w:kern w:val="24"/>
                              <w:sz w:val="48"/>
                              <w:szCs w:val="48"/>
                              <w:rtl/>
                              <w:lang w:bidi="ar-JO"/>
                            </w:rPr>
                            <w:t xml:space="preserve"> </w:t>
                          </w:r>
                          <w:r w:rsidRPr="00671334">
                            <w:rPr>
                              <w:rStyle w:val="Hyperlink"/>
                              <w:rFonts w:ascii="Adobe Arabic" w:eastAsia="Times New Roman" w:hAnsi="Adobe Arabic" w:cs="Adobe Arabic"/>
                              <w:b/>
                              <w:bCs/>
                              <w:kern w:val="24"/>
                              <w:sz w:val="48"/>
                              <w:szCs w:val="48"/>
                              <w:rtl/>
                              <w:lang w:bidi="ar-SY"/>
                            </w:rPr>
                            <w:t>هي توقعاتك من هذا البرنامج التدريبي؟</w:t>
                          </w:r>
                        </w:hyperlink>
                        <w:r>
                          <w:rPr>
                            <w:rFonts w:ascii="Adobe Arabic" w:eastAsia="Times New Roman" w:hAnsi="Adobe Arabic" w:cs="Adobe Arabic"/>
                            <w:b/>
                            <w:bCs/>
                            <w:color w:val="168489"/>
                            <w:kern w:val="24"/>
                            <w:sz w:val="48"/>
                            <w:szCs w:val="48"/>
                            <w:rtl/>
                            <w:lang w:bidi="ar-SY"/>
                          </w:rPr>
                          <w:t xml:space="preserve"> </w:t>
                        </w:r>
                      </w:p>
                    </w:txbxContent>
                  </v:textbox>
                </v:shape>
                <w10:wrap anchorx="page"/>
                <w10:anchorlock/>
              </v:group>
            </w:pict>
          </mc:Fallback>
        </mc:AlternateContent>
      </w:r>
    </w:p>
    <w:p w:rsidR="00134CDB" w:rsidRDefault="00134CDB" w:rsidP="00F01FA2">
      <w:pPr>
        <w:spacing w:after="160" w:line="600" w:lineRule="auto"/>
        <w:jc w:val="center"/>
        <w:rPr>
          <w:rFonts w:ascii="Adobe Arabic" w:hAnsi="Adobe Arabic" w:cs="Adobe Arabic"/>
          <w:sz w:val="36"/>
          <w:szCs w:val="40"/>
          <w:lang w:bidi="ar-SY"/>
        </w:rPr>
      </w:pPr>
    </w:p>
    <w:p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rsidR="00F01FA2" w:rsidRPr="00134CDB" w:rsidRDefault="00F01FA2" w:rsidP="00F01FA2">
      <w:pPr>
        <w:spacing w:after="160" w:line="600" w:lineRule="auto"/>
        <w:jc w:val="center"/>
        <w:rPr>
          <w:rFonts w:ascii="Adobe Arabic" w:hAnsi="Adobe Arabic" w:cs="Adobe Arabic"/>
          <w:sz w:val="36"/>
          <w:szCs w:val="40"/>
          <w:rtl/>
          <w:lang w:bidi="ar-SY"/>
        </w:rPr>
      </w:pPr>
    </w:p>
    <w:bookmarkEnd w:id="1"/>
    <w:p w:rsidR="00986395" w:rsidRDefault="00C05F04" w:rsidP="00C05F04">
      <w:pPr>
        <w:spacing w:after="160" w:line="259" w:lineRule="auto"/>
        <w:jc w:val="center"/>
        <w:rPr>
          <w:rFonts w:cs="PT Bold Heading"/>
          <w:sz w:val="52"/>
          <w:szCs w:val="56"/>
          <w:rtl/>
          <w:lang w:bidi="ar-EG"/>
        </w:rPr>
      </w:pPr>
      <w:r>
        <w:rPr>
          <w:rFonts w:cs="PT Bold Heading"/>
          <w:noProof/>
          <w:sz w:val="52"/>
          <w:szCs w:val="56"/>
        </w:rPr>
        <w:drawing>
          <wp:inline distT="0" distB="0" distL="0" distR="0" wp14:anchorId="6CEB2597" wp14:editId="00D1E4CB">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64">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rsidR="007145FC" w:rsidRPr="003530FF" w:rsidRDefault="00972524" w:rsidP="003530FF">
      <w:pPr>
        <w:bidi w:val="0"/>
        <w:ind w:left="360"/>
        <w:rPr>
          <w:rFonts w:ascii="Sakkal Majalla" w:hAnsi="Sakkal Majalla"/>
          <w:color w:val="002060"/>
          <w:sz w:val="34"/>
          <w:rtl/>
          <w:lang w:bidi="ar-SY"/>
        </w:rPr>
      </w:pPr>
      <w:r>
        <w:rPr>
          <w:noProof/>
        </w:rPr>
        <w:lastRenderedPageBreak/>
        <mc:AlternateContent>
          <mc:Choice Requires="wpg">
            <w:drawing>
              <wp:inline distT="0" distB="0" distL="0" distR="0" wp14:anchorId="1662B051" wp14:editId="1F0BF67E">
                <wp:extent cx="5266690" cy="1388110"/>
                <wp:effectExtent l="0" t="22860" r="19685" b="17780"/>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6690" cy="1388110"/>
                          <a:chOff x="9439" y="0"/>
                          <a:chExt cx="56777" cy="13883"/>
                        </a:xfrm>
                      </wpg:grpSpPr>
                      <wps:wsp>
                        <wps:cNvPr id="8" name="Rectangle 164"/>
                        <wps:cNvSpPr>
                          <a:spLocks noChangeArrowheads="1"/>
                        </wps:cNvSpPr>
                        <wps:spPr bwMode="auto">
                          <a:xfrm>
                            <a:off x="9737" y="0"/>
                            <a:ext cx="56480" cy="13883"/>
                          </a:xfrm>
                          <a:prstGeom prst="rect">
                            <a:avLst/>
                          </a:prstGeom>
                          <a:solidFill>
                            <a:schemeClr val="bg1">
                              <a:lumMod val="95000"/>
                              <a:lumOff val="0"/>
                            </a:schemeClr>
                          </a:solidFill>
                          <a:ln w="28575">
                            <a:solidFill>
                              <a:srgbClr val="168489"/>
                            </a:solidFill>
                            <a:miter lim="800000"/>
                            <a:headEnd/>
                            <a:tailEnd/>
                          </a:ln>
                        </wps:spPr>
                        <wps:txbx>
                          <w:txbxContent>
                            <w:p w:rsidR="00671334" w:rsidRDefault="00671334" w:rsidP="00972524">
                              <w:pPr>
                                <w:jc w:val="center"/>
                              </w:pPr>
                            </w:p>
                            <w:p w:rsidR="00671334" w:rsidRDefault="00671334" w:rsidP="00972524">
                              <w:pPr>
                                <w:jc w:val="center"/>
                              </w:pPr>
                            </w:p>
                            <w:p w:rsidR="00671334" w:rsidRPr="00277E38" w:rsidRDefault="00671334" w:rsidP="00972524">
                              <w:pPr>
                                <w:jc w:val="center"/>
                                <w:rPr>
                                  <w:rStyle w:val="Hyperlink"/>
                                  <w:rFonts w:ascii="Sakkal Majalla" w:eastAsia="Calibri" w:hAnsi="Sakkal Majalla"/>
                                  <w:b/>
                                  <w:bCs/>
                                  <w:kern w:val="24"/>
                                  <w:sz w:val="32"/>
                                  <w:szCs w:val="32"/>
                                </w:rPr>
                              </w:pPr>
                              <w:bookmarkStart w:id="2" w:name="_GoBack"/>
                              <w:r w:rsidRPr="00277E38">
                                <w:rPr>
                                  <w:rtl/>
                                </w:rPr>
                                <w:t>امسح الرمز لمشاهدة الفيديو</w:t>
                              </w:r>
                              <w:bookmarkEnd w:id="2"/>
                            </w:p>
                            <w:p w:rsidR="00671334" w:rsidRDefault="00671334" w:rsidP="00972524">
                              <w:pPr>
                                <w:jc w:val="center"/>
                              </w:pPr>
                            </w:p>
                          </w:txbxContent>
                        </wps:txbx>
                        <wps:bodyPr rot="0" vert="horz" wrap="square" lIns="91440" tIns="45720" rIns="91440" bIns="45720" anchor="ctr" anchorCtr="0" upright="1">
                          <a:noAutofit/>
                        </wps:bodyPr>
                      </wps:wsp>
                      <wps:wsp>
                        <wps:cNvPr id="10" name="TextBox 36"/>
                        <wps:cNvSpPr txBox="1">
                          <a:spLocks noChangeArrowheads="1"/>
                        </wps:cNvSpPr>
                        <wps:spPr bwMode="auto">
                          <a:xfrm>
                            <a:off x="54375" y="3161"/>
                            <a:ext cx="9949" cy="9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162DA3" w:rsidRDefault="00671334" w:rsidP="00972524">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7D1A392B" wp14:editId="7209E5A1">
                                    <wp:extent cx="826135" cy="826135"/>
                                    <wp:effectExtent l="0" t="0" r="0" b="0"/>
                                    <wp:docPr id="2074268072" name="Picture 2074268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68072" name="Picture 2074268072"/>
                                            <pic:cNvPicPr/>
                                          </pic:nvPicPr>
                                          <pic:blipFill>
                                            <a:blip r:embed="rId65">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671334" w:rsidRPr="00B43298" w:rsidRDefault="00671334" w:rsidP="00972524">
                              <w:pPr>
                                <w:jc w:val="center"/>
                                <w:rPr>
                                  <w:rFonts w:asciiTheme="minorBidi" w:eastAsia="Calibri" w:hAnsiTheme="minorBidi"/>
                                  <w:b/>
                                  <w:bCs/>
                                  <w:color w:val="168489"/>
                                  <w:kern w:val="24"/>
                                  <w:sz w:val="32"/>
                                  <w:szCs w:val="32"/>
                                  <w:rtl/>
                                  <w:lang w:bidi="ar-SY"/>
                                </w:rPr>
                              </w:pPr>
                            </w:p>
                            <w:p w:rsidR="00671334" w:rsidRPr="00162DA3" w:rsidRDefault="00671334" w:rsidP="00972524">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wps:txbx>
                        <wps:bodyPr rot="0" vert="horz" wrap="square" lIns="91440" tIns="45720" rIns="91440" bIns="45720" anchor="t" anchorCtr="0" upright="1">
                          <a:noAutofit/>
                        </wps:bodyPr>
                      </wps:wsp>
                      <wps:wsp>
                        <wps:cNvPr id="11" name="TextBox 38"/>
                        <wps:cNvSpPr txBox="1">
                          <a:spLocks noChangeArrowheads="1"/>
                        </wps:cNvSpPr>
                        <wps:spPr bwMode="auto">
                          <a:xfrm>
                            <a:off x="9439" y="1619"/>
                            <a:ext cx="48333" cy="4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972524" w:rsidRDefault="00671334" w:rsidP="00972524">
                              <w:pPr>
                                <w:spacing w:line="254" w:lineRule="auto"/>
                                <w:jc w:val="center"/>
                                <w:rPr>
                                  <w:rFonts w:ascii="Adobe Arabic" w:eastAsia="Calibri" w:hAnsi="Adobe Arabic" w:cs="Adobe Arabic"/>
                                  <w:b/>
                                  <w:bCs/>
                                  <w:color w:val="168489"/>
                                  <w:kern w:val="24"/>
                                  <w:sz w:val="32"/>
                                  <w:szCs w:val="32"/>
                                  <w:rtl/>
                                  <w:lang w:bidi="ar-SY"/>
                                </w:rPr>
                              </w:pPr>
                              <w:r w:rsidRPr="007E7438">
                                <w:rPr>
                                  <w:rFonts w:ascii="Adobe Arabic" w:eastAsia="Calibri" w:hAnsi="Adobe Arabic" w:cs="Adobe Arabic"/>
                                  <w:b/>
                                  <w:bCs/>
                                  <w:color w:val="168489"/>
                                  <w:kern w:val="24"/>
                                  <w:sz w:val="32"/>
                                  <w:szCs w:val="32"/>
                                  <w:rtl/>
                                  <w:lang w:bidi="ar-SY"/>
                                </w:rPr>
                                <w:t xml:space="preserve">مقطع الفيديو الآتي </w:t>
                              </w:r>
                              <w:r w:rsidRPr="00F212B0">
                                <w:rPr>
                                  <w:rFonts w:ascii="Adobe Arabic" w:eastAsia="Calibri" w:hAnsi="Adobe Arabic" w:cs="Adobe Arabic"/>
                                  <w:b/>
                                  <w:bCs/>
                                  <w:color w:val="168489"/>
                                  <w:kern w:val="24"/>
                                  <w:sz w:val="32"/>
                                  <w:szCs w:val="32"/>
                                  <w:rtl/>
                                  <w:lang w:bidi="ar-SY"/>
                                </w:rPr>
                                <w:t>يقدم</w:t>
                              </w:r>
                              <w:r w:rsidRPr="007E7438">
                                <w:rPr>
                                  <w:rFonts w:ascii="Adobe Arabic" w:eastAsia="Calibri" w:hAnsi="Adobe Arabic" w:cs="Adobe Arabic"/>
                                  <w:b/>
                                  <w:bCs/>
                                  <w:color w:val="168489"/>
                                  <w:kern w:val="24"/>
                                  <w:sz w:val="32"/>
                                  <w:szCs w:val="32"/>
                                  <w:rtl/>
                                  <w:lang w:bidi="ar-SY"/>
                                </w:rPr>
                                <w:t xml:space="preserve"> معلومات </w:t>
                              </w:r>
                              <w:r>
                                <w:rPr>
                                  <w:rFonts w:ascii="Adobe Arabic" w:eastAsia="Calibri" w:hAnsi="Adobe Arabic" w:cs="Adobe Arabic" w:hint="cs"/>
                                  <w:b/>
                                  <w:bCs/>
                                  <w:color w:val="168489"/>
                                  <w:kern w:val="24"/>
                                  <w:sz w:val="32"/>
                                  <w:szCs w:val="32"/>
                                  <w:rtl/>
                                  <w:lang w:bidi="ar-SY"/>
                                </w:rPr>
                                <w:t xml:space="preserve">عن </w:t>
                              </w:r>
                              <w:r w:rsidRPr="00972524">
                                <w:rPr>
                                  <w:rFonts w:ascii="Adobe Arabic" w:eastAsia="Calibri" w:hAnsi="Adobe Arabic" w:cs="Adobe Arabic" w:hint="cs"/>
                                  <w:b/>
                                  <w:bCs/>
                                  <w:color w:val="168489"/>
                                  <w:kern w:val="24"/>
                                  <w:sz w:val="32"/>
                                  <w:szCs w:val="32"/>
                                  <w:rtl/>
                                  <w:lang w:bidi="ar-SY"/>
                                </w:rPr>
                                <w:t>مفهوم الحوكمة ومؤشراتها</w:t>
                              </w:r>
                            </w:p>
                            <w:p w:rsidR="00671334" w:rsidRPr="007E7438" w:rsidRDefault="00671334" w:rsidP="00972524">
                              <w:pPr>
                                <w:jc w:val="center"/>
                                <w:rPr>
                                  <w:rStyle w:val="Hyperlink"/>
                                  <w:rFonts w:ascii="Adobe Arabic" w:eastAsia="Calibri" w:hAnsi="Adobe Arabic" w:cs="Adobe Arabic"/>
                                  <w:b/>
                                  <w:bCs/>
                                  <w:color w:val="000000"/>
                                  <w:kern w:val="24"/>
                                  <w:sz w:val="32"/>
                                  <w:szCs w:val="32"/>
                                  <w:rtl/>
                                </w:rPr>
                              </w:pPr>
                            </w:p>
                          </w:txbxContent>
                        </wps:txbx>
                        <wps:bodyPr rot="0" vert="horz" wrap="square" lIns="91440" tIns="45720" rIns="91440" bIns="45720" anchor="t" anchorCtr="0" upright="1">
                          <a:noAutofit/>
                        </wps:bodyPr>
                      </wps:wsp>
                    </wpg:wgp>
                  </a:graphicData>
                </a:graphic>
              </wp:inline>
            </w:drawing>
          </mc:Choice>
          <mc:Fallback>
            <w:pict>
              <v:group id="Group 7" o:spid="_x0000_s1069" style="width:414.7pt;height:109.3pt;mso-position-horizontal-relative:char;mso-position-vertical-relative:line" coordorigin="9439" coordsize="56777,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">
                <v:rect id="Rectangle 164" o:spid="_x0000_s1070"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iX6r8A&#10;AADaAAAADwAAAGRycy9kb3ducmV2LnhtbERPz2vCMBS+D/Y/hCd4m6kKsnVGcYKgnqzuMG9vzVtT&#10;bF5KEmv9781B2PHj+z1f9rYRHflQO1YwHmUgiEuna64UfJ82b+8gQkTW2DgmBXcKsFy8vswx1+7G&#10;BXXHWIkUwiFHBSbGNpcylIYshpFriRP357zFmKCvpPZ4S+G2kZMsm0mLNacGgy2tDZWX49Uq+DLd&#10;zwSnxR7L2e58qNzv+aPwSg0H/eoTRKQ+/ouf7q1WkLamK+kGyM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JfqvwAAANoAAAAPAAAAAAAAAAAAAAAAAJgCAABkcnMvZG93bnJl&#10;di54bWxQSwUGAAAAAAQABAD1AAAAhAMAAAAA&#10;" fillcolor="#f2f2f2 [3052]" strokecolor="#168489" strokeweight="2.25pt">
                  <v:textbox>
                    <w:txbxContent>
                      <w:p w:rsidR="00671334" w:rsidRDefault="00671334" w:rsidP="00972524">
                        <w:pPr>
                          <w:jc w:val="center"/>
                        </w:pPr>
                      </w:p>
                      <w:p w:rsidR="00671334" w:rsidRDefault="00671334" w:rsidP="00972524">
                        <w:pPr>
                          <w:jc w:val="center"/>
                        </w:pPr>
                      </w:p>
                      <w:p w:rsidR="00671334" w:rsidRPr="00277E38" w:rsidRDefault="00671334" w:rsidP="00972524">
                        <w:pPr>
                          <w:jc w:val="center"/>
                          <w:rPr>
                            <w:rStyle w:val="Hyperlink"/>
                            <w:rFonts w:ascii="Sakkal Majalla" w:eastAsia="Calibri" w:hAnsi="Sakkal Majalla"/>
                            <w:b/>
                            <w:bCs/>
                            <w:kern w:val="24"/>
                            <w:sz w:val="32"/>
                            <w:szCs w:val="32"/>
                          </w:rPr>
                        </w:pPr>
                        <w:bookmarkStart w:id="3" w:name="_GoBack"/>
                        <w:r w:rsidRPr="00277E38">
                          <w:rPr>
                            <w:rtl/>
                          </w:rPr>
                          <w:t>امسح الرمز لمشاهدة الفيديو</w:t>
                        </w:r>
                        <w:bookmarkEnd w:id="3"/>
                      </w:p>
                      <w:p w:rsidR="00671334" w:rsidRDefault="00671334" w:rsidP="00972524">
                        <w:pPr>
                          <w:jc w:val="center"/>
                        </w:pPr>
                      </w:p>
                    </w:txbxContent>
                  </v:textbox>
                </v:rect>
                <v:shape id="TextBox 36" o:spid="_x0000_s1071" type="#_x0000_t202" style="position:absolute;left:54375;top:3161;width:9949;height:9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rsidR="00671334" w:rsidRPr="00162DA3" w:rsidRDefault="00671334" w:rsidP="00972524">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7D1A392B" wp14:editId="7209E5A1">
                              <wp:extent cx="826135" cy="826135"/>
                              <wp:effectExtent l="0" t="0" r="0" b="0"/>
                              <wp:docPr id="2074268072" name="Picture 2074268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68072" name="Picture 2074268072"/>
                                      <pic:cNvPicPr/>
                                    </pic:nvPicPr>
                                    <pic:blipFill>
                                      <a:blip r:embed="rId65">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671334" w:rsidRPr="00B43298" w:rsidRDefault="00671334" w:rsidP="00972524">
                        <w:pPr>
                          <w:jc w:val="center"/>
                          <w:rPr>
                            <w:rFonts w:asciiTheme="minorBidi" w:eastAsia="Calibri" w:hAnsiTheme="minorBidi"/>
                            <w:b/>
                            <w:bCs/>
                            <w:color w:val="168489"/>
                            <w:kern w:val="24"/>
                            <w:sz w:val="32"/>
                            <w:szCs w:val="32"/>
                            <w:rtl/>
                            <w:lang w:bidi="ar-SY"/>
                          </w:rPr>
                        </w:pPr>
                      </w:p>
                      <w:p w:rsidR="00671334" w:rsidRPr="00162DA3" w:rsidRDefault="00671334" w:rsidP="00972524">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v:textbox>
                </v:shape>
                <v:shape id="TextBox 38" o:spid="_x0000_s1072" type="#_x0000_t202" style="position:absolute;left:9439;top:1619;width:48333;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rsidR="00671334" w:rsidRPr="00972524" w:rsidRDefault="00671334" w:rsidP="00972524">
                        <w:pPr>
                          <w:spacing w:line="254" w:lineRule="auto"/>
                          <w:jc w:val="center"/>
                          <w:rPr>
                            <w:rFonts w:ascii="Adobe Arabic" w:eastAsia="Calibri" w:hAnsi="Adobe Arabic" w:cs="Adobe Arabic"/>
                            <w:b/>
                            <w:bCs/>
                            <w:color w:val="168489"/>
                            <w:kern w:val="24"/>
                            <w:sz w:val="32"/>
                            <w:szCs w:val="32"/>
                            <w:rtl/>
                            <w:lang w:bidi="ar-SY"/>
                          </w:rPr>
                        </w:pPr>
                        <w:r w:rsidRPr="007E7438">
                          <w:rPr>
                            <w:rFonts w:ascii="Adobe Arabic" w:eastAsia="Calibri" w:hAnsi="Adobe Arabic" w:cs="Adobe Arabic"/>
                            <w:b/>
                            <w:bCs/>
                            <w:color w:val="168489"/>
                            <w:kern w:val="24"/>
                            <w:sz w:val="32"/>
                            <w:szCs w:val="32"/>
                            <w:rtl/>
                            <w:lang w:bidi="ar-SY"/>
                          </w:rPr>
                          <w:t xml:space="preserve">مقطع الفيديو الآتي </w:t>
                        </w:r>
                        <w:r w:rsidRPr="00F212B0">
                          <w:rPr>
                            <w:rFonts w:ascii="Adobe Arabic" w:eastAsia="Calibri" w:hAnsi="Adobe Arabic" w:cs="Adobe Arabic"/>
                            <w:b/>
                            <w:bCs/>
                            <w:color w:val="168489"/>
                            <w:kern w:val="24"/>
                            <w:sz w:val="32"/>
                            <w:szCs w:val="32"/>
                            <w:rtl/>
                            <w:lang w:bidi="ar-SY"/>
                          </w:rPr>
                          <w:t>يقدم</w:t>
                        </w:r>
                        <w:r w:rsidRPr="007E7438">
                          <w:rPr>
                            <w:rFonts w:ascii="Adobe Arabic" w:eastAsia="Calibri" w:hAnsi="Adobe Arabic" w:cs="Adobe Arabic"/>
                            <w:b/>
                            <w:bCs/>
                            <w:color w:val="168489"/>
                            <w:kern w:val="24"/>
                            <w:sz w:val="32"/>
                            <w:szCs w:val="32"/>
                            <w:rtl/>
                            <w:lang w:bidi="ar-SY"/>
                          </w:rPr>
                          <w:t xml:space="preserve"> معلومات </w:t>
                        </w:r>
                        <w:r>
                          <w:rPr>
                            <w:rFonts w:ascii="Adobe Arabic" w:eastAsia="Calibri" w:hAnsi="Adobe Arabic" w:cs="Adobe Arabic" w:hint="cs"/>
                            <w:b/>
                            <w:bCs/>
                            <w:color w:val="168489"/>
                            <w:kern w:val="24"/>
                            <w:sz w:val="32"/>
                            <w:szCs w:val="32"/>
                            <w:rtl/>
                            <w:lang w:bidi="ar-SY"/>
                          </w:rPr>
                          <w:t xml:space="preserve">عن </w:t>
                        </w:r>
                        <w:r w:rsidRPr="00972524">
                          <w:rPr>
                            <w:rFonts w:ascii="Adobe Arabic" w:eastAsia="Calibri" w:hAnsi="Adobe Arabic" w:cs="Adobe Arabic" w:hint="cs"/>
                            <w:b/>
                            <w:bCs/>
                            <w:color w:val="168489"/>
                            <w:kern w:val="24"/>
                            <w:sz w:val="32"/>
                            <w:szCs w:val="32"/>
                            <w:rtl/>
                            <w:lang w:bidi="ar-SY"/>
                          </w:rPr>
                          <w:t>مفهوم الحوكمة ومؤشراتها</w:t>
                        </w:r>
                      </w:p>
                      <w:p w:rsidR="00671334" w:rsidRPr="007E7438" w:rsidRDefault="00671334" w:rsidP="00972524">
                        <w:pPr>
                          <w:jc w:val="center"/>
                          <w:rPr>
                            <w:rStyle w:val="Hyperlink"/>
                            <w:rFonts w:ascii="Adobe Arabic" w:eastAsia="Calibri" w:hAnsi="Adobe Arabic" w:cs="Adobe Arabic"/>
                            <w:b/>
                            <w:bCs/>
                            <w:color w:val="000000"/>
                            <w:kern w:val="24"/>
                            <w:sz w:val="32"/>
                            <w:szCs w:val="32"/>
                            <w:rtl/>
                          </w:rPr>
                        </w:pPr>
                      </w:p>
                    </w:txbxContent>
                  </v:textbox>
                </v:shape>
                <w10:wrap anchorx="page"/>
                <w10:anchorlock/>
              </v:group>
            </w:pict>
          </mc:Fallback>
        </mc:AlternateContent>
      </w:r>
    </w:p>
    <w:p w:rsidR="00BD5495" w:rsidRDefault="001A2196" w:rsidP="00BD5495">
      <w:pPr>
        <w:rPr>
          <w:rFonts w:ascii="Sakkal Majalla" w:hAnsi="Sakkal Majalla"/>
          <w:sz w:val="34"/>
          <w:rtl/>
          <w:lang w:bidi="ar-EG"/>
        </w:rPr>
      </w:pPr>
      <w:r w:rsidRPr="002A078C">
        <w:rPr>
          <w:rFonts w:ascii="Sakkal Majalla" w:hAnsi="Sakkal Majalla"/>
          <w:noProof/>
          <w:color w:val="002060"/>
          <w:sz w:val="34"/>
        </w:rPr>
        <mc:AlternateContent>
          <mc:Choice Requires="wpg">
            <w:drawing>
              <wp:inline distT="0" distB="0" distL="0" distR="0" wp14:anchorId="51D88CA1" wp14:editId="3DAECED1">
                <wp:extent cx="5731510" cy="895350"/>
                <wp:effectExtent l="0" t="0" r="21590" b="19050"/>
                <wp:docPr id="13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4"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5" name="مجموعة 39"/>
                        <wpg:cNvGrpSpPr/>
                        <wpg:grpSpPr>
                          <a:xfrm>
                            <a:off x="0" y="0"/>
                            <a:ext cx="5731510" cy="895350"/>
                            <a:chOff x="0" y="0"/>
                            <a:chExt cx="5878196" cy="918845"/>
                          </a:xfrm>
                        </wpg:grpSpPr>
                        <wpg:grpSp>
                          <wpg:cNvPr id="136" name="مجموعة 40"/>
                          <wpg:cNvGrpSpPr/>
                          <wpg:grpSpPr>
                            <a:xfrm>
                              <a:off x="0" y="0"/>
                              <a:ext cx="5878196" cy="918845"/>
                              <a:chOff x="0" y="0"/>
                              <a:chExt cx="6240348" cy="919070"/>
                            </a:xfrm>
                          </wpg:grpSpPr>
                          <wpg:grpSp>
                            <wpg:cNvPr id="137" name="مجموعة 41"/>
                            <wpg:cNvGrpSpPr/>
                            <wpg:grpSpPr>
                              <a:xfrm>
                                <a:off x="0" y="169208"/>
                                <a:ext cx="5433072" cy="580613"/>
                                <a:chOff x="0" y="169208"/>
                                <a:chExt cx="5433072" cy="580613"/>
                              </a:xfrm>
                            </wpg:grpSpPr>
                            <wps:wsp>
                              <wps:cNvPr id="13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2" name="مربع نص 41"/>
                          <wps:cNvSpPr txBox="1"/>
                          <wps:spPr>
                            <a:xfrm>
                              <a:off x="204484" y="257055"/>
                              <a:ext cx="4616071" cy="387740"/>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hint="cs"/>
                                    <w:b/>
                                    <w:bCs/>
                                    <w:color w:val="FFFFFF"/>
                                    <w:kern w:val="24"/>
                                    <w:sz w:val="36"/>
                                    <w:szCs w:val="36"/>
                                    <w:rtl/>
                                    <w:lang w:bidi="ar-EG"/>
                                  </w:rPr>
                                  <w:t>المقدّمة</w:t>
                                </w:r>
                              </w:p>
                            </w:txbxContent>
                          </wps:txbx>
                          <wps:bodyPr wrap="square" rtlCol="1">
                            <a:spAutoFit/>
                          </wps:bodyPr>
                        </wps:wsp>
                      </wpg:grpSp>
                    </wpg:wgp>
                  </a:graphicData>
                </a:graphic>
              </wp:inline>
            </w:drawing>
          </mc:Choice>
          <mc:Fallback>
            <w:pict>
              <v:group id="مجموعة 11" o:spid="_x0000_s107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">
                <v:shape id="صورة 38" o:spid="_x0000_s107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AbsTCAAAA3AAAAA8AAABkcnMvZG93bnJldi54bWxET01rwkAQvQv9D8sUvOmmjYikboKIBS9S&#10;jYVeh+w0G5qdTbPbGP99VxC8zeN9zroYbSsG6n3jWMHLPAFBXDndcK3g8/w+W4HwAVlj65gUXMlD&#10;kT9N1phpd+ETDWWoRQxhn6ECE0KXSekrQxb93HXEkft2vcUQYV9L3eMlhttWvibJUlpsODYY7Ghr&#10;qPop/6yCdDeMu3T7cfBfpjv/lnbT+NNRqenzuHkDEWgMD/HdvddxfrqA2zPxApn/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2gG7EwgAAANwAAAAPAAAAAAAAAAAAAAAAAJ8C&#10;AABkcnMvZG93bnJldi54bWxQSwUGAAAAAAQABAD3AAAAjgMAAAAA&#10;">
                  <v:imagedata r:id="rId67" o:title=""/>
                </v:shape>
                <v:group id="مجموعة 39" o:spid="_x0000_s107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group id="مجموعة 40" o:spid="_x0000_s107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group id="مجموعة 41" o:spid="_x0000_s107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IlcQAAADcAAAADwAAAGRycy9kb3ducmV2LnhtbERPS2vCQBC+C/0PyxR6&#10;M5s01JY0q4jU0oMU1ELpbciOSTA7G7JrHv/eFQre5uN7Tr4aTSN66lxtWUESxSCIC6trLhX8HLfz&#10;NxDOI2tsLJOCiRyslg+zHDNtB95Tf/ClCCHsMlRQed9mUrqiIoMusi1x4E62M+gD7EqpOxxCuGnk&#10;cxwvpMGaQ0OFLW0qKs6Hi1HwOeCwTpOPfnc+baa/48v37y4hpZ4ex/U7CE+jv4v/3V86zE9f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kHIlcQAAADcAAAA&#10;DwAAAAAAAAAAAAAAAACqAgAAZHJzL2Rvd25yZXYueG1sUEsFBgAAAAAEAAQA+gAAAJsDAAAAAA==&#10;">
                      <v:shape id="شكل حر 42" o:spid="_x0000_s107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mmN8QA&#10;AADcAAAADwAAAGRycy9kb3ducmV2LnhtbESPQW/CMAyF70j7D5En7QYJA8HUEdCEhrbDLhR+gNV4&#10;TUfjdE2A8u/xYdJutt7ze59XmyG06kJ9aiJbmE4MKOIquoZrC8fDbvwCKmVkh21ksnCjBJv1w2iF&#10;hYtX3tOlzLWSEE4FWvA5d4XWqfIUME1iRyzad+wDZln7WrserxIeWv1szEIHbFgaPHa09VSdynOw&#10;4Mz8PcyXH0va/n558zN1+TRz1j49Dm+voDIN+d/8d/3pBH8mtPKMTK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ppjfEAAAA3AAAAA8AAAAAAAAAAAAAAAAAmAIAAGRycy9k&#10;b3ducmV2LnhtbFBLBQYAAAAABAAEAPUAAACJ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7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n6BcMA&#10;AADcAAAADwAAAGRycy9kb3ducmV2LnhtbERPTWsCMRC9F/wPYQreNFsF226NooIi6sFq0euwme4u&#10;JpNlE93135uC0Ns83ueMp6014ka1Lx0reOsnIIgzp0vOFfwcl70PED4gazSOScGdPEwnnZcxpto1&#10;/E23Q8hFDGGfooIihCqV0mcFWfR9VxFH7tfVFkOEdS51jU0Mt0YOkmQkLZYcGwqsaFFQdjlcrYL3&#10;/fLa+NXouJmfzK5MzHk22LJS3dd29gUiUBv+xU/3Wsf5w0/4eyZeIC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n6BcMAAADcAAAADwAAAAAAAAAAAAAAAACYAgAAZHJzL2Rv&#10;d25yZXYueG1sUEsFBgAAAAAEAAQA9QAAAIgDAAAAAA==&#10;" fillcolor="#168489" stroked="f" strokeweight="1pt">
                        <v:stroke joinstyle="miter"/>
                      </v:roundrect>
                    </v:group>
                    <v:oval id="شكل بيضاوي 44" o:spid="_x0000_s108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e7MQA&#10;AADcAAAADwAAAGRycy9kb3ducmV2LnhtbESP0WoCMRBF34X+Q5hC3zSrlFK2RimFohREjH7AdDNu&#10;VjeT7SbV9e+dh0LfZrh37j0zXw6hVRfqUxPZwHRSgCKuomu4NnDYf45fQaWM7LCNTAZulGC5eBjN&#10;sXTxyju62FwrCeFUogGfc1dqnSpPAdMkdsSiHWMfMMva19r1eJXw0OpZUbzogA1Lg8eOPjxVZ/sb&#10;DNhhb7erY63jxvqv7+kp/oTd2pinx+H9DVSmIf+b/67XTvCfBV+ekQn0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K3uzEAAAA3AAAAA8AAAAAAAAAAAAAAAAAmAIAAGRycy9k&#10;b3ducmV2LnhtbFBLBQYAAAAABAAEAPUAAACJAwAAAAA=&#10;" filled="f" strokecolor="#a5a5a5 [2092]" strokeweight="1pt">
                      <v:stroke joinstyle="miter"/>
                    </v:oval>
                  </v:group>
                  <v:shape id="مربع نص 41" o:spid="_x0000_s1081"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Aw1cAA&#10;AADcAAAADwAAAGRycy9kb3ducmV2LnhtbERPS2vCQBC+F/wPyxR6qxulFUldRXyAh17UeB+y02xo&#10;djZkRxP/vSsUepuP7zmL1eAbdaMu1oENTMYZKOIy2JorA8V5/z4HFQXZYhOYDNwpwmo5ellgbkPP&#10;R7qdpFIphGOOBpxIm2sdS0ce4zi0xIn7CZ1HSbCrtO2wT+G+0dMsm2mPNacGhy1tHJW/p6s3IGLX&#10;k3ux8/FwGb63vcvKTyyMeXsd1l+ghAb5F/+5DzbN/5jC85l0gV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yAw1cAAAADcAAAADwAAAAAAAAAAAAAAAACYAgAAZHJzL2Rvd25y&#10;ZXYueG1sUEsFBgAAAAAEAAQA9QAAAIU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hint="cs"/>
                              <w:b/>
                              <w:bCs/>
                              <w:color w:val="FFFFFF"/>
                              <w:kern w:val="24"/>
                              <w:sz w:val="36"/>
                              <w:szCs w:val="36"/>
                              <w:rtl/>
                              <w:lang w:bidi="ar-EG"/>
                            </w:rPr>
                            <w:t>المقدّمة</w:t>
                          </w:r>
                        </w:p>
                      </w:txbxContent>
                    </v:textbox>
                  </v:shape>
                </v:group>
                <w10:wrap anchorx="page"/>
                <w10:anchorlock/>
              </v:group>
            </w:pict>
          </mc:Fallback>
        </mc:AlternateContent>
      </w:r>
    </w:p>
    <w:p w:rsidR="004A6D71"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في عصر التحوّل الرقمي، أصبحت الحوكمة أكثر أهمية من أي وقت مضى. تتطلب التغيرات السريعة في التكنولوجيا والبيئة الرقمية إعادة تعريف طرق إدارة المؤسسات. الحوكمة الرقمية تركز على تعزيز الشفافية، والمساءلة، والكفاءة، من خلال دمج الأدوات التكنولوجية الحديثة في العمليات الإدارية. تساهم هذه الحوكمة في تحسين اتخاذ القرار، وإدارة المخاطر، وتحقيق الاستدامة، مما يساعد المؤسسات على التكيف مع التحديات والفرص الجديدة في العالم الرقمي.</w:t>
      </w:r>
    </w:p>
    <w:p w:rsidR="00716BE5" w:rsidRPr="00716BE5" w:rsidRDefault="00716BE5" w:rsidP="00716BE5">
      <w:pPr>
        <w:spacing w:line="360" w:lineRule="auto"/>
        <w:rPr>
          <w:rFonts w:ascii="Sakkal Majalla" w:hAnsi="Sakkal Majalla"/>
          <w:sz w:val="32"/>
          <w:szCs w:val="32"/>
        </w:rPr>
      </w:pPr>
    </w:p>
    <w:p w:rsidR="00765F8F" w:rsidRPr="004161EC" w:rsidRDefault="00765F8F" w:rsidP="00716BE5">
      <w:pPr>
        <w:pStyle w:val="ListParagraph"/>
        <w:spacing w:line="360" w:lineRule="auto"/>
        <w:ind w:left="454"/>
        <w:jc w:val="center"/>
        <w:rPr>
          <w:rFonts w:ascii="Sakkal Majalla" w:hAnsi="Sakkal Majalla" w:cs="Sakkal Majalla"/>
          <w:sz w:val="32"/>
          <w:szCs w:val="32"/>
        </w:rPr>
      </w:pPr>
      <w:r w:rsidRPr="00765F8F">
        <w:rPr>
          <w:rFonts w:ascii="Sakkal Majalla" w:hAnsi="Sakkal Majalla" w:cs="Sakkal Majalla"/>
          <w:noProof/>
          <w:sz w:val="32"/>
          <w:szCs w:val="32"/>
          <w:rtl/>
        </w:rPr>
        <w:drawing>
          <wp:inline distT="0" distB="0" distL="0" distR="0" wp14:anchorId="22AF720E" wp14:editId="55C33E5A">
            <wp:extent cx="3711575" cy="2839535"/>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717770" cy="2844275"/>
                    </a:xfrm>
                    <a:prstGeom prst="rect">
                      <a:avLst/>
                    </a:prstGeom>
                  </pic:spPr>
                </pic:pic>
              </a:graphicData>
            </a:graphic>
          </wp:inline>
        </w:drawing>
      </w:r>
    </w:p>
    <w:tbl>
      <w:tblPr>
        <w:tblStyle w:val="TableGrid"/>
        <w:tblpPr w:leftFromText="180" w:rightFromText="180" w:vertAnchor="text" w:tblpXSpec="right" w:tblpY="1"/>
        <w:tblOverlap w:val="never"/>
        <w:bidiVisual/>
        <w:tblW w:w="96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F212B0" w:rsidTr="00F212B0">
        <w:trPr>
          <w:trHeight w:val="2152"/>
        </w:trPr>
        <w:tc>
          <w:tcPr>
            <w:tcW w:w="2122" w:type="dxa"/>
            <w:tcBorders>
              <w:right w:val="single" w:sz="24" w:space="0" w:color="168489"/>
            </w:tcBorders>
            <w:shd w:val="clear" w:color="auto" w:fill="F2F2F2" w:themeFill="background1" w:themeFillShade="F2"/>
            <w:vAlign w:val="center"/>
          </w:tcPr>
          <w:p w:rsidR="00F212B0" w:rsidRPr="00280E55" w:rsidRDefault="00F212B0" w:rsidP="00671334">
            <w:pPr>
              <w:pageBreakBefore/>
              <w:jc w:val="center"/>
              <w:rPr>
                <w:rFonts w:ascii="Adobe Arabic" w:eastAsia="Times New Roman" w:hAnsi="Adobe Arabic" w:cs="Adobe Arabic"/>
                <w:b/>
                <w:bCs/>
                <w:color w:val="168489"/>
                <w:kern w:val="24"/>
                <w:sz w:val="44"/>
                <w:szCs w:val="44"/>
                <w:rtl/>
                <w:lang w:bidi="ar-SY"/>
              </w:rPr>
            </w:pPr>
            <w:bookmarkStart w:id="4" w:name="_Hlk170068303"/>
            <w:bookmarkEnd w:id="4"/>
            <w:r w:rsidRPr="00280E55">
              <w:rPr>
                <w:rFonts w:ascii="Adobe Arabic" w:eastAsia="Times New Roman" w:hAnsi="Adobe Arabic" w:cs="Adobe Arabic"/>
                <w:b/>
                <w:bCs/>
                <w:noProof/>
                <w:color w:val="168489"/>
                <w:kern w:val="24"/>
                <w:sz w:val="44"/>
                <w:szCs w:val="44"/>
                <w:rtl/>
              </w:rPr>
              <w:lastRenderedPageBreak/>
              <w:drawing>
                <wp:inline distT="0" distB="0" distL="0" distR="0" wp14:anchorId="0C9C39AE" wp14:editId="2BE2FA73">
                  <wp:extent cx="485140" cy="485140"/>
                  <wp:effectExtent l="0" t="0" r="0" b="0"/>
                  <wp:docPr id="38" name="Picture 38"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F212B0" w:rsidRPr="00280E55" w:rsidRDefault="00F212B0" w:rsidP="00671334">
            <w:pPr>
              <w:pStyle w:val="NoSpacing"/>
              <w:spacing w:line="360" w:lineRule="auto"/>
              <w:jc w:val="center"/>
              <w:rPr>
                <w:rFonts w:eastAsia="Times New Roman"/>
                <w:b/>
                <w:color w:val="168489"/>
                <w:kern w:val="24"/>
                <w:sz w:val="44"/>
                <w:szCs w:val="44"/>
                <w:rtl/>
                <w:lang w:bidi="ar-SY"/>
              </w:rPr>
            </w:pPr>
            <w:r>
              <w:rPr>
                <w:rFonts w:ascii="Times New Roman" w:eastAsia="Times New Roman" w:hAnsi="Times New Roman" w:cs="GE Dinar Two Medium" w:hint="cs"/>
                <w:b/>
                <w:color w:val="1E3D6A"/>
                <w:kern w:val="24"/>
                <w:rtl/>
                <w:lang w:bidi="ar-SY"/>
              </w:rPr>
              <w:t xml:space="preserve"> </w:t>
            </w:r>
            <w:r w:rsidRPr="00F212B0">
              <w:rPr>
                <w:rFonts w:eastAsia="Calibri" w:hint="cs"/>
                <w:b/>
                <w:color w:val="168489"/>
                <w:kern w:val="24"/>
                <w:sz w:val="52"/>
                <w:szCs w:val="52"/>
                <w:rtl/>
                <w:lang w:bidi="ar-SY"/>
              </w:rPr>
              <w:t>نشاط</w:t>
            </w:r>
            <w:r w:rsidRPr="00F212B0">
              <w:rPr>
                <w:rFonts w:eastAsia="Times New Roman" w:hint="cs"/>
                <w:b/>
                <w:color w:val="168489"/>
                <w:kern w:val="24"/>
                <w:sz w:val="96"/>
                <w:szCs w:val="96"/>
                <w:rtl/>
                <w:lang w:bidi="ar-SY"/>
              </w:rPr>
              <w:t xml:space="preserve"> </w:t>
            </w:r>
          </w:p>
        </w:tc>
        <w:tc>
          <w:tcPr>
            <w:tcW w:w="7506" w:type="dxa"/>
            <w:tcBorders>
              <w:left w:val="single" w:sz="24" w:space="0" w:color="168489"/>
            </w:tcBorders>
            <w:shd w:val="clear" w:color="auto" w:fill="F2F2F2" w:themeFill="background1" w:themeFillShade="F2"/>
          </w:tcPr>
          <w:p w:rsidR="00F212B0" w:rsidRPr="00F212B0" w:rsidRDefault="00F212B0" w:rsidP="00F212B0">
            <w:pPr>
              <w:spacing w:before="240" w:after="240"/>
              <w:jc w:val="left"/>
              <w:rPr>
                <w:rFonts w:ascii="Adobe Arabic" w:eastAsia="Calibri" w:hAnsi="Adobe Arabic" w:cs="Adobe Arabic"/>
                <w:b/>
                <w:bCs/>
                <w:color w:val="168489"/>
                <w:kern w:val="24"/>
                <w:sz w:val="40"/>
                <w:szCs w:val="40"/>
                <w:rtl/>
                <w:lang w:bidi="ar-SY"/>
              </w:rPr>
            </w:pPr>
            <w:r w:rsidRPr="00F212B0">
              <w:rPr>
                <w:rFonts w:ascii="Adobe Arabic" w:eastAsia="Calibri" w:hAnsi="Adobe Arabic" w:cs="Adobe Arabic"/>
                <w:b/>
                <w:bCs/>
                <w:color w:val="168489"/>
                <w:kern w:val="24"/>
                <w:sz w:val="40"/>
                <w:szCs w:val="40"/>
                <w:rtl/>
                <w:lang w:bidi="ar-SY"/>
              </w:rPr>
              <w:t>نشاط تعارف المشاركين</w:t>
            </w:r>
            <w:r w:rsidR="003530FF">
              <w:rPr>
                <w:rFonts w:ascii="Adobe Arabic" w:eastAsia="Calibri" w:hAnsi="Adobe Arabic" w:cs="Adobe Arabic" w:hint="cs"/>
                <w:b/>
                <w:bCs/>
                <w:color w:val="168489"/>
                <w:kern w:val="24"/>
                <w:sz w:val="40"/>
                <w:szCs w:val="40"/>
                <w:rtl/>
                <w:lang w:bidi="ar-SY"/>
              </w:rPr>
              <w:t>.</w:t>
            </w:r>
          </w:p>
          <w:p w:rsidR="00F212B0" w:rsidRPr="00075F02" w:rsidRDefault="00F212B0" w:rsidP="00F212B0">
            <w:pPr>
              <w:jc w:val="left"/>
              <w:rPr>
                <w:rFonts w:ascii="Adobe Arabic" w:hAnsi="Adobe Arabic" w:cs="GE Dinar Two Medium"/>
                <w:bCs/>
                <w:color w:val="7A8696"/>
                <w:szCs w:val="28"/>
              </w:rPr>
            </w:pPr>
            <w:r w:rsidRPr="00075F02">
              <w:rPr>
                <w:rFonts w:ascii="Adobe Arabic" w:hAnsi="Adobe Arabic" w:cs="GE Dinar Two Medium"/>
                <w:bCs/>
                <w:color w:val="7A8696"/>
                <w:szCs w:val="28"/>
                <w:rtl/>
              </w:rPr>
              <w:t xml:space="preserve">اسم </w:t>
            </w:r>
            <w:r w:rsidRPr="00075F02">
              <w:rPr>
                <w:rFonts w:ascii="Adobe Arabic" w:hAnsi="Adobe Arabic" w:cs="GE Dinar Two Medium" w:hint="cs"/>
                <w:bCs/>
                <w:color w:val="7A8696"/>
                <w:szCs w:val="28"/>
                <w:rtl/>
                <w:lang w:bidi="ar-SY"/>
              </w:rPr>
              <w:t>ال</w:t>
            </w:r>
            <w:r w:rsidRPr="00075F02">
              <w:rPr>
                <w:rFonts w:ascii="Adobe Arabic" w:hAnsi="Adobe Arabic" w:cs="GE Dinar Two Medium"/>
                <w:bCs/>
                <w:color w:val="7A8696"/>
                <w:szCs w:val="28"/>
                <w:rtl/>
              </w:rPr>
              <w:t>نشاط "</w:t>
            </w:r>
            <w:r w:rsidRPr="006B556E">
              <w:rPr>
                <w:rFonts w:ascii="Sakkal Majalla" w:hAnsi="Sakkal Majalla"/>
                <w:sz w:val="32"/>
                <w:szCs w:val="32"/>
                <w:rtl/>
              </w:rPr>
              <w:t xml:space="preserve"> </w:t>
            </w:r>
            <w:r w:rsidRPr="00F212B0">
              <w:rPr>
                <w:rFonts w:ascii="Adobe Arabic" w:hAnsi="Adobe Arabic" w:cs="GE Dinar Two Medium"/>
                <w:bCs/>
                <w:color w:val="7A8696"/>
                <w:szCs w:val="28"/>
                <w:rtl/>
              </w:rPr>
              <w:t>خريطة الحوكمة الرقمية</w:t>
            </w:r>
            <w:r w:rsidRPr="00075F02">
              <w:rPr>
                <w:rFonts w:ascii="Adobe Arabic" w:hAnsi="Adobe Arabic" w:cs="GE Dinar Two Medium"/>
                <w:bCs/>
                <w:color w:val="7A8696"/>
                <w:szCs w:val="28"/>
                <w:rtl/>
              </w:rPr>
              <w:t xml:space="preserve"> "</w:t>
            </w:r>
          </w:p>
          <w:p w:rsidR="00F212B0" w:rsidRPr="00F212B0" w:rsidRDefault="00F212B0" w:rsidP="00F212B0">
            <w:pPr>
              <w:spacing w:before="240" w:after="240"/>
              <w:jc w:val="left"/>
              <w:rPr>
                <w:rFonts w:ascii="Adobe Arabic" w:hAnsi="Adobe Arabic" w:cs="GE Dinar Two Medium"/>
                <w:bCs/>
                <w:color w:val="1E3D6A"/>
                <w:szCs w:val="28"/>
                <w:rtl/>
              </w:rPr>
            </w:pPr>
            <w:r w:rsidRPr="00075F02">
              <w:rPr>
                <w:rFonts w:ascii="Adobe Arabic" w:hAnsi="Adobe Arabic" w:cs="GE Dinar Two Medium"/>
                <w:bCs/>
                <w:color w:val="7A8696"/>
                <w:szCs w:val="28"/>
                <w:rtl/>
              </w:rPr>
              <w:t>المدة الزمنية:</w:t>
            </w:r>
            <w:r w:rsidRPr="00075F02">
              <w:rPr>
                <w:rFonts w:ascii="Adobe Arabic" w:hAnsi="Adobe Arabic" w:cs="GE Dinar Two Medium"/>
                <w:b/>
                <w:szCs w:val="28"/>
                <w:rtl/>
              </w:rPr>
              <w:t xml:space="preserve"> </w:t>
            </w:r>
            <w:r>
              <w:rPr>
                <w:rFonts w:ascii="Sakkal Majalla" w:hAnsi="Sakkal Majalla" w:hint="cs"/>
                <w:sz w:val="32"/>
                <w:szCs w:val="32"/>
                <w:rtl/>
              </w:rPr>
              <w:t>30-45 دقيقة</w:t>
            </w:r>
          </w:p>
        </w:tc>
      </w:tr>
    </w:tbl>
    <w:p w:rsidR="004A6D71" w:rsidRDefault="004A6D71" w:rsidP="004A6D71">
      <w:pPr>
        <w:rPr>
          <w:rFonts w:ascii="Sakkal Majalla" w:hAnsi="Sakkal Majalla"/>
          <w:sz w:val="32"/>
          <w:szCs w:val="32"/>
          <w:rtl/>
        </w:rPr>
      </w:pPr>
    </w:p>
    <w:p w:rsidR="004A6D71" w:rsidRPr="00F212B0" w:rsidRDefault="004A6D71" w:rsidP="004A6D71">
      <w:pPr>
        <w:rPr>
          <w:rFonts w:ascii="Sakkal Majalla" w:hAnsi="Sakkal Majalla"/>
          <w:b/>
          <w:bCs/>
          <w:color w:val="C00000"/>
          <w:sz w:val="34"/>
        </w:rPr>
      </w:pPr>
      <w:r w:rsidRPr="00F212B0">
        <w:rPr>
          <w:rFonts w:ascii="Sakkal Majalla" w:hAnsi="Sakkal Majalla"/>
          <w:b/>
          <w:bCs/>
          <w:color w:val="C00000"/>
          <w:sz w:val="34"/>
          <w:rtl/>
        </w:rPr>
        <w:t>الهدف:</w:t>
      </w:r>
    </w:p>
    <w:p w:rsidR="004A6D71" w:rsidRPr="006B556E" w:rsidRDefault="004A6D71" w:rsidP="004A6D71">
      <w:pPr>
        <w:rPr>
          <w:rFonts w:ascii="Sakkal Majalla" w:hAnsi="Sakkal Majalla"/>
          <w:sz w:val="32"/>
          <w:szCs w:val="32"/>
        </w:rPr>
      </w:pPr>
      <w:r w:rsidRPr="006B556E">
        <w:rPr>
          <w:rFonts w:ascii="Sakkal Majalla" w:hAnsi="Sakkal Majalla"/>
          <w:sz w:val="32"/>
          <w:szCs w:val="32"/>
          <w:rtl/>
        </w:rPr>
        <w:t>تعزيز التعارف والتواصل بين المشاركين وفهم مشترك لمفهوم الحوكمة الرقمية.</w:t>
      </w:r>
    </w:p>
    <w:p w:rsidR="004A6D71" w:rsidRPr="00F212B0" w:rsidRDefault="004A6D71" w:rsidP="004A6D71">
      <w:pPr>
        <w:rPr>
          <w:rFonts w:ascii="Sakkal Majalla" w:hAnsi="Sakkal Majalla"/>
          <w:b/>
          <w:bCs/>
          <w:color w:val="C00000"/>
          <w:sz w:val="34"/>
        </w:rPr>
      </w:pPr>
      <w:r w:rsidRPr="00F212B0">
        <w:rPr>
          <w:rFonts w:ascii="Sakkal Majalla" w:hAnsi="Sakkal Majalla"/>
          <w:b/>
          <w:bCs/>
          <w:color w:val="C00000"/>
          <w:sz w:val="34"/>
          <w:rtl/>
        </w:rPr>
        <w:t xml:space="preserve"> الخطوات:</w:t>
      </w:r>
    </w:p>
    <w:p w:rsidR="004A6D71" w:rsidRPr="006B556E" w:rsidRDefault="004A6D71" w:rsidP="004A6D71">
      <w:pPr>
        <w:rPr>
          <w:rFonts w:ascii="Sakkal Majalla" w:hAnsi="Sakkal Majalla"/>
          <w:sz w:val="32"/>
          <w:szCs w:val="32"/>
        </w:rPr>
      </w:pPr>
      <w:r w:rsidRPr="00F212B0">
        <w:rPr>
          <w:rFonts w:ascii="Sakkal Majalla" w:hAnsi="Sakkal Majalla"/>
          <w:color w:val="168489"/>
          <w:sz w:val="32"/>
          <w:szCs w:val="32"/>
          <w:rtl/>
        </w:rPr>
        <w:t>1. التقسيم إلى مجموعات صغيرة:</w:t>
      </w:r>
    </w:p>
    <w:p w:rsidR="004A6D71" w:rsidRPr="004161EC" w:rsidRDefault="004A6D71">
      <w:pPr>
        <w:pStyle w:val="ListParagraph"/>
        <w:numPr>
          <w:ilvl w:val="0"/>
          <w:numId w:val="16"/>
        </w:numPr>
        <w:spacing w:line="360" w:lineRule="auto"/>
        <w:rPr>
          <w:rFonts w:ascii="Sakkal Majalla" w:hAnsi="Sakkal Majalla" w:cs="Sakkal Majalla"/>
          <w:sz w:val="32"/>
          <w:szCs w:val="32"/>
        </w:rPr>
      </w:pPr>
      <w:r w:rsidRPr="004161EC">
        <w:rPr>
          <w:rFonts w:ascii="Sakkal Majalla" w:hAnsi="Sakkal Majalla" w:cs="Sakkal Majalla"/>
          <w:sz w:val="32"/>
          <w:szCs w:val="32"/>
          <w:rtl/>
        </w:rPr>
        <w:t>قسّم المشاركين إلى مجموعات من 4-5 أفراد.</w:t>
      </w:r>
    </w:p>
    <w:p w:rsidR="004A6D71" w:rsidRPr="00F212B0" w:rsidRDefault="004A6D71" w:rsidP="004A6D71">
      <w:pPr>
        <w:rPr>
          <w:rFonts w:ascii="Sakkal Majalla" w:hAnsi="Sakkal Majalla"/>
          <w:color w:val="168489"/>
          <w:sz w:val="32"/>
          <w:szCs w:val="32"/>
        </w:rPr>
      </w:pPr>
      <w:r w:rsidRPr="00F212B0">
        <w:rPr>
          <w:rFonts w:ascii="Sakkal Majalla" w:hAnsi="Sakkal Majalla"/>
          <w:color w:val="168489"/>
          <w:sz w:val="32"/>
          <w:szCs w:val="32"/>
          <w:rtl/>
        </w:rPr>
        <w:t>2. مناقشة قصيرة:</w:t>
      </w:r>
    </w:p>
    <w:p w:rsidR="004A6D71" w:rsidRPr="004161EC" w:rsidRDefault="004A6D71">
      <w:pPr>
        <w:pStyle w:val="ListParagraph"/>
        <w:numPr>
          <w:ilvl w:val="0"/>
          <w:numId w:val="16"/>
        </w:numPr>
        <w:spacing w:line="360" w:lineRule="auto"/>
        <w:rPr>
          <w:rFonts w:ascii="Sakkal Majalla" w:hAnsi="Sakkal Majalla" w:cs="Sakkal Majalla"/>
          <w:sz w:val="32"/>
          <w:szCs w:val="32"/>
        </w:rPr>
      </w:pPr>
      <w:r w:rsidRPr="004161EC">
        <w:rPr>
          <w:rFonts w:ascii="Sakkal Majalla" w:hAnsi="Sakkal Majalla" w:cs="Sakkal Majalla"/>
          <w:sz w:val="32"/>
          <w:szCs w:val="32"/>
          <w:rtl/>
        </w:rPr>
        <w:t>ابدأ بجلسة عصف ذهني قصيرة داخل كل مجموعة. اطلب من الأعضاء مشاركة تعريفهم الشخصي للحوكمة الرقمية وتأثيرها على العمل.</w:t>
      </w:r>
    </w:p>
    <w:p w:rsidR="004A6D71" w:rsidRPr="006B556E" w:rsidRDefault="004A6D71" w:rsidP="004A6D71">
      <w:pPr>
        <w:rPr>
          <w:rFonts w:ascii="Sakkal Majalla" w:hAnsi="Sakkal Majalla"/>
          <w:sz w:val="32"/>
          <w:szCs w:val="32"/>
        </w:rPr>
      </w:pPr>
      <w:r w:rsidRPr="00F212B0">
        <w:rPr>
          <w:rFonts w:ascii="Sakkal Majalla" w:hAnsi="Sakkal Majalla"/>
          <w:color w:val="168489"/>
          <w:sz w:val="32"/>
          <w:szCs w:val="32"/>
          <w:rtl/>
        </w:rPr>
        <w:t>3. إعداد خريطة ذهنية</w:t>
      </w:r>
      <w:r w:rsidRPr="006B556E">
        <w:rPr>
          <w:rFonts w:ascii="Sakkal Majalla" w:hAnsi="Sakkal Majalla"/>
          <w:sz w:val="32"/>
          <w:szCs w:val="32"/>
          <w:rtl/>
        </w:rPr>
        <w:t>:</w:t>
      </w:r>
    </w:p>
    <w:p w:rsidR="004A6D71" w:rsidRPr="004161EC" w:rsidRDefault="004A6D71">
      <w:pPr>
        <w:pStyle w:val="ListParagraph"/>
        <w:numPr>
          <w:ilvl w:val="0"/>
          <w:numId w:val="16"/>
        </w:numPr>
        <w:spacing w:line="360" w:lineRule="auto"/>
        <w:rPr>
          <w:rFonts w:ascii="Sakkal Majalla" w:hAnsi="Sakkal Majalla" w:cs="Sakkal Majalla"/>
          <w:sz w:val="32"/>
          <w:szCs w:val="32"/>
        </w:rPr>
      </w:pPr>
      <w:r w:rsidRPr="004161EC">
        <w:rPr>
          <w:rFonts w:ascii="Sakkal Majalla" w:hAnsi="Sakkal Majalla" w:cs="Sakkal Majalla"/>
          <w:sz w:val="32"/>
          <w:szCs w:val="32"/>
          <w:rtl/>
        </w:rPr>
        <w:t>كل مجموعة تقوم بإعداد "خريطة ذهنية" تدمج الأفكار المشتركة حول الحوكمة الرقمية باستخدام ورقة كبيرة أو سبورة بيضاء.</w:t>
      </w:r>
    </w:p>
    <w:p w:rsidR="004A6D71" w:rsidRPr="004161EC" w:rsidRDefault="004A6D71">
      <w:pPr>
        <w:pStyle w:val="ListParagraph"/>
        <w:numPr>
          <w:ilvl w:val="0"/>
          <w:numId w:val="16"/>
        </w:numPr>
        <w:spacing w:line="360" w:lineRule="auto"/>
        <w:rPr>
          <w:rFonts w:ascii="Sakkal Majalla" w:hAnsi="Sakkal Majalla" w:cs="Sakkal Majalla"/>
          <w:sz w:val="32"/>
          <w:szCs w:val="32"/>
        </w:rPr>
      </w:pPr>
      <w:r w:rsidRPr="004161EC">
        <w:rPr>
          <w:rFonts w:ascii="Sakkal Majalla" w:hAnsi="Sakkal Majalla" w:cs="Sakkal Majalla"/>
          <w:sz w:val="32"/>
          <w:szCs w:val="32"/>
          <w:rtl/>
        </w:rPr>
        <w:t>يمكن أن تتضمن الخريطة: التحديات، الفرص، الأدوات التكنولوجية المستخدمة، والأدوار المختلفة في الحوكمة.</w:t>
      </w:r>
    </w:p>
    <w:p w:rsidR="004A6D71" w:rsidRPr="006B556E" w:rsidRDefault="004A6D71" w:rsidP="004A6D71">
      <w:pPr>
        <w:rPr>
          <w:rFonts w:ascii="Sakkal Majalla" w:hAnsi="Sakkal Majalla"/>
          <w:sz w:val="32"/>
          <w:szCs w:val="32"/>
        </w:rPr>
      </w:pPr>
      <w:r w:rsidRPr="00F212B0">
        <w:rPr>
          <w:rFonts w:ascii="Sakkal Majalla" w:hAnsi="Sakkal Majalla"/>
          <w:color w:val="168489"/>
          <w:sz w:val="32"/>
          <w:szCs w:val="32"/>
          <w:rtl/>
        </w:rPr>
        <w:t>4. العرض والمشاركة</w:t>
      </w:r>
      <w:r w:rsidRPr="006B556E">
        <w:rPr>
          <w:rFonts w:ascii="Sakkal Majalla" w:hAnsi="Sakkal Majalla"/>
          <w:sz w:val="32"/>
          <w:szCs w:val="32"/>
          <w:rtl/>
        </w:rPr>
        <w:t>:</w:t>
      </w:r>
    </w:p>
    <w:p w:rsidR="004A6D71" w:rsidRPr="004161EC" w:rsidRDefault="004A6D71">
      <w:pPr>
        <w:pStyle w:val="ListParagraph"/>
        <w:numPr>
          <w:ilvl w:val="0"/>
          <w:numId w:val="16"/>
        </w:numPr>
        <w:spacing w:line="360" w:lineRule="auto"/>
        <w:rPr>
          <w:rFonts w:ascii="Sakkal Majalla" w:hAnsi="Sakkal Majalla" w:cs="Sakkal Majalla"/>
          <w:sz w:val="32"/>
          <w:szCs w:val="32"/>
        </w:rPr>
      </w:pPr>
      <w:r w:rsidRPr="004161EC">
        <w:rPr>
          <w:rFonts w:ascii="Sakkal Majalla" w:hAnsi="Sakkal Majalla" w:cs="Sakkal Majalla"/>
          <w:sz w:val="32"/>
          <w:szCs w:val="32"/>
          <w:rtl/>
        </w:rPr>
        <w:t>بعد انتهاء الوقت المخصص للمناقشة (حوالي 20 دقيقة)، تقوم كل مجموعة بعرض خريطتها الذهنية لبقية المشاركين.</w:t>
      </w:r>
    </w:p>
    <w:p w:rsidR="004A6D71" w:rsidRPr="004161EC" w:rsidRDefault="004A6D71">
      <w:pPr>
        <w:pStyle w:val="ListParagraph"/>
        <w:numPr>
          <w:ilvl w:val="0"/>
          <w:numId w:val="16"/>
        </w:numPr>
        <w:spacing w:line="360" w:lineRule="auto"/>
        <w:rPr>
          <w:rFonts w:ascii="Sakkal Majalla" w:hAnsi="Sakkal Majalla" w:cs="Sakkal Majalla"/>
          <w:sz w:val="32"/>
          <w:szCs w:val="32"/>
        </w:rPr>
      </w:pPr>
      <w:r w:rsidRPr="004161EC">
        <w:rPr>
          <w:rFonts w:ascii="Sakkal Majalla" w:hAnsi="Sakkal Majalla" w:cs="Sakkal Majalla"/>
          <w:sz w:val="32"/>
          <w:szCs w:val="32"/>
          <w:rtl/>
        </w:rPr>
        <w:t>يُفضل أن يتولى كل عضو في المجموعة جزءا</w:t>
      </w:r>
      <w:r w:rsidRPr="004161EC">
        <w:rPr>
          <w:rFonts w:ascii="Sakkal Majalla" w:hAnsi="Sakkal Majalla" w:cs="Sakkal Majalla" w:hint="cs"/>
          <w:sz w:val="32"/>
          <w:szCs w:val="32"/>
          <w:rtl/>
        </w:rPr>
        <w:t>ً</w:t>
      </w:r>
      <w:r w:rsidRPr="004161EC">
        <w:rPr>
          <w:rFonts w:ascii="Sakkal Majalla" w:hAnsi="Sakkal Majalla" w:cs="Sakkal Majalla"/>
          <w:sz w:val="32"/>
          <w:szCs w:val="32"/>
          <w:rtl/>
        </w:rPr>
        <w:t xml:space="preserve"> من العرض لتعزيز التفاعل.</w:t>
      </w:r>
    </w:p>
    <w:p w:rsidR="004A6D71" w:rsidRPr="00F212B0" w:rsidRDefault="004A6D71" w:rsidP="004A6D71">
      <w:pPr>
        <w:rPr>
          <w:rFonts w:ascii="Sakkal Majalla" w:hAnsi="Sakkal Majalla"/>
          <w:color w:val="168489"/>
          <w:sz w:val="32"/>
          <w:szCs w:val="32"/>
        </w:rPr>
      </w:pPr>
      <w:r w:rsidRPr="00F212B0">
        <w:rPr>
          <w:rFonts w:ascii="Sakkal Majalla" w:hAnsi="Sakkal Majalla"/>
          <w:color w:val="168489"/>
          <w:sz w:val="32"/>
          <w:szCs w:val="32"/>
          <w:rtl/>
        </w:rPr>
        <w:lastRenderedPageBreak/>
        <w:t>5. التعليق والمناقشة:</w:t>
      </w:r>
    </w:p>
    <w:p w:rsidR="004A6D71" w:rsidRPr="004161EC" w:rsidRDefault="004A6D71">
      <w:pPr>
        <w:pStyle w:val="ListParagraph"/>
        <w:numPr>
          <w:ilvl w:val="0"/>
          <w:numId w:val="16"/>
        </w:numPr>
        <w:spacing w:line="360" w:lineRule="auto"/>
        <w:rPr>
          <w:rFonts w:ascii="Sakkal Majalla" w:hAnsi="Sakkal Majalla" w:cs="Sakkal Majalla"/>
          <w:sz w:val="32"/>
          <w:szCs w:val="32"/>
        </w:rPr>
      </w:pPr>
      <w:r w:rsidRPr="004161EC">
        <w:rPr>
          <w:rFonts w:ascii="Sakkal Majalla" w:hAnsi="Sakkal Majalla" w:cs="Sakkal Majalla"/>
          <w:sz w:val="32"/>
          <w:szCs w:val="32"/>
          <w:rtl/>
        </w:rPr>
        <w:t>بعد كل عرض، افتح المجال للتعليقات والأسئلة من بقية المشاركين لتعميق الفهم وتبادل الأفكار.</w:t>
      </w:r>
    </w:p>
    <w:p w:rsidR="004A6D71" w:rsidRPr="00F212B0" w:rsidRDefault="004A6D71" w:rsidP="004A6D71">
      <w:pPr>
        <w:rPr>
          <w:rFonts w:ascii="Sakkal Majalla" w:hAnsi="Sakkal Majalla"/>
          <w:b/>
          <w:bCs/>
          <w:color w:val="C00000"/>
          <w:sz w:val="34"/>
        </w:rPr>
      </w:pPr>
      <w:r w:rsidRPr="00F212B0">
        <w:rPr>
          <w:rFonts w:ascii="Sakkal Majalla" w:hAnsi="Sakkal Majalla"/>
          <w:b/>
          <w:bCs/>
          <w:color w:val="C00000"/>
          <w:sz w:val="34"/>
          <w:rtl/>
        </w:rPr>
        <w:t xml:space="preserve"> الفوائد:</w:t>
      </w:r>
    </w:p>
    <w:p w:rsidR="004A6D71" w:rsidRPr="004161EC" w:rsidRDefault="004A6D71">
      <w:pPr>
        <w:pStyle w:val="ListParagraph"/>
        <w:numPr>
          <w:ilvl w:val="0"/>
          <w:numId w:val="16"/>
        </w:numPr>
        <w:spacing w:line="360" w:lineRule="auto"/>
        <w:rPr>
          <w:rFonts w:ascii="Sakkal Majalla" w:hAnsi="Sakkal Majalla" w:cs="Sakkal Majalla"/>
          <w:sz w:val="32"/>
          <w:szCs w:val="32"/>
        </w:rPr>
      </w:pPr>
      <w:r w:rsidRPr="004161EC">
        <w:rPr>
          <w:rFonts w:ascii="Sakkal Majalla" w:hAnsi="Sakkal Majalla" w:cs="Sakkal Majalla"/>
          <w:sz w:val="32"/>
          <w:szCs w:val="32"/>
          <w:rtl/>
        </w:rPr>
        <w:t>بناء علاقات بين المشاركين.</w:t>
      </w:r>
    </w:p>
    <w:p w:rsidR="004A6D71" w:rsidRPr="004161EC" w:rsidRDefault="004A6D71">
      <w:pPr>
        <w:pStyle w:val="ListParagraph"/>
        <w:numPr>
          <w:ilvl w:val="0"/>
          <w:numId w:val="16"/>
        </w:numPr>
        <w:spacing w:line="360" w:lineRule="auto"/>
        <w:rPr>
          <w:rFonts w:ascii="Sakkal Majalla" w:hAnsi="Sakkal Majalla" w:cs="Sakkal Majalla"/>
          <w:sz w:val="32"/>
          <w:szCs w:val="32"/>
        </w:rPr>
      </w:pPr>
      <w:r w:rsidRPr="004161EC">
        <w:rPr>
          <w:rFonts w:ascii="Sakkal Majalla" w:hAnsi="Sakkal Majalla" w:cs="Sakkal Majalla"/>
          <w:sz w:val="32"/>
          <w:szCs w:val="32"/>
          <w:rtl/>
        </w:rPr>
        <w:t>تعزيز فهم جماعي لموضوع الحوكمة الرقمية.</w:t>
      </w:r>
    </w:p>
    <w:p w:rsidR="004A6D71" w:rsidRPr="004161EC" w:rsidRDefault="004A6D71">
      <w:pPr>
        <w:pStyle w:val="ListParagraph"/>
        <w:numPr>
          <w:ilvl w:val="0"/>
          <w:numId w:val="16"/>
        </w:numPr>
        <w:spacing w:line="360" w:lineRule="auto"/>
        <w:rPr>
          <w:rFonts w:ascii="Sakkal Majalla" w:hAnsi="Sakkal Majalla" w:cs="Sakkal Majalla"/>
          <w:sz w:val="32"/>
          <w:szCs w:val="32"/>
        </w:rPr>
      </w:pPr>
      <w:r w:rsidRPr="004161EC">
        <w:rPr>
          <w:rFonts w:ascii="Sakkal Majalla" w:hAnsi="Sakkal Majalla" w:cs="Sakkal Majalla"/>
          <w:sz w:val="32"/>
          <w:szCs w:val="32"/>
          <w:rtl/>
        </w:rPr>
        <w:t>توفير منصة لتبادل الخبرات والتعرف على وجهات نظر مختلفة.</w:t>
      </w:r>
    </w:p>
    <w:p w:rsidR="004A6D71" w:rsidRPr="006B556E" w:rsidRDefault="004A6D71" w:rsidP="004A6D71">
      <w:pPr>
        <w:rPr>
          <w:rFonts w:ascii="Sakkal Majalla" w:hAnsi="Sakkal Majalla"/>
          <w:sz w:val="32"/>
          <w:szCs w:val="32"/>
        </w:rPr>
      </w:pPr>
      <w:r w:rsidRPr="006B556E">
        <w:rPr>
          <w:rFonts w:ascii="Sakkal Majalla" w:hAnsi="Sakkal Majalla"/>
          <w:sz w:val="32"/>
          <w:szCs w:val="32"/>
          <w:rtl/>
        </w:rPr>
        <w:t>هذا النشاط يجمع بين التعارف والتعلم، مما يساعد على تأسيس بيئة تفاعلية ومثمرة للبرنامج التدريبي.</w:t>
      </w:r>
    </w:p>
    <w:p w:rsidR="004A6D71" w:rsidRDefault="001A2196" w:rsidP="004A6D71">
      <w:pPr>
        <w:rPr>
          <w:rFonts w:ascii="Sakkal Majalla" w:hAnsi="Sakkal Majalla"/>
          <w:sz w:val="32"/>
          <w:szCs w:val="32"/>
          <w:rtl/>
        </w:rPr>
      </w:pPr>
      <w:r w:rsidRPr="002A078C">
        <w:rPr>
          <w:rFonts w:ascii="Sakkal Majalla" w:hAnsi="Sakkal Majalla"/>
          <w:noProof/>
          <w:color w:val="002060"/>
          <w:sz w:val="34"/>
        </w:rPr>
        <mc:AlternateContent>
          <mc:Choice Requires="wpg">
            <w:drawing>
              <wp:inline distT="0" distB="0" distL="0" distR="0" wp14:anchorId="70CBB718" wp14:editId="35D0F20F">
                <wp:extent cx="5731510" cy="895350"/>
                <wp:effectExtent l="0" t="0" r="21590" b="19050"/>
                <wp:docPr id="14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4"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5" name="مجموعة 39"/>
                        <wpg:cNvGrpSpPr/>
                        <wpg:grpSpPr>
                          <a:xfrm>
                            <a:off x="0" y="0"/>
                            <a:ext cx="5731510" cy="895350"/>
                            <a:chOff x="0" y="0"/>
                            <a:chExt cx="5878196" cy="918845"/>
                          </a:xfrm>
                        </wpg:grpSpPr>
                        <wpg:grpSp>
                          <wpg:cNvPr id="146" name="مجموعة 40"/>
                          <wpg:cNvGrpSpPr/>
                          <wpg:grpSpPr>
                            <a:xfrm>
                              <a:off x="0" y="0"/>
                              <a:ext cx="5878196" cy="918845"/>
                              <a:chOff x="0" y="0"/>
                              <a:chExt cx="6240348" cy="919070"/>
                            </a:xfrm>
                          </wpg:grpSpPr>
                          <wpg:grpSp>
                            <wpg:cNvPr id="147" name="مجموعة 41"/>
                            <wpg:cNvGrpSpPr/>
                            <wpg:grpSpPr>
                              <a:xfrm>
                                <a:off x="0" y="169208"/>
                                <a:ext cx="5433072" cy="580613"/>
                                <a:chOff x="0" y="169208"/>
                                <a:chExt cx="5433072" cy="580613"/>
                              </a:xfrm>
                            </wpg:grpSpPr>
                            <wps:wsp>
                              <wps:cNvPr id="14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 name="مربع نص 41"/>
                          <wps:cNvSpPr txBox="1"/>
                          <wps:spPr>
                            <a:xfrm>
                              <a:off x="204484" y="257055"/>
                              <a:ext cx="4616071" cy="387740"/>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تعريف الحوكمة وأهميتها</w:t>
                                </w:r>
                              </w:p>
                            </w:txbxContent>
                          </wps:txbx>
                          <wps:bodyPr wrap="square" rtlCol="1">
                            <a:spAutoFit/>
                          </wps:bodyPr>
                        </wps:wsp>
                      </wpg:grpSp>
                    </wpg:wgp>
                  </a:graphicData>
                </a:graphic>
              </wp:inline>
            </w:drawing>
          </mc:Choice>
          <mc:Fallback>
            <w:pict>
              <v:group id="_x0000_s108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">
                <v:shape id="صورة 38" o:spid="_x0000_s1083"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6GHbnBAAAA3AAAAA8AAABkcnMvZG93bnJldi54bWxET0uLwjAQvi/4H8IIe1tTH8hSjSKi4GVR&#10;64LXoRmbYjOpTazdf78RBG/z8T1nvuxsJVpqfOlYwXCQgCDOnS65UPB72n59g/ABWWPlmBT8kYfl&#10;ovcxx1S7Bx+pzUIhYgj7FBWYEOpUSp8bsugHriaO3MU1FkOETSF1g48Ybis5SpKptFhybDBY09pQ&#10;fs3uVsF403ab8Xr/48+mPt0yuyr98aDUZ79bzUAE6sJb/HLvdJw/mcDzmXiBXPw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6GHbnBAAAA3AAAAA8AAAAAAAAAAAAAAAAAnwIA&#10;AGRycy9kb3ducmV2LnhtbFBLBQYAAAAABAAEAPcAAACNAwAAAAA=&#10;">
                  <v:imagedata r:id="rId67" o:title=""/>
                </v:shape>
                <v:group id="مجموعة 39" o:spid="_x0000_s108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mABMMAAADcAAAADwAAAGRycy9kb3ducmV2LnhtbERPS4vCMBC+C/6HMIK3&#10;Na2usnSNIqLiQRZ8wLK3oRnbYjMpTWzrv98Igrf5+J4zX3amFA3VrrCsIB5FIIhTqwvOFFzO248v&#10;EM4jaywtk4IHOVgu+r05Jtq2fKTm5DMRQtglqCD3vkqkdGlOBt3IVsSBu9raoA+wzqSusQ3hppTj&#10;KJpJgwWHhhwrWueU3k53o2DXYruaxJvmcLuuH3/n6c/vISalhoNu9Q3CU+ff4pd7r8P8z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2YAEwwAAANwAAAAP&#10;AAAAAAAAAAAAAAAAAKoCAABkcnMvZG93bnJldi54bWxQSwUGAAAAAAQABAD6AAAAmgMAAAAA&#10;">
                  <v:group id="مجموعة 40" o:spid="_x0000_s108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sec8MAAADcAAAADwAAAGRycy9kb3ducmV2LnhtbERPS4vCMBC+C/6HMII3&#10;Tau7snSNIqLiQRZ8wLK3oRnbYjMpTWzrv98Igrf5+J4zX3amFA3VrrCsIB5HIIhTqwvOFFzO29EX&#10;COeRNZaWScGDHCwX/d4cE21bPlJz8pkIIewSVJB7XyVSujQng25sK+LAXW1t0AdYZ1LX2IZwU8pJ&#10;FM2kwYJDQ44VrXNKb6e7UbBrsV1N401zuF3Xj7/z58/vISalhoNu9Q3CU+ff4pd7r8P8j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Cx5zwwAAANwAAAAP&#10;AAAAAAAAAAAAAAAAAKoCAABkcnMvZG93bnJldi54bWxQSwUGAAAAAAQABAD6AAAAmgMAAAAA&#10;">
                    <v:group id="مجموعة 41" o:spid="_x0000_s108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v:shape id="شكل حر 42" o:spid="_x0000_s108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VSsQA&#10;AADcAAAADwAAAGRycy9kb3ducmV2LnhtbESPQW/CMAyF75P2HyJP4jYSRjWmjoAmBILDLoP9AKvx&#10;mo7G6ZoA5d/jA9Jutt7ze5/nyyG06kx9aiJbmIwNKOIquoZrC9+HzfMbqJSRHbaRycKVEiwXjw9z&#10;LF288Bed97lWEsKpRAs+567UOlWeAqZx7IhF+4l9wCxrX2vX40XCQ6tfjHnVARuWBo8drTxVx/0p&#10;WHCmWIditp3R6u/Tm9+Jy8eps3b0NHy8g8o05H/z/XrnBL8QWnlGJt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v1UrEAAAA3AAAAA8AAAAAAAAAAAAAAAAAmAIAAGRycy9k&#10;b3ducmV2LnhtbFBLBQYAAAAABAAEAPUAAACJ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8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eMMA&#10;AADcAAAADwAAAGRycy9kb3ducmV2LnhtbERPTWsCMRC9F/wPYQreNFsR226NooIi6sFq0euwme4u&#10;JpNlE93135uC0Ns83ueMp6014ka1Lx0reOsnIIgzp0vOFfwcl70PED4gazSOScGdPEwnnZcxpto1&#10;/E23Q8hFDGGfooIihCqV0mcFWfR9VxFH7tfVFkOEdS51jU0Mt0YOkmQkLZYcGwqsaFFQdjlcrYL3&#10;/fLa+NXouJmfzK5MzHk22LJS3dd29gUiUBv+xU/3Wsf5w0/4eyZeIC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eMMAAADcAAAADwAAAAAAAAAAAAAAAACYAgAAZHJzL2Rv&#10;d25yZXYueG1sUEsFBgAAAAAEAAQA9QAAAIgDAAAAAA==&#10;" fillcolor="#168489" stroked="f" strokeweight="1pt">
                        <v:stroke joinstyle="miter"/>
                      </v:roundrect>
                    </v:group>
                    <v:oval id="شكل بيضاوي 44" o:spid="_x0000_s108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1z3cEA&#10;AADcAAAADwAAAGRycy9kb3ducmV2LnhtbERP22oCMRB9F/oPYQq+aVZBKatRSqEogojRDxg342Z1&#10;M9luom7/vhGEvs3hXGe+7Fwt7tSGyrOC0TADQVx4U3Gp4Hj4HnyACBHZYO2ZFPxSgOXirTfH3PgH&#10;7+muYylSCIccFdgYm1zKUFhyGIa+IU7c2bcOY4JtKU2LjxTuajnOsql0WHFqsNjQl6Xiqm9Oge4O&#10;erc6l9Jvtd2cRhf/4/Zrpfrv3ecMRKQu/otf7rVJ8ydjeD6TLp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INc93BAAAA3AAAAA8AAAAAAAAAAAAAAAAAmAIAAGRycy9kb3du&#10;cmV2LnhtbFBLBQYAAAAABAAEAPUAAACGAwAAAAA=&#10;" filled="f" strokecolor="#a5a5a5 [2092]" strokeweight="1pt">
                      <v:stroke joinstyle="miter"/>
                    </v:oval>
                  </v:group>
                  <v:shape id="مربع نص 41" o:spid="_x0000_s1090"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UDk8AA&#10;AADcAAAADwAAAGRycy9kb3ducmV2LnhtbERPTWvCQBC9F/wPyxR6qxsVRVJXEa3gwYsa70N2mg3N&#10;zobs1MR/3xUKvc3jfc5qM/hG3amLdWADk3EGirgMtubKQHE9vC9BRUG22AQmAw+KsFmPXlaY29Dz&#10;me4XqVQK4ZijASfS5lrH0pHHOA4tceK+QudREuwqbTvsU7hv9DTLFtpjzanBYUs7R+X35ccbELHb&#10;yaP49PF4G0773mXlHAtj3l6H7QcooUH+xX/uo03z5zN4PpMu0O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bUDk8AAAADcAAAADwAAAAAAAAAAAAAAAACYAgAAZHJzL2Rvd25y&#10;ZXYueG1sUEsFBgAAAAAEAAQA9QAAAIU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تعريف الحوكمة وأهميتها</w:t>
                          </w:r>
                        </w:p>
                      </w:txbxContent>
                    </v:textbox>
                  </v:shape>
                </v:group>
                <w10:wrap anchorx="page"/>
                <w10:anchorlock/>
              </v:group>
            </w:pict>
          </mc:Fallback>
        </mc:AlternateContent>
      </w:r>
    </w:p>
    <w:p w:rsidR="004A6D71" w:rsidRPr="0012794C" w:rsidRDefault="004A6D71" w:rsidP="004A6D71">
      <w:pPr>
        <w:rPr>
          <w:rFonts w:ascii="Sakkal Majalla" w:hAnsi="Sakkal Majalla"/>
          <w:b/>
          <w:bCs/>
          <w:sz w:val="32"/>
          <w:szCs w:val="32"/>
        </w:rPr>
      </w:pPr>
      <w:r w:rsidRPr="0012794C">
        <w:rPr>
          <w:rFonts w:ascii="Sakkal Majalla" w:hAnsi="Sakkal Majalla"/>
          <w:b/>
          <w:bCs/>
          <w:sz w:val="32"/>
          <w:szCs w:val="32"/>
          <w:rtl/>
        </w:rPr>
        <w:t>تعريف الحوكمة</w:t>
      </w:r>
    </w:p>
    <w:p w:rsidR="003530FF" w:rsidRDefault="004161EC" w:rsidP="004161EC">
      <w:pPr>
        <w:pStyle w:val="ListParagraph"/>
        <w:spacing w:line="360" w:lineRule="auto"/>
        <w:ind w:left="454"/>
        <w:jc w:val="both"/>
        <w:rPr>
          <w:rFonts w:ascii="Sakkal Majalla" w:hAnsi="Sakkal Majalla" w:cs="Sakkal Majalla"/>
          <w:sz w:val="32"/>
          <w:szCs w:val="32"/>
          <w:rtl/>
        </w:rPr>
      </w:pPr>
      <w:r w:rsidRPr="004161EC">
        <w:rPr>
          <w:rFonts w:ascii="Sakkal Majalla" w:hAnsi="Sakkal Majalla" w:cs="Sakkal Majalla"/>
          <w:noProof/>
          <w:sz w:val="32"/>
          <w:szCs w:val="32"/>
        </w:rPr>
        <mc:AlternateContent>
          <mc:Choice Requires="wpg">
            <w:drawing>
              <wp:anchor distT="0" distB="0" distL="114300" distR="114300" simplePos="0" relativeHeight="252807168" behindDoc="0" locked="0" layoutInCell="1" allowOverlap="1" wp14:anchorId="0D8B13D4" wp14:editId="2824D614">
                <wp:simplePos x="0" y="0"/>
                <wp:positionH relativeFrom="column">
                  <wp:posOffset>4945380</wp:posOffset>
                </wp:positionH>
                <wp:positionV relativeFrom="paragraph">
                  <wp:posOffset>0</wp:posOffset>
                </wp:positionV>
                <wp:extent cx="784860" cy="638175"/>
                <wp:effectExtent l="0" t="0" r="0" b="28575"/>
                <wp:wrapSquare wrapText="bothSides"/>
                <wp:docPr id="2074269778"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2074269779" name="Picture 2074269779" descr="Problem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074269780" name="Rectangle: Rounded Corners 2074269780"/>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EE7CA5" id="Group 29" o:spid="_x0000_s1026" style="position:absolute;margin-left:389.4pt;margin-top:0;width:61.8pt;height:50.25pt;z-index:252807168"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">
                <v:shape id="Picture 2074269779"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">
                  <v:imagedata r:id="rId69" o:title="Problem "/>
                </v:shape>
                <v:roundrect id="Rectangle: Rounded Corners 207426978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" fillcolor="#168489" strokecolor="#168489" strokeweight="1pt">
                  <v:stroke joinstyle="miter"/>
                </v:roundrect>
                <w10:wrap type="square"/>
              </v:group>
            </w:pict>
          </mc:Fallback>
        </mc:AlternateContent>
      </w:r>
      <w:r w:rsidR="004A6D71" w:rsidRPr="004161EC">
        <w:rPr>
          <w:rFonts w:ascii="Sakkal Majalla" w:hAnsi="Sakkal Majalla" w:cs="Sakkal Majalla"/>
          <w:sz w:val="32"/>
          <w:szCs w:val="32"/>
          <w:rtl/>
        </w:rPr>
        <w:t>ت</w:t>
      </w:r>
      <w:r w:rsidR="004A6D71" w:rsidRPr="004161EC">
        <w:rPr>
          <w:rFonts w:ascii="Sakkal Majalla" w:hAnsi="Sakkal Majalla" w:cs="Sakkal Majalla" w:hint="cs"/>
          <w:sz w:val="32"/>
          <w:szCs w:val="32"/>
          <w:rtl/>
        </w:rPr>
        <w:t>ُ</w:t>
      </w:r>
      <w:r w:rsidR="004A6D71" w:rsidRPr="004161EC">
        <w:rPr>
          <w:rFonts w:ascii="Sakkal Majalla" w:hAnsi="Sakkal Majalla" w:cs="Sakkal Majalla"/>
          <w:sz w:val="32"/>
          <w:szCs w:val="32"/>
          <w:rtl/>
        </w:rPr>
        <w:t xml:space="preserve">شير الحوكمة إلى مجموعة القواعد والعمليات والممارسات التي تحدد كيفية إدارة المؤسسات وتنظيمها. </w:t>
      </w:r>
      <w:r w:rsidR="004A6D71" w:rsidRPr="004161EC">
        <w:rPr>
          <w:rFonts w:ascii="Sakkal Majalla" w:hAnsi="Sakkal Majalla" w:cs="Sakkal Majalla" w:hint="cs"/>
          <w:sz w:val="32"/>
          <w:szCs w:val="32"/>
          <w:rtl/>
        </w:rPr>
        <w:t>و</w:t>
      </w:r>
      <w:r w:rsidR="004A6D71" w:rsidRPr="004161EC">
        <w:rPr>
          <w:rFonts w:ascii="Sakkal Majalla" w:hAnsi="Sakkal Majalla" w:cs="Sakkal Majalla"/>
          <w:sz w:val="32"/>
          <w:szCs w:val="32"/>
          <w:rtl/>
        </w:rPr>
        <w:t>تركز على تحقيق التوازن بين مصالح مختلف الأطراف المعنية، مثل المساهمين، والإدارة، والعملاء، والمجتمع. تسعى الحوكمة إلى ضمان الشفافية والمساءلة والنزاهة في الأعمال.</w:t>
      </w:r>
    </w:p>
    <w:p w:rsidR="004A6D71" w:rsidRPr="004161EC" w:rsidRDefault="004A6D71" w:rsidP="004161EC">
      <w:pPr>
        <w:pStyle w:val="ListParagraph"/>
        <w:spacing w:line="360" w:lineRule="auto"/>
        <w:ind w:left="454"/>
        <w:jc w:val="both"/>
        <w:rPr>
          <w:rFonts w:ascii="Sakkal Majalla" w:hAnsi="Sakkal Majalla" w:cs="Sakkal Majalla"/>
          <w:sz w:val="32"/>
          <w:szCs w:val="32"/>
          <w:rtl/>
        </w:rPr>
      </w:pPr>
      <w:r w:rsidRPr="004161EC">
        <w:rPr>
          <w:rFonts w:ascii="Sakkal Majalla" w:hAnsi="Sakkal Majalla"/>
          <w:b/>
          <w:bCs/>
          <w:color w:val="C00000"/>
          <w:sz w:val="32"/>
          <w:szCs w:val="32"/>
          <w:rtl/>
        </w:rPr>
        <w:t>أهمية الحوكمة</w:t>
      </w:r>
    </w:p>
    <w:p w:rsidR="00181023" w:rsidRDefault="00181023" w:rsidP="003530FF">
      <w:pPr>
        <w:jc w:val="center"/>
        <w:rPr>
          <w:rFonts w:ascii="Sakkal Majalla" w:hAnsi="Sakkal Majalla"/>
          <w:b/>
          <w:bCs/>
          <w:sz w:val="32"/>
          <w:szCs w:val="32"/>
          <w:rtl/>
        </w:rPr>
      </w:pPr>
      <w:r w:rsidRPr="00181023">
        <w:rPr>
          <w:rFonts w:ascii="Sakkal Majalla" w:hAnsi="Sakkal Majalla"/>
          <w:b/>
          <w:bCs/>
          <w:noProof/>
          <w:sz w:val="32"/>
          <w:szCs w:val="32"/>
        </w:rPr>
        <mc:AlternateContent>
          <mc:Choice Requires="wpg">
            <w:drawing>
              <wp:inline distT="0" distB="0" distL="0" distR="0" wp14:anchorId="573CE859" wp14:editId="62D8B8C8">
                <wp:extent cx="5025224" cy="2402553"/>
                <wp:effectExtent l="0" t="0" r="4445" b="0"/>
                <wp:docPr id="2074268201" name="Group 113"/>
                <wp:cNvGraphicFramePr/>
                <a:graphic xmlns:a="http://schemas.openxmlformats.org/drawingml/2006/main">
                  <a:graphicData uri="http://schemas.microsoft.com/office/word/2010/wordprocessingGroup">
                    <wpg:wgp>
                      <wpg:cNvGrpSpPr/>
                      <wpg:grpSpPr>
                        <a:xfrm>
                          <a:off x="0" y="0"/>
                          <a:ext cx="5025224" cy="2402553"/>
                          <a:chOff x="0" y="0"/>
                          <a:chExt cx="10252783" cy="4902916"/>
                        </a:xfrm>
                      </wpg:grpSpPr>
                      <wpg:grpSp>
                        <wpg:cNvPr id="2074268202" name="Group 2074268202"/>
                        <wpg:cNvGrpSpPr/>
                        <wpg:grpSpPr>
                          <a:xfrm>
                            <a:off x="0" y="0"/>
                            <a:ext cx="10252783" cy="2591424"/>
                            <a:chOff x="0" y="0"/>
                            <a:chExt cx="10252783" cy="2591424"/>
                          </a:xfrm>
                        </wpg:grpSpPr>
                        <wps:wsp>
                          <wps:cNvPr id="2074268203" name="Freeform: Shape 2074268203"/>
                          <wps:cNvSpPr/>
                          <wps:spPr>
                            <a:xfrm>
                              <a:off x="7661335" y="0"/>
                              <a:ext cx="2591448" cy="2591424"/>
                            </a:xfrm>
                            <a:custGeom>
                              <a:avLst/>
                              <a:gdLst>
                                <a:gd name="connsiteX0" fmla="*/ 1540923 w 3081874"/>
                                <a:gd name="connsiteY0" fmla="*/ 0 h 3081846"/>
                                <a:gd name="connsiteX1" fmla="*/ 3081875 w 3081874"/>
                                <a:gd name="connsiteY1" fmla="*/ 1540923 h 3081846"/>
                                <a:gd name="connsiteX2" fmla="*/ 1540923 w 3081874"/>
                                <a:gd name="connsiteY2" fmla="*/ 3081847 h 3081846"/>
                                <a:gd name="connsiteX3" fmla="*/ 0 w 3081874"/>
                                <a:gd name="connsiteY3" fmla="*/ 1540923 h 3081846"/>
                                <a:gd name="connsiteX4" fmla="*/ 1540923 w 3081874"/>
                                <a:gd name="connsiteY4" fmla="*/ 0 h 3081846"/>
                                <a:gd name="connsiteX5" fmla="*/ 1540923 w 3081874"/>
                                <a:gd name="connsiteY5" fmla="*/ 0 h 3081846"/>
                                <a:gd name="connsiteX6" fmla="*/ 1540923 w 3081874"/>
                                <a:gd name="connsiteY6" fmla="*/ 42800 h 3081846"/>
                                <a:gd name="connsiteX7" fmla="*/ 42799 w 3081874"/>
                                <a:gd name="connsiteY7" fmla="*/ 1540923 h 3081846"/>
                                <a:gd name="connsiteX8" fmla="*/ 1540923 w 3081874"/>
                                <a:gd name="connsiteY8" fmla="*/ 3039047 h 3081846"/>
                                <a:gd name="connsiteX9" fmla="*/ 3039047 w 3081874"/>
                                <a:gd name="connsiteY9" fmla="*/ 1540923 h 3081846"/>
                                <a:gd name="connsiteX10" fmla="*/ 1540923 w 3081874"/>
                                <a:gd name="connsiteY10" fmla="*/ 42800 h 3081846"/>
                                <a:gd name="connsiteX11" fmla="*/ 1540923 w 3081874"/>
                                <a:gd name="connsiteY11" fmla="*/ 42800 h 30818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081874" h="3081846">
                                  <a:moveTo>
                                    <a:pt x="1540923" y="0"/>
                                  </a:moveTo>
                                  <a:cubicBezTo>
                                    <a:pt x="2391943" y="0"/>
                                    <a:pt x="3081875" y="689903"/>
                                    <a:pt x="3081875" y="1540923"/>
                                  </a:cubicBezTo>
                                  <a:cubicBezTo>
                                    <a:pt x="3081875" y="2391944"/>
                                    <a:pt x="2391943" y="3081847"/>
                                    <a:pt x="1540923" y="3081847"/>
                                  </a:cubicBezTo>
                                  <a:cubicBezTo>
                                    <a:pt x="689903" y="3081847"/>
                                    <a:pt x="0" y="2391944"/>
                                    <a:pt x="0" y="1540923"/>
                                  </a:cubicBezTo>
                                  <a:cubicBezTo>
                                    <a:pt x="0" y="689903"/>
                                    <a:pt x="689930" y="0"/>
                                    <a:pt x="1540923" y="0"/>
                                  </a:cubicBezTo>
                                  <a:lnTo>
                                    <a:pt x="1540923" y="0"/>
                                  </a:lnTo>
                                  <a:close/>
                                  <a:moveTo>
                                    <a:pt x="1540923" y="42800"/>
                                  </a:moveTo>
                                  <a:cubicBezTo>
                                    <a:pt x="713534" y="42800"/>
                                    <a:pt x="42799" y="713534"/>
                                    <a:pt x="42799" y="1540923"/>
                                  </a:cubicBezTo>
                                  <a:cubicBezTo>
                                    <a:pt x="42799" y="2368313"/>
                                    <a:pt x="713561" y="3039047"/>
                                    <a:pt x="1540923" y="3039047"/>
                                  </a:cubicBezTo>
                                  <a:cubicBezTo>
                                    <a:pt x="2368286" y="3039047"/>
                                    <a:pt x="3039047" y="2368313"/>
                                    <a:pt x="3039047" y="1540923"/>
                                  </a:cubicBezTo>
                                  <a:cubicBezTo>
                                    <a:pt x="3039047" y="713534"/>
                                    <a:pt x="2368340" y="42800"/>
                                    <a:pt x="1540923" y="42800"/>
                                  </a:cubicBezTo>
                                  <a:lnTo>
                                    <a:pt x="1540923" y="42800"/>
                                  </a:lnTo>
                                  <a:close/>
                                </a:path>
                              </a:pathLst>
                            </a:custGeom>
                            <a:solidFill>
                              <a:srgbClr val="116569"/>
                            </a:solidFill>
                            <a:ln w="2688" cap="flat">
                              <a:noFill/>
                              <a:prstDash val="solid"/>
                              <a:miter/>
                            </a:ln>
                          </wps:spPr>
                          <wps:bodyPr rtlCol="0" anchor="ctr"/>
                        </wps:wsp>
                        <wps:wsp>
                          <wps:cNvPr id="2074268204" name="Freeform: Shape 2074268204"/>
                          <wps:cNvSpPr/>
                          <wps:spPr>
                            <a:xfrm>
                              <a:off x="0" y="0"/>
                              <a:ext cx="2591425" cy="2591424"/>
                            </a:xfrm>
                            <a:custGeom>
                              <a:avLst/>
                              <a:gdLst>
                                <a:gd name="connsiteX0" fmla="*/ 1540924 w 3081847"/>
                                <a:gd name="connsiteY0" fmla="*/ 0 h 3081846"/>
                                <a:gd name="connsiteX1" fmla="*/ 3081847 w 3081847"/>
                                <a:gd name="connsiteY1" fmla="*/ 1540923 h 3081846"/>
                                <a:gd name="connsiteX2" fmla="*/ 1540924 w 3081847"/>
                                <a:gd name="connsiteY2" fmla="*/ 3081847 h 3081846"/>
                                <a:gd name="connsiteX3" fmla="*/ 0 w 3081847"/>
                                <a:gd name="connsiteY3" fmla="*/ 1540923 h 3081846"/>
                                <a:gd name="connsiteX4" fmla="*/ 1540924 w 3081847"/>
                                <a:gd name="connsiteY4" fmla="*/ 0 h 3081846"/>
                                <a:gd name="connsiteX5" fmla="*/ 1540924 w 3081847"/>
                                <a:gd name="connsiteY5" fmla="*/ 0 h 3081846"/>
                                <a:gd name="connsiteX6" fmla="*/ 1540924 w 3081847"/>
                                <a:gd name="connsiteY6" fmla="*/ 42800 h 3081846"/>
                                <a:gd name="connsiteX7" fmla="*/ 42800 w 3081847"/>
                                <a:gd name="connsiteY7" fmla="*/ 1540923 h 3081846"/>
                                <a:gd name="connsiteX8" fmla="*/ 1540924 w 3081847"/>
                                <a:gd name="connsiteY8" fmla="*/ 3039047 h 3081846"/>
                                <a:gd name="connsiteX9" fmla="*/ 3039048 w 3081847"/>
                                <a:gd name="connsiteY9" fmla="*/ 1540923 h 3081846"/>
                                <a:gd name="connsiteX10" fmla="*/ 1540924 w 3081847"/>
                                <a:gd name="connsiteY10" fmla="*/ 42800 h 3081846"/>
                                <a:gd name="connsiteX11" fmla="*/ 1540924 w 3081847"/>
                                <a:gd name="connsiteY11" fmla="*/ 42800 h 30818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081847" h="3081846">
                                  <a:moveTo>
                                    <a:pt x="1540924" y="0"/>
                                  </a:moveTo>
                                  <a:cubicBezTo>
                                    <a:pt x="2391944" y="0"/>
                                    <a:pt x="3081847" y="689903"/>
                                    <a:pt x="3081847" y="1540923"/>
                                  </a:cubicBezTo>
                                  <a:cubicBezTo>
                                    <a:pt x="3081847" y="2391944"/>
                                    <a:pt x="2391944" y="3081847"/>
                                    <a:pt x="1540924" y="3081847"/>
                                  </a:cubicBezTo>
                                  <a:cubicBezTo>
                                    <a:pt x="689903" y="3081847"/>
                                    <a:pt x="0" y="2391917"/>
                                    <a:pt x="0" y="1540923"/>
                                  </a:cubicBezTo>
                                  <a:cubicBezTo>
                                    <a:pt x="0" y="689930"/>
                                    <a:pt x="689903" y="0"/>
                                    <a:pt x="1540924" y="0"/>
                                  </a:cubicBezTo>
                                  <a:lnTo>
                                    <a:pt x="1540924" y="0"/>
                                  </a:lnTo>
                                  <a:close/>
                                  <a:moveTo>
                                    <a:pt x="1540924" y="42800"/>
                                  </a:moveTo>
                                  <a:cubicBezTo>
                                    <a:pt x="713534" y="42800"/>
                                    <a:pt x="42800" y="713534"/>
                                    <a:pt x="42800" y="1540923"/>
                                  </a:cubicBezTo>
                                  <a:cubicBezTo>
                                    <a:pt x="42800" y="2368313"/>
                                    <a:pt x="713534" y="3039047"/>
                                    <a:pt x="1540924" y="3039047"/>
                                  </a:cubicBezTo>
                                  <a:cubicBezTo>
                                    <a:pt x="2368313" y="3039047"/>
                                    <a:pt x="3039048" y="2368313"/>
                                    <a:pt x="3039048" y="1540923"/>
                                  </a:cubicBezTo>
                                  <a:cubicBezTo>
                                    <a:pt x="3039048" y="713534"/>
                                    <a:pt x="2368313" y="42800"/>
                                    <a:pt x="1540924" y="42800"/>
                                  </a:cubicBezTo>
                                  <a:lnTo>
                                    <a:pt x="1540924" y="42800"/>
                                  </a:lnTo>
                                  <a:close/>
                                </a:path>
                              </a:pathLst>
                            </a:custGeom>
                            <a:solidFill>
                              <a:srgbClr val="116569"/>
                            </a:solidFill>
                            <a:ln w="2688" cap="flat">
                              <a:noFill/>
                              <a:prstDash val="solid"/>
                              <a:miter/>
                            </a:ln>
                          </wps:spPr>
                          <wps:bodyPr rtlCol="0" anchor="ctr"/>
                        </wps:wsp>
                        <wps:wsp>
                          <wps:cNvPr id="2074268205" name="Freeform: Shape 2074268205"/>
                          <wps:cNvSpPr/>
                          <wps:spPr>
                            <a:xfrm>
                              <a:off x="1532262" y="0"/>
                              <a:ext cx="2591425" cy="2591424"/>
                            </a:xfrm>
                            <a:custGeom>
                              <a:avLst/>
                              <a:gdLst>
                                <a:gd name="connsiteX0" fmla="*/ 1540924 w 3081847"/>
                                <a:gd name="connsiteY0" fmla="*/ 0 h 3081846"/>
                                <a:gd name="connsiteX1" fmla="*/ 3081847 w 3081847"/>
                                <a:gd name="connsiteY1" fmla="*/ 1540923 h 3081846"/>
                                <a:gd name="connsiteX2" fmla="*/ 1540924 w 3081847"/>
                                <a:gd name="connsiteY2" fmla="*/ 3081847 h 3081846"/>
                                <a:gd name="connsiteX3" fmla="*/ 0 w 3081847"/>
                                <a:gd name="connsiteY3" fmla="*/ 1540923 h 3081846"/>
                                <a:gd name="connsiteX4" fmla="*/ 1540924 w 3081847"/>
                                <a:gd name="connsiteY4" fmla="*/ 0 h 3081846"/>
                                <a:gd name="connsiteX5" fmla="*/ 1540924 w 3081847"/>
                                <a:gd name="connsiteY5" fmla="*/ 0 h 3081846"/>
                                <a:gd name="connsiteX6" fmla="*/ 1540924 w 3081847"/>
                                <a:gd name="connsiteY6" fmla="*/ 42800 h 3081846"/>
                                <a:gd name="connsiteX7" fmla="*/ 42800 w 3081847"/>
                                <a:gd name="connsiteY7" fmla="*/ 1540923 h 3081846"/>
                                <a:gd name="connsiteX8" fmla="*/ 1540924 w 3081847"/>
                                <a:gd name="connsiteY8" fmla="*/ 3039047 h 3081846"/>
                                <a:gd name="connsiteX9" fmla="*/ 3039048 w 3081847"/>
                                <a:gd name="connsiteY9" fmla="*/ 1540923 h 3081846"/>
                                <a:gd name="connsiteX10" fmla="*/ 1540924 w 3081847"/>
                                <a:gd name="connsiteY10" fmla="*/ 42800 h 3081846"/>
                                <a:gd name="connsiteX11" fmla="*/ 1540924 w 3081847"/>
                                <a:gd name="connsiteY11" fmla="*/ 42800 h 30818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081847" h="3081846">
                                  <a:moveTo>
                                    <a:pt x="1540924" y="0"/>
                                  </a:moveTo>
                                  <a:cubicBezTo>
                                    <a:pt x="2391917" y="0"/>
                                    <a:pt x="3081847" y="689903"/>
                                    <a:pt x="3081847" y="1540923"/>
                                  </a:cubicBezTo>
                                  <a:cubicBezTo>
                                    <a:pt x="3081847" y="2391944"/>
                                    <a:pt x="2391944" y="3081847"/>
                                    <a:pt x="1540924" y="3081847"/>
                                  </a:cubicBezTo>
                                  <a:cubicBezTo>
                                    <a:pt x="689903" y="3081847"/>
                                    <a:pt x="0" y="2391944"/>
                                    <a:pt x="0" y="1540923"/>
                                  </a:cubicBezTo>
                                  <a:cubicBezTo>
                                    <a:pt x="0" y="689903"/>
                                    <a:pt x="689930" y="0"/>
                                    <a:pt x="1540924" y="0"/>
                                  </a:cubicBezTo>
                                  <a:lnTo>
                                    <a:pt x="1540924" y="0"/>
                                  </a:lnTo>
                                  <a:close/>
                                  <a:moveTo>
                                    <a:pt x="1540924" y="42800"/>
                                  </a:moveTo>
                                  <a:cubicBezTo>
                                    <a:pt x="713534" y="42800"/>
                                    <a:pt x="42800" y="713534"/>
                                    <a:pt x="42800" y="1540923"/>
                                  </a:cubicBezTo>
                                  <a:cubicBezTo>
                                    <a:pt x="42800" y="2368313"/>
                                    <a:pt x="713534" y="3039047"/>
                                    <a:pt x="1540924" y="3039047"/>
                                  </a:cubicBezTo>
                                  <a:cubicBezTo>
                                    <a:pt x="2368313" y="3039047"/>
                                    <a:pt x="3039048" y="2368313"/>
                                    <a:pt x="3039048" y="1540923"/>
                                  </a:cubicBezTo>
                                  <a:cubicBezTo>
                                    <a:pt x="3039048" y="713534"/>
                                    <a:pt x="2368313" y="42800"/>
                                    <a:pt x="1540924" y="42800"/>
                                  </a:cubicBezTo>
                                  <a:lnTo>
                                    <a:pt x="1540924" y="42800"/>
                                  </a:lnTo>
                                  <a:close/>
                                </a:path>
                              </a:pathLst>
                            </a:custGeom>
                            <a:solidFill>
                              <a:srgbClr val="116569"/>
                            </a:solidFill>
                            <a:ln w="2688" cap="flat">
                              <a:noFill/>
                              <a:prstDash val="solid"/>
                              <a:miter/>
                            </a:ln>
                          </wps:spPr>
                          <wps:bodyPr rtlCol="0" anchor="ctr"/>
                        </wps:wsp>
                        <wps:wsp>
                          <wps:cNvPr id="2074268206" name="Freeform: Shape 2074268206"/>
                          <wps:cNvSpPr/>
                          <wps:spPr>
                            <a:xfrm>
                              <a:off x="3064547" y="0"/>
                              <a:ext cx="2591402" cy="2591424"/>
                            </a:xfrm>
                            <a:custGeom>
                              <a:avLst/>
                              <a:gdLst>
                                <a:gd name="connsiteX0" fmla="*/ 1540924 w 3081820"/>
                                <a:gd name="connsiteY0" fmla="*/ 0 h 3081846"/>
                                <a:gd name="connsiteX1" fmla="*/ 3081820 w 3081820"/>
                                <a:gd name="connsiteY1" fmla="*/ 1540923 h 3081846"/>
                                <a:gd name="connsiteX2" fmla="*/ 1540924 w 3081820"/>
                                <a:gd name="connsiteY2" fmla="*/ 3081847 h 3081846"/>
                                <a:gd name="connsiteX3" fmla="*/ 0 w 3081820"/>
                                <a:gd name="connsiteY3" fmla="*/ 1540923 h 3081846"/>
                                <a:gd name="connsiteX4" fmla="*/ 1540924 w 3081820"/>
                                <a:gd name="connsiteY4" fmla="*/ 0 h 3081846"/>
                                <a:gd name="connsiteX5" fmla="*/ 1540924 w 3081820"/>
                                <a:gd name="connsiteY5" fmla="*/ 0 h 3081846"/>
                                <a:gd name="connsiteX6" fmla="*/ 1540924 w 3081820"/>
                                <a:gd name="connsiteY6" fmla="*/ 42800 h 3081846"/>
                                <a:gd name="connsiteX7" fmla="*/ 42800 w 3081820"/>
                                <a:gd name="connsiteY7" fmla="*/ 1540923 h 3081846"/>
                                <a:gd name="connsiteX8" fmla="*/ 1540924 w 3081820"/>
                                <a:gd name="connsiteY8" fmla="*/ 3039047 h 3081846"/>
                                <a:gd name="connsiteX9" fmla="*/ 3039048 w 3081820"/>
                                <a:gd name="connsiteY9" fmla="*/ 1540923 h 3081846"/>
                                <a:gd name="connsiteX10" fmla="*/ 1540924 w 3081820"/>
                                <a:gd name="connsiteY10" fmla="*/ 42800 h 3081846"/>
                                <a:gd name="connsiteX11" fmla="*/ 1540924 w 3081820"/>
                                <a:gd name="connsiteY11" fmla="*/ 42800 h 30818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081820" h="3081846">
                                  <a:moveTo>
                                    <a:pt x="1540924" y="0"/>
                                  </a:moveTo>
                                  <a:cubicBezTo>
                                    <a:pt x="2391944" y="0"/>
                                    <a:pt x="3081820" y="689903"/>
                                    <a:pt x="3081820" y="1540923"/>
                                  </a:cubicBezTo>
                                  <a:cubicBezTo>
                                    <a:pt x="3081820" y="2391944"/>
                                    <a:pt x="2391918" y="3081847"/>
                                    <a:pt x="1540924" y="3081847"/>
                                  </a:cubicBezTo>
                                  <a:cubicBezTo>
                                    <a:pt x="689930" y="3081847"/>
                                    <a:pt x="0" y="2391944"/>
                                    <a:pt x="0" y="1540923"/>
                                  </a:cubicBezTo>
                                  <a:cubicBezTo>
                                    <a:pt x="0" y="689903"/>
                                    <a:pt x="689903" y="0"/>
                                    <a:pt x="1540924" y="0"/>
                                  </a:cubicBezTo>
                                  <a:lnTo>
                                    <a:pt x="1540924" y="0"/>
                                  </a:lnTo>
                                  <a:close/>
                                  <a:moveTo>
                                    <a:pt x="1540924" y="42800"/>
                                  </a:moveTo>
                                  <a:cubicBezTo>
                                    <a:pt x="713535" y="42800"/>
                                    <a:pt x="42800" y="713534"/>
                                    <a:pt x="42800" y="1540923"/>
                                  </a:cubicBezTo>
                                  <a:cubicBezTo>
                                    <a:pt x="42800" y="2368313"/>
                                    <a:pt x="713535" y="3039047"/>
                                    <a:pt x="1540924" y="3039047"/>
                                  </a:cubicBezTo>
                                  <a:cubicBezTo>
                                    <a:pt x="2368313" y="3039047"/>
                                    <a:pt x="3039048" y="2368313"/>
                                    <a:pt x="3039048" y="1540923"/>
                                  </a:cubicBezTo>
                                  <a:cubicBezTo>
                                    <a:pt x="3039048" y="713534"/>
                                    <a:pt x="2368313" y="42800"/>
                                    <a:pt x="1540924" y="42800"/>
                                  </a:cubicBezTo>
                                  <a:lnTo>
                                    <a:pt x="1540924" y="42800"/>
                                  </a:lnTo>
                                  <a:close/>
                                </a:path>
                              </a:pathLst>
                            </a:custGeom>
                            <a:solidFill>
                              <a:srgbClr val="116569"/>
                            </a:solidFill>
                            <a:ln w="2688" cap="flat">
                              <a:noFill/>
                              <a:prstDash val="solid"/>
                              <a:miter/>
                            </a:ln>
                          </wps:spPr>
                          <wps:bodyPr rtlCol="0" anchor="ctr"/>
                        </wps:wsp>
                        <wps:wsp>
                          <wps:cNvPr id="2074268207" name="Freeform: Shape 2074268207"/>
                          <wps:cNvSpPr/>
                          <wps:spPr>
                            <a:xfrm>
                              <a:off x="4596832" y="0"/>
                              <a:ext cx="2591425" cy="2591424"/>
                            </a:xfrm>
                            <a:custGeom>
                              <a:avLst/>
                              <a:gdLst>
                                <a:gd name="connsiteX0" fmla="*/ 1540924 w 3081847"/>
                                <a:gd name="connsiteY0" fmla="*/ 0 h 3081846"/>
                                <a:gd name="connsiteX1" fmla="*/ 3081848 w 3081847"/>
                                <a:gd name="connsiteY1" fmla="*/ 1540923 h 3081846"/>
                                <a:gd name="connsiteX2" fmla="*/ 1540924 w 3081847"/>
                                <a:gd name="connsiteY2" fmla="*/ 3081847 h 3081846"/>
                                <a:gd name="connsiteX3" fmla="*/ 0 w 3081847"/>
                                <a:gd name="connsiteY3" fmla="*/ 1540923 h 3081846"/>
                                <a:gd name="connsiteX4" fmla="*/ 1540924 w 3081847"/>
                                <a:gd name="connsiteY4" fmla="*/ 0 h 3081846"/>
                                <a:gd name="connsiteX5" fmla="*/ 1540924 w 3081847"/>
                                <a:gd name="connsiteY5" fmla="*/ 0 h 3081846"/>
                                <a:gd name="connsiteX6" fmla="*/ 1540924 w 3081847"/>
                                <a:gd name="connsiteY6" fmla="*/ 42800 h 3081846"/>
                                <a:gd name="connsiteX7" fmla="*/ 42800 w 3081847"/>
                                <a:gd name="connsiteY7" fmla="*/ 1540923 h 3081846"/>
                                <a:gd name="connsiteX8" fmla="*/ 1540924 w 3081847"/>
                                <a:gd name="connsiteY8" fmla="*/ 3039047 h 3081846"/>
                                <a:gd name="connsiteX9" fmla="*/ 3039021 w 3081847"/>
                                <a:gd name="connsiteY9" fmla="*/ 1540923 h 3081846"/>
                                <a:gd name="connsiteX10" fmla="*/ 1540924 w 3081847"/>
                                <a:gd name="connsiteY10" fmla="*/ 42800 h 3081846"/>
                                <a:gd name="connsiteX11" fmla="*/ 1540924 w 3081847"/>
                                <a:gd name="connsiteY11" fmla="*/ 42800 h 30818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081847" h="3081846">
                                  <a:moveTo>
                                    <a:pt x="1540924" y="0"/>
                                  </a:moveTo>
                                  <a:cubicBezTo>
                                    <a:pt x="2391917" y="0"/>
                                    <a:pt x="3081848" y="689903"/>
                                    <a:pt x="3081848" y="1540923"/>
                                  </a:cubicBezTo>
                                  <a:cubicBezTo>
                                    <a:pt x="3081848" y="2391944"/>
                                    <a:pt x="2391944" y="3081847"/>
                                    <a:pt x="1540924" y="3081847"/>
                                  </a:cubicBezTo>
                                  <a:cubicBezTo>
                                    <a:pt x="689904" y="3081847"/>
                                    <a:pt x="0" y="2391944"/>
                                    <a:pt x="0" y="1540923"/>
                                  </a:cubicBezTo>
                                  <a:cubicBezTo>
                                    <a:pt x="0" y="689903"/>
                                    <a:pt x="689877" y="0"/>
                                    <a:pt x="1540924" y="0"/>
                                  </a:cubicBezTo>
                                  <a:lnTo>
                                    <a:pt x="1540924" y="0"/>
                                  </a:lnTo>
                                  <a:close/>
                                  <a:moveTo>
                                    <a:pt x="1540924" y="42800"/>
                                  </a:moveTo>
                                  <a:cubicBezTo>
                                    <a:pt x="713508" y="42800"/>
                                    <a:pt x="42800" y="713534"/>
                                    <a:pt x="42800" y="1540923"/>
                                  </a:cubicBezTo>
                                  <a:cubicBezTo>
                                    <a:pt x="42800" y="2368313"/>
                                    <a:pt x="713535" y="3039047"/>
                                    <a:pt x="1540924" y="3039047"/>
                                  </a:cubicBezTo>
                                  <a:cubicBezTo>
                                    <a:pt x="2368313" y="3039047"/>
                                    <a:pt x="3039021" y="2368313"/>
                                    <a:pt x="3039021" y="1540923"/>
                                  </a:cubicBezTo>
                                  <a:cubicBezTo>
                                    <a:pt x="3039021" y="713534"/>
                                    <a:pt x="2368286" y="42800"/>
                                    <a:pt x="1540924" y="42800"/>
                                  </a:cubicBezTo>
                                  <a:lnTo>
                                    <a:pt x="1540924" y="42800"/>
                                  </a:lnTo>
                                  <a:close/>
                                </a:path>
                              </a:pathLst>
                            </a:custGeom>
                            <a:solidFill>
                              <a:srgbClr val="116569"/>
                            </a:solidFill>
                            <a:ln w="2688" cap="flat">
                              <a:noFill/>
                              <a:prstDash val="solid"/>
                              <a:miter/>
                            </a:ln>
                          </wps:spPr>
                          <wps:bodyPr rtlCol="0" anchor="ctr"/>
                        </wps:wsp>
                        <wps:wsp>
                          <wps:cNvPr id="2074268208" name="Freeform: Shape 2074268208"/>
                          <wps:cNvSpPr/>
                          <wps:spPr>
                            <a:xfrm>
                              <a:off x="6129072" y="0"/>
                              <a:ext cx="2591425" cy="2591424"/>
                            </a:xfrm>
                            <a:custGeom>
                              <a:avLst/>
                              <a:gdLst>
                                <a:gd name="connsiteX0" fmla="*/ 1540923 w 3081847"/>
                                <a:gd name="connsiteY0" fmla="*/ 0 h 3081846"/>
                                <a:gd name="connsiteX1" fmla="*/ 3081848 w 3081847"/>
                                <a:gd name="connsiteY1" fmla="*/ 1540923 h 3081846"/>
                                <a:gd name="connsiteX2" fmla="*/ 1540923 w 3081847"/>
                                <a:gd name="connsiteY2" fmla="*/ 3081847 h 3081846"/>
                                <a:gd name="connsiteX3" fmla="*/ 0 w 3081847"/>
                                <a:gd name="connsiteY3" fmla="*/ 1540923 h 3081846"/>
                                <a:gd name="connsiteX4" fmla="*/ 1540923 w 3081847"/>
                                <a:gd name="connsiteY4" fmla="*/ 0 h 3081846"/>
                                <a:gd name="connsiteX5" fmla="*/ 1540923 w 3081847"/>
                                <a:gd name="connsiteY5" fmla="*/ 0 h 3081846"/>
                                <a:gd name="connsiteX6" fmla="*/ 1540923 w 3081847"/>
                                <a:gd name="connsiteY6" fmla="*/ 42800 h 3081846"/>
                                <a:gd name="connsiteX7" fmla="*/ 42799 w 3081847"/>
                                <a:gd name="connsiteY7" fmla="*/ 1540923 h 3081846"/>
                                <a:gd name="connsiteX8" fmla="*/ 1540923 w 3081847"/>
                                <a:gd name="connsiteY8" fmla="*/ 3039047 h 3081846"/>
                                <a:gd name="connsiteX9" fmla="*/ 3039047 w 3081847"/>
                                <a:gd name="connsiteY9" fmla="*/ 1540923 h 3081846"/>
                                <a:gd name="connsiteX10" fmla="*/ 1540923 w 3081847"/>
                                <a:gd name="connsiteY10" fmla="*/ 42800 h 3081846"/>
                                <a:gd name="connsiteX11" fmla="*/ 1540923 w 3081847"/>
                                <a:gd name="connsiteY11" fmla="*/ 42800 h 30818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081847" h="3081846">
                                  <a:moveTo>
                                    <a:pt x="1540923" y="0"/>
                                  </a:moveTo>
                                  <a:cubicBezTo>
                                    <a:pt x="2391917" y="0"/>
                                    <a:pt x="3081848" y="689903"/>
                                    <a:pt x="3081848" y="1540923"/>
                                  </a:cubicBezTo>
                                  <a:cubicBezTo>
                                    <a:pt x="3081848" y="2391944"/>
                                    <a:pt x="2391944" y="3081847"/>
                                    <a:pt x="1540923" y="3081847"/>
                                  </a:cubicBezTo>
                                  <a:cubicBezTo>
                                    <a:pt x="689904" y="3081847"/>
                                    <a:pt x="0" y="2391944"/>
                                    <a:pt x="0" y="1540923"/>
                                  </a:cubicBezTo>
                                  <a:cubicBezTo>
                                    <a:pt x="0" y="689903"/>
                                    <a:pt x="689904" y="0"/>
                                    <a:pt x="1540923" y="0"/>
                                  </a:cubicBezTo>
                                  <a:lnTo>
                                    <a:pt x="1540923" y="0"/>
                                  </a:lnTo>
                                  <a:close/>
                                  <a:moveTo>
                                    <a:pt x="1540923" y="42800"/>
                                  </a:moveTo>
                                  <a:cubicBezTo>
                                    <a:pt x="713534" y="42800"/>
                                    <a:pt x="42799" y="713534"/>
                                    <a:pt x="42799" y="1540923"/>
                                  </a:cubicBezTo>
                                  <a:cubicBezTo>
                                    <a:pt x="42799" y="2368313"/>
                                    <a:pt x="713561" y="3039047"/>
                                    <a:pt x="1540923" y="3039047"/>
                                  </a:cubicBezTo>
                                  <a:cubicBezTo>
                                    <a:pt x="2368286" y="3039047"/>
                                    <a:pt x="3039047" y="2368313"/>
                                    <a:pt x="3039047" y="1540923"/>
                                  </a:cubicBezTo>
                                  <a:cubicBezTo>
                                    <a:pt x="3039047" y="713534"/>
                                    <a:pt x="2368313" y="42800"/>
                                    <a:pt x="1540923" y="42800"/>
                                  </a:cubicBezTo>
                                  <a:lnTo>
                                    <a:pt x="1540923" y="42800"/>
                                  </a:lnTo>
                                  <a:close/>
                                </a:path>
                              </a:pathLst>
                            </a:custGeom>
                            <a:solidFill>
                              <a:srgbClr val="116569"/>
                            </a:solidFill>
                            <a:ln w="2688" cap="flat">
                              <a:noFill/>
                              <a:prstDash val="solid"/>
                              <a:miter/>
                            </a:ln>
                          </wps:spPr>
                          <wps:bodyPr rtlCol="0" anchor="ctr"/>
                        </wps:wsp>
                      </wpg:grpSp>
                      <wpg:grpSp>
                        <wpg:cNvPr id="2074268209" name="Group 2074268209"/>
                        <wpg:cNvGrpSpPr/>
                        <wpg:grpSpPr>
                          <a:xfrm>
                            <a:off x="6337466" y="377612"/>
                            <a:ext cx="2156021" cy="3859333"/>
                            <a:chOff x="6337466" y="377612"/>
                            <a:chExt cx="2156021" cy="3859333"/>
                          </a:xfrm>
                        </wpg:grpSpPr>
                        <wps:wsp>
                          <wps:cNvPr id="2074268210" name="Freeform: Shape 2074268210"/>
                          <wps:cNvSpPr/>
                          <wps:spPr>
                            <a:xfrm>
                              <a:off x="6511590" y="377612"/>
                              <a:ext cx="1981897" cy="1836201"/>
                            </a:xfrm>
                            <a:custGeom>
                              <a:avLst/>
                              <a:gdLst>
                                <a:gd name="connsiteX0" fmla="*/ 0 w 2356967"/>
                                <a:gd name="connsiteY0" fmla="*/ 1091849 h 2183698"/>
                                <a:gd name="connsiteX1" fmla="*/ 1091850 w 2356967"/>
                                <a:gd name="connsiteY1" fmla="*/ 0 h 2183698"/>
                                <a:gd name="connsiteX2" fmla="*/ 2151922 w 2356967"/>
                                <a:gd name="connsiteY2" fmla="*/ 829621 h 2183698"/>
                                <a:gd name="connsiteX3" fmla="*/ 2356968 w 2356967"/>
                                <a:gd name="connsiteY3" fmla="*/ 1091849 h 2183698"/>
                                <a:gd name="connsiteX4" fmla="*/ 2151922 w 2356967"/>
                                <a:gd name="connsiteY4" fmla="*/ 1354078 h 2183698"/>
                                <a:gd name="connsiteX5" fmla="*/ 1091850 w 2356967"/>
                                <a:gd name="connsiteY5" fmla="*/ 2183699 h 2183698"/>
                                <a:gd name="connsiteX6" fmla="*/ 0 w 2356967"/>
                                <a:gd name="connsiteY6" fmla="*/ 1091849 h 2183698"/>
                                <a:gd name="connsiteX7" fmla="*/ 0 w 2356967"/>
                                <a:gd name="connsiteY7" fmla="*/ 1091849 h 21836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356967" h="2183698">
                                  <a:moveTo>
                                    <a:pt x="0" y="1091849"/>
                                  </a:moveTo>
                                  <a:cubicBezTo>
                                    <a:pt x="0" y="488836"/>
                                    <a:pt x="488863" y="0"/>
                                    <a:pt x="1091850" y="0"/>
                                  </a:cubicBezTo>
                                  <a:cubicBezTo>
                                    <a:pt x="1604451" y="0"/>
                                    <a:pt x="2034491" y="353286"/>
                                    <a:pt x="2151922" y="829621"/>
                                  </a:cubicBezTo>
                                  <a:lnTo>
                                    <a:pt x="2356968" y="1091849"/>
                                  </a:lnTo>
                                  <a:lnTo>
                                    <a:pt x="2151922" y="1354078"/>
                                  </a:lnTo>
                                  <a:cubicBezTo>
                                    <a:pt x="2034491" y="1830413"/>
                                    <a:pt x="1604451" y="2183699"/>
                                    <a:pt x="1091850" y="2183699"/>
                                  </a:cubicBezTo>
                                  <a:cubicBezTo>
                                    <a:pt x="488863" y="2183699"/>
                                    <a:pt x="0" y="1694863"/>
                                    <a:pt x="0" y="1091849"/>
                                  </a:cubicBezTo>
                                  <a:lnTo>
                                    <a:pt x="0" y="1091849"/>
                                  </a:lnTo>
                                  <a:close/>
                                </a:path>
                              </a:pathLst>
                            </a:custGeom>
                            <a:solidFill>
                              <a:srgbClr val="168489"/>
                            </a:solidFill>
                            <a:ln w="2688" cap="flat">
                              <a:noFill/>
                              <a:prstDash val="solid"/>
                              <a:miter/>
                            </a:ln>
                          </wps:spPr>
                          <wps:bodyPr rtlCol="0" anchor="ctr"/>
                        </wps:wsp>
                        <wps:wsp>
                          <wps:cNvPr id="2074268211" name="Freeform: Shape 2074268211"/>
                          <wps:cNvSpPr/>
                          <wps:spPr>
                            <a:xfrm>
                              <a:off x="7384479" y="2560974"/>
                              <a:ext cx="80612" cy="788500"/>
                            </a:xfrm>
                            <a:custGeom>
                              <a:avLst/>
                              <a:gdLst>
                                <a:gd name="connsiteX0" fmla="*/ 47934 w 95868"/>
                                <a:gd name="connsiteY0" fmla="*/ 0 h 937722"/>
                                <a:gd name="connsiteX1" fmla="*/ 95869 w 95868"/>
                                <a:gd name="connsiteY1" fmla="*/ 47934 h 937722"/>
                                <a:gd name="connsiteX2" fmla="*/ 61189 w 95868"/>
                                <a:gd name="connsiteY2" fmla="*/ 94014 h 937722"/>
                                <a:gd name="connsiteX3" fmla="*/ 61189 w 95868"/>
                                <a:gd name="connsiteY3" fmla="*/ 843708 h 937722"/>
                                <a:gd name="connsiteX4" fmla="*/ 95869 w 95868"/>
                                <a:gd name="connsiteY4" fmla="*/ 889787 h 937722"/>
                                <a:gd name="connsiteX5" fmla="*/ 47934 w 95868"/>
                                <a:gd name="connsiteY5" fmla="*/ 937722 h 937722"/>
                                <a:gd name="connsiteX6" fmla="*/ 0 w 95868"/>
                                <a:gd name="connsiteY6" fmla="*/ 889787 h 937722"/>
                                <a:gd name="connsiteX7" fmla="*/ 34680 w 95868"/>
                                <a:gd name="connsiteY7" fmla="*/ 843708 h 937722"/>
                                <a:gd name="connsiteX8" fmla="*/ 34680 w 95868"/>
                                <a:gd name="connsiteY8" fmla="*/ 94014 h 937722"/>
                                <a:gd name="connsiteX9" fmla="*/ 0 w 95868"/>
                                <a:gd name="connsiteY9" fmla="*/ 47934 h 937722"/>
                                <a:gd name="connsiteX10" fmla="*/ 47934 w 95868"/>
                                <a:gd name="connsiteY10" fmla="*/ 0 h 937722"/>
                                <a:gd name="connsiteX11" fmla="*/ 47934 w 95868"/>
                                <a:gd name="connsiteY11" fmla="*/ 0 h 9377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95868" h="937722">
                                  <a:moveTo>
                                    <a:pt x="47934" y="0"/>
                                  </a:moveTo>
                                  <a:cubicBezTo>
                                    <a:pt x="74415" y="0"/>
                                    <a:pt x="95869" y="23766"/>
                                    <a:pt x="95869" y="47934"/>
                                  </a:cubicBezTo>
                                  <a:cubicBezTo>
                                    <a:pt x="95869" y="72103"/>
                                    <a:pt x="81217" y="88261"/>
                                    <a:pt x="61189" y="94014"/>
                                  </a:cubicBezTo>
                                  <a:lnTo>
                                    <a:pt x="61189" y="843708"/>
                                  </a:lnTo>
                                  <a:cubicBezTo>
                                    <a:pt x="81217" y="849461"/>
                                    <a:pt x="95869" y="865592"/>
                                    <a:pt x="95869" y="889787"/>
                                  </a:cubicBezTo>
                                  <a:cubicBezTo>
                                    <a:pt x="95869" y="913983"/>
                                    <a:pt x="74415" y="937722"/>
                                    <a:pt x="47934" y="937722"/>
                                  </a:cubicBezTo>
                                  <a:cubicBezTo>
                                    <a:pt x="21454" y="937722"/>
                                    <a:pt x="0" y="913956"/>
                                    <a:pt x="0" y="889787"/>
                                  </a:cubicBezTo>
                                  <a:cubicBezTo>
                                    <a:pt x="0" y="865618"/>
                                    <a:pt x="14652" y="849461"/>
                                    <a:pt x="34680" y="843708"/>
                                  </a:cubicBezTo>
                                  <a:lnTo>
                                    <a:pt x="34680" y="94014"/>
                                  </a:lnTo>
                                  <a:cubicBezTo>
                                    <a:pt x="14652" y="88261"/>
                                    <a:pt x="0" y="69818"/>
                                    <a:pt x="0" y="47934"/>
                                  </a:cubicBezTo>
                                  <a:cubicBezTo>
                                    <a:pt x="0" y="21454"/>
                                    <a:pt x="21480" y="0"/>
                                    <a:pt x="47934" y="0"/>
                                  </a:cubicBezTo>
                                  <a:lnTo>
                                    <a:pt x="47934" y="0"/>
                                  </a:lnTo>
                                  <a:close/>
                                </a:path>
                              </a:pathLst>
                            </a:custGeom>
                            <a:solidFill>
                              <a:srgbClr val="116569"/>
                            </a:solidFill>
                            <a:ln w="2688" cap="flat">
                              <a:noFill/>
                              <a:prstDash val="solid"/>
                              <a:miter/>
                            </a:ln>
                          </wps:spPr>
                          <wps:bodyPr rtlCol="0" anchor="ctr"/>
                        </wps:wsp>
                        <wps:wsp>
                          <wps:cNvPr id="2074268212" name="TextBox 86"/>
                          <wps:cNvSpPr txBox="1"/>
                          <wps:spPr>
                            <a:xfrm>
                              <a:off x="6337466" y="3469620"/>
                              <a:ext cx="1835893" cy="767325"/>
                            </a:xfrm>
                            <a:prstGeom prst="rect">
                              <a:avLst/>
                            </a:prstGeom>
                            <a:noFill/>
                          </wps:spPr>
                          <wps:txbx>
                            <w:txbxContent>
                              <w:p w:rsidR="00671334" w:rsidRPr="003530FF" w:rsidRDefault="00671334"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تحسين الأداء</w:t>
                                </w:r>
                              </w:p>
                            </w:txbxContent>
                          </wps:txbx>
                          <wps:bodyPr wrap="square">
                            <a:noAutofit/>
                          </wps:bodyPr>
                        </wps:wsp>
                      </wpg:grpSp>
                      <wps:wsp>
                        <wps:cNvPr id="2074268213" name="Freeform: Shape 2074268213"/>
                        <wps:cNvSpPr/>
                        <wps:spPr>
                          <a:xfrm>
                            <a:off x="1914780" y="377612"/>
                            <a:ext cx="1981897" cy="1836201"/>
                          </a:xfrm>
                          <a:custGeom>
                            <a:avLst/>
                            <a:gdLst>
                              <a:gd name="connsiteX0" fmla="*/ 0 w 2356967"/>
                              <a:gd name="connsiteY0" fmla="*/ 1091849 h 2183698"/>
                              <a:gd name="connsiteX1" fmla="*/ 1091849 w 2356967"/>
                              <a:gd name="connsiteY1" fmla="*/ 0 h 2183698"/>
                              <a:gd name="connsiteX2" fmla="*/ 2151922 w 2356967"/>
                              <a:gd name="connsiteY2" fmla="*/ 829621 h 2183698"/>
                              <a:gd name="connsiteX3" fmla="*/ 2356968 w 2356967"/>
                              <a:gd name="connsiteY3" fmla="*/ 1091849 h 2183698"/>
                              <a:gd name="connsiteX4" fmla="*/ 2151922 w 2356967"/>
                              <a:gd name="connsiteY4" fmla="*/ 1354078 h 2183698"/>
                              <a:gd name="connsiteX5" fmla="*/ 1091849 w 2356967"/>
                              <a:gd name="connsiteY5" fmla="*/ 2183699 h 2183698"/>
                              <a:gd name="connsiteX6" fmla="*/ 0 w 2356967"/>
                              <a:gd name="connsiteY6" fmla="*/ 1091849 h 2183698"/>
                              <a:gd name="connsiteX7" fmla="*/ 0 w 2356967"/>
                              <a:gd name="connsiteY7" fmla="*/ 1091849 h 21836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356967" h="2183698">
                                <a:moveTo>
                                  <a:pt x="0" y="1091849"/>
                                </a:moveTo>
                                <a:cubicBezTo>
                                  <a:pt x="0" y="488836"/>
                                  <a:pt x="488836" y="0"/>
                                  <a:pt x="1091849" y="0"/>
                                </a:cubicBezTo>
                                <a:cubicBezTo>
                                  <a:pt x="1604451" y="0"/>
                                  <a:pt x="2034464" y="353286"/>
                                  <a:pt x="2151922" y="829621"/>
                                </a:cubicBezTo>
                                <a:lnTo>
                                  <a:pt x="2356968" y="1091849"/>
                                </a:lnTo>
                                <a:lnTo>
                                  <a:pt x="2151922" y="1354078"/>
                                </a:lnTo>
                                <a:cubicBezTo>
                                  <a:pt x="2034491" y="1830413"/>
                                  <a:pt x="1604478" y="2183699"/>
                                  <a:pt x="1091849" y="2183699"/>
                                </a:cubicBezTo>
                                <a:cubicBezTo>
                                  <a:pt x="488836" y="2183699"/>
                                  <a:pt x="0" y="1694863"/>
                                  <a:pt x="0" y="1091849"/>
                                </a:cubicBezTo>
                                <a:lnTo>
                                  <a:pt x="0" y="1091849"/>
                                </a:lnTo>
                                <a:close/>
                              </a:path>
                            </a:pathLst>
                          </a:custGeom>
                          <a:solidFill>
                            <a:srgbClr val="168489"/>
                          </a:solidFill>
                          <a:ln w="2688" cap="flat">
                            <a:noFill/>
                            <a:prstDash val="solid"/>
                            <a:miter/>
                          </a:ln>
                        </wps:spPr>
                        <wps:bodyPr rtlCol="0" anchor="ctr"/>
                      </wps:wsp>
                      <wps:wsp>
                        <wps:cNvPr id="2074268214" name="Freeform: Shape 2074268214"/>
                        <wps:cNvSpPr/>
                        <wps:spPr>
                          <a:xfrm>
                            <a:off x="2787668" y="2560974"/>
                            <a:ext cx="80613" cy="788500"/>
                          </a:xfrm>
                          <a:custGeom>
                            <a:avLst/>
                            <a:gdLst>
                              <a:gd name="connsiteX0" fmla="*/ 47934 w 95869"/>
                              <a:gd name="connsiteY0" fmla="*/ 0 h 937722"/>
                              <a:gd name="connsiteX1" fmla="*/ 95869 w 95869"/>
                              <a:gd name="connsiteY1" fmla="*/ 47934 h 937722"/>
                              <a:gd name="connsiteX2" fmla="*/ 61189 w 95869"/>
                              <a:gd name="connsiteY2" fmla="*/ 94014 h 937722"/>
                              <a:gd name="connsiteX3" fmla="*/ 61189 w 95869"/>
                              <a:gd name="connsiteY3" fmla="*/ 843708 h 937722"/>
                              <a:gd name="connsiteX4" fmla="*/ 95869 w 95869"/>
                              <a:gd name="connsiteY4" fmla="*/ 889787 h 937722"/>
                              <a:gd name="connsiteX5" fmla="*/ 47934 w 95869"/>
                              <a:gd name="connsiteY5" fmla="*/ 937722 h 937722"/>
                              <a:gd name="connsiteX6" fmla="*/ 0 w 95869"/>
                              <a:gd name="connsiteY6" fmla="*/ 889787 h 937722"/>
                              <a:gd name="connsiteX7" fmla="*/ 34681 w 95869"/>
                              <a:gd name="connsiteY7" fmla="*/ 843708 h 937722"/>
                              <a:gd name="connsiteX8" fmla="*/ 34681 w 95869"/>
                              <a:gd name="connsiteY8" fmla="*/ 94014 h 937722"/>
                              <a:gd name="connsiteX9" fmla="*/ 0 w 95869"/>
                              <a:gd name="connsiteY9" fmla="*/ 47934 h 937722"/>
                              <a:gd name="connsiteX10" fmla="*/ 47934 w 95869"/>
                              <a:gd name="connsiteY10" fmla="*/ 0 h 937722"/>
                              <a:gd name="connsiteX11" fmla="*/ 47934 w 95869"/>
                              <a:gd name="connsiteY11" fmla="*/ 0 h 9377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95869" h="937722">
                                <a:moveTo>
                                  <a:pt x="47934" y="0"/>
                                </a:moveTo>
                                <a:cubicBezTo>
                                  <a:pt x="74415" y="0"/>
                                  <a:pt x="95869" y="23766"/>
                                  <a:pt x="95869" y="47934"/>
                                </a:cubicBezTo>
                                <a:cubicBezTo>
                                  <a:pt x="95869" y="72103"/>
                                  <a:pt x="81217" y="88261"/>
                                  <a:pt x="61189" y="94014"/>
                                </a:cubicBezTo>
                                <a:lnTo>
                                  <a:pt x="61189" y="843708"/>
                                </a:lnTo>
                                <a:cubicBezTo>
                                  <a:pt x="81217" y="849461"/>
                                  <a:pt x="95869" y="865592"/>
                                  <a:pt x="95869" y="889787"/>
                                </a:cubicBezTo>
                                <a:cubicBezTo>
                                  <a:pt x="95869" y="913983"/>
                                  <a:pt x="74415" y="937722"/>
                                  <a:pt x="47934" y="937722"/>
                                </a:cubicBezTo>
                                <a:cubicBezTo>
                                  <a:pt x="21454" y="937722"/>
                                  <a:pt x="0" y="913956"/>
                                  <a:pt x="0" y="889787"/>
                                </a:cubicBezTo>
                                <a:cubicBezTo>
                                  <a:pt x="0" y="865618"/>
                                  <a:pt x="14652" y="849461"/>
                                  <a:pt x="34681" y="843708"/>
                                </a:cubicBezTo>
                                <a:lnTo>
                                  <a:pt x="34681" y="94014"/>
                                </a:lnTo>
                                <a:cubicBezTo>
                                  <a:pt x="14652" y="88261"/>
                                  <a:pt x="0" y="69818"/>
                                  <a:pt x="0" y="47934"/>
                                </a:cubicBezTo>
                                <a:cubicBezTo>
                                  <a:pt x="0" y="21454"/>
                                  <a:pt x="21454" y="0"/>
                                  <a:pt x="47934" y="0"/>
                                </a:cubicBezTo>
                                <a:lnTo>
                                  <a:pt x="47934" y="0"/>
                                </a:lnTo>
                                <a:close/>
                              </a:path>
                            </a:pathLst>
                          </a:custGeom>
                          <a:solidFill>
                            <a:srgbClr val="116569"/>
                          </a:solidFill>
                          <a:ln w="2688" cap="flat">
                            <a:noFill/>
                            <a:prstDash val="solid"/>
                            <a:miter/>
                          </a:ln>
                        </wps:spPr>
                        <wps:bodyPr rtlCol="0" anchor="ctr"/>
                      </wps:wsp>
                      <wps:wsp>
                        <wps:cNvPr id="2074268215" name="TextBox 89"/>
                        <wps:cNvSpPr txBox="1"/>
                        <wps:spPr>
                          <a:xfrm>
                            <a:off x="1654358" y="3516579"/>
                            <a:ext cx="1835895" cy="1386336"/>
                          </a:xfrm>
                          <a:prstGeom prst="rect">
                            <a:avLst/>
                          </a:prstGeom>
                          <a:noFill/>
                        </wps:spPr>
                        <wps:txbx>
                          <w:txbxContent>
                            <w:p w:rsidR="00671334" w:rsidRPr="003530FF" w:rsidRDefault="00671334"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تعزيز سمعة المؤسسة</w:t>
                              </w:r>
                            </w:p>
                          </w:txbxContent>
                        </wps:txbx>
                        <wps:bodyPr wrap="square">
                          <a:noAutofit/>
                        </wps:bodyPr>
                      </wps:wsp>
                      <wpg:grpSp>
                        <wpg:cNvPr id="2074268216" name="Group 2074268216"/>
                        <wpg:cNvGrpSpPr/>
                        <wpg:grpSpPr>
                          <a:xfrm>
                            <a:off x="2" y="377612"/>
                            <a:ext cx="2364412" cy="4525304"/>
                            <a:chOff x="2" y="377612"/>
                            <a:chExt cx="2364412" cy="4525304"/>
                          </a:xfrm>
                        </wpg:grpSpPr>
                        <wps:wsp>
                          <wps:cNvPr id="2074268217" name="Freeform: Shape 2074268217"/>
                          <wps:cNvSpPr/>
                          <wps:spPr>
                            <a:xfrm>
                              <a:off x="382517" y="377612"/>
                              <a:ext cx="1981897" cy="1836201"/>
                            </a:xfrm>
                            <a:custGeom>
                              <a:avLst/>
                              <a:gdLst>
                                <a:gd name="connsiteX0" fmla="*/ 0 w 2356967"/>
                                <a:gd name="connsiteY0" fmla="*/ 1091849 h 2183698"/>
                                <a:gd name="connsiteX1" fmla="*/ 1091850 w 2356967"/>
                                <a:gd name="connsiteY1" fmla="*/ 0 h 2183698"/>
                                <a:gd name="connsiteX2" fmla="*/ 2151922 w 2356967"/>
                                <a:gd name="connsiteY2" fmla="*/ 829621 h 2183698"/>
                                <a:gd name="connsiteX3" fmla="*/ 2356968 w 2356967"/>
                                <a:gd name="connsiteY3" fmla="*/ 1091849 h 2183698"/>
                                <a:gd name="connsiteX4" fmla="*/ 2151922 w 2356967"/>
                                <a:gd name="connsiteY4" fmla="*/ 1354078 h 2183698"/>
                                <a:gd name="connsiteX5" fmla="*/ 1091850 w 2356967"/>
                                <a:gd name="connsiteY5" fmla="*/ 2183699 h 2183698"/>
                                <a:gd name="connsiteX6" fmla="*/ 0 w 2356967"/>
                                <a:gd name="connsiteY6" fmla="*/ 1091849 h 2183698"/>
                                <a:gd name="connsiteX7" fmla="*/ 0 w 2356967"/>
                                <a:gd name="connsiteY7" fmla="*/ 1091849 h 21836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356967" h="2183698">
                                  <a:moveTo>
                                    <a:pt x="0" y="1091849"/>
                                  </a:moveTo>
                                  <a:cubicBezTo>
                                    <a:pt x="0" y="488836"/>
                                    <a:pt x="488836" y="0"/>
                                    <a:pt x="1091850" y="0"/>
                                  </a:cubicBezTo>
                                  <a:cubicBezTo>
                                    <a:pt x="1604451" y="0"/>
                                    <a:pt x="2034464" y="353286"/>
                                    <a:pt x="2151922" y="829621"/>
                                  </a:cubicBezTo>
                                  <a:lnTo>
                                    <a:pt x="2356968" y="1091849"/>
                                  </a:lnTo>
                                  <a:lnTo>
                                    <a:pt x="2151922" y="1354078"/>
                                  </a:lnTo>
                                  <a:cubicBezTo>
                                    <a:pt x="2034491" y="1830413"/>
                                    <a:pt x="1604478" y="2183699"/>
                                    <a:pt x="1091850" y="2183699"/>
                                  </a:cubicBezTo>
                                  <a:cubicBezTo>
                                    <a:pt x="488836" y="2183699"/>
                                    <a:pt x="0" y="1694863"/>
                                    <a:pt x="0" y="1091849"/>
                                  </a:cubicBezTo>
                                  <a:lnTo>
                                    <a:pt x="0" y="1091849"/>
                                  </a:lnTo>
                                  <a:close/>
                                </a:path>
                              </a:pathLst>
                            </a:custGeom>
                            <a:solidFill>
                              <a:srgbClr val="168489"/>
                            </a:solidFill>
                            <a:ln w="2688" cap="flat">
                              <a:noFill/>
                              <a:prstDash val="solid"/>
                              <a:miter/>
                            </a:ln>
                          </wps:spPr>
                          <wps:bodyPr rtlCol="0" anchor="ctr"/>
                        </wps:wsp>
                        <wps:wsp>
                          <wps:cNvPr id="2074268218" name="Freeform: Shape 2074268218"/>
                          <wps:cNvSpPr/>
                          <wps:spPr>
                            <a:xfrm>
                              <a:off x="1255406" y="2560974"/>
                              <a:ext cx="80613" cy="788500"/>
                            </a:xfrm>
                            <a:custGeom>
                              <a:avLst/>
                              <a:gdLst>
                                <a:gd name="connsiteX0" fmla="*/ 47934 w 95869"/>
                                <a:gd name="connsiteY0" fmla="*/ 0 h 937722"/>
                                <a:gd name="connsiteX1" fmla="*/ 95869 w 95869"/>
                                <a:gd name="connsiteY1" fmla="*/ 47934 h 937722"/>
                                <a:gd name="connsiteX2" fmla="*/ 61188 w 95869"/>
                                <a:gd name="connsiteY2" fmla="*/ 94014 h 937722"/>
                                <a:gd name="connsiteX3" fmla="*/ 61188 w 95869"/>
                                <a:gd name="connsiteY3" fmla="*/ 843708 h 937722"/>
                                <a:gd name="connsiteX4" fmla="*/ 95869 w 95869"/>
                                <a:gd name="connsiteY4" fmla="*/ 889787 h 937722"/>
                                <a:gd name="connsiteX5" fmla="*/ 47934 w 95869"/>
                                <a:gd name="connsiteY5" fmla="*/ 937722 h 937722"/>
                                <a:gd name="connsiteX6" fmla="*/ 0 w 95869"/>
                                <a:gd name="connsiteY6" fmla="*/ 889787 h 937722"/>
                                <a:gd name="connsiteX7" fmla="*/ 34681 w 95869"/>
                                <a:gd name="connsiteY7" fmla="*/ 843708 h 937722"/>
                                <a:gd name="connsiteX8" fmla="*/ 34681 w 95869"/>
                                <a:gd name="connsiteY8" fmla="*/ 94014 h 937722"/>
                                <a:gd name="connsiteX9" fmla="*/ 0 w 95869"/>
                                <a:gd name="connsiteY9" fmla="*/ 47934 h 937722"/>
                                <a:gd name="connsiteX10" fmla="*/ 47934 w 95869"/>
                                <a:gd name="connsiteY10" fmla="*/ 0 h 937722"/>
                                <a:gd name="connsiteX11" fmla="*/ 47934 w 95869"/>
                                <a:gd name="connsiteY11" fmla="*/ 0 h 9377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95869" h="937722">
                                  <a:moveTo>
                                    <a:pt x="47934" y="0"/>
                                  </a:moveTo>
                                  <a:cubicBezTo>
                                    <a:pt x="74416" y="0"/>
                                    <a:pt x="95869" y="23766"/>
                                    <a:pt x="95869" y="47934"/>
                                  </a:cubicBezTo>
                                  <a:cubicBezTo>
                                    <a:pt x="95869" y="72103"/>
                                    <a:pt x="81217" y="88261"/>
                                    <a:pt x="61188" y="94014"/>
                                  </a:cubicBezTo>
                                  <a:lnTo>
                                    <a:pt x="61188" y="843708"/>
                                  </a:lnTo>
                                  <a:cubicBezTo>
                                    <a:pt x="81217" y="849461"/>
                                    <a:pt x="95869" y="865592"/>
                                    <a:pt x="95869" y="889787"/>
                                  </a:cubicBezTo>
                                  <a:cubicBezTo>
                                    <a:pt x="95869" y="913983"/>
                                    <a:pt x="74416" y="937722"/>
                                    <a:pt x="47934" y="937722"/>
                                  </a:cubicBezTo>
                                  <a:cubicBezTo>
                                    <a:pt x="21454" y="937722"/>
                                    <a:pt x="0" y="913956"/>
                                    <a:pt x="0" y="889787"/>
                                  </a:cubicBezTo>
                                  <a:cubicBezTo>
                                    <a:pt x="0" y="865618"/>
                                    <a:pt x="14652" y="849461"/>
                                    <a:pt x="34681" y="843708"/>
                                  </a:cubicBezTo>
                                  <a:lnTo>
                                    <a:pt x="34681" y="94014"/>
                                  </a:lnTo>
                                  <a:cubicBezTo>
                                    <a:pt x="14652" y="88261"/>
                                    <a:pt x="0" y="69818"/>
                                    <a:pt x="0" y="47934"/>
                                  </a:cubicBezTo>
                                  <a:cubicBezTo>
                                    <a:pt x="0" y="21454"/>
                                    <a:pt x="21454" y="0"/>
                                    <a:pt x="47934" y="0"/>
                                  </a:cubicBezTo>
                                  <a:lnTo>
                                    <a:pt x="47934" y="0"/>
                                  </a:lnTo>
                                  <a:close/>
                                </a:path>
                              </a:pathLst>
                            </a:custGeom>
                            <a:solidFill>
                              <a:srgbClr val="116569"/>
                            </a:solidFill>
                            <a:ln w="2688" cap="flat">
                              <a:noFill/>
                              <a:prstDash val="solid"/>
                              <a:miter/>
                            </a:ln>
                          </wps:spPr>
                          <wps:bodyPr rtlCol="0" anchor="ctr"/>
                        </wps:wsp>
                        <wps:wsp>
                          <wps:cNvPr id="2074268219" name="TextBox 93"/>
                          <wps:cNvSpPr txBox="1"/>
                          <wps:spPr>
                            <a:xfrm>
                              <a:off x="2" y="3516580"/>
                              <a:ext cx="1835892" cy="1386336"/>
                            </a:xfrm>
                            <a:prstGeom prst="rect">
                              <a:avLst/>
                            </a:prstGeom>
                            <a:noFill/>
                          </wps:spPr>
                          <wps:txbx>
                            <w:txbxContent>
                              <w:p w:rsidR="00671334" w:rsidRPr="003530FF" w:rsidRDefault="00671334"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حماية حقوق المساهمين</w:t>
                                </w:r>
                              </w:p>
                            </w:txbxContent>
                          </wps:txbx>
                          <wps:bodyPr wrap="square">
                            <a:noAutofit/>
                          </wps:bodyPr>
                        </wps:wsp>
                      </wpg:grpSp>
                      <wpg:grpSp>
                        <wpg:cNvPr id="2074268220" name="Group 2074268220"/>
                        <wpg:cNvGrpSpPr/>
                        <wpg:grpSpPr>
                          <a:xfrm>
                            <a:off x="3164433" y="377612"/>
                            <a:ext cx="2264506" cy="4509480"/>
                            <a:chOff x="3164433" y="377612"/>
                            <a:chExt cx="2264506" cy="4509480"/>
                          </a:xfrm>
                        </wpg:grpSpPr>
                        <wps:wsp>
                          <wps:cNvPr id="2074268221" name="Freeform: Shape 2074268221"/>
                          <wps:cNvSpPr/>
                          <wps:spPr>
                            <a:xfrm>
                              <a:off x="3447042" y="377612"/>
                              <a:ext cx="1981897" cy="1836201"/>
                            </a:xfrm>
                            <a:custGeom>
                              <a:avLst/>
                              <a:gdLst>
                                <a:gd name="connsiteX0" fmla="*/ 0 w 2356967"/>
                                <a:gd name="connsiteY0" fmla="*/ 1091849 h 2183698"/>
                                <a:gd name="connsiteX1" fmla="*/ 1091849 w 2356967"/>
                                <a:gd name="connsiteY1" fmla="*/ 0 h 2183698"/>
                                <a:gd name="connsiteX2" fmla="*/ 2151922 w 2356967"/>
                                <a:gd name="connsiteY2" fmla="*/ 829621 h 2183698"/>
                                <a:gd name="connsiteX3" fmla="*/ 2356968 w 2356967"/>
                                <a:gd name="connsiteY3" fmla="*/ 1091849 h 2183698"/>
                                <a:gd name="connsiteX4" fmla="*/ 2151922 w 2356967"/>
                                <a:gd name="connsiteY4" fmla="*/ 1354078 h 2183698"/>
                                <a:gd name="connsiteX5" fmla="*/ 1091849 w 2356967"/>
                                <a:gd name="connsiteY5" fmla="*/ 2183699 h 2183698"/>
                                <a:gd name="connsiteX6" fmla="*/ 0 w 2356967"/>
                                <a:gd name="connsiteY6" fmla="*/ 1091849 h 2183698"/>
                                <a:gd name="connsiteX7" fmla="*/ 0 w 2356967"/>
                                <a:gd name="connsiteY7" fmla="*/ 1091849 h 21836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356967" h="2183698">
                                  <a:moveTo>
                                    <a:pt x="0" y="1091849"/>
                                  </a:moveTo>
                                  <a:cubicBezTo>
                                    <a:pt x="0" y="488836"/>
                                    <a:pt x="488836" y="0"/>
                                    <a:pt x="1091849" y="0"/>
                                  </a:cubicBezTo>
                                  <a:cubicBezTo>
                                    <a:pt x="1604478" y="0"/>
                                    <a:pt x="2034465" y="353286"/>
                                    <a:pt x="2151922" y="829621"/>
                                  </a:cubicBezTo>
                                  <a:lnTo>
                                    <a:pt x="2356968" y="1091849"/>
                                  </a:lnTo>
                                  <a:lnTo>
                                    <a:pt x="2151922" y="1354078"/>
                                  </a:lnTo>
                                  <a:cubicBezTo>
                                    <a:pt x="2034492" y="1830413"/>
                                    <a:pt x="1604478" y="2183699"/>
                                    <a:pt x="1091849" y="2183699"/>
                                  </a:cubicBezTo>
                                  <a:cubicBezTo>
                                    <a:pt x="488836" y="2183699"/>
                                    <a:pt x="0" y="1694863"/>
                                    <a:pt x="0" y="1091849"/>
                                  </a:cubicBezTo>
                                  <a:lnTo>
                                    <a:pt x="0" y="1091849"/>
                                  </a:lnTo>
                                  <a:close/>
                                </a:path>
                              </a:pathLst>
                            </a:custGeom>
                            <a:solidFill>
                              <a:srgbClr val="168489"/>
                            </a:solidFill>
                            <a:ln w="2688" cap="flat">
                              <a:noFill/>
                              <a:prstDash val="solid"/>
                              <a:miter/>
                            </a:ln>
                          </wps:spPr>
                          <wps:bodyPr rtlCol="0" anchor="ctr"/>
                        </wps:wsp>
                        <wps:wsp>
                          <wps:cNvPr id="2074268222" name="Freeform: Shape 2074268222"/>
                          <wps:cNvSpPr/>
                          <wps:spPr>
                            <a:xfrm>
                              <a:off x="4319953" y="2560974"/>
                              <a:ext cx="80613" cy="788500"/>
                            </a:xfrm>
                            <a:custGeom>
                              <a:avLst/>
                              <a:gdLst>
                                <a:gd name="connsiteX0" fmla="*/ 47935 w 95869"/>
                                <a:gd name="connsiteY0" fmla="*/ 0 h 937722"/>
                                <a:gd name="connsiteX1" fmla="*/ 95869 w 95869"/>
                                <a:gd name="connsiteY1" fmla="*/ 47934 h 937722"/>
                                <a:gd name="connsiteX2" fmla="*/ 61189 w 95869"/>
                                <a:gd name="connsiteY2" fmla="*/ 94014 h 937722"/>
                                <a:gd name="connsiteX3" fmla="*/ 61189 w 95869"/>
                                <a:gd name="connsiteY3" fmla="*/ 843708 h 937722"/>
                                <a:gd name="connsiteX4" fmla="*/ 95869 w 95869"/>
                                <a:gd name="connsiteY4" fmla="*/ 889787 h 937722"/>
                                <a:gd name="connsiteX5" fmla="*/ 47935 w 95869"/>
                                <a:gd name="connsiteY5" fmla="*/ 937722 h 937722"/>
                                <a:gd name="connsiteX6" fmla="*/ 0 w 95869"/>
                                <a:gd name="connsiteY6" fmla="*/ 889787 h 937722"/>
                                <a:gd name="connsiteX7" fmla="*/ 34681 w 95869"/>
                                <a:gd name="connsiteY7" fmla="*/ 843708 h 937722"/>
                                <a:gd name="connsiteX8" fmla="*/ 34681 w 95869"/>
                                <a:gd name="connsiteY8" fmla="*/ 94014 h 937722"/>
                                <a:gd name="connsiteX9" fmla="*/ 0 w 95869"/>
                                <a:gd name="connsiteY9" fmla="*/ 47934 h 937722"/>
                                <a:gd name="connsiteX10" fmla="*/ 47935 w 95869"/>
                                <a:gd name="connsiteY10" fmla="*/ 0 h 937722"/>
                                <a:gd name="connsiteX11" fmla="*/ 47935 w 95869"/>
                                <a:gd name="connsiteY11" fmla="*/ 0 h 9377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95869" h="937722">
                                  <a:moveTo>
                                    <a:pt x="47935" y="0"/>
                                  </a:moveTo>
                                  <a:cubicBezTo>
                                    <a:pt x="74416" y="0"/>
                                    <a:pt x="95869" y="23766"/>
                                    <a:pt x="95869" y="47934"/>
                                  </a:cubicBezTo>
                                  <a:cubicBezTo>
                                    <a:pt x="95869" y="72103"/>
                                    <a:pt x="81217" y="88261"/>
                                    <a:pt x="61189" y="94014"/>
                                  </a:cubicBezTo>
                                  <a:lnTo>
                                    <a:pt x="61189" y="843708"/>
                                  </a:lnTo>
                                  <a:cubicBezTo>
                                    <a:pt x="81217" y="849461"/>
                                    <a:pt x="95869" y="865592"/>
                                    <a:pt x="95869" y="889787"/>
                                  </a:cubicBezTo>
                                  <a:cubicBezTo>
                                    <a:pt x="95869" y="913983"/>
                                    <a:pt x="74416" y="937722"/>
                                    <a:pt x="47935" y="937722"/>
                                  </a:cubicBezTo>
                                  <a:cubicBezTo>
                                    <a:pt x="21454" y="937722"/>
                                    <a:pt x="0" y="913956"/>
                                    <a:pt x="0" y="889787"/>
                                  </a:cubicBezTo>
                                  <a:cubicBezTo>
                                    <a:pt x="0" y="865618"/>
                                    <a:pt x="14652" y="849461"/>
                                    <a:pt x="34681" y="843708"/>
                                  </a:cubicBezTo>
                                  <a:lnTo>
                                    <a:pt x="34681" y="94014"/>
                                  </a:lnTo>
                                  <a:cubicBezTo>
                                    <a:pt x="14652" y="88261"/>
                                    <a:pt x="0" y="69818"/>
                                    <a:pt x="0" y="47934"/>
                                  </a:cubicBezTo>
                                  <a:cubicBezTo>
                                    <a:pt x="0" y="21454"/>
                                    <a:pt x="21454" y="0"/>
                                    <a:pt x="47935" y="0"/>
                                  </a:cubicBezTo>
                                  <a:lnTo>
                                    <a:pt x="47935" y="0"/>
                                  </a:lnTo>
                                  <a:close/>
                                </a:path>
                              </a:pathLst>
                            </a:custGeom>
                            <a:solidFill>
                              <a:srgbClr val="116569"/>
                            </a:solidFill>
                            <a:ln w="2688" cap="flat">
                              <a:noFill/>
                              <a:prstDash val="solid"/>
                              <a:miter/>
                            </a:ln>
                          </wps:spPr>
                          <wps:bodyPr rtlCol="0" anchor="ctr"/>
                        </wps:wsp>
                        <wps:wsp>
                          <wps:cNvPr id="2074268223" name="TextBox 97"/>
                          <wps:cNvSpPr txBox="1"/>
                          <wps:spPr>
                            <a:xfrm>
                              <a:off x="3164433" y="3500758"/>
                              <a:ext cx="1835893" cy="1386334"/>
                            </a:xfrm>
                            <a:prstGeom prst="rect">
                              <a:avLst/>
                            </a:prstGeom>
                            <a:noFill/>
                          </wps:spPr>
                          <wps:txbx>
                            <w:txbxContent>
                              <w:p w:rsidR="00671334" w:rsidRPr="003530FF" w:rsidRDefault="00671334"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جذب الاستثمارات</w:t>
                                </w:r>
                              </w:p>
                            </w:txbxContent>
                          </wps:txbx>
                          <wps:bodyPr wrap="square">
                            <a:noAutofit/>
                          </wps:bodyPr>
                        </wps:wsp>
                      </wpg:grpSp>
                      <wpg:grpSp>
                        <wpg:cNvPr id="2074268224" name="Group 2074268224"/>
                        <wpg:cNvGrpSpPr/>
                        <wpg:grpSpPr>
                          <a:xfrm>
                            <a:off x="4674504" y="377612"/>
                            <a:ext cx="2286698" cy="3906135"/>
                            <a:chOff x="4674504" y="377612"/>
                            <a:chExt cx="2286698" cy="3906135"/>
                          </a:xfrm>
                        </wpg:grpSpPr>
                        <wps:wsp>
                          <wps:cNvPr id="2074268225" name="Freeform: Shape 2074268225"/>
                          <wps:cNvSpPr/>
                          <wps:spPr>
                            <a:xfrm>
                              <a:off x="4979327" y="377612"/>
                              <a:ext cx="1981875" cy="1836201"/>
                            </a:xfrm>
                            <a:custGeom>
                              <a:avLst/>
                              <a:gdLst>
                                <a:gd name="connsiteX0" fmla="*/ 0 w 2356941"/>
                                <a:gd name="connsiteY0" fmla="*/ 1091849 h 2183698"/>
                                <a:gd name="connsiteX1" fmla="*/ 1091850 w 2356941"/>
                                <a:gd name="connsiteY1" fmla="*/ 0 h 2183698"/>
                                <a:gd name="connsiteX2" fmla="*/ 2151895 w 2356941"/>
                                <a:gd name="connsiteY2" fmla="*/ 829621 h 2183698"/>
                                <a:gd name="connsiteX3" fmla="*/ 2356941 w 2356941"/>
                                <a:gd name="connsiteY3" fmla="*/ 1091849 h 2183698"/>
                                <a:gd name="connsiteX4" fmla="*/ 2151895 w 2356941"/>
                                <a:gd name="connsiteY4" fmla="*/ 1354078 h 2183698"/>
                                <a:gd name="connsiteX5" fmla="*/ 1091850 w 2356941"/>
                                <a:gd name="connsiteY5" fmla="*/ 2183699 h 2183698"/>
                                <a:gd name="connsiteX6" fmla="*/ 0 w 2356941"/>
                                <a:gd name="connsiteY6" fmla="*/ 1091849 h 2183698"/>
                                <a:gd name="connsiteX7" fmla="*/ 0 w 2356941"/>
                                <a:gd name="connsiteY7" fmla="*/ 1091849 h 21836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356941" h="2183698">
                                  <a:moveTo>
                                    <a:pt x="0" y="1091849"/>
                                  </a:moveTo>
                                  <a:cubicBezTo>
                                    <a:pt x="0" y="488836"/>
                                    <a:pt x="488809" y="0"/>
                                    <a:pt x="1091850" y="0"/>
                                  </a:cubicBezTo>
                                  <a:cubicBezTo>
                                    <a:pt x="1604451" y="0"/>
                                    <a:pt x="2034491" y="353286"/>
                                    <a:pt x="2151895" y="829621"/>
                                  </a:cubicBezTo>
                                  <a:lnTo>
                                    <a:pt x="2356941" y="1091849"/>
                                  </a:lnTo>
                                  <a:lnTo>
                                    <a:pt x="2151895" y="1354078"/>
                                  </a:lnTo>
                                  <a:cubicBezTo>
                                    <a:pt x="2034491" y="1830413"/>
                                    <a:pt x="1604451" y="2183699"/>
                                    <a:pt x="1091850" y="2183699"/>
                                  </a:cubicBezTo>
                                  <a:cubicBezTo>
                                    <a:pt x="488836" y="2183699"/>
                                    <a:pt x="0" y="1694863"/>
                                    <a:pt x="0" y="1091849"/>
                                  </a:cubicBezTo>
                                  <a:lnTo>
                                    <a:pt x="0" y="1091849"/>
                                  </a:lnTo>
                                  <a:close/>
                                </a:path>
                              </a:pathLst>
                            </a:custGeom>
                            <a:solidFill>
                              <a:srgbClr val="168489"/>
                            </a:solidFill>
                            <a:ln w="2688" cap="flat">
                              <a:noFill/>
                              <a:prstDash val="solid"/>
                              <a:miter/>
                            </a:ln>
                          </wps:spPr>
                          <wps:bodyPr rtlCol="0" anchor="ctr"/>
                        </wps:wsp>
                        <wpg:grpSp>
                          <wpg:cNvPr id="2074268226" name="Group 2074268226"/>
                          <wpg:cNvGrpSpPr/>
                          <wpg:grpSpPr>
                            <a:xfrm>
                              <a:off x="4674504" y="2560974"/>
                              <a:ext cx="1835893" cy="1722773"/>
                              <a:chOff x="4674504" y="2560974"/>
                              <a:chExt cx="1835893" cy="1722773"/>
                            </a:xfrm>
                          </wpg:grpSpPr>
                          <wps:wsp>
                            <wps:cNvPr id="2074268227" name="Freeform: Shape 2074268227"/>
                            <wps:cNvSpPr/>
                            <wps:spPr>
                              <a:xfrm>
                                <a:off x="5852238" y="2560974"/>
                                <a:ext cx="80612" cy="788500"/>
                              </a:xfrm>
                              <a:custGeom>
                                <a:avLst/>
                                <a:gdLst>
                                  <a:gd name="connsiteX0" fmla="*/ 47935 w 95868"/>
                                  <a:gd name="connsiteY0" fmla="*/ 0 h 937722"/>
                                  <a:gd name="connsiteX1" fmla="*/ 95869 w 95868"/>
                                  <a:gd name="connsiteY1" fmla="*/ 47934 h 937722"/>
                                  <a:gd name="connsiteX2" fmla="*/ 61162 w 95868"/>
                                  <a:gd name="connsiteY2" fmla="*/ 94014 h 937722"/>
                                  <a:gd name="connsiteX3" fmla="*/ 61162 w 95868"/>
                                  <a:gd name="connsiteY3" fmla="*/ 843708 h 937722"/>
                                  <a:gd name="connsiteX4" fmla="*/ 95869 w 95868"/>
                                  <a:gd name="connsiteY4" fmla="*/ 889787 h 937722"/>
                                  <a:gd name="connsiteX5" fmla="*/ 47935 w 95868"/>
                                  <a:gd name="connsiteY5" fmla="*/ 937722 h 937722"/>
                                  <a:gd name="connsiteX6" fmla="*/ 0 w 95868"/>
                                  <a:gd name="connsiteY6" fmla="*/ 889787 h 937722"/>
                                  <a:gd name="connsiteX7" fmla="*/ 34680 w 95868"/>
                                  <a:gd name="connsiteY7" fmla="*/ 843708 h 937722"/>
                                  <a:gd name="connsiteX8" fmla="*/ 34680 w 95868"/>
                                  <a:gd name="connsiteY8" fmla="*/ 94014 h 937722"/>
                                  <a:gd name="connsiteX9" fmla="*/ 0 w 95868"/>
                                  <a:gd name="connsiteY9" fmla="*/ 47934 h 937722"/>
                                  <a:gd name="connsiteX10" fmla="*/ 47935 w 95868"/>
                                  <a:gd name="connsiteY10" fmla="*/ 0 h 937722"/>
                                  <a:gd name="connsiteX11" fmla="*/ 47935 w 95868"/>
                                  <a:gd name="connsiteY11" fmla="*/ 0 h 9377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95868" h="937722">
                                    <a:moveTo>
                                      <a:pt x="47935" y="0"/>
                                    </a:moveTo>
                                    <a:cubicBezTo>
                                      <a:pt x="74415" y="0"/>
                                      <a:pt x="95869" y="23766"/>
                                      <a:pt x="95869" y="47934"/>
                                    </a:cubicBezTo>
                                    <a:cubicBezTo>
                                      <a:pt x="95869" y="72103"/>
                                      <a:pt x="81217" y="88261"/>
                                      <a:pt x="61162" y="94014"/>
                                    </a:cubicBezTo>
                                    <a:lnTo>
                                      <a:pt x="61162" y="843708"/>
                                    </a:lnTo>
                                    <a:cubicBezTo>
                                      <a:pt x="81217" y="849461"/>
                                      <a:pt x="95869" y="865592"/>
                                      <a:pt x="95869" y="889787"/>
                                    </a:cubicBezTo>
                                    <a:cubicBezTo>
                                      <a:pt x="95869" y="913983"/>
                                      <a:pt x="74415" y="937722"/>
                                      <a:pt x="47935" y="937722"/>
                                    </a:cubicBezTo>
                                    <a:cubicBezTo>
                                      <a:pt x="21454" y="937722"/>
                                      <a:pt x="0" y="913956"/>
                                      <a:pt x="0" y="889787"/>
                                    </a:cubicBezTo>
                                    <a:cubicBezTo>
                                      <a:pt x="0" y="865618"/>
                                      <a:pt x="14652" y="849461"/>
                                      <a:pt x="34680" y="843708"/>
                                    </a:cubicBezTo>
                                    <a:lnTo>
                                      <a:pt x="34680" y="94014"/>
                                    </a:lnTo>
                                    <a:cubicBezTo>
                                      <a:pt x="14652" y="88261"/>
                                      <a:pt x="0" y="69818"/>
                                      <a:pt x="0" y="47934"/>
                                    </a:cubicBezTo>
                                    <a:cubicBezTo>
                                      <a:pt x="0" y="21454"/>
                                      <a:pt x="21454" y="0"/>
                                      <a:pt x="47935" y="0"/>
                                    </a:cubicBezTo>
                                    <a:lnTo>
                                      <a:pt x="47935" y="0"/>
                                    </a:lnTo>
                                    <a:close/>
                                  </a:path>
                                </a:pathLst>
                              </a:custGeom>
                              <a:solidFill>
                                <a:srgbClr val="116569"/>
                              </a:solidFill>
                              <a:ln w="2688" cap="flat">
                                <a:noFill/>
                                <a:prstDash val="solid"/>
                                <a:miter/>
                              </a:ln>
                            </wps:spPr>
                            <wps:bodyPr rtlCol="0" anchor="ctr"/>
                          </wps:wsp>
                          <wps:wsp>
                            <wps:cNvPr id="2074268228" name="TextBox 102"/>
                            <wps:cNvSpPr txBox="1"/>
                            <wps:spPr>
                              <a:xfrm>
                                <a:off x="4674504" y="3516421"/>
                                <a:ext cx="1835893" cy="767326"/>
                              </a:xfrm>
                              <a:prstGeom prst="rect">
                                <a:avLst/>
                              </a:prstGeom>
                              <a:noFill/>
                            </wps:spPr>
                            <wps:txbx>
                              <w:txbxContent>
                                <w:p w:rsidR="00671334" w:rsidRPr="003530FF" w:rsidRDefault="00671334"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إدارة المخاطر</w:t>
                                  </w:r>
                                </w:p>
                              </w:txbxContent>
                            </wps:txbx>
                            <wps:bodyPr wrap="square">
                              <a:noAutofit/>
                            </wps:bodyPr>
                          </wps:wsp>
                        </wpg:grpSp>
                      </wpg:grpSp>
                      <wpg:grpSp>
                        <wpg:cNvPr id="2074268229" name="Group 2074268229"/>
                        <wpg:cNvGrpSpPr/>
                        <wpg:grpSpPr>
                          <a:xfrm>
                            <a:off x="7960963" y="377612"/>
                            <a:ext cx="1914207" cy="4452345"/>
                            <a:chOff x="7960963" y="377612"/>
                            <a:chExt cx="1914207" cy="4452345"/>
                          </a:xfrm>
                        </wpg:grpSpPr>
                        <wps:wsp>
                          <wps:cNvPr id="2074268230" name="Freeform: Shape 2074268230"/>
                          <wps:cNvSpPr/>
                          <wps:spPr>
                            <a:xfrm>
                              <a:off x="8038947" y="377612"/>
                              <a:ext cx="1836223" cy="1836201"/>
                            </a:xfrm>
                            <a:custGeom>
                              <a:avLst/>
                              <a:gdLst>
                                <a:gd name="connsiteX0" fmla="*/ 1091849 w 2183725"/>
                                <a:gd name="connsiteY0" fmla="*/ 0 h 2183698"/>
                                <a:gd name="connsiteX1" fmla="*/ 2183726 w 2183725"/>
                                <a:gd name="connsiteY1" fmla="*/ 1091849 h 2183698"/>
                                <a:gd name="connsiteX2" fmla="*/ 1091849 w 2183725"/>
                                <a:gd name="connsiteY2" fmla="*/ 2183699 h 2183698"/>
                                <a:gd name="connsiteX3" fmla="*/ 0 w 2183725"/>
                                <a:gd name="connsiteY3" fmla="*/ 1091849 h 2183698"/>
                                <a:gd name="connsiteX4" fmla="*/ 1091849 w 2183725"/>
                                <a:gd name="connsiteY4" fmla="*/ 0 h 2183698"/>
                                <a:gd name="connsiteX5" fmla="*/ 1091849 w 2183725"/>
                                <a:gd name="connsiteY5" fmla="*/ 0 h 21836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183725" h="2183698">
                                  <a:moveTo>
                                    <a:pt x="1091849" y="0"/>
                                  </a:moveTo>
                                  <a:cubicBezTo>
                                    <a:pt x="1694862" y="0"/>
                                    <a:pt x="2183726" y="488836"/>
                                    <a:pt x="2183726" y="1091849"/>
                                  </a:cubicBezTo>
                                  <a:cubicBezTo>
                                    <a:pt x="2183726" y="1694863"/>
                                    <a:pt x="1694890" y="2183699"/>
                                    <a:pt x="1091849" y="2183699"/>
                                  </a:cubicBezTo>
                                  <a:cubicBezTo>
                                    <a:pt x="488809" y="2183699"/>
                                    <a:pt x="0" y="1694863"/>
                                    <a:pt x="0" y="1091849"/>
                                  </a:cubicBezTo>
                                  <a:cubicBezTo>
                                    <a:pt x="0" y="488836"/>
                                    <a:pt x="488836" y="0"/>
                                    <a:pt x="1091849" y="0"/>
                                  </a:cubicBezTo>
                                  <a:lnTo>
                                    <a:pt x="1091849" y="0"/>
                                  </a:lnTo>
                                  <a:close/>
                                </a:path>
                              </a:pathLst>
                            </a:custGeom>
                            <a:solidFill>
                              <a:srgbClr val="168489"/>
                            </a:solidFill>
                            <a:ln w="2688" cap="flat">
                              <a:noFill/>
                              <a:prstDash val="solid"/>
                              <a:miter/>
                            </a:ln>
                          </wps:spPr>
                          <wps:bodyPr rtlCol="0" anchor="ctr"/>
                        </wps:wsp>
                        <wps:wsp>
                          <wps:cNvPr id="2074268231" name="Freeform: Shape 2074268231"/>
                          <wps:cNvSpPr/>
                          <wps:spPr>
                            <a:xfrm>
                              <a:off x="8916740" y="2560974"/>
                              <a:ext cx="80613" cy="788500"/>
                            </a:xfrm>
                            <a:custGeom>
                              <a:avLst/>
                              <a:gdLst>
                                <a:gd name="connsiteX0" fmla="*/ 47935 w 95869"/>
                                <a:gd name="connsiteY0" fmla="*/ 0 h 937722"/>
                                <a:gd name="connsiteX1" fmla="*/ 95870 w 95869"/>
                                <a:gd name="connsiteY1" fmla="*/ 47934 h 937722"/>
                                <a:gd name="connsiteX2" fmla="*/ 61189 w 95869"/>
                                <a:gd name="connsiteY2" fmla="*/ 94014 h 937722"/>
                                <a:gd name="connsiteX3" fmla="*/ 61189 w 95869"/>
                                <a:gd name="connsiteY3" fmla="*/ 843708 h 937722"/>
                                <a:gd name="connsiteX4" fmla="*/ 95870 w 95869"/>
                                <a:gd name="connsiteY4" fmla="*/ 889787 h 937722"/>
                                <a:gd name="connsiteX5" fmla="*/ 47935 w 95869"/>
                                <a:gd name="connsiteY5" fmla="*/ 937722 h 937722"/>
                                <a:gd name="connsiteX6" fmla="*/ 0 w 95869"/>
                                <a:gd name="connsiteY6" fmla="*/ 889787 h 937722"/>
                                <a:gd name="connsiteX7" fmla="*/ 34708 w 95869"/>
                                <a:gd name="connsiteY7" fmla="*/ 843708 h 937722"/>
                                <a:gd name="connsiteX8" fmla="*/ 34708 w 95869"/>
                                <a:gd name="connsiteY8" fmla="*/ 94014 h 937722"/>
                                <a:gd name="connsiteX9" fmla="*/ 0 w 95869"/>
                                <a:gd name="connsiteY9" fmla="*/ 47934 h 937722"/>
                                <a:gd name="connsiteX10" fmla="*/ 47935 w 95869"/>
                                <a:gd name="connsiteY10" fmla="*/ 0 h 937722"/>
                                <a:gd name="connsiteX11" fmla="*/ 47935 w 95869"/>
                                <a:gd name="connsiteY11" fmla="*/ 0 h 9377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95869" h="937722">
                                  <a:moveTo>
                                    <a:pt x="47935" y="0"/>
                                  </a:moveTo>
                                  <a:cubicBezTo>
                                    <a:pt x="74416" y="0"/>
                                    <a:pt x="95870" y="23766"/>
                                    <a:pt x="95870" y="47934"/>
                                  </a:cubicBezTo>
                                  <a:cubicBezTo>
                                    <a:pt x="95870" y="72103"/>
                                    <a:pt x="81218" y="88261"/>
                                    <a:pt x="61189" y="94014"/>
                                  </a:cubicBezTo>
                                  <a:lnTo>
                                    <a:pt x="61189" y="843708"/>
                                  </a:lnTo>
                                  <a:cubicBezTo>
                                    <a:pt x="81218" y="849461"/>
                                    <a:pt x="95870" y="865592"/>
                                    <a:pt x="95870" y="889787"/>
                                  </a:cubicBezTo>
                                  <a:cubicBezTo>
                                    <a:pt x="95870" y="913983"/>
                                    <a:pt x="74416" y="937722"/>
                                    <a:pt x="47935" y="937722"/>
                                  </a:cubicBezTo>
                                  <a:cubicBezTo>
                                    <a:pt x="21454" y="937722"/>
                                    <a:pt x="0" y="913956"/>
                                    <a:pt x="0" y="889787"/>
                                  </a:cubicBezTo>
                                  <a:cubicBezTo>
                                    <a:pt x="0" y="865618"/>
                                    <a:pt x="14652" y="849461"/>
                                    <a:pt x="34708" y="843708"/>
                                  </a:cubicBezTo>
                                  <a:lnTo>
                                    <a:pt x="34708" y="94014"/>
                                  </a:lnTo>
                                  <a:cubicBezTo>
                                    <a:pt x="14652" y="88261"/>
                                    <a:pt x="0" y="69818"/>
                                    <a:pt x="0" y="47934"/>
                                  </a:cubicBezTo>
                                  <a:cubicBezTo>
                                    <a:pt x="0" y="21454"/>
                                    <a:pt x="21454" y="0"/>
                                    <a:pt x="47935" y="0"/>
                                  </a:cubicBezTo>
                                  <a:lnTo>
                                    <a:pt x="47935" y="0"/>
                                  </a:lnTo>
                                  <a:close/>
                                </a:path>
                              </a:pathLst>
                            </a:custGeom>
                            <a:solidFill>
                              <a:srgbClr val="116569"/>
                            </a:solidFill>
                            <a:ln w="2688" cap="flat">
                              <a:noFill/>
                              <a:prstDash val="solid"/>
                              <a:miter/>
                            </a:ln>
                          </wps:spPr>
                          <wps:bodyPr rtlCol="0" anchor="ctr"/>
                        </wps:wsp>
                        <wps:wsp>
                          <wps:cNvPr id="2074268232" name="TextBox 106"/>
                          <wps:cNvSpPr txBox="1"/>
                          <wps:spPr>
                            <a:xfrm>
                              <a:off x="7960963" y="3443623"/>
                              <a:ext cx="1835893" cy="1386334"/>
                            </a:xfrm>
                            <a:prstGeom prst="rect">
                              <a:avLst/>
                            </a:prstGeom>
                            <a:noFill/>
                          </wps:spPr>
                          <wps:txbx>
                            <w:txbxContent>
                              <w:p w:rsidR="00671334" w:rsidRPr="003530FF" w:rsidRDefault="00671334"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الشفافية والمساءلة</w:t>
                                </w:r>
                              </w:p>
                            </w:txbxContent>
                          </wps:txbx>
                          <wps:bodyPr wrap="square">
                            <a:noAutofit/>
                          </wps:bodyPr>
                        </wps:wsp>
                      </wpg:grpSp>
                      <pic:pic xmlns:pic="http://schemas.openxmlformats.org/drawingml/2006/picture">
                        <pic:nvPicPr>
                          <pic:cNvPr id="2074268233" name="Picture 2074268233"/>
                          <pic:cNvPicPr>
                            <a:picLocks noChangeAspect="1"/>
                          </pic:cNvPicPr>
                        </pic:nvPicPr>
                        <pic:blipFill>
                          <a:blip r:embed="rId70">
                            <a:biLevel thresh="25000"/>
                          </a:blip>
                          <a:stretch>
                            <a:fillRect/>
                          </a:stretch>
                        </pic:blipFill>
                        <pic:spPr>
                          <a:xfrm>
                            <a:off x="8418183" y="682983"/>
                            <a:ext cx="1158340" cy="1158340"/>
                          </a:xfrm>
                          <a:prstGeom prst="rect">
                            <a:avLst/>
                          </a:prstGeom>
                        </pic:spPr>
                      </pic:pic>
                      <wps:wsp>
                        <wps:cNvPr id="2074268234" name="Google Shape;617;p25"/>
                        <wps:cNvSpPr>
                          <a:spLocks/>
                        </wps:cNvSpPr>
                        <wps:spPr bwMode="auto">
                          <a:xfrm>
                            <a:off x="7072732" y="1014808"/>
                            <a:ext cx="738188" cy="615950"/>
                          </a:xfrm>
                          <a:custGeom>
                            <a:avLst/>
                            <a:gdLst>
                              <a:gd name="T0" fmla="*/ 2147483646 w 215"/>
                              <a:gd name="T1" fmla="*/ 2147483646 h 179"/>
                              <a:gd name="T2" fmla="*/ 2147483646 w 215"/>
                              <a:gd name="T3" fmla="*/ 2147483646 h 179"/>
                              <a:gd name="T4" fmla="*/ 2147483646 w 215"/>
                              <a:gd name="T5" fmla="*/ 2147483646 h 179"/>
                              <a:gd name="T6" fmla="*/ 2147483646 w 215"/>
                              <a:gd name="T7" fmla="*/ 2147483646 h 179"/>
                              <a:gd name="T8" fmla="*/ 2147483646 w 215"/>
                              <a:gd name="T9" fmla="*/ 2147483646 h 179"/>
                              <a:gd name="T10" fmla="*/ 2147483646 w 215"/>
                              <a:gd name="T11" fmla="*/ 2147483646 h 179"/>
                              <a:gd name="T12" fmla="*/ 2147483646 w 215"/>
                              <a:gd name="T13" fmla="*/ 2147483646 h 179"/>
                              <a:gd name="T14" fmla="*/ 2147483646 w 215"/>
                              <a:gd name="T15" fmla="*/ 2147483646 h 179"/>
                              <a:gd name="T16" fmla="*/ 2147483646 w 215"/>
                              <a:gd name="T17" fmla="*/ 2147483646 h 179"/>
                              <a:gd name="T18" fmla="*/ 2147483646 w 215"/>
                              <a:gd name="T19" fmla="*/ 2147483646 h 179"/>
                              <a:gd name="T20" fmla="*/ 2147483646 w 215"/>
                              <a:gd name="T21" fmla="*/ 2147483646 h 179"/>
                              <a:gd name="T22" fmla="*/ 2147483646 w 215"/>
                              <a:gd name="T23" fmla="*/ 2147483646 h 179"/>
                              <a:gd name="T24" fmla="*/ 2147483646 w 215"/>
                              <a:gd name="T25" fmla="*/ 2147483646 h 179"/>
                              <a:gd name="T26" fmla="*/ 2147483646 w 215"/>
                              <a:gd name="T27" fmla="*/ 2147483646 h 179"/>
                              <a:gd name="T28" fmla="*/ 2147483646 w 215"/>
                              <a:gd name="T29" fmla="*/ 2147483646 h 179"/>
                              <a:gd name="T30" fmla="*/ 2147483646 w 215"/>
                              <a:gd name="T31" fmla="*/ 2147483646 h 179"/>
                              <a:gd name="T32" fmla="*/ 2147483646 w 215"/>
                              <a:gd name="T33" fmla="*/ 2147483646 h 179"/>
                              <a:gd name="T34" fmla="*/ 2147483646 w 215"/>
                              <a:gd name="T35" fmla="*/ 2147483646 h 179"/>
                              <a:gd name="T36" fmla="*/ 2147483646 w 215"/>
                              <a:gd name="T37" fmla="*/ 2147483646 h 179"/>
                              <a:gd name="T38" fmla="*/ 2147483646 w 215"/>
                              <a:gd name="T39" fmla="*/ 2147483646 h 179"/>
                              <a:gd name="T40" fmla="*/ 2147483646 w 215"/>
                              <a:gd name="T41" fmla="*/ 2147483646 h 179"/>
                              <a:gd name="T42" fmla="*/ 2147483646 w 215"/>
                              <a:gd name="T43" fmla="*/ 2147483646 h 179"/>
                              <a:gd name="T44" fmla="*/ 2147483646 w 215"/>
                              <a:gd name="T45" fmla="*/ 2147483646 h 179"/>
                              <a:gd name="T46" fmla="*/ 2147483646 w 215"/>
                              <a:gd name="T47" fmla="*/ 2147483646 h 179"/>
                              <a:gd name="T48" fmla="*/ 2147483646 w 215"/>
                              <a:gd name="T49" fmla="*/ 2147483646 h 179"/>
                              <a:gd name="T50" fmla="*/ 2147483646 w 215"/>
                              <a:gd name="T51" fmla="*/ 2147483646 h 179"/>
                              <a:gd name="T52" fmla="*/ 2147483646 w 215"/>
                              <a:gd name="T53" fmla="*/ 2147483646 h 179"/>
                              <a:gd name="T54" fmla="*/ 2147483646 w 215"/>
                              <a:gd name="T55" fmla="*/ 2147483646 h 179"/>
                              <a:gd name="T56" fmla="*/ 2147483646 w 215"/>
                              <a:gd name="T57" fmla="*/ 2147483646 h 179"/>
                              <a:gd name="T58" fmla="*/ 2147483646 w 215"/>
                              <a:gd name="T59" fmla="*/ 2147483646 h 179"/>
                              <a:gd name="T60" fmla="*/ 2147483646 w 215"/>
                              <a:gd name="T61" fmla="*/ 2147483646 h 179"/>
                              <a:gd name="T62" fmla="*/ 2147483646 w 215"/>
                              <a:gd name="T63" fmla="*/ 2147483646 h 179"/>
                              <a:gd name="T64" fmla="*/ 2147483646 w 215"/>
                              <a:gd name="T65" fmla="*/ 2147483646 h 179"/>
                              <a:gd name="T66" fmla="*/ 2147483646 w 215"/>
                              <a:gd name="T67" fmla="*/ 2147483646 h 179"/>
                              <a:gd name="T68" fmla="*/ 2147483646 w 215"/>
                              <a:gd name="T69" fmla="*/ 2147483646 h 179"/>
                              <a:gd name="T70" fmla="*/ 2147483646 w 215"/>
                              <a:gd name="T71" fmla="*/ 2147483646 h 179"/>
                              <a:gd name="T72" fmla="*/ 2147483646 w 215"/>
                              <a:gd name="T73" fmla="*/ 2147483646 h 179"/>
                              <a:gd name="T74" fmla="*/ 2147483646 w 215"/>
                              <a:gd name="T75" fmla="*/ 2147483646 h 179"/>
                              <a:gd name="T76" fmla="*/ 2147483646 w 215"/>
                              <a:gd name="T77" fmla="*/ 2147483646 h 179"/>
                              <a:gd name="T78" fmla="*/ 2147483646 w 215"/>
                              <a:gd name="T79" fmla="*/ 2147483646 h 179"/>
                              <a:gd name="T80" fmla="*/ 2147483646 w 215"/>
                              <a:gd name="T81" fmla="*/ 2147483646 h 179"/>
                              <a:gd name="T82" fmla="*/ 2147483646 w 215"/>
                              <a:gd name="T83" fmla="*/ 2147483646 h 179"/>
                              <a:gd name="T84" fmla="*/ 2147483646 w 215"/>
                              <a:gd name="T85" fmla="*/ 2147483646 h 179"/>
                              <a:gd name="T86" fmla="*/ 2147483646 w 215"/>
                              <a:gd name="T87" fmla="*/ 2147483646 h 179"/>
                              <a:gd name="T88" fmla="*/ 2147483646 w 215"/>
                              <a:gd name="T89" fmla="*/ 2147483646 h 179"/>
                              <a:gd name="T90" fmla="*/ 2147483646 w 215"/>
                              <a:gd name="T91" fmla="*/ 2147483646 h 179"/>
                              <a:gd name="T92" fmla="*/ 2147483646 w 215"/>
                              <a:gd name="T93" fmla="*/ 2147483646 h 179"/>
                              <a:gd name="T94" fmla="*/ 2147483646 w 215"/>
                              <a:gd name="T95" fmla="*/ 2147483646 h 179"/>
                              <a:gd name="T96" fmla="*/ 2147483646 w 215"/>
                              <a:gd name="T97" fmla="*/ 2147483646 h 179"/>
                              <a:gd name="T98" fmla="*/ 2147483646 w 215"/>
                              <a:gd name="T99" fmla="*/ 2147483646 h 179"/>
                              <a:gd name="T100" fmla="*/ 2147483646 w 215"/>
                              <a:gd name="T101" fmla="*/ 0 h 179"/>
                              <a:gd name="T102" fmla="*/ 0 w 215"/>
                              <a:gd name="T103" fmla="*/ 2147483646 h 179"/>
                              <a:gd name="T104" fmla="*/ 2147483646 w 215"/>
                              <a:gd name="T105" fmla="*/ 2147483646 h 179"/>
                              <a:gd name="T106" fmla="*/ 2147483646 w 215"/>
                              <a:gd name="T107" fmla="*/ 2147483646 h 179"/>
                              <a:gd name="T108" fmla="*/ 2147483646 w 215"/>
                              <a:gd name="T109" fmla="*/ 2147483646 h 179"/>
                              <a:gd name="T110" fmla="*/ 2147483646 w 215"/>
                              <a:gd name="T111" fmla="*/ 2147483646 h 179"/>
                              <a:gd name="T112" fmla="*/ 2147483646 w 215"/>
                              <a:gd name="T113" fmla="*/ 2147483646 h 179"/>
                              <a:gd name="T114" fmla="*/ 2147483646 w 215"/>
                              <a:gd name="T115" fmla="*/ 2147483646 h 179"/>
                              <a:gd name="T116" fmla="*/ 2147483646 w 215"/>
                              <a:gd name="T117" fmla="*/ 2147483646 h 179"/>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215" h="179" extrusionOk="0">
                                <a:moveTo>
                                  <a:pt x="29" y="146"/>
                                </a:moveTo>
                                <a:cubicBezTo>
                                  <a:pt x="29" y="97"/>
                                  <a:pt x="29" y="97"/>
                                  <a:pt x="29" y="97"/>
                                </a:cubicBezTo>
                                <a:cubicBezTo>
                                  <a:pt x="29" y="93"/>
                                  <a:pt x="32" y="90"/>
                                  <a:pt x="36" y="90"/>
                                </a:cubicBezTo>
                                <a:cubicBezTo>
                                  <a:pt x="48" y="90"/>
                                  <a:pt x="48" y="90"/>
                                  <a:pt x="48" y="90"/>
                                </a:cubicBezTo>
                                <a:cubicBezTo>
                                  <a:pt x="52" y="90"/>
                                  <a:pt x="55" y="93"/>
                                  <a:pt x="55" y="97"/>
                                </a:cubicBezTo>
                                <a:cubicBezTo>
                                  <a:pt x="55" y="146"/>
                                  <a:pt x="55" y="146"/>
                                  <a:pt x="55" y="146"/>
                                </a:cubicBezTo>
                                <a:cubicBezTo>
                                  <a:pt x="55" y="149"/>
                                  <a:pt x="52" y="153"/>
                                  <a:pt x="48" y="153"/>
                                </a:cubicBezTo>
                                <a:cubicBezTo>
                                  <a:pt x="36" y="153"/>
                                  <a:pt x="36" y="153"/>
                                  <a:pt x="36" y="153"/>
                                </a:cubicBezTo>
                                <a:cubicBezTo>
                                  <a:pt x="32" y="153"/>
                                  <a:pt x="29" y="149"/>
                                  <a:pt x="29" y="146"/>
                                </a:cubicBezTo>
                                <a:close/>
                                <a:moveTo>
                                  <a:pt x="79" y="73"/>
                                </a:moveTo>
                                <a:cubicBezTo>
                                  <a:pt x="75" y="73"/>
                                  <a:pt x="72" y="76"/>
                                  <a:pt x="72" y="80"/>
                                </a:cubicBezTo>
                                <a:cubicBezTo>
                                  <a:pt x="72" y="146"/>
                                  <a:pt x="72" y="146"/>
                                  <a:pt x="72" y="146"/>
                                </a:cubicBezTo>
                                <a:cubicBezTo>
                                  <a:pt x="72" y="149"/>
                                  <a:pt x="75" y="153"/>
                                  <a:pt x="79" y="153"/>
                                </a:cubicBezTo>
                                <a:cubicBezTo>
                                  <a:pt x="91" y="153"/>
                                  <a:pt x="91" y="153"/>
                                  <a:pt x="91" y="153"/>
                                </a:cubicBezTo>
                                <a:cubicBezTo>
                                  <a:pt x="95" y="153"/>
                                  <a:pt x="98" y="149"/>
                                  <a:pt x="98" y="146"/>
                                </a:cubicBezTo>
                                <a:cubicBezTo>
                                  <a:pt x="98" y="80"/>
                                  <a:pt x="98" y="80"/>
                                  <a:pt x="98" y="80"/>
                                </a:cubicBezTo>
                                <a:cubicBezTo>
                                  <a:pt x="98" y="76"/>
                                  <a:pt x="95" y="73"/>
                                  <a:pt x="91" y="73"/>
                                </a:cubicBezTo>
                                <a:lnTo>
                                  <a:pt x="79" y="73"/>
                                </a:lnTo>
                                <a:close/>
                                <a:moveTo>
                                  <a:pt x="122" y="58"/>
                                </a:moveTo>
                                <a:cubicBezTo>
                                  <a:pt x="118" y="58"/>
                                  <a:pt x="115" y="61"/>
                                  <a:pt x="115" y="65"/>
                                </a:cubicBezTo>
                                <a:cubicBezTo>
                                  <a:pt x="115" y="146"/>
                                  <a:pt x="115" y="146"/>
                                  <a:pt x="115" y="146"/>
                                </a:cubicBezTo>
                                <a:cubicBezTo>
                                  <a:pt x="115" y="149"/>
                                  <a:pt x="118" y="153"/>
                                  <a:pt x="122" y="153"/>
                                </a:cubicBezTo>
                                <a:cubicBezTo>
                                  <a:pt x="134" y="153"/>
                                  <a:pt x="134" y="153"/>
                                  <a:pt x="134" y="153"/>
                                </a:cubicBezTo>
                                <a:cubicBezTo>
                                  <a:pt x="138" y="153"/>
                                  <a:pt x="141" y="149"/>
                                  <a:pt x="141" y="146"/>
                                </a:cubicBezTo>
                                <a:cubicBezTo>
                                  <a:pt x="141" y="65"/>
                                  <a:pt x="141" y="65"/>
                                  <a:pt x="141" y="65"/>
                                </a:cubicBezTo>
                                <a:cubicBezTo>
                                  <a:pt x="141" y="61"/>
                                  <a:pt x="138" y="58"/>
                                  <a:pt x="134" y="58"/>
                                </a:cubicBezTo>
                                <a:lnTo>
                                  <a:pt x="122" y="58"/>
                                </a:lnTo>
                                <a:close/>
                                <a:moveTo>
                                  <a:pt x="165" y="43"/>
                                </a:moveTo>
                                <a:cubicBezTo>
                                  <a:pt x="161" y="43"/>
                                  <a:pt x="158" y="46"/>
                                  <a:pt x="158" y="50"/>
                                </a:cubicBezTo>
                                <a:cubicBezTo>
                                  <a:pt x="158" y="146"/>
                                  <a:pt x="158" y="146"/>
                                  <a:pt x="158" y="146"/>
                                </a:cubicBezTo>
                                <a:cubicBezTo>
                                  <a:pt x="158" y="149"/>
                                  <a:pt x="161" y="153"/>
                                  <a:pt x="165" y="153"/>
                                </a:cubicBezTo>
                                <a:cubicBezTo>
                                  <a:pt x="177" y="153"/>
                                  <a:pt x="177" y="153"/>
                                  <a:pt x="177" y="153"/>
                                </a:cubicBezTo>
                                <a:cubicBezTo>
                                  <a:pt x="181" y="153"/>
                                  <a:pt x="184" y="149"/>
                                  <a:pt x="184" y="146"/>
                                </a:cubicBezTo>
                                <a:cubicBezTo>
                                  <a:pt x="184" y="50"/>
                                  <a:pt x="184" y="50"/>
                                  <a:pt x="184" y="50"/>
                                </a:cubicBezTo>
                                <a:cubicBezTo>
                                  <a:pt x="184" y="46"/>
                                  <a:pt x="181" y="43"/>
                                  <a:pt x="177" y="43"/>
                                </a:cubicBezTo>
                                <a:lnTo>
                                  <a:pt x="165" y="43"/>
                                </a:lnTo>
                                <a:close/>
                                <a:moveTo>
                                  <a:pt x="33" y="71"/>
                                </a:moveTo>
                                <a:cubicBezTo>
                                  <a:pt x="78" y="63"/>
                                  <a:pt x="121" y="47"/>
                                  <a:pt x="160" y="24"/>
                                </a:cubicBezTo>
                                <a:cubicBezTo>
                                  <a:pt x="163" y="30"/>
                                  <a:pt x="163" y="30"/>
                                  <a:pt x="163" y="30"/>
                                </a:cubicBezTo>
                                <a:cubicBezTo>
                                  <a:pt x="177" y="9"/>
                                  <a:pt x="177" y="9"/>
                                  <a:pt x="177" y="9"/>
                                </a:cubicBezTo>
                                <a:cubicBezTo>
                                  <a:pt x="151" y="8"/>
                                  <a:pt x="151" y="8"/>
                                  <a:pt x="151" y="8"/>
                                </a:cubicBezTo>
                                <a:cubicBezTo>
                                  <a:pt x="155" y="15"/>
                                  <a:pt x="155" y="15"/>
                                  <a:pt x="155" y="15"/>
                                </a:cubicBezTo>
                                <a:cubicBezTo>
                                  <a:pt x="118" y="38"/>
                                  <a:pt x="76" y="54"/>
                                  <a:pt x="31" y="62"/>
                                </a:cubicBezTo>
                                <a:lnTo>
                                  <a:pt x="33" y="71"/>
                                </a:lnTo>
                                <a:close/>
                                <a:moveTo>
                                  <a:pt x="215" y="166"/>
                                </a:moveTo>
                                <a:cubicBezTo>
                                  <a:pt x="193" y="154"/>
                                  <a:pt x="193" y="154"/>
                                  <a:pt x="193" y="154"/>
                                </a:cubicBezTo>
                                <a:cubicBezTo>
                                  <a:pt x="193" y="161"/>
                                  <a:pt x="193" y="161"/>
                                  <a:pt x="193" y="161"/>
                                </a:cubicBezTo>
                                <a:cubicBezTo>
                                  <a:pt x="18" y="161"/>
                                  <a:pt x="18" y="161"/>
                                  <a:pt x="18" y="161"/>
                                </a:cubicBezTo>
                                <a:cubicBezTo>
                                  <a:pt x="18" y="22"/>
                                  <a:pt x="18" y="22"/>
                                  <a:pt x="18" y="22"/>
                                </a:cubicBezTo>
                                <a:cubicBezTo>
                                  <a:pt x="26" y="22"/>
                                  <a:pt x="26" y="22"/>
                                  <a:pt x="26" y="22"/>
                                </a:cubicBezTo>
                                <a:cubicBezTo>
                                  <a:pt x="13" y="0"/>
                                  <a:pt x="13" y="0"/>
                                  <a:pt x="13" y="0"/>
                                </a:cubicBezTo>
                                <a:cubicBezTo>
                                  <a:pt x="0" y="22"/>
                                  <a:pt x="0" y="22"/>
                                  <a:pt x="0" y="22"/>
                                </a:cubicBezTo>
                                <a:cubicBezTo>
                                  <a:pt x="8" y="22"/>
                                  <a:pt x="8" y="22"/>
                                  <a:pt x="8" y="22"/>
                                </a:cubicBezTo>
                                <a:cubicBezTo>
                                  <a:pt x="8" y="161"/>
                                  <a:pt x="8" y="161"/>
                                  <a:pt x="8" y="161"/>
                                </a:cubicBezTo>
                                <a:cubicBezTo>
                                  <a:pt x="8" y="166"/>
                                  <a:pt x="8" y="166"/>
                                  <a:pt x="8" y="166"/>
                                </a:cubicBezTo>
                                <a:cubicBezTo>
                                  <a:pt x="8" y="171"/>
                                  <a:pt x="8" y="171"/>
                                  <a:pt x="8" y="171"/>
                                </a:cubicBezTo>
                                <a:cubicBezTo>
                                  <a:pt x="193" y="171"/>
                                  <a:pt x="193" y="171"/>
                                  <a:pt x="193" y="171"/>
                                </a:cubicBezTo>
                                <a:cubicBezTo>
                                  <a:pt x="193" y="179"/>
                                  <a:pt x="193" y="179"/>
                                  <a:pt x="193" y="179"/>
                                </a:cubicBezTo>
                                <a:lnTo>
                                  <a:pt x="215" y="166"/>
                                </a:lnTo>
                                <a:close/>
                              </a:path>
                            </a:pathLst>
                          </a:custGeom>
                          <a:solidFill>
                            <a:schemeClr val="bg1"/>
                          </a:solidFill>
                          <a:ln>
                            <a:noFill/>
                          </a:ln>
                        </wps:spPr>
                        <wps:bodyPr lIns="91425" tIns="45700" rIns="91425" bIns="45700"/>
                      </wps:wsp>
                      <pic:pic xmlns:pic="http://schemas.openxmlformats.org/drawingml/2006/picture">
                        <pic:nvPicPr>
                          <pic:cNvPr id="2074268235" name="Picture 2074268235"/>
                          <pic:cNvPicPr>
                            <a:picLocks noChangeAspect="1"/>
                          </pic:cNvPicPr>
                        </pic:nvPicPr>
                        <pic:blipFill>
                          <a:blip r:embed="rId71">
                            <a:lum bright="70000" contrast="-70000"/>
                          </a:blip>
                          <a:stretch>
                            <a:fillRect/>
                          </a:stretch>
                        </pic:blipFill>
                        <pic:spPr>
                          <a:xfrm>
                            <a:off x="2420370" y="832113"/>
                            <a:ext cx="798645" cy="798645"/>
                          </a:xfrm>
                          <a:prstGeom prst="rect">
                            <a:avLst/>
                          </a:prstGeom>
                        </pic:spPr>
                      </pic:pic>
                      <pic:pic xmlns:pic="http://schemas.openxmlformats.org/drawingml/2006/picture">
                        <pic:nvPicPr>
                          <pic:cNvPr id="2074268236" name="Picture 2074268236"/>
                          <pic:cNvPicPr>
                            <a:picLocks noChangeAspect="1"/>
                          </pic:cNvPicPr>
                        </pic:nvPicPr>
                        <pic:blipFill>
                          <a:blip r:embed="rId72">
                            <a:lum bright="70000" contrast="-70000"/>
                          </a:blip>
                          <a:stretch>
                            <a:fillRect/>
                          </a:stretch>
                        </pic:blipFill>
                        <pic:spPr>
                          <a:xfrm>
                            <a:off x="832843" y="862858"/>
                            <a:ext cx="865707" cy="865707"/>
                          </a:xfrm>
                          <a:prstGeom prst="rect">
                            <a:avLst/>
                          </a:prstGeom>
                        </pic:spPr>
                      </pic:pic>
                      <pic:pic xmlns:pic="http://schemas.openxmlformats.org/drawingml/2006/picture">
                        <pic:nvPicPr>
                          <pic:cNvPr id="2074268237" name="Picture 2074268237"/>
                          <pic:cNvPicPr>
                            <a:picLocks noChangeAspect="1"/>
                          </pic:cNvPicPr>
                        </pic:nvPicPr>
                        <pic:blipFill>
                          <a:blip r:embed="rId73">
                            <a:lum bright="70000" contrast="-70000"/>
                          </a:blip>
                          <a:stretch>
                            <a:fillRect/>
                          </a:stretch>
                        </pic:blipFill>
                        <pic:spPr>
                          <a:xfrm>
                            <a:off x="5568363" y="957397"/>
                            <a:ext cx="749974" cy="749974"/>
                          </a:xfrm>
                          <a:prstGeom prst="rect">
                            <a:avLst/>
                          </a:prstGeom>
                        </pic:spPr>
                      </pic:pic>
                      <pic:pic xmlns:pic="http://schemas.openxmlformats.org/drawingml/2006/picture">
                        <pic:nvPicPr>
                          <pic:cNvPr id="2074268238" name="Picture 2074268238"/>
                          <pic:cNvPicPr>
                            <a:picLocks noChangeAspect="1"/>
                          </pic:cNvPicPr>
                        </pic:nvPicPr>
                        <pic:blipFill>
                          <a:blip r:embed="rId74">
                            <a:biLevel thresh="25000"/>
                          </a:blip>
                          <a:stretch>
                            <a:fillRect/>
                          </a:stretch>
                        </pic:blipFill>
                        <pic:spPr>
                          <a:xfrm>
                            <a:off x="3856670" y="787056"/>
                            <a:ext cx="1066892" cy="1066892"/>
                          </a:xfrm>
                          <a:prstGeom prst="rect">
                            <a:avLst/>
                          </a:prstGeom>
                        </pic:spPr>
                      </pic:pic>
                    </wpg:wgp>
                  </a:graphicData>
                </a:graphic>
              </wp:inline>
            </w:drawing>
          </mc:Choice>
          <mc:Fallback>
            <w:pict>
              <v:group id="Group 113" o:spid="_x0000_s1091" style="width:395.7pt;height:189.2pt;mso-position-horizontal-relative:char;mso-position-vertical-relative:line" coordsize="102527,490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">
                <v:group id="Group 2074268202" o:spid="_x0000_s1092" style="position:absolute;width:102527;height:25914" coordsize="102527,259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fPO/y&#10;zAAAAOMAAAAPAAAAAAAAAAAAAAAAAKoCAABkcnMvZG93bnJldi54bWxQSwUGAAAAAAQABAD6AAAA&#10;owMAAAAA&#10;">
                  <v:shape id="Freeform: Shape 2074268203" o:spid="_x0000_s1093" style="position:absolute;left:76613;width:25914;height:25914;visibility:visible;mso-wrap-style:square;v-text-anchor:middle" coordsize="3081874,308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YsFsoA&#10;AADjAAAADwAAAGRycy9kb3ducmV2LnhtbESPzU7DMBCE70h9B2srcaN201LaULdCqEgc6d99ibdJ&#10;RLxOY1Mnb4+RkDiOZuYbzXrb20bcqPO1Yw3TiQJBXDhTc6nhdHx7WILwAdlg45g0DORhuxndrTE3&#10;LvKebodQigRhn6OGKoQ2l9IXFVn0E9cSJ+/iOoshya6UpsOY4LaRmVILabHmtFBhS68VFV+Hb6th&#10;FuL+jI+n3XU1r89x9zHE4+eg9f24f3kGEagP/+G/9rvRkKmnebZYZmoGv5/SH5Cb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qGLBbKAAAA4wAAAA8AAAAAAAAAAAAAAAAAmAIA&#10;AGRycy9kb3ducmV2LnhtbFBLBQYAAAAABAAEAPUAAACPAwAAAAA=&#10;" path="m1540923,v851020,,1540952,689903,1540952,1540923c3081875,2391944,2391943,3081847,1540923,3081847,689903,3081847,,2391944,,1540923,,689903,689930,,1540923,r,xm1540923,42800c713534,42800,42799,713534,42799,1540923v,827390,670762,1498124,1498124,1498124c2368286,3039047,3039047,2368313,3039047,1540923,3039047,713534,2368340,42800,1540923,42800r,xe" fillcolor="#116569" stroked="f" strokeweight=".07467mm">
                    <v:stroke joinstyle="miter"/>
                    <v:path arrowok="t" o:connecttype="custom" o:connectlocs="1295712,0;2591449,1295712;1295712,2591425;0,1295712;1295712,0;1295712,0;1295712,35989;35988,1295712;1295712,2555436;2555436,1295712;1295712,35989;1295712,35989" o:connectangles="0,0,0,0,0,0,0,0,0,0,0,0"/>
                  </v:shape>
                  <v:shape id="Freeform: Shape 2074268204" o:spid="_x0000_s1094" style="position:absolute;width:25914;height:25914;visibility:visible;mso-wrap-style:square;v-text-anchor:middle" coordsize="3081847,308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B6lskA&#10;AADjAAAADwAAAGRycy9kb3ducmV2LnhtbESPQUsDMRSE74L/ITzBm00Mpa5r02IFQfGgrl68PZLX&#10;zeLmZUliu/57Iwgeh5n5hllv5zCKA6U8RDZwuVAgiG10A/cG3t/uLxoQuSA7HCOTgW/KsN2cnqyx&#10;dfHIr3ToSi8qhHOLBnwpUytltp4C5kWciKu3jylgqTL10iU8VngYpVZqJQMOXBc8TnTnyX52X8GA&#10;fUnXz6w/8u7J7htlR5+7x50x52fz7Q2IQnP5D/+1H5wBra6WetVotYTfT/UPyM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KB6lskAAADjAAAADwAAAAAAAAAAAAAAAACYAgAA&#10;ZHJzL2Rvd25yZXYueG1sUEsFBgAAAAAEAAQA9QAAAI4DAAAAAA==&#10;" path="m1540924,v851020,,1540923,689903,1540923,1540923c3081847,2391944,2391944,3081847,1540924,3081847,689903,3081847,,2391917,,1540923,,689930,689903,,1540924,r,xm1540924,42800c713534,42800,42800,713534,42800,1540923v,827390,670734,1498124,1498124,1498124c2368313,3039047,3039048,2368313,3039048,1540923,3039048,713534,2368313,42800,1540924,42800r,xe" fillcolor="#116569" stroked="f" strokeweight=".07467mm">
                    <v:stroke joinstyle="miter"/>
                    <v:path arrowok="t" o:connecttype="custom" o:connectlocs="1295713,0;2591425,1295712;1295713,2591425;0,1295712;1295713,0;1295713,0;1295713,35989;35989,1295712;1295713,2555436;2555437,1295712;1295713,35989;1295713,35989" o:connectangles="0,0,0,0,0,0,0,0,0,0,0,0"/>
                  </v:shape>
                  <v:shape id="Freeform: Shape 2074268205" o:spid="_x0000_s1095" style="position:absolute;left:15322;width:25914;height:25914;visibility:visible;mso-wrap-style:square;v-text-anchor:middle" coordsize="3081847,308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fDckA&#10;AADjAAAADwAAAGRycy9kb3ducmV2LnhtbESPQUsDMRSE74L/ITzBm00MWte1abGCoHhQVy/eHsnr&#10;ZnHzsiSxXf+9EQSPw8x8w6w2cxjFnlIeIhs4XygQxDa6gXsD72/3Zw2IXJAdjpHJwDdl2KyPj1bY&#10;unjgV9p3pRcVwrlFA76UqZUyW08B8yJOxNXbxRSwVJl66RIeKjyMUiu1lAEHrgseJ7rzZD+7r2DA&#10;vqTrZ9Yfeftkd42yo8/d49aY05P59gZEobn8h//aD86AVlcXetlodQm/n+ofkO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zfDckAAADjAAAADwAAAAAAAAAAAAAAAACYAgAA&#10;ZHJzL2Rvd25yZXYueG1sUEsFBgAAAAAEAAQA9QAAAI4DAAAAAA==&#10;" path="m1540924,v850993,,1540923,689903,1540923,1540923c3081847,2391944,2391944,3081847,1540924,3081847,689903,3081847,,2391944,,1540923,,689903,689930,,1540924,r,xm1540924,42800c713534,42800,42800,713534,42800,1540923v,827390,670734,1498124,1498124,1498124c2368313,3039047,3039048,2368313,3039048,1540923,3039048,713534,2368313,42800,1540924,42800r,xe" fillcolor="#116569" stroked="f" strokeweight=".07467mm">
                    <v:stroke joinstyle="miter"/>
                    <v:path arrowok="t" o:connecttype="custom" o:connectlocs="1295713,0;2591425,1295712;1295713,2591425;0,1295712;1295713,0;1295713,0;1295713,35989;35989,1295712;1295713,2555436;2555437,1295712;1295713,35989;1295713,35989" o:connectangles="0,0,0,0,0,0,0,0,0,0,0,0"/>
                  </v:shape>
                  <v:shape id="Freeform: Shape 2074268206" o:spid="_x0000_s1096" style="position:absolute;left:30645;width:25914;height:25914;visibility:visible;mso-wrap-style:square;v-text-anchor:middle" coordsize="3081820,308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d5WsoA&#10;AADjAAAADwAAAGRycy9kb3ducmV2LnhtbESPwW7CMBBE75X6D9ZW4lbsRiVFAYNIK1B74FDgA1b2&#10;kkSN11HskvD3GKlSj6OZeaNZrkfXigv1ofGs4WWqQBAbbxuuNJyO2+c5iBCRLbaeScOVAqxXjw9L&#10;LKwf+Jsuh1iJBOFQoIY6xq6QMpiaHIap74iTd/a9w5hkX0nb45DgrpWZUrl02HBaqLGj95rMz+HX&#10;afC77VCqjbl+dbuZHcy+dB/lqPXkadwsQEQa43/4r/1pNWTq7TXL55nK4f4p/QG5u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F3eVrKAAAA4wAAAA8AAAAAAAAAAAAAAAAAmAIA&#10;AGRycy9kb3ducmV2LnhtbFBLBQYAAAAABAAEAPUAAACPAwAAAAA=&#10;" path="m1540924,v851020,,1540896,689903,1540896,1540923c3081820,2391944,2391918,3081847,1540924,3081847,689930,3081847,,2391944,,1540923,,689903,689903,,1540924,r,xm1540924,42800c713535,42800,42800,713534,42800,1540923v,827390,670735,1498124,1498124,1498124c2368313,3039047,3039048,2368313,3039048,1540923,3039048,713534,2368313,42800,1540924,42800r,xe" fillcolor="#116569" stroked="f" strokeweight=".07467mm">
                    <v:stroke joinstyle="miter"/>
                    <v:path arrowok="t" o:connecttype="custom" o:connectlocs="1295713,0;2591402,1295712;1295713,2591425;0,1295712;1295713,0;1295713,0;1295713,35989;35989,1295712;1295713,2555436;2555436,1295712;1295713,35989;1295713,35989" o:connectangles="0,0,0,0,0,0,0,0,0,0,0,0"/>
                  </v:shape>
                  <v:shape id="Freeform: Shape 2074268207" o:spid="_x0000_s1097" style="position:absolute;left:45968;width:25914;height:25914;visibility:visible;mso-wrap-style:square;v-text-anchor:middle" coordsize="3081847,308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Lk4ccA&#10;AADjAAAADwAAAGRycy9kb3ducmV2LnhtbERPTUsDMRS8C/6H8ARvNnGRuq5NS1sQFA+2Wy/eHsnr&#10;ZnHzsiSxXf+9EQRPwzBfzGI1+UGcKKY+sIbbmQJBbILtudPwfni6qUGkjGxxCEwavinBanl5scDG&#10;hjPv6dTmTpQSTg1qcDmPjZTJOPKYZmEkLtoxRI+50NhJG/Fcyv0gK6Xm0mPPZcHhSFtH5rP98hrM&#10;Lj68cfWRNq/mWCszuNS+bLS+vprWjyAyTfnf/Jd+thoqdX9XzesC8Pup/A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y5OHHAAAA4wAAAA8AAAAAAAAAAAAAAAAAmAIAAGRy&#10;cy9kb3ducmV2LnhtbFBLBQYAAAAABAAEAPUAAACMAwAAAAA=&#10;" path="m1540924,v850993,,1540924,689903,1540924,1540923c3081848,2391944,2391944,3081847,1540924,3081847,689904,3081847,,2391944,,1540923,,689903,689877,,1540924,r,xm1540924,42800c713508,42800,42800,713534,42800,1540923v,827390,670735,1498124,1498124,1498124c2368313,3039047,3039021,2368313,3039021,1540923,3039021,713534,2368286,42800,1540924,42800r,xe" fillcolor="#116569" stroked="f" strokeweight=".07467mm">
                    <v:stroke joinstyle="miter"/>
                    <v:path arrowok="t" o:connecttype="custom" o:connectlocs="1295713,0;2591426,1295712;1295713,2591425;0,1295712;1295713,0;1295713,0;1295713,35989;35989,1295712;1295713,2555436;2555414,1295712;1295713,35989;1295713,35989" o:connectangles="0,0,0,0,0,0,0,0,0,0,0,0"/>
                  </v:shape>
                  <v:shape id="Freeform: Shape 2074268208" o:spid="_x0000_s1098" style="position:absolute;left:61290;width:25914;height:25914;visibility:visible;mso-wrap-style:square;v-text-anchor:middle" coordsize="3081847,308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wk8YA&#10;AADjAAAADwAAAGRycy9kb3ducmV2LnhtbERPTUsDMRC9C/6HMII3mxikrmvTYgVB8aCuvfQ2JNPN&#10;4mayJLFd/705CB4f73u1mcMojpTyENnA9UKBILbRDdwb2H0+XTUgckF2OEYmAz+UYbM+P1th6+KJ&#10;P+jYlV7UEM4tGvClTK2U2XoKmBdxIq7cIaaApcLUS5fwVMPDKLVSSxlw4NrgcaJHT/ar+w4G7Hu6&#10;e2O9z9tXe2iUHX3uXrbGXF7MD/cgCs3lX/znfnYGtLq90ctGqzq6fq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1wk8YAAADjAAAADwAAAAAAAAAAAAAAAACYAgAAZHJz&#10;L2Rvd25yZXYueG1sUEsFBgAAAAAEAAQA9QAAAIsDAAAAAA==&#10;" path="m1540923,v850994,,1540925,689903,1540925,1540923c3081848,2391944,2391944,3081847,1540923,3081847,689904,3081847,,2391944,,1540923,,689903,689904,,1540923,r,xm1540923,42800c713534,42800,42799,713534,42799,1540923v,827390,670762,1498124,1498124,1498124c2368286,3039047,3039047,2368313,3039047,1540923,3039047,713534,2368313,42800,1540923,42800r,xe" fillcolor="#116569" stroked="f" strokeweight=".07467mm">
                    <v:stroke joinstyle="miter"/>
                    <v:path arrowok="t" o:connecttype="custom" o:connectlocs="1295712,0;2591426,1295712;1295712,2591425;0,1295712;1295712,0;1295712,0;1295712,35989;35988,1295712;1295712,2555436;2555436,1295712;1295712,35989;1295712,35989" o:connectangles="0,0,0,0,0,0,0,0,0,0,0,0"/>
                  </v:shape>
                </v:group>
                <v:group id="Group 2074268209" o:spid="_x0000_s1099" style="position:absolute;left:63374;top:3776;width:21560;height:38593" coordorigin="63374,3776" coordsize="21560,385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RmH2D&#10;zAAAAOMAAAAPAAAAAAAAAAAAAAAAAKoCAABkcnMvZG93bnJldi54bWxQSwUGAAAAAAQABAD6AAAA&#10;owMAAAAA&#10;">
                  <v:shape id="Freeform: Shape 2074268210" o:spid="_x0000_s1100" style="position:absolute;left:65115;top:3776;width:19819;height:18362;visibility:visible;mso-wrap-style:square;v-text-anchor:middle" coordsize="2356967,2183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cFqssA&#10;AADjAAAADwAAAGRycy9kb3ducmV2LnhtbESPXUvDMBSG7wf+h3CE3W1py5ijWzZENxEvZG5lsLtD&#10;cmyqzUlp4lb99eZC8PLl/eJZbQbXigv1ofGsIJ9mIIi1Nw3XCqrjbrIAESKywdYzKfimAJv1zWiF&#10;pfFXfqPLIdYijXAoUYGNsSulDNqSwzD1HXHy3n3vMCbZ19L0eE3jrpVFls2lw4bTg8WOHizpz8OX&#10;U6CfrHvV1bk65ZXcfrQ/+Bj3L0qNb4f7JYhIQ/wP/7WfjYIiu5sV80WRJ4rElHhArn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l9wWqywAAAOMAAAAPAAAAAAAAAAAAAAAAAJgC&#10;AABkcnMvZG93bnJldi54bWxQSwUGAAAAAAQABAD1AAAAkAMAAAAA&#10;" path="m,1091849c,488836,488863,,1091850,v512601,,942641,353286,1060072,829621l2356968,1091849r-205046,262229c2034491,1830413,1604451,2183699,1091850,2183699,488863,2183699,,1694863,,1091849r,xe" fillcolor="#168489" stroked="f" strokeweight=".07467mm">
                    <v:stroke joinstyle="miter"/>
                    <v:path arrowok="t" o:connecttype="custom" o:connectlocs="0,918101;918101,0;1809481,697601;1981898,918101;1809481,1138600;918101,1836202;0,918101;0,918101" o:connectangles="0,0,0,0,0,0,0,0"/>
                  </v:shape>
                  <v:shape id="Freeform: Shape 2074268211" o:spid="_x0000_s1101" style="position:absolute;left:73844;top:25609;width:806;height:7885;visibility:visible;mso-wrap-style:square;v-text-anchor:middle" coordsize="95868,93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OH8kA&#10;AADjAAAADwAAAGRycy9kb3ducmV2LnhtbESPwWrDMBBE74X8g9hAb41kU5zgRgmhNKWnQtxCr4u1&#10;sYWtlWMpifv3VSGQ4zAzb5j1dnK9uNAYrGcN2UKBIK69sdxo+P7aP61AhIhssPdMGn4pwHYze1hj&#10;afyVD3SpYiMShEOJGtoYh1LKULfkMCz8QJy8ox8dxiTHRpoRrwnuepkrVUiHltNCiwO9tlR31dlp&#10;WJ4622XRHt7NGxU/1aTo9Km0fpxPuxcQkaZ4D9/aH0ZDrpbPebHKswz+P6U/ID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XbOH8kAAADjAAAADwAAAAAAAAAAAAAAAACYAgAA&#10;ZHJzL2Rvd25yZXYueG1sUEsFBgAAAAAEAAQA9QAAAI4DAAAAAA==&#10;" path="m47934,c74415,,95869,23766,95869,47934v,24169,-14652,40327,-34680,46080l61189,843708v20028,5753,34680,21884,34680,46079c95869,913983,74415,937722,47934,937722,21454,937722,,913956,,889787,,865618,14652,849461,34680,843708r,-749694c14652,88261,,69818,,47934,,21454,21480,,47934,r,xe" fillcolor="#116569" stroked="f" strokeweight=".07467mm">
                    <v:stroke joinstyle="miter"/>
                    <v:path arrowok="t" o:connecttype="custom" o:connectlocs="40306,0;80613,40306;51452,79053;51452,709447;80613,748193;40306,788500;0,748193;29161,709447;29161,79053;0,40306;40306,0;40306,0" o:connectangles="0,0,0,0,0,0,0,0,0,0,0,0"/>
                  </v:shape>
                  <v:shape id="TextBox 86" o:spid="_x0000_s1102" type="#_x0000_t202" style="position:absolute;left:63374;top:34696;width:18359;height:76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IgBcoA&#10;AADjAAAADwAAAGRycy9kb3ducmV2LnhtbESPQWsCMRSE74L/IbxCbzUxWKtbo4hS6MmiVaG3x+a5&#10;u3TzsmxSd/vvTaHgcZiZb5jFqne1uFIbKs8GxiMFgjj3tuLCwPHz7WkGIkRki7VnMvBLAVbL4WCB&#10;mfUd7+l6iIVIEA4ZGihjbDIpQ16SwzDyDXHyLr51GJNsC2lb7BLc1VIrNZUOK04LJTa0KSn/Pvw4&#10;A6fd5es8UR/F1j03ne+VZDeXxjw+9OtXEJH6eA//t9+tAa1eJno602MNf5/SH5DL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SIAXKAAAA4wAAAA8AAAAAAAAAAAAAAAAAmAIA&#10;AGRycy9kb3ducmV2LnhtbFBLBQYAAAAABAAEAPUAAACPAwAAAAA=&#10;" filled="f" stroked="f">
                    <v:textbox>
                      <w:txbxContent>
                        <w:p w:rsidR="00671334" w:rsidRPr="003530FF" w:rsidRDefault="00671334"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تحسين الأداء</w:t>
                          </w:r>
                        </w:p>
                      </w:txbxContent>
                    </v:textbox>
                  </v:shape>
                </v:group>
                <v:shape id="Freeform: Shape 2074268213" o:spid="_x0000_s1103" style="position:absolute;left:19147;top:3776;width:19819;height:18362;visibility:visible;mso-wrap-style:square;v-text-anchor:middle" coordsize="2356967,2183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Wb3cwA&#10;AADjAAAADwAAAGRycy9kb3ducmV2LnhtbESPQUsDMRSE7wX/Q3iCtza7W2nL2rRIW0U8lFoXwdsj&#10;eW5WNy/LJrarv94IgsdhZr5hluvBteJEfWg8K8gnGQhi7U3DtYLq+W68ABEissHWMyn4ogDr1cVo&#10;iaXxZ36i0zHWIkE4lKjAxtiVUgZtyWGY+I44eW++dxiT7GtpejwnuGtlkWUz6bDhtGCxo40l/XH8&#10;dAr0vXV7Xb1WL3kld+/tN27j4VGpq8vh9gZEpCH+h//aD0ZBkc2vi9miyKfw+yn9Abn6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1SWb3cwAAADjAAAADwAAAAAAAAAAAAAAAACY&#10;AgAAZHJzL2Rvd25yZXYueG1sUEsFBgAAAAAEAAQA9QAAAJEDAAAAAA==&#10;" path="m,1091849c,488836,488836,,1091849,v512602,,942615,353286,1060073,829621l2356968,1091849r-205046,262229c2034491,1830413,1604478,2183699,1091849,2183699,488836,2183699,,1694863,,1091849r,xe" fillcolor="#168489" stroked="f" strokeweight=".07467mm">
                  <v:stroke joinstyle="miter"/>
                  <v:path arrowok="t" o:connecttype="custom" o:connectlocs="0,918101;918100,0;1809481,697601;1981898,918101;1809481,1138600;918100,1836202;0,918101;0,918101" o:connectangles="0,0,0,0,0,0,0,0"/>
                </v:shape>
                <v:shape id="Freeform: Shape 2074268214" o:spid="_x0000_s1104" style="position:absolute;left:27876;top:25609;width:806;height:7885;visibility:visible;mso-wrap-style:square;v-text-anchor:middle" coordsize="95869,93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IAEsoA&#10;AADjAAAADwAAAGRycy9kb3ducmV2LnhtbESPQUsDMRSE70L/Q3iCN5tsKLWsTYsVCgUP4nY9eHts&#10;XjeLm5dlE7vrvzeC4HGYmW+Y7X72vbjSGLvABoqlAkHcBNtxa6A+H+83IGJCttgHJgPfFGG/W9xs&#10;sbRh4je6VqkVGcKxRAMupaGUMjaOPMZlGIizdwmjx5Tl2Eo74pThvpdaqbX02HFecDjQs6Pms/ry&#10;Bs5T3VDUHzUWB/euCvf6UlUXY+5u56dHEInm9B/+a5+sAa0eVnq90cUKfj/lPyB3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hSABLKAAAA4wAAAA8AAAAAAAAAAAAAAAAAmAIA&#10;AGRycy9kb3ducmV2LnhtbFBLBQYAAAAABAAEAPUAAACPAwAAAAA=&#10;" path="m47934,c74415,,95869,23766,95869,47934v,24169,-14652,40327,-34680,46080l61189,843708v20028,5753,34680,21884,34680,46079c95869,913983,74415,937722,47934,937722,21454,937722,,913956,,889787,,865618,14652,849461,34681,843708r,-749694c14652,88261,,69818,,47934,,21454,21454,,47934,r,xe" fillcolor="#116569" stroked="f" strokeweight=".07467mm">
                  <v:stroke joinstyle="miter"/>
                  <v:path arrowok="t" o:connecttype="custom" o:connectlocs="40306,0;80613,40306;51452,79053;51452,709447;80613,748193;40306,788500;0,748193;29162,709447;29162,79053;0,40306;40306,0;40306,0" o:connectangles="0,0,0,0,0,0,0,0,0,0,0,0"/>
                </v:shape>
                <v:shape id="TextBox 89" o:spid="_x0000_s1105" type="#_x0000_t202" style="position:absolute;left:16543;top:35165;width:18359;height:13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u4ccoA&#10;AADjAAAADwAAAGRycy9kb3ducmV2LnhtbESPW2vCQBSE3wX/w3IE3+quwVujq4hS6JPFSwt9O2SP&#10;STB7NmS3Jv33bqHg4zAz3zCrTWcrcafGl441jEcKBHHmTMm5hsv57WUBwgdkg5Vj0vBLHjbrfm+F&#10;qXEtH+l+CrmIEPYpaihCqFMpfVaQRT9yNXH0rq6xGKJscmkabCPcVjJRaiYtlhwXCqxpV1B2O/1Y&#10;DZ+H6/fXRH3kezutW9cpyfZVaj0cdNsliEBdeIb/2+9GQ6Lmk2S2SMZT+PsU/4Bc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B7uHHKAAAA4wAAAA8AAAAAAAAAAAAAAAAAmAIA&#10;AGRycy9kb3ducmV2LnhtbFBLBQYAAAAABAAEAPUAAACPAwAAAAA=&#10;" filled="f" stroked="f">
                  <v:textbox>
                    <w:txbxContent>
                      <w:p w:rsidR="00671334" w:rsidRPr="003530FF" w:rsidRDefault="00671334"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تعزيز سمعة المؤسسة</w:t>
                        </w:r>
                      </w:p>
                    </w:txbxContent>
                  </v:textbox>
                </v:shape>
                <v:group id="Group 2074268216" o:spid="_x0000_s1106" style="position:absolute;top:3776;width:23644;height:45253" coordorigin=",3776" coordsize="23644,45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XefyzL&#10;AAAA4wAAAA8AAAAAAAAAAAAAAAAAqgIAAGRycy9kb3ducmV2LnhtbFBLBQYAAAAABAAEAPoAAACi&#10;AwAAAAA=&#10;">
                  <v:shape id="Freeform: Shape 2074268217" o:spid="_x0000_s1107" style="position:absolute;left:3825;top:3776;width:19819;height:18362;visibility:visible;mso-wrap-style:square;v-text-anchor:middle" coordsize="2356967,2183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6d3swA&#10;AADjAAAADwAAAGRycy9kb3ducmV2LnhtbESPQUsDMRSE74L/ITyhN5vdpbRlbVpEW5EepNZF8PZI&#10;npvVzcuyie3aX98UBI/DzHzDLFaDa8WB+tB4VpCPMxDE2puGawXV2+Z2DiJEZIOtZ1LwSwFWy+ur&#10;BZbGH/mVDvtYiwThUKICG2NXShm0JYdh7Dvi5H363mFMsq+l6fGY4K6VRZZNpcOG04LFjh4s6e/9&#10;j1Ogn6x70dVH9Z5Xcv3VnvAx7rZKjW6G+zsQkYb4H/5rPxsFRTabFNN5kc/g8in9Abk8A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qh6d3swAAADjAAAADwAAAAAAAAAAAAAAAACY&#10;AgAAZHJzL2Rvd25yZXYueG1sUEsFBgAAAAAEAAQA9QAAAJEDAAAAAA==&#10;" path="m,1091849c,488836,488836,,1091850,v512601,,942614,353286,1060072,829621l2356968,1091849r-205046,262229c2034491,1830413,1604478,2183699,1091850,2183699,488836,2183699,,1694863,,1091849r,xe" fillcolor="#168489" stroked="f" strokeweight=".07467mm">
                    <v:stroke joinstyle="miter"/>
                    <v:path arrowok="t" o:connecttype="custom" o:connectlocs="0,918101;918101,0;1809481,697601;1981898,918101;1809481,1138600;918101,1836202;0,918101;0,918101" o:connectangles="0,0,0,0,0,0,0,0"/>
                  </v:shape>
                  <v:shape id="Freeform: Shape 2074268218" o:spid="_x0000_s1108" style="position:absolute;left:12554;top:25609;width:806;height:7885;visibility:visible;mso-wrap-style:square;v-text-anchor:middle" coordsize="95869,93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8KF8cA&#10;AADjAAAADwAAAGRycy9kb3ducmV2LnhtbERPz0vDMBS+C/4P4Q28uaRB5qjLxhQGgx3Erh68PZq3&#10;pti8lCau3X9vDoLHj+/3Zjf7XlxpjF1gA8VSgSBugu24NVCfD49rEDEhW+wDk4EbRdht7+82WNow&#10;8Qddq9SKHMKxRAMupaGUMjaOPMZlGIgzdwmjx5Th2Eo74pTDfS+1UivpsePc4HCgN0fNd/XjDZyn&#10;uqGov2osXt2nKtz7qaouxjws5v0LiERz+hf/uY/WgFbPT3q11kUenT/lPyC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kfChfHAAAA4wAAAA8AAAAAAAAAAAAAAAAAmAIAAGRy&#10;cy9kb3ducmV2LnhtbFBLBQYAAAAABAAEAPUAAACMAwAAAAA=&#10;" path="m47934,c74416,,95869,23766,95869,47934v,24169,-14652,40327,-34681,46080l61188,843708v20029,5753,34681,21884,34681,46079c95869,913983,74416,937722,47934,937722,21454,937722,,913956,,889787,,865618,14652,849461,34681,843708r,-749694c14652,88261,,69818,,47934,,21454,21454,,47934,r,xe" fillcolor="#116569" stroked="f" strokeweight=".07467mm">
                    <v:stroke joinstyle="miter"/>
                    <v:path arrowok="t" o:connecttype="custom" o:connectlocs="40306,0;80613,40306;51451,79053;51451,709447;80613,748193;40306,788500;0,748193;29162,709447;29162,79053;0,40306;40306,0;40306,0" o:connectangles="0,0,0,0,0,0,0,0,0,0,0,0"/>
                  </v:shape>
                  <v:shape id="TextBox 93" o:spid="_x0000_s1109" type="#_x0000_t202" style="position:absolute;top:35165;width:18358;height:13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aydMkA&#10;AADjAAAADwAAAGRycy9kb3ducmV2LnhtbESPQWvCQBSE7wX/w/IEb3XXoFZTVxFF8GSp2kJvj+wz&#10;CWbfhuxq4r93C4Ueh5n5hlmsOluJOzW+dKxhNFQgiDNnSs41nE+71xkIH5ANVo5Jw4M8rJa9lwWm&#10;xrX8SfdjyEWEsE9RQxFCnUrps4Is+qGriaN3cY3FEGWTS9NgG+G2kolSU2mx5LhQYE2bgrLr8WY1&#10;fB0uP99j9ZFv7aRuXack27nUetDv1u8gAnXhP/zX3hsNiXobJ9NZMprD76f4B+TyC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TaydMkAAADjAAAADwAAAAAAAAAAAAAAAACYAgAA&#10;ZHJzL2Rvd25yZXYueG1sUEsFBgAAAAAEAAQA9QAAAI4DAAAAAA==&#10;" filled="f" stroked="f">
                    <v:textbox>
                      <w:txbxContent>
                        <w:p w:rsidR="00671334" w:rsidRPr="003530FF" w:rsidRDefault="00671334"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حماية حقوق المساهمين</w:t>
                          </w:r>
                        </w:p>
                      </w:txbxContent>
                    </v:textbox>
                  </v:shape>
                </v:group>
                <v:group id="Group 2074268220" o:spid="_x0000_s1110" style="position:absolute;left:31644;top:3776;width:22645;height:45094" coordorigin="31644,3776" coordsize="22645,45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yxeIfsoA&#10;AADjAAAADwAAAAAAAAAAAAAAAACqAgAAZHJzL2Rvd25yZXYueG1sUEsFBgAAAAAEAAQA+gAAAKED&#10;AAAAAA==&#10;">
                  <v:shape id="Freeform: Shape 2074268221" o:spid="_x0000_s1111" style="position:absolute;left:34470;top:3776;width:19819;height:18362;visibility:visible;mso-wrap-style:square;v-text-anchor:middle" coordsize="2356967,2183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dqjMsA&#10;AADjAAAADwAAAGRycy9kb3ducmV2LnhtbESPT0sDMRTE70K/Q3gFbza7QWpZmxbxH+JBbLsIvT2S&#10;183q5mXZxHb10xtB8DjMzG+Y5Xr0nTjSENvAGspZAYLYBNtyo6HePVwsQMSEbLELTBq+KMJ6NTlb&#10;YmXDiTd03KZGZAjHCjW4lPpKymgceYyz0BNn7xAGjynLoZF2wFOG+06qophLjy3nBYc93ToyH9tP&#10;r8E8Ov9i6n39Vtby/r37xrv0+qz1+XS8uQaRaEz/4b/2k9WgiqtLNV8oVcLvp/wH5Oo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E12qMywAAAOMAAAAPAAAAAAAAAAAAAAAAAJgC&#10;AABkcnMvZG93bnJldi54bWxQSwUGAAAAAAQABAD1AAAAkAMAAAAA&#10;" path="m,1091849c,488836,488836,,1091849,v512629,,942616,353286,1060073,829621l2356968,1091849r-205046,262229c2034492,1830413,1604478,2183699,1091849,2183699,488836,2183699,,1694863,,1091849r,xe" fillcolor="#168489" stroked="f" strokeweight=".07467mm">
                    <v:stroke joinstyle="miter"/>
                    <v:path arrowok="t" o:connecttype="custom" o:connectlocs="0,918101;918100,0;1809481,697601;1981898,918101;1809481,1138600;918100,1836202;0,918101;0,918101" o:connectangles="0,0,0,0,0,0,0,0"/>
                  </v:shape>
                  <v:shape id="Freeform: Shape 2074268222" o:spid="_x0000_s1112" style="position:absolute;left:43199;top:25609;width:806;height:7885;visibility:visible;mso-wrap-style:square;v-text-anchor:middle" coordsize="95869,93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v3QMkA&#10;AADjAAAADwAAAGRycy9kb3ducmV2LnhtbESPQUsDMRSE70L/Q3gFbzbZILWsTYstCIIHcbs9eHts&#10;XjeLm5dlE7vrvzeC4HGYmW+Y7X72vbjSGLvABoqVAkHcBNtxa6A+Pd9tQMSEbLEPTAa+KcJ+t7jZ&#10;YmnDxO90rVIrMoRjiQZcSkMpZWwceYyrMBBn7xJGjynLsZV2xCnDfS+1UmvpseO84HCgo6Pms/ry&#10;Bk5T3VDUHzUWB3dWhXt7raqLMbfL+ekRRKI5/Yf/2i/WgFYP93q90VrD76f8B+Tu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pv3QMkAAADjAAAADwAAAAAAAAAAAAAAAACYAgAA&#10;ZHJzL2Rvd25yZXYueG1sUEsFBgAAAAAEAAQA9QAAAI4DAAAAAA==&#10;" path="m47935,c74416,,95869,23766,95869,47934v,24169,-14652,40327,-34680,46080l61189,843708v20028,5753,34680,21884,34680,46079c95869,913983,74416,937722,47935,937722,21454,937722,,913956,,889787,,865618,14652,849461,34681,843708r,-749694c14652,88261,,69818,,47934,,21454,21454,,47935,r,xe" fillcolor="#116569" stroked="f" strokeweight=".07467mm">
                    <v:stroke joinstyle="miter"/>
                    <v:path arrowok="t" o:connecttype="custom" o:connectlocs="40307,0;80613,40306;51452,79053;51452,709447;80613,748193;40307,788500;0,748193;29162,709447;29162,79053;0,40306;40307,0;40307,0" o:connectangles="0,0,0,0,0,0,0,0,0,0,0,0"/>
                  </v:shape>
                  <v:shape id="TextBox 97" o:spid="_x0000_s1113" type="#_x0000_t202" style="position:absolute;left:31644;top:35007;width:18359;height:13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JPI8sA&#10;AADjAAAADwAAAGRycy9kb3ducmV2LnhtbESPT2sCMRTE7wW/Q3hCbzUxtWq3RhFLwVOl/in09tg8&#10;dxc3L8smdbff3hQKPQ4z8xtmsepdLa7UhsqzgfFIgSDOva24MHA8vD3MQYSIbLH2TAZ+KMBqObhb&#10;YGZ9xx903cdCJAiHDA2UMTaZlCEvyWEY+YY4eWffOoxJtoW0LXYJ7mqplZpKhxWnhRIb2pSUX/bf&#10;zsDp/fz1OVG74tU9NZ3vlWT3LI25H/brFxCR+vgf/mtvrQGtZhM9nWv9CL+f0h+Qyx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Osk8jywAAAOMAAAAPAAAAAAAAAAAAAAAAAJgC&#10;AABkcnMvZG93bnJldi54bWxQSwUGAAAAAAQABAD1AAAAkAMAAAAA&#10;" filled="f" stroked="f">
                    <v:textbox>
                      <w:txbxContent>
                        <w:p w:rsidR="00671334" w:rsidRPr="003530FF" w:rsidRDefault="00671334"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جذب الاستثمارات</w:t>
                          </w:r>
                        </w:p>
                      </w:txbxContent>
                    </v:textbox>
                  </v:shape>
                </v:group>
                <v:group id="Group 2074268224" o:spid="_x0000_s1114" style="position:absolute;left:46745;top:3776;width:22867;height:39061" coordorigin="46745,3776" coordsize="22866,39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0LI59&#10;zAAAAOMAAAAPAAAAAAAAAAAAAAAAAKoCAABkcnMvZG93bnJldi54bWxQSwUGAAAAAAQABAD6AAAA&#10;owMAAAAA&#10;">
                  <v:shape id="Freeform: Shape 2074268225" o:spid="_x0000_s1115" style="position:absolute;left:49793;top:3776;width:19819;height:18362;visibility:visible;mso-wrap-style:square;v-text-anchor:middle" coordsize="2356941,2183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hcG8sA&#10;AADjAAAADwAAAGRycy9kb3ducmV2LnhtbESPQWsCMRSE74X+h/AKvdXEoFZWo0ihpYUKrRbB2yN5&#10;7i5uXpZN1PXfN0Khx2FmvmHmy9434kxdrAMbGA4UCGIbXM2lgZ/t69MUREzIDpvAZOBKEZaL+7s5&#10;Fi5c+JvOm1SKDOFYoIEqpbaQMtqKPMZBaImzdwidx5RlV0rX4SXDfSO1UhPpsea8UGFLLxXZ4+bk&#10;DXwed1vrTl/job2O/Gr99qFY7o15fOhXMxCJ+vQf/mu/OwNaPY/0ZKr1GG6f8h+Qi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16FwbywAAAOMAAAAPAAAAAAAAAAAAAAAAAJgC&#10;AABkcnMvZG93bnJldi54bWxQSwUGAAAAAAQABAD1AAAAkAMAAAAA&#10;" path="m,1091849c,488836,488809,,1091850,v512601,,942641,353286,1060045,829621l2356941,1091849r-205046,262229c2034491,1830413,1604451,2183699,1091850,2183699,488836,2183699,,1694863,,1091849r,xe" fillcolor="#168489" stroked="f" strokeweight=".07467mm">
                    <v:stroke joinstyle="miter"/>
                    <v:path arrowok="t" o:connecttype="custom" o:connectlocs="0,918101;918101,0;1809458,697601;1981875,918101;1809458,1138600;918101,1836202;0,918101;0,918101" o:connectangles="0,0,0,0,0,0,0,0"/>
                  </v:shape>
                  <v:group id="Group 2074268226" o:spid="_x0000_s1116" style="position:absolute;left:46745;top:25609;width:18358;height:17228" coordorigin="46745,25609" coordsize="18358,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rsrWR&#10;zAAAAOMAAAAPAAAAAAAAAAAAAAAAAKoCAABkcnMvZG93bnJldi54bWxQSwUGAAAAAAQABAD6AAAA&#10;owMAAAAA&#10;">
                    <v:shape id="Freeform: Shape 2074268227" o:spid="_x0000_s1117" style="position:absolute;left:58522;top:25609;width:806;height:7885;visibility:visible;mso-wrap-style:square;v-text-anchor:middle" coordsize="95868,93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85TcgA&#10;AADjAAAADwAAAGRycy9kb3ducmV2LnhtbESPUUvDMBSF3wX/Q7jC3lyyMNpRlw0RHT4Jq4Kvl+ba&#10;hjY3XRO37t8bQfDxcM75Dme7n/0gzjRFF9jAaqlAEDfBOm4NfLy/3G9AxIRscQhMBq4UYb+7vdli&#10;ZcOFj3SuUysyhGOFBrqUxkrK2HTkMS7DSJy9rzB5TFlOrbQTXjLcD1IrVUiPjvNChyM9ddT09bc3&#10;UJ5616+SOx7sMxWf9azo9KaMWdzNjw8gEs3pP/zXfrUGtCrXuthoXcLvp/wH5O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vzlNyAAAAOMAAAAPAAAAAAAAAAAAAAAAAJgCAABk&#10;cnMvZG93bnJldi54bWxQSwUGAAAAAAQABAD1AAAAjQMAAAAA&#10;" path="m47935,c74415,,95869,23766,95869,47934v,24169,-14652,40327,-34707,46080l61162,843708v20055,5753,34707,21884,34707,46079c95869,913983,74415,937722,47935,937722,21454,937722,,913956,,889787,,865618,14652,849461,34680,843708r,-749694c14652,88261,,69818,,47934,,21454,21454,,47935,r,xe" fillcolor="#116569" stroked="f" strokeweight=".07467mm">
                      <v:stroke joinstyle="miter"/>
                      <v:path arrowok="t" o:connecttype="custom" o:connectlocs="40307,0;80613,40306;51429,79053;51429,709447;80613,748193;40307,788500;0,748193;29161,709447;29161,79053;0,40306;40307,0;40307,0" o:connectangles="0,0,0,0,0,0,0,0,0,0,0,0"/>
                    </v:shape>
                    <v:shape id="TextBox 102" o:spid="_x0000_s1118" type="#_x0000_t202" style="position:absolute;left:46745;top:35164;width:18358;height:76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bdUsYA&#10;AADjAAAADwAAAGRycy9kb3ducmV2LnhtbERPyWrDMBC9B/oPYgq9NVJEmsWNEkJKoKeWrNDbYE1s&#10;E2tkLCV2/746FHJ8vH2x6l0t7tSGyrOB0VCBIM69rbgwcDxsX2cgQkS2WHsmA78UYLV8Giwws77j&#10;Hd33sRAphEOGBsoYm0zKkJfkMAx9Q5y4i28dxgTbQtoWuxTuaqmVmkiHFaeGEhvalJRf9zdn4PR1&#10;+TmP1Xfx4d6azvdKsptLY16e+/U7iEh9fIj/3Z/WgFbTsZ7MtE6j06f0B+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bdUsYAAADjAAAADwAAAAAAAAAAAAAAAACYAgAAZHJz&#10;L2Rvd25yZXYueG1sUEsFBgAAAAAEAAQA9QAAAIsDAAAAAA==&#10;" filled="f" stroked="f">
                      <v:textbox>
                        <w:txbxContent>
                          <w:p w:rsidR="00671334" w:rsidRPr="003530FF" w:rsidRDefault="00671334"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إدارة المخاطر</w:t>
                            </w:r>
                          </w:p>
                        </w:txbxContent>
                      </v:textbox>
                    </v:shape>
                  </v:group>
                </v:group>
                <v:group id="Group 2074268229" o:spid="_x0000_s1119" style="position:absolute;left:79609;top:3776;width:19142;height:44523" coordorigin="79609,3776" coordsize="19142,44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aLSHj&#10;zAAAAOMAAAAPAAAAAAAAAAAAAAAAAKoCAABkcnMvZG93bnJldi54bWxQSwUGAAAAAAQABAD6AAAA&#10;owMAAAAA&#10;">
                  <v:shape id="Freeform: Shape 2074268230" o:spid="_x0000_s1120" style="position:absolute;left:80389;top:3776;width:18362;height:18362;visibility:visible;mso-wrap-style:square;v-text-anchor:middle" coordsize="2183725,2183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w19ssA&#10;AADjAAAADwAAAGRycy9kb3ducmV2LnhtbESPy2rCQBSG94W+w3AK3TWTptWkqaMUqSDVjVe6PGSO&#10;STBzJmTGmL59ZyG4/PlvfJPZYBrRU+dqywpeoxgEcWF1zaWC/W7xkoFwHlljY5kU/JGD2fTxYYK5&#10;tlfeUL/1pQgj7HJUUHnf5lK6oiKDLrItcfBOtjPog+xKqTu8hnHTyCSOx9JgzeGhwpbmFRXn7cUo&#10;OP0Ox7XdpKv5z7dtiuX5ox8dtFLPT8PXJwhPg7+Hb+2lVpDE6XsyzpK3QBGYAg/I6T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rPDX2ywAAAOMAAAAPAAAAAAAAAAAAAAAAAJgC&#10;AABkcnMvZG93bnJldi54bWxQSwUGAAAAAAQABAD1AAAAkAMAAAAA&#10;" path="m1091849,v603013,,1091877,488836,1091877,1091849c2183726,1694863,1694890,2183699,1091849,2183699,488809,2183699,,1694863,,1091849,,488836,488836,,1091849,r,xe" fillcolor="#168489" stroked="f" strokeweight=".07467mm">
                    <v:stroke joinstyle="miter"/>
                    <v:path arrowok="t" o:connecttype="custom" o:connectlocs="918100,0;1836224,918101;918100,1836202;0,918101;918100,0;918100,0" o:connectangles="0,0,0,0,0,0"/>
                  </v:shape>
                  <v:shape id="Freeform: Shape 2074268231" o:spid="_x0000_s1121" style="position:absolute;left:89167;top:25609;width:806;height:7885;visibility:visible;mso-wrap-style:square;v-text-anchor:middle" coordsize="95869,93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D/6soA&#10;AADjAAAADwAAAGRycy9kb3ducmV2LnhtbESPQUsDMRSE70L/Q3iCN5tslFrWpqUKBcGDuF0P3h6b&#10;183i5mXZpN313xtB8DjMzDfMZjf7XlxojF1gA8VSgSBugu24NVAfD7drEDEhW+wDk4FvirDbLq42&#10;WNow8TtdqtSKDOFYogGX0lBKGRtHHuMyDMTZO4XRY8pybKUdccpw30ut1Ep67DgvOBzo2VHzVZ29&#10;geNUNxT1Z43Fk/tQhXt7raqTMTfX8/4RRKI5/Yf/2i/WgFYP93q11ncF/H7Kf0Bu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OQ/+rKAAAA4wAAAA8AAAAAAAAAAAAAAAAAmAIA&#10;AGRycy9kb3ducmV2LnhtbFBLBQYAAAAABAAEAPUAAACPAwAAAAA=&#10;" path="m47935,c74416,,95870,23766,95870,47934v,24169,-14652,40327,-34681,46080l61189,843708v20029,5753,34681,21884,34681,46079c95870,913983,74416,937722,47935,937722,21454,937722,,913956,,889787,,865618,14652,849461,34708,843708r,-749694c14652,88261,,69818,,47934,,21454,21454,,47935,r,xe" fillcolor="#116569" stroked="f" strokeweight=".07467mm">
                    <v:stroke joinstyle="miter"/>
                    <v:path arrowok="t" o:connecttype="custom" o:connectlocs="40307,0;80614,40306;51452,79053;51452,709447;80614,748193;40307,788500;0,748193;29185,709447;29185,79053;0,40306;40307,0;40307,0" o:connectangles="0,0,0,0,0,0,0,0,0,0,0,0"/>
                  </v:shape>
                  <v:shape id="TextBox 106" o:spid="_x0000_s1122" type="#_x0000_t202" style="position:absolute;left:79609;top:34436;width:18359;height:13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d8ZcsA&#10;AADjAAAADwAAAGRycy9kb3ducmV2LnhtbESPT2sCMRTE7wW/Q3hCbzUxtWq3RhFLwVOl/in09tg8&#10;dxc3L8smdbff3hQKPQ4z8xtmsepdLa7UhsqzgfFIgSDOva24MHA8vD3MQYSIbLH2TAZ+KMBqObhb&#10;YGZ9xx903cdCJAiHDA2UMTaZlCEvyWEY+YY4eWffOoxJtoW0LXYJ7mqplZpKhxWnhRIb2pSUX/bf&#10;zsDp/fz1OVG74tU9NZ3vlWT3LI25H/brFxCR+vgf/mtvrQGtZhM9netHDb+f0h+Qyx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kJ3xlywAAAOMAAAAPAAAAAAAAAAAAAAAAAJgC&#10;AABkcnMvZG93bnJldi54bWxQSwUGAAAAAAQABAD1AAAAkAMAAAAA&#10;" filled="f" stroked="f">
                    <v:textbox>
                      <w:txbxContent>
                        <w:p w:rsidR="00671334" w:rsidRPr="003530FF" w:rsidRDefault="00671334"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الشفافية والمساءلة</w:t>
                          </w:r>
                        </w:p>
                      </w:txbxContent>
                    </v:textbox>
                  </v:shape>
                </v:group>
                <v:shape id="Picture 2074268233" o:spid="_x0000_s1123" type="#_x0000_t75" style="position:absolute;left:84181;top:6829;width:11584;height:11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HXXXJAAAA4wAAAA8AAABkcnMvZG93bnJldi54bWxEj81OwzAQhO9IfQdrK3GjTlMoIdSt+BES&#10;1wbU8ype4tDsOsSmTXl6jFSJ42hmvtGsNiN36kBDaL0YmM8yUCS1t600Bt7fXq4KUCGiWOy8kIET&#10;BdisJxcrLK0/ypYOVWxUgkgo0YCLsS+1DrUjxjDzPUnyPvzAGJMcGm0HPCY4dzrPsqVmbCUtOOzp&#10;yVG9r77ZQLH9/HJ8wp1UPdvH7nl393PDxlxOx4d7UJHG+B8+t1+tgTy7vc6XRb5YwN+n9Af0+h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odddckAAADjAAAADwAAAAAAAAAA&#10;AAAAAACfAgAAZHJzL2Rvd25yZXYueG1sUEsFBgAAAAAEAAQA9wAAAJUDAAAAAA==&#10;">
                  <v:imagedata r:id="rId75" o:title="" grayscale="t" bilevel="t"/>
                  <v:path arrowok="t"/>
                </v:shape>
                <v:shape id="Google Shape;617;p25" o:spid="_x0000_s1124" style="position:absolute;left:70727;top:10148;width:7382;height:6159;visibility:visible;mso-wrap-style:square;v-text-anchor:top" coordsize="215,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dYk8sA&#10;AADjAAAADwAAAGRycy9kb3ducmV2LnhtbESPwW7CMBBE75X6D9ZW6q04uJRCwCBaqRIHLiVcelvZ&#10;SxIRr0NsSPj7GqlSj6OZeaNZrgfXiCt1ofasYTzKQBAbb2suNRyKr5cZiBCRLTaeScONAqxXjw9L&#10;zK3v+Zuu+1iKBOGQo4YqxjaXMpiKHIaRb4mTd/Sdw5hkV0rbYZ/grpEqy6bSYc1pocKWPisyp/3F&#10;aTj7XaNMsdscjSp+buP+8Db/OGn9/DRsFiAiDfE//NfeWg0qe5+o6Uy9TuD+Kf0Bufo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G51iTywAAAOMAAAAPAAAAAAAAAAAAAAAAAJgC&#10;AABkcnMvZG93bnJldi54bWxQSwUGAAAAAAQABAD1AAAAkAMAAAAA&#10;" path="m29,146v,-49,,-49,,-49c29,93,32,90,36,90v12,,12,,12,c52,90,55,93,55,97v,49,,49,,49c55,149,52,153,48,153v-12,,-12,,-12,c32,153,29,149,29,146xm79,73v-4,,-7,3,-7,7c72,146,72,146,72,146v,3,3,7,7,7c91,153,91,153,91,153v4,,7,-4,7,-7c98,80,98,80,98,80v,-4,-3,-7,-7,-7l79,73xm122,58v-4,,-7,3,-7,7c115,146,115,146,115,146v,3,3,7,7,7c134,153,134,153,134,153v4,,7,-4,7,-7c141,65,141,65,141,65v,-4,-3,-7,-7,-7l122,58xm165,43v-4,,-7,3,-7,7c158,146,158,146,158,146v,3,3,7,7,7c177,153,177,153,177,153v4,,7,-4,7,-7c184,50,184,50,184,50v,-4,-3,-7,-7,-7l165,43xm33,71c78,63,121,47,160,24v3,6,3,6,3,6c177,9,177,9,177,9,151,8,151,8,151,8v4,7,4,7,4,7c118,38,76,54,31,62r2,9xm215,166c193,154,193,154,193,154v,7,,7,,7c18,161,18,161,18,161,18,22,18,22,18,22v8,,8,,8,c13,,13,,13,,,22,,22,,22v8,,8,,8,c8,161,8,161,8,161v,5,,5,,5c8,171,8,171,8,171v185,,185,,185,c193,179,193,179,193,179r22,-13xe" fillcolor="white [3212]" stroked="f">
                  <v:path arrowok="t" o:extrusionok="f" o:connecttype="custom" o:connectlocs="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0,2147483647;2147483647,2147483647;2147483647,2147483647;2147483647,2147483647;2147483647,2147483647;2147483647,2147483647;2147483647,2147483647;2147483647,2147483647" o:connectangles="0,0,0,0,0,0,0,0,0,0,0,0,0,0,0,0,0,0,0,0,0,0,0,0,0,0,0,0,0,0,0,0,0,0,0,0,0,0,0,0,0,0,0,0,0,0,0,0,0,0,0,0,0,0,0,0,0,0,0"/>
                </v:shape>
                <v:shape id="Picture 2074268235" o:spid="_x0000_s1125" type="#_x0000_t75" style="position:absolute;left:24203;top:8321;width:7987;height:79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plJLKAAAA4wAAAA8AAABkcnMvZG93bnJldi54bWxEj91qwkAUhO+FvsNyCr3Tjal/RFexCYLS&#10;q9o+wCF7TFazZ0N2q/Ht3ULBy2FmvmFWm9424kqdN44VjEcJCOLSacOVgp/v3XABwgdkjY1jUnAn&#10;D5v1y2CFmXY3/qLrMVQiQthnqKAOoc2k9GVNFv3ItcTRO7nOYoiyq6Tu8BbhtpFpksykRcNxocaW&#10;8prKy/HXKjhPTf7RF3l7MPPT9nN3KWgsC6XeXvvtEkSgPjzD/+29VpAm80k6W6TvU/j7FP+AXD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NuplJLKAAAA4wAAAA8AAAAAAAAA&#10;AAAAAAAAnwIAAGRycy9kb3ducmV2LnhtbFBLBQYAAAAABAAEAPcAAACWAwAAAAA=&#10;">
                  <v:imagedata r:id="rId76" o:title="" gain="19661f" blacklevel="22938f"/>
                  <v:path arrowok="t"/>
                </v:shape>
                <v:shape id="Picture 2074268236" o:spid="_x0000_s1126" type="#_x0000_t75" style="position:absolute;left:8328;top:8628;width:8657;height:86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BTFDKAAAA4wAAAA8AAABkcnMvZG93bnJldi54bWxEj1FLw0AQhN8F/8Oxgm/2YtRYYq9FhKpQ&#10;VGxKn5fcmkRze+FuTdN/7wmCj8PMfMMsVpPr1Ughdp4NXM4yUMS1tx03BnbV+mIOKgqyxd4zGThS&#10;hNXy9GSBpfUHfqdxK41KEI4lGmhFhlLrWLfkMM78QJy8Dx8cSpKh0TbgIcFdr/MsK7TDjtNCiwM9&#10;tFR/bb+dga7/3LztX8JYrKvXm8fqKJsnL8acn033d6CEJvkP/7WfrYE8u73Oi3l+VcDvp/QH9PIH&#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GxBTFDKAAAA4wAAAA8AAAAAAAAA&#10;AAAAAAAAnwIAAGRycy9kb3ducmV2LnhtbFBLBQYAAAAABAAEAPcAAACWAwAAAAA=&#10;">
                  <v:imagedata r:id="rId77" o:title="" gain="19661f" blacklevel="22938f"/>
                  <v:path arrowok="t"/>
                </v:shape>
                <v:shape id="Picture 2074268237" o:spid="_x0000_s1127" type="#_x0000_t75" style="position:absolute;left:55683;top:9573;width:7500;height:7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hJBHLAAAA4wAAAA8AAABkcnMvZG93bnJldi54bWxEj0FLw0AUhO9C/8PyhN7sxrSkMXZbSmmp&#10;IBRc9f7MPpPY7NuQ3Tbx37uC4HGYmW+Y1Wa0rbhS7xvHCu5nCQji0pmGKwVvr4e7HIQPyAZbx6Tg&#10;mzxs1pObFRbGDfxCVx0qESHsC1RQh9AVUvqyJot+5jri6H263mKIsq+k6XGIcNvKNEkyabHhuFBj&#10;R7uayrO+WAVHrfcPOguH4eP9fHmuxvz01ZRKTW/H7SOIQGP4D/+1n4yCNFku0ixP50v4/RT/gFz/&#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moSQRywAAAOMAAAAPAAAAAAAA&#10;AAAAAAAAAJ8CAABkcnMvZG93bnJldi54bWxQSwUGAAAAAAQABAD3AAAAlwMAAAAA&#10;">
                  <v:imagedata r:id="rId78" o:title="" gain="19661f" blacklevel="22938f"/>
                  <v:path arrowok="t"/>
                </v:shape>
                <v:shape id="Picture 2074268238" o:spid="_x0000_s1128" type="#_x0000_t75" style="position:absolute;left:38566;top:7870;width:10669;height:106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4hP7LAAAA4wAAAA8AAABkcnMvZG93bnJldi54bWxET8tOwkAU3Zv4D5NrwsbAlGJ4VAZiMCW6&#10;0VAgYXnTubYNnTt1ZoTq1zsLE5cn571c96YVF3K+saxgPEpAEJdWN1wpOOzz4RyED8gaW8uk4Js8&#10;rFe3N0vMtL3yji5FqEQMYZ+hgjqELpPSlzUZ9CPbEUfuwzqDIUJXSe3wGsNNK9MkmUqDDceGGjva&#10;1FSeiy+j4HVb7MoF/zzvJ6f7t0+3lfkxf1dqcNc/PYII1Id/8Z/7RStIk9lDOp2nkzg6fop/QK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2+IT+ywAAAOMAAAAPAAAAAAAA&#10;AAAAAAAAAJ8CAABkcnMvZG93bnJldi54bWxQSwUGAAAAAAQABAD3AAAAlwMAAAAA&#10;">
                  <v:imagedata r:id="rId79" o:title="" grayscale="t" bilevel="t"/>
                  <v:path arrowok="t"/>
                </v:shape>
                <w10:wrap anchorx="page"/>
                <w10:anchorlock/>
              </v:group>
            </w:pict>
          </mc:Fallback>
        </mc:AlternateContent>
      </w:r>
    </w:p>
    <w:p w:rsidR="001A2196" w:rsidRPr="0012794C" w:rsidRDefault="001A2196" w:rsidP="004A6D71">
      <w:pPr>
        <w:rPr>
          <w:rFonts w:ascii="Sakkal Majalla" w:hAnsi="Sakkal Majalla"/>
          <w:b/>
          <w:bCs/>
          <w:sz w:val="32"/>
          <w:szCs w:val="32"/>
        </w:rPr>
      </w:pPr>
      <w:r w:rsidRPr="002A078C">
        <w:rPr>
          <w:rFonts w:ascii="Sakkal Majalla" w:hAnsi="Sakkal Majalla"/>
          <w:noProof/>
          <w:sz w:val="34"/>
        </w:rPr>
        <w:lastRenderedPageBreak/>
        <mc:AlternateContent>
          <mc:Choice Requires="wpg">
            <w:drawing>
              <wp:inline distT="0" distB="0" distL="0" distR="0" wp14:anchorId="240D5121" wp14:editId="17EF82FF">
                <wp:extent cx="5731510" cy="892088"/>
                <wp:effectExtent l="0" t="0" r="2540" b="22860"/>
                <wp:docPr id="207426808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082" name="مجموعة 47"/>
                        <wpg:cNvGrpSpPr/>
                        <wpg:grpSpPr>
                          <a:xfrm>
                            <a:off x="0" y="0"/>
                            <a:ext cx="5731510" cy="895351"/>
                            <a:chOff x="0" y="0"/>
                            <a:chExt cx="5878196" cy="918845"/>
                          </a:xfrm>
                        </wpg:grpSpPr>
                        <wpg:grpSp>
                          <wpg:cNvPr id="2074268083" name="مجموعة 48"/>
                          <wpg:cNvGrpSpPr/>
                          <wpg:grpSpPr>
                            <a:xfrm>
                              <a:off x="0" y="0"/>
                              <a:ext cx="5878196" cy="918845"/>
                              <a:chOff x="0" y="0"/>
                              <a:chExt cx="6240348" cy="919070"/>
                            </a:xfrm>
                          </wpg:grpSpPr>
                          <wpg:grpSp>
                            <wpg:cNvPr id="2074268084" name="مجموعة 49"/>
                            <wpg:cNvGrpSpPr/>
                            <wpg:grpSpPr>
                              <a:xfrm>
                                <a:off x="0" y="169208"/>
                                <a:ext cx="5433072" cy="580613"/>
                                <a:chOff x="0" y="169208"/>
                                <a:chExt cx="5433072" cy="580613"/>
                              </a:xfrm>
                            </wpg:grpSpPr>
                            <wps:wsp>
                              <wps:cNvPr id="20742680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0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08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088"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الشفافية والمساءلة</w:t>
                                </w:r>
                              </w:p>
                            </w:txbxContent>
                          </wps:txbx>
                          <wps:bodyPr wrap="square" rtlCol="1">
                            <a:spAutoFit/>
                          </wps:bodyPr>
                        </wps:wsp>
                      </wpg:grpSp>
                      <pic:pic xmlns:pic="http://schemas.openxmlformats.org/drawingml/2006/picture">
                        <pic:nvPicPr>
                          <pic:cNvPr id="2074268089"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مجموعة 22" o:spid="_x0000_s112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bHt+4gcAAOQ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B2bHt+4gcAAOQ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113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fK4JJ&#10;zAAAAOMAAAAPAAAAAAAAAAAAAAAAAKoCAABkcnMvZG93bnJldi54bWxQSwUGAAAAAAQABAD6AAAA&#10;owMAAAAA&#10;">
                  <v:group id="مجموعة 48" o:spid="_x0000_s113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wZyfS&#10;zAAAAOMAAAAPAAAAAAAAAAAAAAAAAKoCAABkcnMvZG93bnJldi54bWxQSwUGAAAAAAQABAD6AAAA&#10;owMAAAAA&#10;">
                    <v:group id="مجموعة 49" o:spid="_x0000_s113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jr+m&#10;zAAAAOMAAAAPAAAAAAAAAAAAAAAAAKoCAABkcnMvZG93bnJldi54bWxQSwUGAAAAAAQABAD6AAAA&#10;owMAAAAA&#10;">
                      <v:shape id="شكل حر 50" o:spid="_x0000_s113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RFPsoA&#10;AADjAAAADwAAAGRycy9kb3ducmV2LnhtbESPQWvCQBSE74X+h+UVvNVd0yaG6CqlIEjpQVPF6yP7&#10;TILZtyG71fjvu4VCj8PMfMMs16PtxJUG3zrWMJsqEMSVMy3XGg5fm+cchA/IBjvHpOFOHtarx4cl&#10;FsbdeE/XMtQiQtgXqKEJoS+k9FVDFv3U9cTRO7vBYohyqKUZ8BbhtpOJUpm02HJcaLCn94aqS/lt&#10;NWQf6Wm3qzbpvty+fHqy5mhc0HryNL4tQAQaw3/4r701GhI1f02yXOUp/H6Kf0C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YURT7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3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mz68kA&#10;AADjAAAADwAAAGRycy9kb3ducmV2LnhtbESPQUvDQBSE7wX/w/IEL6XdNdg0xG6LKAWPthXPL9nn&#10;Jph9G7Nrmv57VxB6HGbmG2azm1wnRhpC61nD/VKBIK69adlqeD/tFwWIEJENdp5Jw4UC7LY3sw2W&#10;xp/5QOMxWpEgHErU0MTYl1KGuiGHYel74uR9+sFhTHKw0gx4TnDXyUypXDpsOS002NNzQ/XX8cdp&#10;wG/39lH56MNYWfsyX/XT3Ky0vrudnh5BRJriNfzffjUaMrV+yPJCFTn8fUp/QG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lmz68kAAADjAAAADwAAAAAAAAAAAAAAAACYAgAA&#10;ZHJzL2Rvd25yZXYueG1sUEsFBgAAAAAEAAQA9QAAAI4DAAAAAA==&#10;" fillcolor="#a5a5a5 [2092]" stroked="f" strokeweight="1pt">
                        <v:stroke joinstyle="miter"/>
                      </v:roundrect>
                    </v:group>
                    <v:oval id="شكل بيضاوي 52" o:spid="_x0000_s113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lOxMoA&#10;AADjAAAADwAAAGRycy9kb3ducmV2LnhtbESPUUvDMBSF34X9h3AHvrnEIF3plg3ZEBQUtNM9X5q7&#10;tqy5KU1cu39vBMHHwznnO5z1dnKduNAQWs8G7hcKBHHlbcu1gc/D010OIkRki51nMnClANvN7GaN&#10;hfUjf9CljLVIEA4FGmhi7AspQ9WQw7DwPXHyTn5wGJMcamkHHBPcdVIrlUmHLaeFBnvaNVSdy29n&#10;4P18+roeX17VW+3HMhvdXmt7MOZ2Pj2uQESa4n/4r/1sDWi1fNBZrvIl/H5Kf0B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KJTsTKAAAA4wAAAA8AAAAAAAAAAAAAAAAAmAIA&#10;AGRycy9kb3ducmV2LnhtbFBLBQYAAAAABAAEAPUAAACPAwAAAAA=&#10;" filled="f" strokecolor="#168489" strokeweight="1pt">
                      <v:stroke joinstyle="miter"/>
                    </v:oval>
                  </v:group>
                  <v:shape id="مربع نص 41" o:spid="_x0000_s113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Cc0sYA&#10;AADjAAAADwAAAGRycy9kb3ducmV2LnhtbERPO0/DMBDekfgP1lVio3YjKFGoW1U8pA4stGE/xUcc&#10;NT5H8dGk/x4PSIyfvvdmN4deXWhMXWQLq6UBRdxE13FroT6935egkiA77COThSsl2G1vbzZYuTjx&#10;J12O0qocwqlCC15kqLROjaeAaRkH4sx9xzGgZDi22o045fDQ68KYtQ7YcW7wONCLp+Z8/AkWRNx+&#10;da3fQjp8zR+vkzfNI9bW3i3m/TMooVn+xX/ug7NQmKeHYl2aMo/On/If0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Cc0sYAAADjAAAADwAAAAAAAAAAAAAAAACYAgAAZHJz&#10;L2Rvd25yZXYueG1sUEsFBgAAAAAEAAQA9QAAAIs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الشفافية والمساءلة</w:t>
                          </w:r>
                        </w:p>
                      </w:txbxContent>
                    </v:textbox>
                  </v:shape>
                </v:group>
                <v:shape id="صورة 54" o:spid="_x0000_s113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nftw6cwAAADjAAAADwAAAAAA&#10;AAAAAAAAAACfAgAAZHJzL2Rvd25yZXYueG1sUEsFBgAAAAAEAAQA9wAAAJgDA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توفر الحوكمة إطارا</w:t>
      </w:r>
      <w:r w:rsidRPr="004161EC">
        <w:rPr>
          <w:rFonts w:ascii="Sakkal Majalla" w:hAnsi="Sakkal Majalla" w:cs="Sakkal Majalla" w:hint="cs"/>
          <w:sz w:val="32"/>
          <w:szCs w:val="32"/>
          <w:rtl/>
        </w:rPr>
        <w:t>ً</w:t>
      </w:r>
      <w:r w:rsidRPr="004161EC">
        <w:rPr>
          <w:rFonts w:ascii="Sakkal Majalla" w:hAnsi="Sakkal Majalla" w:cs="Sakkal Majalla"/>
          <w:sz w:val="32"/>
          <w:szCs w:val="32"/>
          <w:rtl/>
        </w:rPr>
        <w:t xml:space="preserve"> للشفافية في العمليات واتخاذ القرارات، مما يعزز الثقة بين الأطراف المعنية. تتيح المساءلة للأفراد والمؤسسات تحمل المسؤولية عن أفعالهم وقراراتهم.</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DDB0C8B" wp14:editId="097C8A14">
                <wp:extent cx="5731510" cy="892088"/>
                <wp:effectExtent l="0" t="0" r="2540" b="22860"/>
                <wp:docPr id="207426809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091" name="مجموعة 47"/>
                        <wpg:cNvGrpSpPr/>
                        <wpg:grpSpPr>
                          <a:xfrm>
                            <a:off x="0" y="0"/>
                            <a:ext cx="5731510" cy="895351"/>
                            <a:chOff x="0" y="0"/>
                            <a:chExt cx="5878196" cy="918845"/>
                          </a:xfrm>
                        </wpg:grpSpPr>
                        <wpg:grpSp>
                          <wpg:cNvPr id="2074268092" name="مجموعة 48"/>
                          <wpg:cNvGrpSpPr/>
                          <wpg:grpSpPr>
                            <a:xfrm>
                              <a:off x="0" y="0"/>
                              <a:ext cx="5878196" cy="918845"/>
                              <a:chOff x="0" y="0"/>
                              <a:chExt cx="6240348" cy="919070"/>
                            </a:xfrm>
                          </wpg:grpSpPr>
                          <wpg:grpSp>
                            <wpg:cNvPr id="2074268093" name="مجموعة 49"/>
                            <wpg:cNvGrpSpPr/>
                            <wpg:grpSpPr>
                              <a:xfrm>
                                <a:off x="0" y="169208"/>
                                <a:ext cx="5433072" cy="580613"/>
                                <a:chOff x="0" y="169208"/>
                                <a:chExt cx="5433072" cy="580613"/>
                              </a:xfrm>
                            </wpg:grpSpPr>
                            <wps:wsp>
                              <wps:cNvPr id="20742680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0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37"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تحسين الأداء</w:t>
                                </w:r>
                              </w:p>
                            </w:txbxContent>
                          </wps:txbx>
                          <wps:bodyPr wrap="square" rtlCol="1">
                            <a:spAutoFit/>
                          </wps:bodyPr>
                        </wps:wsp>
                      </wpg:grpSp>
                      <pic:pic xmlns:pic="http://schemas.openxmlformats.org/drawingml/2006/picture">
                        <pic:nvPicPr>
                          <pic:cNvPr id="35700738"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mFiv5QcAAN4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">
                <v:group id="مجموعة 47" o:spid="_x0000_s113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qIIrj&#10;zAAAAOMAAAAPAAAAAAAAAAAAAAAAAKoCAABkcnMvZG93bnJldi54bWxQSwUGAAAAAAQABAD6AAAA&#10;owMAAAAA&#10;">
                  <v:group id="مجموعة 48" o:spid="_x0000_s114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a8hSU&#10;zAAAAOMAAAAPAAAAAAAAAAAAAAAAAKoCAABkcnMvZG93bnJldi54bWxQSwUGAAAAAAQABAD6AAAA&#10;owMAAAAA&#10;">
                    <v:group id="مجموعة 49" o:spid="_x0000_s114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1vrEP&#10;zAAAAOMAAAAPAAAAAAAAAAAAAAAAAKoCAABkcnMvZG93bnJldi54bWxQSwUGAAAAAAQABAD6AAAA&#10;owMAAAAA&#10;">
                      <v:shape id="شكل حر 50" o:spid="_x0000_s114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F2eMoA&#10;AADjAAAADwAAAGRycy9kb3ducmV2LnhtbESPQWvCQBSE7wX/w/KE3upuU001dRURBBEPmipeH9nX&#10;JDT7NmS3mv57Vyj0OMzMN8x82dtGXKnztWMNryMFgrhwpuZSw+lz8zIF4QOywcYxafglD8vF4GmO&#10;mXE3PtI1D6WIEPYZaqhCaDMpfVGRRT9yLXH0vlxnMUTZldJ0eItw28hEqVRarDkuVNjSuqLiO/+x&#10;GtLd5HI4FJvJMd++7T1ZczYuaP087FcfIAL14T/8194aDYl6HyfpVM3G8PgU/4Bc3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yBdnj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4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7QcoA&#10;AADjAAAADwAAAGRycy9kb3ducmV2LnhtbESPzWrDMBCE74W+g9hCLyGRaur8uFFCSAj02KYh5421&#10;kU2tlWupjvv2VaGQ4zAz3zDL9eAa0VMXas8aniYKBHHpTc1Ww/FjP56DCBHZYOOZNPxQgPXq/m6J&#10;hfFXfqf+EK1IEA4FaqhibAspQ1mRwzDxLXHyLr5zGJPsrDQdXhPcNTJTaiod1pwWKmxpW1H5efh2&#10;GvDLvZ3OPvrQn63djfJ2GJlc68eHYfMCItIQb+H/9qvRkKnZczadq0UOf5/SH5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tSu0HKAAAA4wAAAA8AAAAAAAAAAAAAAAAAmAIA&#10;AGRycy9kb3ducmV2LnhtbFBLBQYAAAAABAAEAPUAAACPAwAAAAA=&#10;" fillcolor="#a5a5a5 [2092]" stroked="f" strokeweight="1pt">
                        <v:stroke joinstyle="miter"/>
                      </v:roundrect>
                    </v:group>
                    <v:oval id="شكل بيضاوي 52" o:spid="_x0000_s114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LucskA&#10;AADhAAAADwAAAGRycy9kb3ducmV2LnhtbESPQWvCQBSE74X+h+UVvOluI40lukppESxYsLH1/Mg+&#10;k2D2bciuJv57tyD0OMzMN8xiNdhGXKjztWMNzxMFgrhwpuZSw89+PX4F4QOywcYxabiSh9Xy8WGB&#10;mXE9f9MlD6WIEPYZaqhCaDMpfVGRRT9xLXH0jq6zGKLsSmk67CPcNjJRKpUWa44LFbb0XlFxys9W&#10;w+50/L0ePrfqq3R9nvb2I0nMXuvR0/A2BxFoCP/he3tjNExfZkrNpin8PYpvQC5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6LucskAAADhAAAADwAAAAAAAAAAAAAAAACYAgAA&#10;ZHJzL2Rvd25yZXYueG1sUEsFBgAAAAAEAAQA9QAAAI4DAAAAAA==&#10;" filled="f" strokecolor="#168489" strokeweight="1pt">
                      <v:stroke joinstyle="miter"/>
                    </v:oval>
                  </v:group>
                  <v:shape id="مربع نص 41" o:spid="_x0000_s114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pCNccA&#10;AADhAAAADwAAAGRycy9kb3ducmV2LnhtbESPzWrDMBCE74W8g9hAb42UhtTFjRJCfyCHXJq698Xa&#10;WqbWyljb2Hn7qlDIcZiZb5jNbgqdOtOQ2sgWlgsDiriOruXGQvXxdvcIKgmywy4yWbhQgt12drPB&#10;0sWR3+l8kkZlCKcSLXiRvtQ61Z4CpkXsibP3FYeAkuXQaDfgmOGh0/fGPOiALecFjz09e6q/Tz/B&#10;gojbLy/Va0iHz+n4MnpTr7Gy9nY+7Z9ACU1yDf+3D87Cal0YU6wK+HuU34D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6QjXHAAAA4QAAAA8AAAAAAAAAAAAAAAAAmAIAAGRy&#10;cy9kb3ducmV2LnhtbFBLBQYAAAAABAAEAPUAAACMAw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تحسين الأداء</w:t>
                          </w:r>
                        </w:p>
                      </w:txbxContent>
                    </v:textbox>
                  </v:shape>
                </v:group>
                <v:shape id="صورة 54" o:spid="_x0000_s114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vgBvHAAAA4QAAAA8AAABkcnMvZG93bnJldi54bWxET89LwzAUvgv+D+EJ3lyiRbvVZUNlgrDT&#10;Vh0en82zrUteahK3+t8vB8Hjx/d7vhydFQcKsfes4XqiQBA33vTcanitn6+mIGJCNmg9k4ZfirBc&#10;nJ/NsTL+yBs6bFMrcgjHCjV0KQ2VlLHpyGGc+IE4c58+OEwZhlaagMcc7qy8UepOOuw5N3Q40FNH&#10;zX774zSsw+PH16ze2fp7876a2qJ826/WWl9ejA/3IBKN6V/8534xGorbUqmyyJPzo/wG5OIE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5vgBvHAAAA4QAAAA8AAAAAAAAAAAAA&#10;AAAAnwIAAGRycy9kb3ducmV2LnhtbFBLBQYAAAAABAAEAPcAAACTAw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من خلال اعتماد سياسات وإجراءات فع</w:t>
      </w:r>
      <w:r w:rsidRPr="004161EC">
        <w:rPr>
          <w:rFonts w:ascii="Sakkal Majalla" w:hAnsi="Sakkal Majalla" w:cs="Sakkal Majalla" w:hint="cs"/>
          <w:sz w:val="32"/>
          <w:szCs w:val="32"/>
          <w:rtl/>
        </w:rPr>
        <w:t>ّ</w:t>
      </w:r>
      <w:r w:rsidRPr="004161EC">
        <w:rPr>
          <w:rFonts w:ascii="Sakkal Majalla" w:hAnsi="Sakkal Majalla" w:cs="Sakkal Majalla"/>
          <w:sz w:val="32"/>
          <w:szCs w:val="32"/>
          <w:rtl/>
        </w:rPr>
        <w:t>الة، تساعد الحوكمة في تحسين الأداء المؤسسي وتوجيه الجهود نحو تحقيق الأهداف الاستراتيجية بكفاءة.</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43A8AFB3" wp14:editId="01CB6E23">
                <wp:extent cx="5731510" cy="892088"/>
                <wp:effectExtent l="0" t="0" r="2540" b="22860"/>
                <wp:docPr id="3570073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40" name="مجموعة 47"/>
                        <wpg:cNvGrpSpPr/>
                        <wpg:grpSpPr>
                          <a:xfrm>
                            <a:off x="0" y="0"/>
                            <a:ext cx="5731510" cy="895351"/>
                            <a:chOff x="0" y="0"/>
                            <a:chExt cx="5878196" cy="918845"/>
                          </a:xfrm>
                        </wpg:grpSpPr>
                        <wpg:grpSp>
                          <wpg:cNvPr id="35700741" name="مجموعة 48"/>
                          <wpg:cNvGrpSpPr/>
                          <wpg:grpSpPr>
                            <a:xfrm>
                              <a:off x="0" y="0"/>
                              <a:ext cx="5878196" cy="918845"/>
                              <a:chOff x="0" y="0"/>
                              <a:chExt cx="6240348" cy="919070"/>
                            </a:xfrm>
                          </wpg:grpSpPr>
                          <wpg:grpSp>
                            <wpg:cNvPr id="35700742" name="مجموعة 49"/>
                            <wpg:cNvGrpSpPr/>
                            <wpg:grpSpPr>
                              <a:xfrm>
                                <a:off x="0" y="169208"/>
                                <a:ext cx="5433072" cy="580613"/>
                                <a:chOff x="0" y="169208"/>
                                <a:chExt cx="5433072" cy="580613"/>
                              </a:xfrm>
                            </wpg:grpSpPr>
                            <wps:wsp>
                              <wps:cNvPr id="357007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46"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إدارة المخاطر</w:t>
                                </w:r>
                              </w:p>
                            </w:txbxContent>
                          </wps:txbx>
                          <wps:bodyPr wrap="square" rtlCol="1">
                            <a:spAutoFit/>
                          </wps:bodyPr>
                        </wps:wsp>
                      </wpg:grpSp>
                      <pic:pic xmlns:pic="http://schemas.openxmlformats.org/drawingml/2006/picture">
                        <pic:nvPicPr>
                          <pic:cNvPr id="35700747"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uJ5m3gcAANI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Ly4nmbeBwAA0h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114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Jti8jIAAAA&#10;4QAAAA8AAAAAAAAAAAAAAAAAqgIAAGRycy9kb3ducmV2LnhtbFBLBQYAAAAABAAEAPoAAACfAwAA&#10;AAA=&#10;">
                  <v:group id="مجموعة 48" o:spid="_x0000_s114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zSEuU8oA&#10;AADhAAAADwAAAAAAAAAAAAAAAACqAgAAZHJzL2Rvd25yZXYueG1sUEsFBgAAAAAEAAQA+gAAAKED&#10;AAAAAA==&#10;">
                    <v:group id="مجموعة 49" o:spid="_x0000_s115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PfOwJMoA&#10;AADhAAAADwAAAAAAAAAAAAAAAACqAgAAZHJzL2Rvd25yZXYueG1sUEsFBgAAAAAEAAQA+gAAAKED&#10;AAAAAA==&#10;">
                      <v:shape id="شكل حر 50" o:spid="_x0000_s115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ga6MgA&#10;AADhAAAADwAAAGRycy9kb3ducmV2LnhtbESPQWvCQBSE7wX/w/IEb3W3xqhEV5GCINKDporXR/aZ&#10;hGbfhuxW47/vFgo9DjPzDbPa9LYRd+p87VjD21iBIC6cqbnUcP7cvS5A+IBssHFMGp7kYbMevKww&#10;M+7BJ7rnoRQRwj5DDVUIbSalLyqy6MeuJY7ezXUWQ5RdKU2Hjwi3jZwoNZMWa44LFbb0XlHxlX9b&#10;DbNDej0ei116yvfJhydrLsYFrUfDfrsEEagP/+G/9t5oSNK5UvNpAr+P4hu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CBroyAAAAOE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5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aBcsgA&#10;AADhAAAADwAAAGRycy9kb3ducmV2LnhtbESPT2sCMRTE7wW/Q3iFXkQTq6tla5RSETzWP/T83Lxm&#10;l25etpt0Xb+9KRQ8DjPzG2a57l0tOmpD5VnDZKxAEBfeVGw1nI7b0QuIEJEN1p5Jw5UCrFeDhyXm&#10;xl94T90hWpEgHHLUUMbY5FKGoiSHYewb4uR9+dZhTLK10rR4SXBXy2el5tJhxWmhxIbeSyq+D79O&#10;A/64j8+zjz50Z2s3w6zphybT+umxf3sFEamP9/B/e2c0TLOFUovZDP4epTcgV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9oFyyAAAAOEAAAAPAAAAAAAAAAAAAAAAAJgCAABk&#10;cnMvZG93bnJldi54bWxQSwUGAAAAAAQABAD1AAAAjQMAAAAA&#10;" fillcolor="#a5a5a5 [2092]" stroked="f" strokeweight="1pt">
                        <v:stroke joinstyle="miter"/>
                      </v:roundrect>
                    </v:group>
                    <v:oval id="شكل بيضاوي 52" o:spid="_x0000_s115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YDeMoA&#10;AADhAAAADwAAAGRycy9kb3ducmV2LnhtbESP3WrCQBSE7wu+w3IE7+puU39K6iqlRVCw0Ma214fs&#10;MQlmz4bsauLbu4LQy2FmvmEWq97W4kytrxxreBorEMS5MxUXGn7268cXED4gG6wdk4YLeVgtBw8L&#10;TI3r+JvOWShEhLBPUUMZQpNK6fOSLPqxa4ijd3CtxRBlW0jTYhfhtpaJUjNpseK4UGJD7yXlx+xk&#10;NXwdD7+Xv+1OfRauy2ad/UgSs9d6NOzfXkEE6sN/+N7eGA3P07lS88kUbo/iG5D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92A3jKAAAA4QAAAA8AAAAAAAAAAAAAAAAAmAIA&#10;AGRycy9kb3ducmV2LnhtbFBLBQYAAAAABAAEAPUAAACPAwAAAAA=&#10;" filled="f" strokecolor="#168489" strokeweight="1pt">
                      <v:stroke joinstyle="miter"/>
                    </v:oval>
                  </v:group>
                  <v:shape id="مربع نص 41" o:spid="_x0000_s115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CU08gA&#10;AADhAAAADwAAAGRycy9kb3ducmV2LnhtbESPzWrDMBCE74G+g9hCbomUpkmKGyWE/kAOvSR174u1&#10;tUytlbG2sfP2VaHQ4zAz3zDb/RhadaE+NZEtLOYGFHEVXcO1hfL9dfYAKgmywzYyWbhSgv3uZrLF&#10;wsWBT3Q5S60yhFOBFrxIV2idKk8B0zx2xNn7jH1AybKvtetxyPDQ6jtj1jpgw3nBY0dPnqqv83ew&#10;IOIOi2v5EtLxY3x7HrypVlhaO70dD4+ghEb5D/+1j87CcrUxZnO/ht9H+Q3o3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MJTTyAAAAOEAAAAPAAAAAAAAAAAAAAAAAJgCAABk&#10;cnMvZG93bnJldi54bWxQSwUGAAAAAAQABAD1AAAAjQM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إدارة المخاطر</w:t>
                          </w:r>
                        </w:p>
                      </w:txbxContent>
                    </v:textbox>
                  </v:shape>
                </v:group>
                <v:shape id="صورة 54" o:spid="_x0000_s115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2ZxTKAAAA4QAAAA8AAABkcnMvZG93bnJldi54bWxEj0FLAzEUhO+C/yE8wZtNtOrWtWlRqSD0&#10;1G4rHp+b5+7a5GVNYrv++0YQPA4z8w0znQ/Oij2F2HnWcDlSIIhrbzpuNGyq54sJiJiQDVrPpOGH&#10;IsxnpydTLI0/8Ir269SIDOFYooY2pb6UMtYtOYwj3xNn78MHhynL0EgT8JDhzsorpW6lw47zQos9&#10;PbVU79bfTsMyPL5/3lWvtvpavS0mdlxsd4ul1udnw8M9iERD+g//tV+MhvFNoVRxXcDvo/wG5OwI&#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Af2ZxTKAAAA4QAAAA8AAAAAAAAA&#10;AAAAAAAAnwIAAGRycy9kb3ducmV2LnhtbFBLBQYAAAAABAAEAPcAAACWAw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تساعد الحوكمة في تحديد وتقييم المخاطر المحتملة ووضع استراتيجيات للتعامل معها، مما يقلل من تأثيرها السلبي على المؤسسة.</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34F43B11" wp14:editId="67AA440A">
                <wp:extent cx="5731510" cy="892088"/>
                <wp:effectExtent l="0" t="0" r="2540" b="22860"/>
                <wp:docPr id="3570074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49" name="مجموعة 47"/>
                        <wpg:cNvGrpSpPr/>
                        <wpg:grpSpPr>
                          <a:xfrm>
                            <a:off x="0" y="0"/>
                            <a:ext cx="5731510" cy="895351"/>
                            <a:chOff x="0" y="0"/>
                            <a:chExt cx="5878196" cy="918845"/>
                          </a:xfrm>
                        </wpg:grpSpPr>
                        <wpg:grpSp>
                          <wpg:cNvPr id="35700750" name="مجموعة 48"/>
                          <wpg:cNvGrpSpPr/>
                          <wpg:grpSpPr>
                            <a:xfrm>
                              <a:off x="0" y="0"/>
                              <a:ext cx="5878196" cy="918845"/>
                              <a:chOff x="0" y="0"/>
                              <a:chExt cx="6240348" cy="919070"/>
                            </a:xfrm>
                          </wpg:grpSpPr>
                          <wpg:grpSp>
                            <wpg:cNvPr id="35700751" name="مجموعة 49"/>
                            <wpg:cNvGrpSpPr/>
                            <wpg:grpSpPr>
                              <a:xfrm>
                                <a:off x="0" y="169208"/>
                                <a:ext cx="5433072" cy="580613"/>
                                <a:chOff x="0" y="169208"/>
                                <a:chExt cx="5433072" cy="580613"/>
                              </a:xfrm>
                            </wpg:grpSpPr>
                            <wps:wsp>
                              <wps:cNvPr id="3570075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55"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جذب الاستثمارات</w:t>
                                </w:r>
                              </w:p>
                            </w:txbxContent>
                          </wps:txbx>
                          <wps:bodyPr wrap="square" rtlCol="1">
                            <a:spAutoFit/>
                          </wps:bodyPr>
                        </wps:wsp>
                      </wpg:grpSp>
                      <pic:pic xmlns:pic="http://schemas.openxmlformats.org/drawingml/2006/picture">
                        <pic:nvPicPr>
                          <pic:cNvPr id="35700757"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5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">
                <v:group id="مجموعة 47" o:spid="_x0000_s115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NXIlXL&#10;AAAA4QAAAA8AAAAAAAAAAAAAAAAAqgIAAGRycy9kb3ducmV2LnhtbFBLBQYAAAAABAAEAPoAAACi&#10;AwAAAAA=&#10;">
                  <v:group id="مجموعة 48" o:spid="_x0000_s115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e0HRXIAAAA&#10;4QAAAA8AAAAAAAAAAAAAAAAAqgIAAGRycy9kb3ducmV2LnhtbFBLBQYAAAAABAAEAPoAAACfAwAA&#10;AAA=&#10;">
                    <v:group id="مجموعة 49" o:spid="_x0000_s115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SPi4jsoA&#10;AADhAAAADwAAAAAAAAAAAAAAAACqAgAAZHJzL2Rvd25yZXYueG1sUEsFBgAAAAAEAAQA+gAAAKED&#10;AAAAAA==&#10;">
                      <v:shape id="شكل حر 50" o:spid="_x0000_s116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0prscA&#10;AADhAAAADwAAAGRycy9kb3ducmV2LnhtbESPQYvCMBSE74L/ITzBmyYqValGkQVBZA/aXfH6aJ5t&#10;sXkpTVbrvzcLC3scZuYbZr3tbC0e1PrKsYbJWIEgzp2puNDw/bUfLUH4gGywdkwaXuRhu+n31pga&#10;9+QzPbJQiAhhn6KGMoQmldLnJVn0Y9cQR+/mWoshyraQpsVnhNtaTpWaS4sVx4USG/ooKb9nP1bD&#10;/JhcT6d8n5yzw+zTkzUX44LWw0G3W4EI1IX/8F/7YDTMkoVSi2QKv4/iG5Cb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6dKa7HAAAA4Q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aP28cA&#10;AADhAAAADwAAAGRycy9kb3ducmV2LnhtbESPQWsCMRSE7wX/Q3hCL6JJK6uyGqVYCj22Kp6fm2d2&#10;cfOybuK6/fdNoeBxmJlvmNWmd7XoqA2VZw0vEwWCuPCmYqvhsP8YL0CEiGyw9kwafijAZj14WmFu&#10;/J2/qdtFKxKEQ44ayhibXMpQlOQwTHxDnLyzbx3GJFsrTYv3BHe1fFVqJh1WnBZKbGhbUnHZ3ZwG&#10;vLqv48lHH7qTte+jrOlHJtP6edi/LUFE6uMj/N/+NBqm2VypeTaFv0fpD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Gj9vHAAAA4QAAAA8AAAAAAAAAAAAAAAAAmAIAAGRy&#10;cy9kb3ducmV2LnhtbFBLBQYAAAAABAAEAPUAAACMAwAAAAA=&#10;" fillcolor="#a5a5a5 [2092]" stroked="f" strokeweight="1pt">
                        <v:stroke joinstyle="miter"/>
                      </v:roundrect>
                    </v:group>
                    <v:oval id="شكل بيضاوي 52" o:spid="_x0000_s116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MwPsoA&#10;AADhAAAADwAAAGRycy9kb3ducmV2LnhtbESP3WrCQBSE7wu+w3IE7+puU39K6iqlRVCw0Ma214fs&#10;MQlmz4bsauLbu4LQy2FmvmEWq97W4kytrxxreBorEMS5MxUXGn7268cXED4gG6wdk4YLeVgtBw8L&#10;TI3r+JvOWShEhLBPUUMZQpNK6fOSLPqxa4ijd3CtxRBlW0jTYhfhtpaJUjNpseK4UGJD7yXlx+xk&#10;NXwdD7+Xv+1OfRauy2ad/UgSs9d6NOzfXkEE6sN/+N7eGA3P07lS8+kEbo/iG5D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XjMD7KAAAA4QAAAA8AAAAAAAAAAAAAAAAAmAIA&#10;AGRycy9kb3ducmV2LnhtbFBLBQYAAAAABAAEAPUAAACPAwAAAAA=&#10;" filled="f" strokecolor="#168489" strokeweight="1pt">
                      <v:stroke joinstyle="miter"/>
                    </v:oval>
                  </v:group>
                  <v:shape id="مربع نص 41" o:spid="_x0000_s116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uceccA&#10;AADhAAAADwAAAGRycy9kb3ducmV2LnhtbESPQUvDQBSE70L/w/IEb3a3SqzEbkupFnrwYhvvj+wz&#10;G8y+Ddlnk/77riB4HGbmG2a1mUKnzjSkNrKFxdyAIq6ja7mxUJ3298+gkiA77CKThQsl2KxnNyss&#10;XRz5g85HaVSGcCrRghfpS61T7SlgmseeOHtfcQgoWQ6NdgOOGR46/WDMkw7Ycl7w2NPOU/19/AkW&#10;RNx2caneQjp8Tu+vozd1gZW1d7fT9gWU0CT/4b/2wVl4LJbGLIsCfh/lN6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7nHnHAAAA4QAAAA8AAAAAAAAAAAAAAAAAmAIAAGRy&#10;cy9kb3ducmV2LnhtbFBLBQYAAAAABAAEAPUAAACMAw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جذب الاستثمارات</w:t>
                          </w:r>
                        </w:p>
                      </w:txbxContent>
                    </v:textbox>
                  </v:shape>
                </v:group>
                <v:shape id="صورة 54" o:spid="_x0000_s116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v8cnKAAAA4QAAAA8AAABkcnMvZG93bnJldi54bWxEj0FLAzEUhO+C/yE8wZtNtNSta9OiUkHo&#10;qV1bPD43z921ycuaxHb9940geBxm5htmthicFQcKsfOs4XqkQBDX3nTcaHitnq+mIGJCNmg9k4Yf&#10;irCYn5/NsDT+yGs6bFIjMoRjiRralPpSyli35DCOfE+cvQ8fHKYsQyNNwGOGOytvlLqVDjvOCy32&#10;9NRSvd98Ow2r8Pj+eVftbPW1fltO7bjY7pcrrS8vhod7EImG9B/+a78YDeNJoVQxKeD3UX4Dcn4C&#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Iv8cnKAAAA4QAAAA8AAAAAAAAA&#10;AAAAAAAAnwIAAGRycy9kb3ducmV2LnhtbFBLBQYAAAAABAAEAPcAAACWAw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المؤسسات التي تتبن</w:t>
      </w:r>
      <w:r w:rsidRPr="004161EC">
        <w:rPr>
          <w:rFonts w:ascii="Sakkal Majalla" w:hAnsi="Sakkal Majalla" w:cs="Sakkal Majalla" w:hint="cs"/>
          <w:sz w:val="32"/>
          <w:szCs w:val="32"/>
          <w:rtl/>
        </w:rPr>
        <w:t>ّ</w:t>
      </w:r>
      <w:r w:rsidRPr="004161EC">
        <w:rPr>
          <w:rFonts w:ascii="Sakkal Majalla" w:hAnsi="Sakkal Majalla" w:cs="Sakkal Majalla"/>
          <w:sz w:val="32"/>
          <w:szCs w:val="32"/>
          <w:rtl/>
        </w:rPr>
        <w:t>ى ممارسات حوكمة جيدة تجذب المستثمرين بشكل أكبر، حيث يشعر المستثمرون بالثقة في استقرار وشفافية تلك المؤسسات.</w:t>
      </w:r>
    </w:p>
    <w:p w:rsidR="004A6D71" w:rsidRPr="00055A94" w:rsidRDefault="001A2196" w:rsidP="004161EC">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6C589264" wp14:editId="3ADF409E">
                <wp:extent cx="5731510" cy="892088"/>
                <wp:effectExtent l="0" t="0" r="2540" b="22860"/>
                <wp:docPr id="3570075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59" name="مجموعة 47"/>
                        <wpg:cNvGrpSpPr/>
                        <wpg:grpSpPr>
                          <a:xfrm>
                            <a:off x="0" y="0"/>
                            <a:ext cx="5731510" cy="895351"/>
                            <a:chOff x="0" y="0"/>
                            <a:chExt cx="5878196" cy="918845"/>
                          </a:xfrm>
                        </wpg:grpSpPr>
                        <wpg:grpSp>
                          <wpg:cNvPr id="35700760" name="مجموعة 48"/>
                          <wpg:cNvGrpSpPr/>
                          <wpg:grpSpPr>
                            <a:xfrm>
                              <a:off x="0" y="0"/>
                              <a:ext cx="5878196" cy="918845"/>
                              <a:chOff x="0" y="0"/>
                              <a:chExt cx="6240348" cy="919070"/>
                            </a:xfrm>
                          </wpg:grpSpPr>
                          <wpg:grpSp>
                            <wpg:cNvPr id="35700761" name="مجموعة 49"/>
                            <wpg:cNvGrpSpPr/>
                            <wpg:grpSpPr>
                              <a:xfrm>
                                <a:off x="0" y="169208"/>
                                <a:ext cx="5433072" cy="580613"/>
                                <a:chOff x="0" y="169208"/>
                                <a:chExt cx="5433072" cy="580613"/>
                              </a:xfrm>
                            </wpg:grpSpPr>
                            <wps:wsp>
                              <wps:cNvPr id="357007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65"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تعزيز سمعة المؤسسة</w:t>
                                </w:r>
                              </w:p>
                            </w:txbxContent>
                          </wps:txbx>
                          <wps:bodyPr wrap="square" rtlCol="1">
                            <a:spAutoFit/>
                          </wps:bodyPr>
                        </wps:wsp>
                      </wpg:grpSp>
                      <pic:pic xmlns:pic="http://schemas.openxmlformats.org/drawingml/2006/picture">
                        <pic:nvPicPr>
                          <pic:cNvPr id="35700766"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6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">
                <v:group id="مجموعة 47" o:spid="_x0000_s116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to60iMoA&#10;AADhAAAADwAAAAAAAAAAAAAAAACqAgAAZHJzL2Rvd25yZXYueG1sUEsFBgAAAAAEAAQA+gAAAKED&#10;AAAAAA==&#10;">
                  <v:group id="مجموعة 48" o:spid="_x0000_s116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nY16jIAAAA&#10;4QAAAA8AAAAAAAAAAAAAAAAAqgIAAGRycy9kb3ducmV2LnhtbFBLBQYAAAAABAAEAPoAAACfAwAA&#10;AAA=&#10;">
                    <v:group id="مجموعة 49" o:spid="_x0000_s116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hpRyM8oA&#10;AADhAAAADwAAAAAAAAAAAAAAAACqAgAAZHJzL2Rvd25yZXYueG1sUEsFBgAAAAAEAAQA+gAAAKED&#10;AAAAAA==&#10;">
                      <v:shape id="شكل حر 50" o:spid="_x0000_s116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HjE8gA&#10;AADhAAAADwAAAGRycy9kb3ducmV2LnhtbESPQWvCQBSE74L/YXkFb7pbJUmJriKCINKDRovXR/Y1&#10;Cc2+DdlV03/fLRR6HGbmG2a1GWwrHtT7xrGG15kCQVw603Cl4XrZT99A+IBssHVMGr7Jw2Y9Hq0w&#10;N+7JZ3oUoRIRwj5HDXUIXS6lL2uy6GeuI47ep+sthij7SpoenxFuWzlXKpUWG44LNXa0q6n8Ku5W&#10;Q3pMbqdTuU/OxWHx7smaD+OC1pOXYbsEEWgI/+G/9sFoWCSZUlk6h99H8Q3I9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8eMTyAAAAOE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pFZscA&#10;AADhAAAADwAAAGRycy9kb3ducmV2LnhtbESPQWsCMRSE74L/ITyhF9HEyq6yNYq0FHpUW3p+bl6z&#10;i5uXdZOu239vCoUeh5n5htnsBteInrpQe9awmCsQxKU3NVsNH++vszWIEJENNp5Jww8F2G3How0W&#10;xt/4SP0pWpEgHArUUMXYFlKGsiKHYe5b4uR9+c5hTLKz0nR4S3DXyEelcumw5rRQYUvPFZWX07fT&#10;gFd3+Dz76EN/tvZlmrXD1GRaP0yG/ROISEP8D/+134yGZbZSapUv4fdRegNye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qRWbHAAAA4QAAAA8AAAAAAAAAAAAAAAAAmAIAAGRy&#10;cy9kb3ducmV2LnhtbFBLBQYAAAAABAAEAPUAAACMAwAAAAA=&#10;" fillcolor="#a5a5a5 [2092]" stroked="f" strokeweight="1pt">
                        <v:stroke joinstyle="miter"/>
                      </v:roundrect>
                    </v:group>
                    <v:oval id="شكل بيضاوي 52" o:spid="_x0000_s117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6g8kA&#10;AADhAAAADwAAAGRycy9kb3ducmV2LnhtbESPQWvCQBSE74X+h+UJvdVd0zZK6iqlpVBBoUbt+ZF9&#10;JsHs25DdmvjvXaHQ4zAz3zDz5WAbcabO1441TMYKBHHhTM2lhv3u83EGwgdkg41j0nAhD8vF/d0c&#10;M+N63tI5D6WIEPYZaqhCaDMpfVGRRT92LXH0jq6zGKLsSmk67CPcNjJRKpUWa44LFbb0XlFxyn+t&#10;hu/T8XD5Wa3VpnR9nvb2I0nMTuuH0fD2CiLQEP7Df+0vo+HpZarUNH2G26P4BuTiC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4/6g8kAAADhAAAADwAAAAAAAAAAAAAAAACYAgAA&#10;ZHJzL2Rvd25yZXYueG1sUEsFBgAAAAAEAAQA9QAAAI4DAAAAAA==&#10;" filled="f" strokecolor="#168489" strokeweight="1pt">
                      <v:stroke joinstyle="miter"/>
                    </v:oval>
                  </v:group>
                  <v:shape id="مربع نص 41" o:spid="_x0000_s117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dWxMcA&#10;AADhAAAADwAAAGRycy9kb3ducmV2LnhtbESPQUvDQBSE70L/w/IK3uxuK2kldltKVejBizXeH9ln&#10;Nph9G7LPJv33riB4HGbmG2a7n0KnLjSkNrKF5cKAIq6ja7mxUL2/3D2ASoLssItMFq6UYL+b3Wyx&#10;dHHkN7qcpVEZwqlEC16kL7VOtaeAaRF74ux9xiGgZDk02g04Znjo9MqYtQ7Ycl7w2NPRU/11/g4W&#10;RNxhea2eQzp9TK9Pozd1gZW1t/Pp8AhKaJL/8F/75CzcFxtjNusCfh/lN6B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XVsTHAAAA4QAAAA8AAAAAAAAAAAAAAAAAmAIAAGRy&#10;cy9kb3ducmV2LnhtbFBLBQYAAAAABAAEAPUAAACMAw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تعزيز سمعة المؤسسة</w:t>
                          </w:r>
                        </w:p>
                      </w:txbxContent>
                    </v:textbox>
                  </v:shape>
                </v:group>
                <v:shape id="صورة 54" o:spid="_x0000_s117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Pnu/KAAAA4QAAAA8AAABkcnMvZG93bnJldi54bWxEj0FLAzEUhO+C/yE8wZtNtLhb16ZFpYLQ&#10;U7sqHp+b5+7a5GVNYrv++0YQPA4z8w0zX47Oij2F2HvWcDlRIIgbb3puNTzXjxczEDEhG7SeScMP&#10;RVguTk/mWBl/4A3tt6kVGcKxQg1dSkMlZWw6chgnfiDO3ocPDlOWoZUm4CHDnZVXShXSYc95ocOB&#10;Hjpqdttvp2Ed7t8/b+pXW39t3lYzOy1fdqu11udn490tiERj+g//tZ+Mhul1qVRZFPD7KL8BuTgC&#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MPnu/KAAAA4QAAAA8AAAAAAAAA&#10;AAAAAAAAnwIAAGRycy9kb3ducmV2LnhtbFBLBQYAAAAABAAEAPcAAACWAwAAAAA=&#10;">
                  <v:imagedata r:id="rId81" o:title=""/>
                  <v:path arrowok="t"/>
                </v:shape>
                <w10:wrap anchorx="page"/>
                <w10:anchorlock/>
              </v:group>
            </w:pict>
          </mc:Fallback>
        </mc:AlternateContent>
      </w:r>
      <w:r w:rsidR="004A6D71" w:rsidRPr="00055A94">
        <w:rPr>
          <w:rFonts w:ascii="Sakkal Majalla" w:hAnsi="Sakkal Majalla"/>
          <w:sz w:val="32"/>
          <w:szCs w:val="32"/>
          <w:rtl/>
        </w:rPr>
        <w:t xml:space="preserve"> </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تساهم الحوكمة في بناء سمعة قوية للمؤسسة من خلال الالتزام بالمعايير الأخلاقية والقانونية، مما يعزز مكانتها في السوق.</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15FCB793" wp14:editId="6A5A0ADC">
                <wp:extent cx="5731510" cy="892088"/>
                <wp:effectExtent l="0" t="0" r="2540" b="22860"/>
                <wp:docPr id="3570076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5376" name="مجموعة 47"/>
                        <wpg:cNvGrpSpPr/>
                        <wpg:grpSpPr>
                          <a:xfrm>
                            <a:off x="0" y="0"/>
                            <a:ext cx="5731510" cy="895351"/>
                            <a:chOff x="0" y="0"/>
                            <a:chExt cx="5878196" cy="918845"/>
                          </a:xfrm>
                        </wpg:grpSpPr>
                        <wpg:grpSp>
                          <wpg:cNvPr id="2074265377" name="مجموعة 48"/>
                          <wpg:cNvGrpSpPr/>
                          <wpg:grpSpPr>
                            <a:xfrm>
                              <a:off x="0" y="0"/>
                              <a:ext cx="5878196" cy="918845"/>
                              <a:chOff x="0" y="0"/>
                              <a:chExt cx="6240348" cy="919070"/>
                            </a:xfrm>
                          </wpg:grpSpPr>
                          <wpg:grpSp>
                            <wpg:cNvPr id="2074265378" name="مجموعة 49"/>
                            <wpg:cNvGrpSpPr/>
                            <wpg:grpSpPr>
                              <a:xfrm>
                                <a:off x="0" y="169208"/>
                                <a:ext cx="5433072" cy="580613"/>
                                <a:chOff x="0" y="169208"/>
                                <a:chExt cx="5433072" cy="580613"/>
                              </a:xfrm>
                            </wpg:grpSpPr>
                            <wps:wsp>
                              <wps:cNvPr id="20742653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53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3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382"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حماية حقوق المساهمين</w:t>
                                </w:r>
                              </w:p>
                            </w:txbxContent>
                          </wps:txbx>
                          <wps:bodyPr wrap="square" rtlCol="1">
                            <a:spAutoFit/>
                          </wps:bodyPr>
                        </wps:wsp>
                      </wpg:grpSp>
                      <pic:pic xmlns:pic="http://schemas.openxmlformats.org/drawingml/2006/picture">
                        <pic:nvPicPr>
                          <pic:cNvPr id="2074265383"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7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BBIGQy3wcAAOI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117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Ckpvt&#10;zAAAAOMAAAAPAAAAAAAAAAAAAAAAAKoCAABkcnMvZG93bnJldi54bWxQSwUGAAAAAAQABAD6AAAA&#10;owMAAAAA&#10;">
                  <v:group id="مجموعة 48" o:spid="_x0000_s117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t3j52&#10;zAAAAOMAAAAPAAAAAAAAAAAAAAAAAKoCAABkcnMvZG93bnJldi54bWxQSwUGAAAAAAQABAD6AAAA&#10;owMAAAAA&#10;">
                    <v:group id="مجموعة 49" o:spid="_x0000_s117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xBqgTIAAAA&#10;4wAAAA8AAAAAAAAAAAAAAAAAqgIAAGRycy9kb3ducmV2LnhtbFBLBQYAAAAABAAEAPoAAACfAwAA&#10;AAA=&#10;">
                      <v:shape id="شكل حر 50" o:spid="_x0000_s117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tQnMoA&#10;AADjAAAADwAAAGRycy9kb3ducmV2LnhtbESPQWvCQBSE7wX/w/IEb3XTaKJNXaUUBJEeNCq9PrKv&#10;SWj2bciuGv+9WxA8DjPzDbNY9aYRF+pcbVnB2zgCQVxYXXOp4HhYv85BOI+ssbFMCm7kYLUcvCww&#10;0/bKe7rkvhQBwi5DBZX3bSalKyoy6Ma2JQ7er+0M+iC7UuoOrwFuGhlHUSoN1hwWKmzpq6LiLz8b&#10;Bek2+dntinWyzzeTb0dGn7T1So2G/ecHCE+9f4Yf7Y1WEEezaZwmk9k7/H8Kf0Au7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XbUJz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vhhMgA&#10;AADjAAAADwAAAGRycy9kb3ducmV2LnhtbESPy2rDMBBF94X8g5hAN6GR49apcayE0lLoMi+6nlhT&#10;2cQaOZbquH9fLQJZXu6LU25G24qBet84VrCYJyCIK6cbNgqOh8+nHIQPyBpbx6Tgjzxs1pOHEgvt&#10;rryjYR+MiCPsC1RQh9AVUvqqJot+7jri6P243mKIsjdS93iN47aVaZIspcWG40ONHb3XVJ33v1YB&#10;Xuz2++SC88PJmI9Z1o0znSn1OB3fViACjeEevrW/tII0eX1Jl9lzHikiU+QBuf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q+GEyAAAAOMAAAAPAAAAAAAAAAAAAAAAAJgCAABk&#10;cnMvZG93bnJldi54bWxQSwUGAAAAAAQABAD1AAAAjQMAAAAA&#10;" fillcolor="#a5a5a5 [2092]" stroked="f" strokeweight="1pt">
                        <v:stroke joinstyle="miter"/>
                      </v:roundrect>
                    </v:group>
                    <v:oval id="شكل بيضاوي 52" o:spid="_x0000_s118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cq8sA&#10;AADjAAAADwAAAGRycy9kb3ducmV2LnhtbESPUUvDMBSF34X9h3AF31yyqHXUZWMogoLC1rk9X5q7&#10;tqy5KU1cu39vBMHHwznnO5zFanStOFMfGs8GZlMFgrj0tuHKwNfu9XYOIkRki61nMnChAKvl5GqB&#10;ufUDb+lcxEokCIccDdQxdrmUoazJYZj6jjh5R987jEn2lbQ9DgnuWqmVyqTDhtNCjR0911Seim9n&#10;YHM67i+H9w/1WfmhyAb3orXdGXNzPa6fQEQa43/4r/1mDWj1eK+zh7v5DH4/pT8gl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VexyrywAAAOMAAAAPAAAAAAAAAAAAAAAAAJgC&#10;AABkcnMvZG93bnJldi54bWxQSwUGAAAAAAQABAD1AAAAkAMAAAAA&#10;" filled="f" strokecolor="#168489" strokeweight="1pt">
                      <v:stroke joinstyle="miter"/>
                    </v:oval>
                  </v:group>
                  <v:shape id="مربع نص 41" o:spid="_x0000_s118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uMkA&#10;AADjAAAADwAAAGRycy9kb3ducmV2LnhtbESPzU7DMBCE70i8g7VI3KjdQEuV1q0qfqQeuFDCfRVv&#10;44h4HcVLk749RkLiOJqZbzSb3RQ6daYhtZEtzGcGFHEdXcuNherj9W4FKgmywy4yWbhQgt32+mqD&#10;pYsjv9P5KI3KEE4lWvAifal1qj0FTLPYE2fvFIeAkuXQaDfgmOGh04UxSx2w5bzgsacnT/XX8TtY&#10;EHH7+aV6CenwOb09j97UC6ysvb2Z9mtQQpP8h//aB2ehMI8PxXJxvyrg91P+A3r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9/EuMkAAADjAAAADwAAAAAAAAAAAAAAAACYAgAA&#10;ZHJzL2Rvd25yZXYueG1sUEsFBgAAAAAEAAQA9QAAAI4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حماية حقوق المساهمين</w:t>
                          </w:r>
                        </w:p>
                      </w:txbxContent>
                    </v:textbox>
                  </v:shape>
                </v:group>
                <v:shape id="صورة 54" o:spid="_x0000_s118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K0Qog8wAAADjAAAADwAAAAAA&#10;AAAAAAAAAACfAgAAZHJzL2Rvd25yZXYueG1sUEsFBgAAAAAEAAQA9wAAAJgDA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تضمن الحوكمة حماية حقوق المساهمين من خلال ضمان أن القرارات تُتخذ بما يتماشى مع مصالحهم.</w:t>
      </w:r>
    </w:p>
    <w:p w:rsidR="004A6D71" w:rsidRDefault="004A6D71" w:rsidP="004161EC">
      <w:pPr>
        <w:spacing w:line="360" w:lineRule="auto"/>
        <w:rPr>
          <w:rFonts w:ascii="Sakkal Majalla" w:hAnsi="Sakkal Majalla"/>
          <w:sz w:val="32"/>
          <w:szCs w:val="32"/>
          <w:rtl/>
        </w:rPr>
      </w:pPr>
      <w:r w:rsidRPr="004161EC">
        <w:rPr>
          <w:rFonts w:ascii="Sakkal Majalla" w:hAnsi="Sakkal Majalla"/>
          <w:color w:val="C00000"/>
          <w:sz w:val="32"/>
          <w:szCs w:val="32"/>
          <w:rtl/>
        </w:rPr>
        <w:t>الخلاصة</w:t>
      </w:r>
      <w:r w:rsidRPr="004161EC">
        <w:rPr>
          <w:rFonts w:ascii="Sakkal Majalla" w:hAnsi="Sakkal Majalla" w:hint="cs"/>
          <w:sz w:val="32"/>
          <w:szCs w:val="32"/>
          <w:rtl/>
        </w:rPr>
        <w:t xml:space="preserve">: </w:t>
      </w:r>
      <w:r w:rsidRPr="004161EC">
        <w:rPr>
          <w:rFonts w:ascii="Sakkal Majalla" w:hAnsi="Sakkal Majalla"/>
          <w:sz w:val="32"/>
          <w:szCs w:val="32"/>
          <w:rtl/>
        </w:rPr>
        <w:t>ت</w:t>
      </w:r>
      <w:r w:rsidRPr="004161EC">
        <w:rPr>
          <w:rFonts w:ascii="Sakkal Majalla" w:hAnsi="Sakkal Majalla" w:hint="cs"/>
          <w:sz w:val="32"/>
          <w:szCs w:val="32"/>
          <w:rtl/>
        </w:rPr>
        <w:t>ُ</w:t>
      </w:r>
      <w:r w:rsidRPr="004161EC">
        <w:rPr>
          <w:rFonts w:ascii="Sakkal Majalla" w:hAnsi="Sakkal Majalla"/>
          <w:sz w:val="32"/>
          <w:szCs w:val="32"/>
          <w:rtl/>
        </w:rPr>
        <w:t>عتبر الحوكمة جزءا</w:t>
      </w:r>
      <w:r w:rsidRPr="004161EC">
        <w:rPr>
          <w:rFonts w:ascii="Sakkal Majalla" w:hAnsi="Sakkal Majalla" w:hint="cs"/>
          <w:sz w:val="32"/>
          <w:szCs w:val="32"/>
          <w:rtl/>
        </w:rPr>
        <w:t>ً</w:t>
      </w:r>
      <w:r w:rsidRPr="004161EC">
        <w:rPr>
          <w:rFonts w:ascii="Sakkal Majalla" w:hAnsi="Sakkal Majalla"/>
          <w:sz w:val="32"/>
          <w:szCs w:val="32"/>
          <w:rtl/>
        </w:rPr>
        <w:t xml:space="preserve"> أساسيا</w:t>
      </w:r>
      <w:r w:rsidRPr="004161EC">
        <w:rPr>
          <w:rFonts w:ascii="Sakkal Majalla" w:hAnsi="Sakkal Majalla" w:hint="cs"/>
          <w:sz w:val="32"/>
          <w:szCs w:val="32"/>
          <w:rtl/>
        </w:rPr>
        <w:t>ً</w:t>
      </w:r>
      <w:r w:rsidRPr="004161EC">
        <w:rPr>
          <w:rFonts w:ascii="Sakkal Majalla" w:hAnsi="Sakkal Majalla"/>
          <w:sz w:val="32"/>
          <w:szCs w:val="32"/>
          <w:rtl/>
        </w:rPr>
        <w:t xml:space="preserve"> من نجاح واستدامة المؤسسات. من خلال تبني ممارسات حوكمة فع</w:t>
      </w:r>
      <w:r w:rsidRPr="004161EC">
        <w:rPr>
          <w:rFonts w:ascii="Sakkal Majalla" w:hAnsi="Sakkal Majalla" w:hint="cs"/>
          <w:sz w:val="32"/>
          <w:szCs w:val="32"/>
          <w:rtl/>
        </w:rPr>
        <w:t>ّ</w:t>
      </w:r>
      <w:r w:rsidRPr="004161EC">
        <w:rPr>
          <w:rFonts w:ascii="Sakkal Majalla" w:hAnsi="Sakkal Majalla"/>
          <w:sz w:val="32"/>
          <w:szCs w:val="32"/>
          <w:rtl/>
        </w:rPr>
        <w:t>الة، يمكن للمؤسسات تحقيق أداء أفضل، تقليل المخاطر، وتعزيز سمعتها في السوق.</w:t>
      </w:r>
    </w:p>
    <w:p w:rsidR="00716BE5" w:rsidRDefault="00716BE5" w:rsidP="004161EC">
      <w:pPr>
        <w:spacing w:line="360" w:lineRule="auto"/>
        <w:rPr>
          <w:rFonts w:ascii="Sakkal Majalla" w:hAnsi="Sakkal Majalla"/>
          <w:sz w:val="32"/>
          <w:szCs w:val="32"/>
          <w:rtl/>
        </w:rPr>
      </w:pPr>
    </w:p>
    <w:p w:rsidR="00716BE5" w:rsidRDefault="00716BE5" w:rsidP="004161EC">
      <w:pPr>
        <w:spacing w:line="360" w:lineRule="auto"/>
        <w:rPr>
          <w:rFonts w:ascii="Sakkal Majalla" w:hAnsi="Sakkal Majalla"/>
          <w:sz w:val="32"/>
          <w:szCs w:val="32"/>
          <w:rtl/>
        </w:rPr>
      </w:pPr>
    </w:p>
    <w:p w:rsidR="00765F8F" w:rsidRPr="004161EC" w:rsidRDefault="00765F8F" w:rsidP="00765F8F">
      <w:pPr>
        <w:spacing w:line="360" w:lineRule="auto"/>
        <w:jc w:val="center"/>
        <w:rPr>
          <w:rFonts w:ascii="Sakkal Majalla" w:hAnsi="Sakkal Majalla"/>
          <w:sz w:val="32"/>
          <w:szCs w:val="32"/>
          <w:rtl/>
        </w:rPr>
      </w:pPr>
      <w:r w:rsidRPr="00765F8F">
        <w:rPr>
          <w:rFonts w:ascii="Sakkal Majalla" w:hAnsi="Sakkal Majalla"/>
          <w:noProof/>
          <w:sz w:val="32"/>
          <w:szCs w:val="32"/>
          <w:rtl/>
        </w:rPr>
        <w:lastRenderedPageBreak/>
        <w:drawing>
          <wp:inline distT="0" distB="0" distL="0" distR="0" wp14:anchorId="7DBE7AA0" wp14:editId="4A3A4FB5">
            <wp:extent cx="2969427" cy="2783506"/>
            <wp:effectExtent l="171450" t="171450" r="173990" b="169545"/>
            <wp:docPr id="2074270264" name="Picture 2074270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979058" cy="2792534"/>
                    </a:xfrm>
                    <a:prstGeom prst="rect">
                      <a:avLst/>
                    </a:prstGeom>
                    <a:ln>
                      <a:noFill/>
                    </a:ln>
                    <a:effectLst>
                      <a:outerShdw blurRad="190500" algn="tl" rotWithShape="0">
                        <a:srgbClr val="000000">
                          <a:alpha val="70000"/>
                        </a:srgbClr>
                      </a:outerShdw>
                    </a:effectLst>
                  </pic:spPr>
                </pic:pic>
              </a:graphicData>
            </a:graphic>
          </wp:inline>
        </w:drawing>
      </w:r>
    </w:p>
    <w:tbl>
      <w:tblPr>
        <w:tblStyle w:val="TableGrid"/>
        <w:bidiVisual/>
        <w:tblW w:w="0" w:type="auto"/>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364"/>
      </w:tblGrid>
      <w:tr w:rsidR="00F212B0" w:rsidRPr="00563DBD" w:rsidTr="00671334">
        <w:tc>
          <w:tcPr>
            <w:tcW w:w="1980" w:type="dxa"/>
            <w:tcBorders>
              <w:right w:val="single" w:sz="36" w:space="0" w:color="168489"/>
            </w:tcBorders>
            <w:shd w:val="clear" w:color="auto" w:fill="F2F2F2" w:themeFill="background1" w:themeFillShade="F2"/>
            <w:vAlign w:val="center"/>
          </w:tcPr>
          <w:p w:rsidR="00F212B0" w:rsidRPr="008113E1" w:rsidRDefault="00F212B0" w:rsidP="00671334">
            <w:pPr>
              <w:pStyle w:val="a1"/>
              <w:pageBreakBefore/>
              <w:jc w:val="center"/>
              <w:rPr>
                <w:rtl/>
              </w:rPr>
            </w:pPr>
            <w:r w:rsidRPr="008113E1">
              <w:rPr>
                <w:noProof/>
                <w:rtl/>
              </w:rPr>
              <w:lastRenderedPageBreak/>
              <w:drawing>
                <wp:inline distT="0" distB="0" distL="0" distR="0" wp14:anchorId="4D1CBB10" wp14:editId="62412F79">
                  <wp:extent cx="563984" cy="563914"/>
                  <wp:effectExtent l="0" t="0" r="7620" b="7620"/>
                  <wp:docPr id="1578247687" name="Picture 1578247687"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364" w:type="dxa"/>
            <w:vMerge w:val="restart"/>
            <w:tcBorders>
              <w:left w:val="single" w:sz="36" w:space="0" w:color="168489"/>
            </w:tcBorders>
            <w:shd w:val="clear" w:color="auto" w:fill="F2F2F2" w:themeFill="background1" w:themeFillShade="F2"/>
            <w:vAlign w:val="center"/>
          </w:tcPr>
          <w:p w:rsidR="00F212B0" w:rsidRPr="00DC0C4F" w:rsidRDefault="00F212B0" w:rsidP="00F212B0">
            <w:pPr>
              <w:jc w:val="center"/>
              <w:rPr>
                <w:rFonts w:ascii="Adobe Arabic" w:eastAsia="Times New Roman" w:hAnsi="Adobe Arabic" w:cs="Adobe Arabic"/>
                <w:b/>
                <w:bCs/>
                <w:color w:val="168489"/>
                <w:kern w:val="24"/>
                <w:sz w:val="44"/>
                <w:szCs w:val="44"/>
                <w:rtl/>
                <w:lang w:bidi="ar-SY"/>
              </w:rPr>
            </w:pPr>
            <w:r w:rsidRPr="00F212B0">
              <w:rPr>
                <w:rFonts w:ascii="Adobe Arabic" w:eastAsia="Times New Roman" w:hAnsi="Adobe Arabic" w:cs="Adobe Arabic"/>
                <w:b/>
                <w:bCs/>
                <w:color w:val="168489"/>
                <w:kern w:val="24"/>
                <w:sz w:val="44"/>
                <w:szCs w:val="44"/>
                <w:rtl/>
                <w:lang w:bidi="ar-SY"/>
              </w:rPr>
              <w:t>لماذا تُعتبر الحوكمة مهمة للمؤسسات والشركات</w:t>
            </w:r>
            <w:r w:rsidRPr="00F212B0">
              <w:rPr>
                <w:rFonts w:ascii="Adobe Arabic" w:eastAsia="Times New Roman" w:hAnsi="Adobe Arabic" w:cs="Adobe Arabic" w:hint="cs"/>
                <w:b/>
                <w:bCs/>
                <w:color w:val="168489"/>
                <w:kern w:val="24"/>
                <w:sz w:val="44"/>
                <w:szCs w:val="44"/>
                <w:rtl/>
                <w:lang w:bidi="ar-SY"/>
              </w:rPr>
              <w:t>؟</w:t>
            </w:r>
          </w:p>
        </w:tc>
      </w:tr>
      <w:tr w:rsidR="00F212B0" w:rsidTr="00671334">
        <w:tc>
          <w:tcPr>
            <w:tcW w:w="1980" w:type="dxa"/>
            <w:tcBorders>
              <w:right w:val="single" w:sz="36" w:space="0" w:color="168489"/>
            </w:tcBorders>
            <w:shd w:val="clear" w:color="auto" w:fill="F2F2F2" w:themeFill="background1" w:themeFillShade="F2"/>
            <w:vAlign w:val="center"/>
          </w:tcPr>
          <w:p w:rsidR="00F212B0" w:rsidRPr="008113E1" w:rsidRDefault="00F212B0" w:rsidP="00671334">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364" w:type="dxa"/>
            <w:vMerge/>
            <w:tcBorders>
              <w:left w:val="single" w:sz="36" w:space="0" w:color="168489"/>
            </w:tcBorders>
          </w:tcPr>
          <w:p w:rsidR="00F212B0" w:rsidRDefault="00F212B0" w:rsidP="00671334">
            <w:pPr>
              <w:pStyle w:val="a1"/>
              <w:rPr>
                <w:rtl/>
              </w:rPr>
            </w:pPr>
          </w:p>
        </w:tc>
      </w:tr>
      <w:tr w:rsidR="00F212B0" w:rsidRPr="00895D2F" w:rsidTr="00671334">
        <w:tc>
          <w:tcPr>
            <w:tcW w:w="9344" w:type="dxa"/>
            <w:gridSpan w:val="2"/>
          </w:tcPr>
          <w:p w:rsidR="00F212B0" w:rsidRPr="000C553B" w:rsidRDefault="00F212B0" w:rsidP="00F212B0">
            <w:pPr>
              <w:jc w:val="left"/>
              <w:rPr>
                <w:rFonts w:ascii="Sakkal Majalla" w:hAnsi="Sakkal Majalla"/>
                <w:b/>
                <w:bCs/>
                <w:color w:val="C00000"/>
                <w:sz w:val="32"/>
                <w:szCs w:val="32"/>
                <w:rtl/>
              </w:rPr>
            </w:pPr>
            <w:r w:rsidRPr="000C553B">
              <w:rPr>
                <w:rFonts w:ascii="Sakkal Majalla" w:hAnsi="Sakkal Majalla" w:hint="cs"/>
                <w:b/>
                <w:bCs/>
                <w:color w:val="C00000"/>
                <w:sz w:val="32"/>
                <w:szCs w:val="32"/>
                <w:rtl/>
              </w:rPr>
              <w:t>الحل:</w:t>
            </w:r>
          </w:p>
          <w:p w:rsidR="00F212B0" w:rsidRPr="00F212B0" w:rsidRDefault="00F212B0">
            <w:pPr>
              <w:pStyle w:val="a2"/>
              <w:numPr>
                <w:ilvl w:val="1"/>
                <w:numId w:val="4"/>
              </w:numPr>
              <w:spacing w:line="360" w:lineRule="auto"/>
              <w:ind w:left="576" w:hanging="576"/>
              <w:rPr>
                <w:rtl/>
              </w:rPr>
            </w:pPr>
            <w:r w:rsidRPr="00F212B0">
              <w:rPr>
                <w:rFonts w:hint="eastAsia"/>
                <w:rtl/>
              </w:rPr>
              <w:t>الحوكمة</w:t>
            </w:r>
            <w:r w:rsidRPr="00F212B0">
              <w:rPr>
                <w:rtl/>
              </w:rPr>
              <w:t xml:space="preserve"> </w:t>
            </w:r>
            <w:r w:rsidRPr="00F212B0">
              <w:rPr>
                <w:rFonts w:hint="eastAsia"/>
                <w:rtl/>
              </w:rPr>
              <w:t>الجيدة</w:t>
            </w:r>
            <w:r w:rsidRPr="00F212B0">
              <w:rPr>
                <w:rtl/>
              </w:rPr>
              <w:t xml:space="preserve"> </w:t>
            </w:r>
            <w:r w:rsidRPr="00F212B0">
              <w:rPr>
                <w:rFonts w:hint="eastAsia"/>
                <w:rtl/>
              </w:rPr>
              <w:t>تساعد</w:t>
            </w:r>
            <w:r w:rsidRPr="00F212B0">
              <w:rPr>
                <w:rtl/>
              </w:rPr>
              <w:t xml:space="preserve"> </w:t>
            </w:r>
            <w:r w:rsidRPr="00F212B0">
              <w:rPr>
                <w:rFonts w:hint="eastAsia"/>
                <w:rtl/>
              </w:rPr>
              <w:t>على</w:t>
            </w:r>
            <w:r w:rsidRPr="00F212B0">
              <w:rPr>
                <w:rtl/>
              </w:rPr>
              <w:t xml:space="preserve"> </w:t>
            </w:r>
            <w:r w:rsidRPr="00F212B0">
              <w:rPr>
                <w:rFonts w:hint="eastAsia"/>
                <w:rtl/>
              </w:rPr>
              <w:t>تحقيق</w:t>
            </w:r>
            <w:r w:rsidRPr="00F212B0">
              <w:rPr>
                <w:rtl/>
              </w:rPr>
              <w:t xml:space="preserve"> </w:t>
            </w:r>
            <w:r w:rsidRPr="00F212B0">
              <w:rPr>
                <w:rFonts w:hint="eastAsia"/>
                <w:rtl/>
              </w:rPr>
              <w:t>الأهداف</w:t>
            </w:r>
            <w:r w:rsidRPr="00F212B0">
              <w:rPr>
                <w:rtl/>
              </w:rPr>
              <w:t xml:space="preserve"> </w:t>
            </w:r>
            <w:r w:rsidRPr="00F212B0">
              <w:rPr>
                <w:rFonts w:hint="eastAsia"/>
                <w:rtl/>
              </w:rPr>
              <w:t>الاستراتيجية</w:t>
            </w:r>
            <w:r w:rsidRPr="00F212B0">
              <w:rPr>
                <w:rtl/>
              </w:rPr>
              <w:t xml:space="preserve"> </w:t>
            </w:r>
            <w:r w:rsidRPr="00F212B0">
              <w:rPr>
                <w:rFonts w:hint="eastAsia"/>
                <w:rtl/>
              </w:rPr>
              <w:t>للمنظمة</w:t>
            </w:r>
            <w:r w:rsidRPr="00F212B0">
              <w:rPr>
                <w:rtl/>
              </w:rPr>
              <w:t xml:space="preserve"> </w:t>
            </w:r>
            <w:r w:rsidRPr="00F212B0">
              <w:rPr>
                <w:rFonts w:hint="eastAsia"/>
                <w:rtl/>
              </w:rPr>
              <w:t>وتحسين</w:t>
            </w:r>
            <w:r w:rsidRPr="00F212B0">
              <w:rPr>
                <w:rtl/>
              </w:rPr>
              <w:t xml:space="preserve"> </w:t>
            </w:r>
            <w:r w:rsidRPr="00F212B0">
              <w:rPr>
                <w:rFonts w:hint="eastAsia"/>
                <w:rtl/>
              </w:rPr>
              <w:t>الأداء</w:t>
            </w:r>
            <w:r w:rsidRPr="00F212B0">
              <w:rPr>
                <w:rtl/>
              </w:rPr>
              <w:t xml:space="preserve"> </w:t>
            </w:r>
            <w:r w:rsidRPr="00F212B0">
              <w:rPr>
                <w:rFonts w:hint="eastAsia"/>
                <w:rtl/>
              </w:rPr>
              <w:t>على</w:t>
            </w:r>
            <w:r w:rsidRPr="00F212B0">
              <w:rPr>
                <w:rtl/>
              </w:rPr>
              <w:t xml:space="preserve"> </w:t>
            </w:r>
            <w:r w:rsidRPr="00F212B0">
              <w:rPr>
                <w:rFonts w:hint="eastAsia"/>
                <w:rtl/>
              </w:rPr>
              <w:t>المدى</w:t>
            </w:r>
            <w:r w:rsidRPr="00F212B0">
              <w:rPr>
                <w:rtl/>
              </w:rPr>
              <w:t xml:space="preserve"> </w:t>
            </w:r>
            <w:r w:rsidRPr="00F212B0">
              <w:rPr>
                <w:rFonts w:hint="eastAsia"/>
                <w:rtl/>
              </w:rPr>
              <w:t>الطويل</w:t>
            </w:r>
            <w:r w:rsidRPr="00F212B0">
              <w:rPr>
                <w:rtl/>
              </w:rPr>
              <w:t xml:space="preserve">. </w:t>
            </w:r>
          </w:p>
          <w:p w:rsidR="00F212B0" w:rsidRPr="00F212B0" w:rsidRDefault="00F212B0">
            <w:pPr>
              <w:pStyle w:val="a2"/>
              <w:numPr>
                <w:ilvl w:val="1"/>
                <w:numId w:val="4"/>
              </w:numPr>
              <w:spacing w:line="360" w:lineRule="auto"/>
              <w:ind w:left="576" w:hanging="576"/>
              <w:rPr>
                <w:rtl/>
              </w:rPr>
            </w:pPr>
            <w:r w:rsidRPr="00F212B0">
              <w:rPr>
                <w:rFonts w:hint="eastAsia"/>
                <w:rtl/>
              </w:rPr>
              <w:t>تعزز</w:t>
            </w:r>
            <w:r w:rsidRPr="00F212B0">
              <w:rPr>
                <w:rtl/>
              </w:rPr>
              <w:t xml:space="preserve"> </w:t>
            </w:r>
            <w:r w:rsidRPr="00F212B0">
              <w:rPr>
                <w:rFonts w:hint="eastAsia"/>
                <w:rtl/>
              </w:rPr>
              <w:t>الحوكمة</w:t>
            </w:r>
            <w:r w:rsidRPr="00F212B0">
              <w:rPr>
                <w:rtl/>
              </w:rPr>
              <w:t xml:space="preserve"> </w:t>
            </w:r>
            <w:r w:rsidRPr="00F212B0">
              <w:rPr>
                <w:rFonts w:hint="eastAsia"/>
                <w:rtl/>
              </w:rPr>
              <w:t>الشفافية</w:t>
            </w:r>
            <w:r w:rsidRPr="00F212B0">
              <w:rPr>
                <w:rtl/>
              </w:rPr>
              <w:t xml:space="preserve"> </w:t>
            </w:r>
            <w:r w:rsidRPr="00F212B0">
              <w:rPr>
                <w:rFonts w:hint="eastAsia"/>
                <w:rtl/>
              </w:rPr>
              <w:t>والمساءلة</w:t>
            </w:r>
            <w:r w:rsidRPr="00F212B0">
              <w:rPr>
                <w:rtl/>
              </w:rPr>
              <w:t xml:space="preserve"> </w:t>
            </w:r>
            <w:r w:rsidRPr="00F212B0">
              <w:rPr>
                <w:rFonts w:hint="eastAsia"/>
                <w:rtl/>
              </w:rPr>
              <w:t>وتقلل</w:t>
            </w:r>
            <w:r w:rsidRPr="00F212B0">
              <w:rPr>
                <w:rtl/>
              </w:rPr>
              <w:t xml:space="preserve"> </w:t>
            </w:r>
            <w:r w:rsidRPr="00F212B0">
              <w:rPr>
                <w:rFonts w:hint="eastAsia"/>
                <w:rtl/>
              </w:rPr>
              <w:t>من</w:t>
            </w:r>
            <w:r w:rsidRPr="00F212B0">
              <w:rPr>
                <w:rtl/>
              </w:rPr>
              <w:t xml:space="preserve"> </w:t>
            </w:r>
            <w:r w:rsidRPr="00F212B0">
              <w:rPr>
                <w:rFonts w:hint="eastAsia"/>
                <w:rtl/>
              </w:rPr>
              <w:t>مخاطر</w:t>
            </w:r>
            <w:r w:rsidRPr="00F212B0">
              <w:rPr>
                <w:rtl/>
              </w:rPr>
              <w:t xml:space="preserve"> </w:t>
            </w:r>
            <w:r w:rsidRPr="00F212B0">
              <w:rPr>
                <w:rFonts w:hint="eastAsia"/>
                <w:rtl/>
              </w:rPr>
              <w:t>الفساد</w:t>
            </w:r>
            <w:r w:rsidRPr="00F212B0">
              <w:rPr>
                <w:rtl/>
              </w:rPr>
              <w:t xml:space="preserve"> </w:t>
            </w:r>
            <w:r w:rsidRPr="00F212B0">
              <w:rPr>
                <w:rFonts w:hint="eastAsia"/>
                <w:rtl/>
              </w:rPr>
              <w:t>وسوء</w:t>
            </w:r>
            <w:r w:rsidRPr="00F212B0">
              <w:rPr>
                <w:rtl/>
              </w:rPr>
              <w:t xml:space="preserve"> </w:t>
            </w:r>
            <w:r w:rsidRPr="00F212B0">
              <w:rPr>
                <w:rFonts w:hint="eastAsia"/>
                <w:rtl/>
              </w:rPr>
              <w:t>استخدام</w:t>
            </w:r>
            <w:r w:rsidRPr="00F212B0">
              <w:rPr>
                <w:rtl/>
              </w:rPr>
              <w:t xml:space="preserve"> </w:t>
            </w:r>
            <w:r w:rsidRPr="00F212B0">
              <w:rPr>
                <w:rFonts w:hint="eastAsia"/>
                <w:rtl/>
              </w:rPr>
              <w:t>السلطة</w:t>
            </w:r>
            <w:r w:rsidRPr="00F212B0">
              <w:rPr>
                <w:rtl/>
              </w:rPr>
              <w:t>.</w:t>
            </w:r>
          </w:p>
          <w:p w:rsidR="00F212B0" w:rsidRPr="00F212B0" w:rsidRDefault="00F212B0">
            <w:pPr>
              <w:pStyle w:val="a2"/>
              <w:numPr>
                <w:ilvl w:val="1"/>
                <w:numId w:val="4"/>
              </w:numPr>
              <w:spacing w:line="360" w:lineRule="auto"/>
              <w:ind w:left="576" w:hanging="576"/>
              <w:rPr>
                <w:rtl/>
              </w:rPr>
            </w:pPr>
            <w:r w:rsidRPr="00F212B0">
              <w:rPr>
                <w:rFonts w:hint="eastAsia"/>
                <w:rtl/>
              </w:rPr>
              <w:t>تحمي</w:t>
            </w:r>
            <w:r w:rsidRPr="00F212B0">
              <w:rPr>
                <w:rtl/>
              </w:rPr>
              <w:t xml:space="preserve"> </w:t>
            </w:r>
            <w:r w:rsidRPr="00F212B0">
              <w:rPr>
                <w:rFonts w:hint="eastAsia"/>
                <w:rtl/>
              </w:rPr>
              <w:t>حقوق</w:t>
            </w:r>
            <w:r w:rsidRPr="00F212B0">
              <w:rPr>
                <w:rtl/>
              </w:rPr>
              <w:t xml:space="preserve"> </w:t>
            </w:r>
            <w:r w:rsidRPr="00F212B0">
              <w:rPr>
                <w:rFonts w:hint="eastAsia"/>
                <w:rtl/>
              </w:rPr>
              <w:t>المساهمين</w:t>
            </w:r>
            <w:r w:rsidRPr="00F212B0">
              <w:rPr>
                <w:rtl/>
              </w:rPr>
              <w:t xml:space="preserve"> </w:t>
            </w:r>
            <w:r w:rsidRPr="00F212B0">
              <w:rPr>
                <w:rFonts w:hint="eastAsia"/>
                <w:rtl/>
              </w:rPr>
              <w:t>وحقوق</w:t>
            </w:r>
            <w:r w:rsidRPr="00F212B0">
              <w:rPr>
                <w:rtl/>
              </w:rPr>
              <w:t xml:space="preserve"> </w:t>
            </w:r>
            <w:r w:rsidRPr="00F212B0">
              <w:rPr>
                <w:rFonts w:hint="eastAsia"/>
                <w:rtl/>
              </w:rPr>
              <w:t>ملكية</w:t>
            </w:r>
            <w:r w:rsidRPr="00F212B0">
              <w:rPr>
                <w:rtl/>
              </w:rPr>
              <w:t xml:space="preserve"> </w:t>
            </w:r>
            <w:r w:rsidRPr="00F212B0">
              <w:rPr>
                <w:rFonts w:hint="eastAsia"/>
                <w:rtl/>
              </w:rPr>
              <w:t>الشركات</w:t>
            </w:r>
            <w:r w:rsidRPr="00F212B0">
              <w:rPr>
                <w:rtl/>
              </w:rPr>
              <w:t xml:space="preserve">. </w:t>
            </w:r>
          </w:p>
          <w:p w:rsidR="00F212B0" w:rsidRPr="00F212B0" w:rsidRDefault="00F212B0">
            <w:pPr>
              <w:pStyle w:val="a2"/>
              <w:numPr>
                <w:ilvl w:val="1"/>
                <w:numId w:val="4"/>
              </w:numPr>
              <w:spacing w:line="360" w:lineRule="auto"/>
              <w:ind w:left="576" w:hanging="576"/>
              <w:rPr>
                <w:rtl/>
              </w:rPr>
            </w:pPr>
            <w:r w:rsidRPr="00F212B0">
              <w:rPr>
                <w:rFonts w:hint="eastAsia"/>
                <w:rtl/>
              </w:rPr>
              <w:t>تؤدي</w:t>
            </w:r>
            <w:r w:rsidRPr="00F212B0">
              <w:rPr>
                <w:rtl/>
              </w:rPr>
              <w:t xml:space="preserve"> </w:t>
            </w:r>
            <w:r w:rsidRPr="00F212B0">
              <w:rPr>
                <w:rFonts w:hint="eastAsia"/>
                <w:rtl/>
              </w:rPr>
              <w:t>إلى</w:t>
            </w:r>
            <w:r w:rsidRPr="00F212B0">
              <w:rPr>
                <w:rtl/>
              </w:rPr>
              <w:t xml:space="preserve"> </w:t>
            </w:r>
            <w:r w:rsidRPr="00F212B0">
              <w:rPr>
                <w:rFonts w:hint="eastAsia"/>
                <w:rtl/>
              </w:rPr>
              <w:t>اتخاذ</w:t>
            </w:r>
            <w:r w:rsidRPr="00F212B0">
              <w:rPr>
                <w:rtl/>
              </w:rPr>
              <w:t xml:space="preserve"> </w:t>
            </w:r>
            <w:r w:rsidRPr="00F212B0">
              <w:rPr>
                <w:rFonts w:hint="eastAsia"/>
                <w:rtl/>
              </w:rPr>
              <w:t>قرارات</w:t>
            </w:r>
            <w:r w:rsidRPr="00F212B0">
              <w:rPr>
                <w:rtl/>
              </w:rPr>
              <w:t xml:space="preserve"> </w:t>
            </w:r>
            <w:r w:rsidRPr="00F212B0">
              <w:rPr>
                <w:rFonts w:hint="eastAsia"/>
                <w:rtl/>
              </w:rPr>
              <w:t>أفضل</w:t>
            </w:r>
            <w:r w:rsidRPr="00F212B0">
              <w:rPr>
                <w:rtl/>
              </w:rPr>
              <w:t xml:space="preserve"> </w:t>
            </w:r>
            <w:r w:rsidRPr="00F212B0">
              <w:rPr>
                <w:rFonts w:hint="eastAsia"/>
                <w:rtl/>
              </w:rPr>
              <w:t>من</w:t>
            </w:r>
            <w:r w:rsidRPr="00F212B0">
              <w:rPr>
                <w:rtl/>
              </w:rPr>
              <w:t xml:space="preserve"> </w:t>
            </w:r>
            <w:r w:rsidRPr="00F212B0">
              <w:rPr>
                <w:rFonts w:hint="eastAsia"/>
                <w:rtl/>
              </w:rPr>
              <w:t>خلال</w:t>
            </w:r>
            <w:r w:rsidRPr="00F212B0">
              <w:rPr>
                <w:rtl/>
              </w:rPr>
              <w:t xml:space="preserve"> </w:t>
            </w:r>
            <w:r w:rsidRPr="00F212B0">
              <w:rPr>
                <w:rFonts w:hint="eastAsia"/>
                <w:rtl/>
              </w:rPr>
              <w:t>توزيع</w:t>
            </w:r>
            <w:r w:rsidRPr="00F212B0">
              <w:rPr>
                <w:rtl/>
              </w:rPr>
              <w:t xml:space="preserve"> </w:t>
            </w:r>
            <w:r w:rsidRPr="00F212B0">
              <w:rPr>
                <w:rFonts w:hint="eastAsia"/>
                <w:rtl/>
              </w:rPr>
              <w:t>الصلاحيات</w:t>
            </w:r>
            <w:r w:rsidRPr="00F212B0">
              <w:rPr>
                <w:rtl/>
              </w:rPr>
              <w:t xml:space="preserve"> </w:t>
            </w:r>
            <w:r w:rsidRPr="00F212B0">
              <w:rPr>
                <w:rFonts w:hint="eastAsia"/>
                <w:rtl/>
              </w:rPr>
              <w:t>والمسؤوليات</w:t>
            </w:r>
            <w:r w:rsidRPr="00F212B0">
              <w:rPr>
                <w:rtl/>
              </w:rPr>
              <w:t xml:space="preserve"> </w:t>
            </w:r>
            <w:r w:rsidRPr="00F212B0">
              <w:rPr>
                <w:rFonts w:hint="eastAsia"/>
                <w:rtl/>
              </w:rPr>
              <w:t>بين</w:t>
            </w:r>
            <w:r w:rsidRPr="00F212B0">
              <w:rPr>
                <w:rtl/>
              </w:rPr>
              <w:t xml:space="preserve"> </w:t>
            </w:r>
            <w:r w:rsidRPr="00F212B0">
              <w:rPr>
                <w:rFonts w:hint="eastAsia"/>
                <w:rtl/>
              </w:rPr>
              <w:t>مختلف</w:t>
            </w:r>
            <w:r w:rsidRPr="00F212B0">
              <w:rPr>
                <w:rtl/>
              </w:rPr>
              <w:t xml:space="preserve"> </w:t>
            </w:r>
            <w:r w:rsidRPr="00F212B0">
              <w:rPr>
                <w:rFonts w:hint="eastAsia"/>
                <w:rtl/>
              </w:rPr>
              <w:t>الهيئات</w:t>
            </w:r>
            <w:r w:rsidRPr="00F212B0">
              <w:rPr>
                <w:rtl/>
              </w:rPr>
              <w:t xml:space="preserve"> </w:t>
            </w:r>
            <w:r w:rsidRPr="00F212B0">
              <w:rPr>
                <w:rFonts w:hint="eastAsia"/>
                <w:rtl/>
              </w:rPr>
              <w:t>داخل</w:t>
            </w:r>
            <w:r w:rsidRPr="00F212B0">
              <w:rPr>
                <w:rtl/>
              </w:rPr>
              <w:t xml:space="preserve"> </w:t>
            </w:r>
            <w:r w:rsidRPr="00F212B0">
              <w:rPr>
                <w:rFonts w:hint="eastAsia"/>
                <w:rtl/>
              </w:rPr>
              <w:t>المنظمة</w:t>
            </w:r>
            <w:r w:rsidRPr="00F212B0">
              <w:rPr>
                <w:rtl/>
              </w:rPr>
              <w:t>.</w:t>
            </w:r>
          </w:p>
          <w:p w:rsidR="00F212B0" w:rsidRPr="00F212B0" w:rsidRDefault="00F212B0">
            <w:pPr>
              <w:pStyle w:val="a2"/>
              <w:numPr>
                <w:ilvl w:val="1"/>
                <w:numId w:val="4"/>
              </w:numPr>
              <w:spacing w:line="360" w:lineRule="auto"/>
              <w:ind w:left="576" w:hanging="576"/>
              <w:rPr>
                <w:rtl/>
              </w:rPr>
            </w:pPr>
            <w:r w:rsidRPr="00F212B0">
              <w:rPr>
                <w:rFonts w:hint="eastAsia"/>
                <w:rtl/>
              </w:rPr>
              <w:t>تساعد</w:t>
            </w:r>
            <w:r w:rsidRPr="00F212B0">
              <w:rPr>
                <w:rtl/>
              </w:rPr>
              <w:t xml:space="preserve"> </w:t>
            </w:r>
            <w:r w:rsidRPr="00F212B0">
              <w:rPr>
                <w:rFonts w:hint="eastAsia"/>
                <w:rtl/>
              </w:rPr>
              <w:t>على</w:t>
            </w:r>
            <w:r w:rsidRPr="00F212B0">
              <w:rPr>
                <w:rtl/>
              </w:rPr>
              <w:t xml:space="preserve"> </w:t>
            </w:r>
            <w:r w:rsidRPr="00F212B0">
              <w:rPr>
                <w:rFonts w:hint="eastAsia"/>
                <w:rtl/>
              </w:rPr>
              <w:t>جذب</w:t>
            </w:r>
            <w:r w:rsidRPr="00F212B0">
              <w:rPr>
                <w:rtl/>
              </w:rPr>
              <w:t xml:space="preserve"> </w:t>
            </w:r>
            <w:r w:rsidRPr="00F212B0">
              <w:rPr>
                <w:rFonts w:hint="eastAsia"/>
                <w:rtl/>
              </w:rPr>
              <w:t>رؤوس</w:t>
            </w:r>
            <w:r w:rsidRPr="00F212B0">
              <w:rPr>
                <w:rtl/>
              </w:rPr>
              <w:t xml:space="preserve"> </w:t>
            </w:r>
            <w:r w:rsidRPr="00F212B0">
              <w:rPr>
                <w:rFonts w:hint="eastAsia"/>
                <w:rtl/>
              </w:rPr>
              <w:t>الأموال</w:t>
            </w:r>
            <w:r w:rsidRPr="00F212B0">
              <w:rPr>
                <w:rtl/>
              </w:rPr>
              <w:t xml:space="preserve"> </w:t>
            </w:r>
            <w:r w:rsidRPr="00F212B0">
              <w:rPr>
                <w:rFonts w:hint="eastAsia"/>
                <w:rtl/>
              </w:rPr>
              <w:t>الاستثمارية</w:t>
            </w:r>
            <w:r w:rsidRPr="00F212B0">
              <w:rPr>
                <w:rtl/>
              </w:rPr>
              <w:t xml:space="preserve"> </w:t>
            </w:r>
            <w:r w:rsidRPr="00F212B0">
              <w:rPr>
                <w:rFonts w:hint="eastAsia"/>
                <w:rtl/>
              </w:rPr>
              <w:t>وكسب</w:t>
            </w:r>
            <w:r w:rsidRPr="00F212B0">
              <w:rPr>
                <w:rtl/>
              </w:rPr>
              <w:t xml:space="preserve"> </w:t>
            </w:r>
            <w:r w:rsidRPr="00F212B0">
              <w:rPr>
                <w:rFonts w:hint="eastAsia"/>
                <w:rtl/>
              </w:rPr>
              <w:t>ثقة</w:t>
            </w:r>
            <w:r w:rsidRPr="00F212B0">
              <w:rPr>
                <w:rtl/>
              </w:rPr>
              <w:t xml:space="preserve"> </w:t>
            </w:r>
            <w:r w:rsidRPr="00F212B0">
              <w:rPr>
                <w:rFonts w:hint="eastAsia"/>
                <w:rtl/>
              </w:rPr>
              <w:t>المستثمرين</w:t>
            </w:r>
            <w:r w:rsidRPr="00F212B0">
              <w:rPr>
                <w:rtl/>
              </w:rPr>
              <w:t xml:space="preserve"> </w:t>
            </w:r>
            <w:r w:rsidRPr="00F212B0">
              <w:rPr>
                <w:rFonts w:hint="eastAsia"/>
                <w:rtl/>
              </w:rPr>
              <w:t>وأصحاب</w:t>
            </w:r>
            <w:r w:rsidRPr="00F212B0">
              <w:rPr>
                <w:rtl/>
              </w:rPr>
              <w:t xml:space="preserve"> </w:t>
            </w:r>
            <w:r w:rsidRPr="00F212B0">
              <w:rPr>
                <w:rFonts w:hint="eastAsia"/>
                <w:rtl/>
              </w:rPr>
              <w:t>المصلحة</w:t>
            </w:r>
            <w:r w:rsidRPr="00F212B0">
              <w:rPr>
                <w:rtl/>
              </w:rPr>
              <w:t>.</w:t>
            </w:r>
          </w:p>
          <w:p w:rsidR="00F212B0" w:rsidRPr="00F212B0" w:rsidRDefault="00F212B0">
            <w:pPr>
              <w:pStyle w:val="a2"/>
              <w:numPr>
                <w:ilvl w:val="1"/>
                <w:numId w:val="4"/>
              </w:numPr>
              <w:spacing w:line="360" w:lineRule="auto"/>
              <w:ind w:left="576" w:hanging="576"/>
              <w:rPr>
                <w:rtl/>
              </w:rPr>
            </w:pPr>
            <w:r w:rsidRPr="00F212B0">
              <w:rPr>
                <w:rFonts w:hint="eastAsia"/>
                <w:rtl/>
              </w:rPr>
              <w:t>تمك</w:t>
            </w:r>
            <w:r w:rsidRPr="00F212B0">
              <w:rPr>
                <w:rFonts w:hint="cs"/>
                <w:rtl/>
              </w:rPr>
              <w:t>ّ</w:t>
            </w:r>
            <w:r w:rsidRPr="00F212B0">
              <w:rPr>
                <w:rFonts w:hint="eastAsia"/>
                <w:rtl/>
              </w:rPr>
              <w:t>ن</w:t>
            </w:r>
            <w:r w:rsidRPr="00F212B0">
              <w:rPr>
                <w:rtl/>
              </w:rPr>
              <w:t xml:space="preserve"> </w:t>
            </w:r>
            <w:r w:rsidRPr="00F212B0">
              <w:rPr>
                <w:rFonts w:hint="eastAsia"/>
                <w:rtl/>
              </w:rPr>
              <w:t>المنظمة</w:t>
            </w:r>
            <w:r w:rsidRPr="00F212B0">
              <w:rPr>
                <w:rtl/>
              </w:rPr>
              <w:t xml:space="preserve"> </w:t>
            </w:r>
            <w:r w:rsidRPr="00F212B0">
              <w:rPr>
                <w:rFonts w:hint="eastAsia"/>
                <w:rtl/>
              </w:rPr>
              <w:t>من</w:t>
            </w:r>
            <w:r w:rsidRPr="00F212B0">
              <w:rPr>
                <w:rtl/>
              </w:rPr>
              <w:t xml:space="preserve"> </w:t>
            </w:r>
            <w:r w:rsidRPr="00F212B0">
              <w:rPr>
                <w:rFonts w:hint="eastAsia"/>
                <w:rtl/>
              </w:rPr>
              <w:t>الالتزام</w:t>
            </w:r>
            <w:r w:rsidRPr="00F212B0">
              <w:rPr>
                <w:rtl/>
              </w:rPr>
              <w:t xml:space="preserve"> </w:t>
            </w:r>
            <w:r w:rsidRPr="00F212B0">
              <w:rPr>
                <w:rFonts w:hint="eastAsia"/>
                <w:rtl/>
              </w:rPr>
              <w:t>بكافة</w:t>
            </w:r>
            <w:r w:rsidRPr="00F212B0">
              <w:rPr>
                <w:rtl/>
              </w:rPr>
              <w:t xml:space="preserve"> </w:t>
            </w:r>
            <w:r w:rsidRPr="00F212B0">
              <w:rPr>
                <w:rFonts w:hint="eastAsia"/>
                <w:rtl/>
              </w:rPr>
              <w:t>اللوائح</w:t>
            </w:r>
            <w:r w:rsidRPr="00F212B0">
              <w:rPr>
                <w:rtl/>
              </w:rPr>
              <w:t xml:space="preserve"> </w:t>
            </w:r>
            <w:r w:rsidRPr="00F212B0">
              <w:rPr>
                <w:rFonts w:hint="eastAsia"/>
                <w:rtl/>
              </w:rPr>
              <w:t>والقوانين</w:t>
            </w:r>
            <w:r w:rsidRPr="00F212B0">
              <w:rPr>
                <w:rtl/>
              </w:rPr>
              <w:t xml:space="preserve"> </w:t>
            </w:r>
            <w:r w:rsidRPr="00F212B0">
              <w:rPr>
                <w:rFonts w:hint="eastAsia"/>
                <w:rtl/>
              </w:rPr>
              <w:t>ذات</w:t>
            </w:r>
            <w:r w:rsidRPr="00F212B0">
              <w:rPr>
                <w:rtl/>
              </w:rPr>
              <w:t xml:space="preserve"> </w:t>
            </w:r>
            <w:r w:rsidRPr="00F212B0">
              <w:rPr>
                <w:rFonts w:hint="eastAsia"/>
                <w:rtl/>
              </w:rPr>
              <w:t>الصلة</w:t>
            </w:r>
            <w:r w:rsidRPr="00F212B0">
              <w:rPr>
                <w:rtl/>
              </w:rPr>
              <w:t>.</w:t>
            </w:r>
          </w:p>
          <w:p w:rsidR="00F212B0" w:rsidRPr="00895D2F" w:rsidRDefault="00F212B0" w:rsidP="00671334">
            <w:pPr>
              <w:pStyle w:val="a2"/>
              <w:spacing w:line="360" w:lineRule="auto"/>
              <w:ind w:left="3600"/>
              <w:rPr>
                <w:rtl/>
              </w:rPr>
            </w:pPr>
            <w:r w:rsidRPr="00F131A0">
              <w:rPr>
                <w:noProof/>
              </w:rPr>
              <w:drawing>
                <wp:inline distT="0" distB="0" distL="0" distR="0" wp14:anchorId="79C72CEA" wp14:editId="1B520D32">
                  <wp:extent cx="1140394" cy="1060892"/>
                  <wp:effectExtent l="0" t="0" r="3175" b="6350"/>
                  <wp:docPr id="2074265408" name="Picture 2074265408"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83" cstate="print">
                            <a:duotone>
                              <a:schemeClr val="accent3">
                                <a:shade val="45000"/>
                                <a:satMod val="135000"/>
                              </a:schemeClr>
                              <a:prstClr val="white"/>
                            </a:duotone>
                            <a:extLst>
                              <a:ext uri="{BEBA8EAE-BF5A-486C-A8C5-ECC9F3942E4B}">
                                <a14:imgProps xmlns:a14="http://schemas.microsoft.com/office/drawing/2010/main">
                                  <a14:imgLayer r:embed="rId8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tc>
      </w:tr>
    </w:tbl>
    <w:p w:rsidR="00F212B0" w:rsidRPr="00055A94" w:rsidRDefault="00F212B0" w:rsidP="004A6D71">
      <w:pPr>
        <w:rPr>
          <w:rFonts w:ascii="Sakkal Majalla" w:hAnsi="Sakkal Majalla"/>
          <w:sz w:val="32"/>
          <w:szCs w:val="32"/>
        </w:rPr>
      </w:pPr>
    </w:p>
    <w:p w:rsidR="004A6D71" w:rsidRPr="0012794C" w:rsidRDefault="001A2196" w:rsidP="004A6D71">
      <w:pPr>
        <w:rPr>
          <w:rFonts w:ascii="Sakkal Majalla" w:hAnsi="Sakkal Majalla"/>
          <w:sz w:val="32"/>
          <w:szCs w:val="32"/>
        </w:rPr>
      </w:pPr>
      <w:r w:rsidRPr="002A078C">
        <w:rPr>
          <w:rFonts w:ascii="Sakkal Majalla" w:hAnsi="Sakkal Majalla"/>
          <w:noProof/>
          <w:color w:val="002060"/>
          <w:sz w:val="34"/>
        </w:rPr>
        <mc:AlternateContent>
          <mc:Choice Requires="wpg">
            <w:drawing>
              <wp:inline distT="0" distB="0" distL="0" distR="0" wp14:anchorId="5DEF088E" wp14:editId="61BC994D">
                <wp:extent cx="5731510" cy="895350"/>
                <wp:effectExtent l="0" t="0" r="21590" b="19050"/>
                <wp:docPr id="15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1365"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1371" name="مجموعة 39"/>
                        <wpg:cNvGrpSpPr/>
                        <wpg:grpSpPr>
                          <a:xfrm>
                            <a:off x="0" y="0"/>
                            <a:ext cx="5731510" cy="895350"/>
                            <a:chOff x="0" y="0"/>
                            <a:chExt cx="5878196" cy="918845"/>
                          </a:xfrm>
                        </wpg:grpSpPr>
                        <wpg:grpSp>
                          <wpg:cNvPr id="1608691372" name="مجموعة 40"/>
                          <wpg:cNvGrpSpPr/>
                          <wpg:grpSpPr>
                            <a:xfrm>
                              <a:off x="0" y="0"/>
                              <a:ext cx="5878196" cy="918845"/>
                              <a:chOff x="0" y="0"/>
                              <a:chExt cx="6240348" cy="919070"/>
                            </a:xfrm>
                          </wpg:grpSpPr>
                          <wpg:grpSp>
                            <wpg:cNvPr id="1608691373" name="مجموعة 41"/>
                            <wpg:cNvGrpSpPr/>
                            <wpg:grpSpPr>
                              <a:xfrm>
                                <a:off x="0" y="169208"/>
                                <a:ext cx="5433072" cy="580613"/>
                                <a:chOff x="0" y="169208"/>
                                <a:chExt cx="5433072" cy="580613"/>
                              </a:xfrm>
                            </wpg:grpSpPr>
                            <wps:wsp>
                              <wps:cNvPr id="160869137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37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7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77" name="مربع نص 41"/>
                          <wps:cNvSpPr txBox="1"/>
                          <wps:spPr>
                            <a:xfrm>
                              <a:off x="204484" y="257055"/>
                              <a:ext cx="4616071" cy="387740"/>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تطور مفهوم الحوكمة في ظل التكنولوجيا الحديثة</w:t>
                                </w:r>
                              </w:p>
                            </w:txbxContent>
                          </wps:txbx>
                          <wps:bodyPr wrap="square" rtlCol="1">
                            <a:spAutoFit/>
                          </wps:bodyPr>
                        </wps:wsp>
                      </wpg:grpSp>
                    </wpg:wgp>
                  </a:graphicData>
                </a:graphic>
              </wp:inline>
            </w:drawing>
          </mc:Choice>
          <mc:Fallback>
            <w:pict>
              <v:group id="_x0000_s118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">
                <v:shape id="صورة 38" o:spid="_x0000_s118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iC0fHAAAA4wAAAA8AAABkcnMvZG93bnJldi54bWxET19rwjAQfx/sO4Qb+DZTVyyuGkVEwRfZ&#10;rANfj+bWlDWXrom1fnszGPh4v/+3WA22ET11vnasYDJOQBCXTtdcKfg67V5nIHxA1tg4JgU38rBa&#10;Pj8tMNfuykfqi1CJGMI+RwUmhDaX0peGLPqxa4kj9+06iyGeXSV1h9cYbhv5liSZtFhzbDDY0sZQ&#10;+VNcrIJ02w/bdPNx8GfTnn4Lu6798VOp0cuwnoMINISH+N+913F+lsyy90maTeHvpwiAX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CiC0fHAAAA4wAAAA8AAAAAAAAAAAAA&#10;AAAAnwIAAGRycy9kb3ducmV2LnhtbFBLBQYAAAAABAAEAPcAAACTAwAAAAA=&#10;">
                  <v:imagedata r:id="rId67" o:title=""/>
                </v:shape>
                <v:group id="مجموعة 39" o:spid="_x0000_s118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yzZ0fIAAAA&#10;4wAAAA8AAAAAAAAAAAAAAAAAqgIAAGRycy9kb3ducmV2LnhtbFBLBQYAAAAABAAEAPoAAACfAwAA&#10;AAA=&#10;">
                  <v:group id="مجموعة 40" o:spid="_x0000_s118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xh+TDIAAAA&#10;4wAAAA8AAAAAAAAAAAAAAAAAqgIAAGRycy9kb3ducmV2LnhtbFBLBQYAAAAABAAEAPoAAACfAwAA&#10;AAA=&#10;">
                    <v:group id="مجموعة 41" o:spid="_x0000_s118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MtXKvIAAAA&#10;4wAAAA8AAAAAAAAAAAAAAAAAqgIAAGRycy9kb3ducmV2LnhtbFBLBQYAAAAABAAEAPoAAACfAwAA&#10;AAA=&#10;">
                      <v:shape id="شكل حر 42" o:spid="_x0000_s118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6xUsYA&#10;AADjAAAADwAAAGRycy9kb3ducmV2LnhtbERPzU7DMAy+I/EOkZG4saSsakdZNqEJtB24rPAAVmOa&#10;ssYpTdjK2y+TkHb09+/lenK9ONIYOs8aspkCQdx403Gr4fPj7WEBIkRkg71n0vBHAdar25slVsaf&#10;eE/HOrYihXCoUIONcaikDI0lh2HmB+LEffnRYUzn2Eoz4imFu14+KlVIhx2nBosDbSw1h/rXaTAq&#10;f3V5uS1p8/Nu1Xdm4mFutL6/m16eQUSa4lX8796ZNL9Qi+Ipm5c5XH5KAM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E6xUsYAAADjAAAADwAAAAAAAAAAAAAAAACYAgAAZHJz&#10;L2Rvd25yZXYueG1sUEsFBgAAAAAEAAQA9QAAAIs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8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4O8kA&#10;AADjAAAADwAAAGRycy9kb3ducmV2LnhtbERPX0/CMBB/J/E7NEfCG7RAHDgpBEgwRn1QMPp6WY9t&#10;sb0ua2Hz21sTEx/v9/9Wm95ZcaU21J41TCcKBHHhTc2lhvfTYbwEESKyQeuZNHxTgM36ZrDC3PiO&#10;3+h6jKVIIRxy1FDF2ORShqIih2HiG+LEnX3rMKazLaVpsUvhzsqZUpl0WHNqqLChfUXF1/HiNCxe&#10;D5cuPGSnp92HfamV/dzOnlnr0bDf3oOI1Md/8Z/70aT5mVpmd9P54hZ+f0oAyP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I4O8kAAADjAAAADwAAAAAAAAAAAAAAAACYAgAA&#10;ZHJzL2Rvd25yZXYueG1sUEsFBgAAAAAEAAQA9QAAAI4DAAAAAA==&#10;" fillcolor="#168489" stroked="f" strokeweight="1pt">
                        <v:stroke joinstyle="miter"/>
                      </v:roundrect>
                    </v:group>
                    <v:oval id="شكل بيضاوي 44" o:spid="_x0000_s119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E0+McA&#10;AADjAAAADwAAAGRycy9kb3ducmV2LnhtbERPX2vCMBB/H+w7hBv4NtMqdFqNMgZjMhjD6Ac4m7Op&#10;NpfaZNp9+2Uw2OP9/t9yPbhWXKkPjWcF+TgDQVx503CtYL97fZyBCBHZYOuZFHxTgPXq/m6JpfE3&#10;3tJVx1qkEA4lKrAxdqWUobLkMIx9R5y4o+8dxnT2tTQ93lK4a+UkywrpsOHUYLGjF0vVWX85BXrY&#10;6c+3Yy39h7bvh/zkL267UWr0MDwvQEQa4r/4z70xaX6RzYp5Pn0q4PenBI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hNPjHAAAA4wAAAA8AAAAAAAAAAAAAAAAAmAIAAGRy&#10;cy9kb3ducmV2LnhtbFBLBQYAAAAABAAEAPUAAACMAwAAAAA=&#10;" filled="f" strokecolor="#a5a5a5 [2092]" strokeweight="1pt">
                      <v:stroke joinstyle="miter"/>
                    </v:oval>
                  </v:group>
                  <v:shape id="مربع نص 41" o:spid="_x0000_s1191"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Vz2cYA&#10;AADjAAAADwAAAGRycy9kb3ducmV2LnhtbERPS0/DMAy+I/EfIiNxY0lBdKMsmyYe0g5cNsrdakxT&#10;0ThVY9bu3xMkJI7+3l5v59CrE42pi2yhWBhQxE10HbcW6vfXmxWoJMgO+8hk4UwJtpvLizVWLk58&#10;oNNRWpVDOFVowYsMldap8RQwLeJAnLnPOAaUfI6tdiNOOTz0+taYUgfsODd4HOjJU/N1/A4WRNyu&#10;ONcvIe0/5rfnyZvmHmtrr6/m3SMooVn+xX/uvcvzS7MqH4q75RJ+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7Vz2cYAAADjAAAADwAAAAAAAAAAAAAAAACYAgAAZHJz&#10;L2Rvd25yZXYueG1sUEsFBgAAAAAEAAQA9QAAAIs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تطور مفهوم الحوكمة في ظل التكنولوجيا الحديثة</w:t>
                          </w:r>
                        </w:p>
                      </w:txbxContent>
                    </v:textbox>
                  </v:shape>
                </v:group>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شهد مفهوم الحوكمة تطورا</w:t>
      </w:r>
      <w:r w:rsidRPr="004161EC">
        <w:rPr>
          <w:rFonts w:ascii="Sakkal Majalla" w:hAnsi="Sakkal Majalla" w:cs="Sakkal Majalla" w:hint="cs"/>
          <w:sz w:val="32"/>
          <w:szCs w:val="32"/>
          <w:rtl/>
        </w:rPr>
        <w:t>ً</w:t>
      </w:r>
      <w:r w:rsidRPr="004161EC">
        <w:rPr>
          <w:rFonts w:ascii="Sakkal Majalla" w:hAnsi="Sakkal Majalla" w:cs="Sakkal Majalla"/>
          <w:sz w:val="32"/>
          <w:szCs w:val="32"/>
          <w:rtl/>
        </w:rPr>
        <w:t xml:space="preserve"> ملحوظ</w:t>
      </w:r>
      <w:r w:rsidRPr="004161EC">
        <w:rPr>
          <w:rFonts w:ascii="Sakkal Majalla" w:hAnsi="Sakkal Majalla" w:cs="Sakkal Majalla" w:hint="cs"/>
          <w:sz w:val="32"/>
          <w:szCs w:val="32"/>
          <w:rtl/>
        </w:rPr>
        <w:t>اً</w:t>
      </w:r>
      <w:r w:rsidRPr="004161EC">
        <w:rPr>
          <w:rFonts w:ascii="Sakkal Majalla" w:hAnsi="Sakkal Majalla" w:cs="Sakkal Majalla"/>
          <w:sz w:val="32"/>
          <w:szCs w:val="32"/>
          <w:rtl/>
        </w:rPr>
        <w:t xml:space="preserve"> بفضل الابتكارات التكنولوجية الحديثة. أصبحت التكنولوجيا أداة محورية في تحسين العمليات الإدارية، وتعزيز الشفافية، وتسهيل اتخاذ القرارات في المؤسسات.</w:t>
      </w:r>
    </w:p>
    <w:p w:rsidR="001A2196" w:rsidRDefault="001A2196" w:rsidP="004A6D71">
      <w:pPr>
        <w:rPr>
          <w:rFonts w:ascii="Sakkal Majalla" w:hAnsi="Sakkal Majalla"/>
          <w:b/>
          <w:bCs/>
          <w:sz w:val="32"/>
          <w:szCs w:val="32"/>
          <w:rtl/>
        </w:rPr>
      </w:pPr>
      <w:r w:rsidRPr="002A078C">
        <w:rPr>
          <w:rFonts w:ascii="Sakkal Majalla" w:hAnsi="Sakkal Majalla"/>
          <w:noProof/>
          <w:color w:val="002060"/>
          <w:sz w:val="34"/>
        </w:rPr>
        <w:lastRenderedPageBreak/>
        <mc:AlternateContent>
          <mc:Choice Requires="wpg">
            <w:drawing>
              <wp:inline distT="0" distB="0" distL="0" distR="0" wp14:anchorId="2A555E5A" wp14:editId="7648CBBA">
                <wp:extent cx="5731510" cy="895350"/>
                <wp:effectExtent l="0" t="0" r="21590" b="19050"/>
                <wp:docPr id="160869137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1379"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1380" name="مجموعة 39"/>
                        <wpg:cNvGrpSpPr/>
                        <wpg:grpSpPr>
                          <a:xfrm>
                            <a:off x="0" y="0"/>
                            <a:ext cx="5731510" cy="895350"/>
                            <a:chOff x="0" y="0"/>
                            <a:chExt cx="5878196" cy="918845"/>
                          </a:xfrm>
                        </wpg:grpSpPr>
                        <wpg:grpSp>
                          <wpg:cNvPr id="1608691381" name="مجموعة 40"/>
                          <wpg:cNvGrpSpPr/>
                          <wpg:grpSpPr>
                            <a:xfrm>
                              <a:off x="0" y="0"/>
                              <a:ext cx="5878196" cy="918845"/>
                              <a:chOff x="0" y="0"/>
                              <a:chExt cx="6240348" cy="919070"/>
                            </a:xfrm>
                          </wpg:grpSpPr>
                          <wpg:grpSp>
                            <wpg:cNvPr id="1608691382" name="مجموعة 41"/>
                            <wpg:cNvGrpSpPr/>
                            <wpg:grpSpPr>
                              <a:xfrm>
                                <a:off x="0" y="169208"/>
                                <a:ext cx="5433072" cy="580613"/>
                                <a:chOff x="0" y="169208"/>
                                <a:chExt cx="5433072" cy="580613"/>
                              </a:xfrm>
                            </wpg:grpSpPr>
                            <wps:wsp>
                              <wps:cNvPr id="160869138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38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8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86" name="مربع نص 41"/>
                          <wps:cNvSpPr txBox="1"/>
                          <wps:spPr>
                            <a:xfrm>
                              <a:off x="204484" y="256918"/>
                              <a:ext cx="4616071" cy="387739"/>
                            </a:xfrm>
                            <a:prstGeom prst="rect">
                              <a:avLst/>
                            </a:prstGeom>
                            <a:noFill/>
                          </wps:spPr>
                          <wps:txbx>
                            <w:txbxContent>
                              <w:p w:rsidR="00671334" w:rsidRDefault="00671334"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تأثير التكنولوجيا على الحوكمة</w:t>
                                </w:r>
                                <w:r w:rsidRPr="00081A2A">
                                  <w:rPr>
                                    <w:rFonts w:eastAsia="Calibri" w:hAnsi="Adobe Arabic" w:cs="Adobe Arabic" w:hint="cs"/>
                                    <w:b/>
                                    <w:bCs/>
                                    <w:color w:val="FFFFFF"/>
                                    <w:kern w:val="24"/>
                                    <w:sz w:val="36"/>
                                    <w:szCs w:val="36"/>
                                    <w:rtl/>
                                    <w:lang w:bidi="ar-EG"/>
                                  </w:rPr>
                                  <w:t>.</w:t>
                                </w:r>
                              </w:p>
                            </w:txbxContent>
                          </wps:txbx>
                          <wps:bodyPr wrap="square" rtlCol="1">
                            <a:spAutoFit/>
                          </wps:bodyPr>
                        </wps:wsp>
                      </wpg:grpSp>
                    </wpg:wgp>
                  </a:graphicData>
                </a:graphic>
              </wp:inline>
            </w:drawing>
          </mc:Choice>
          <mc:Fallback>
            <w:pict>
              <v:group id="_x0000_s119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">
                <v:shape id="صورة 38" o:spid="_x0000_s1193"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2l5/HAAAA4wAAAA8AAABkcnMvZG93bnJldi54bWxET19rwjAQfx/sO4Qb7G2mrtBpZxQRhb2I&#10;sw72ejRnU2wuXRNr/fZGEPZ4v/83Wwy2ET11vnasYDxKQBCXTtdcKfg5bN4mIHxA1tg4JgVX8rCY&#10;Pz/NMNfuwnvqi1CJGMI+RwUmhDaX0peGLPqRa4kjd3SdxRDPrpK6w0sMt418T5JMWqw5NhhsaWWo&#10;PBVnqyBd98M6Xe22/te0h7/CLmu//1bq9WVYfoIINIR/8cP9peP8LJlk03H6MYX7TxEAOb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Q2l5/HAAAA4wAAAA8AAAAAAAAAAAAA&#10;AAAAnwIAAGRycy9kb3ducmV2LnhtbFBLBQYAAAAABAAEAPcAAACTAwAAAAA=&#10;">
                  <v:imagedata r:id="rId67" o:title=""/>
                </v:shape>
                <v:group id="مجموعة 39" o:spid="_x0000_s119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2KrL7&#10;zAAAAOMAAAAPAAAAAAAAAAAAAAAAAKoCAABkcnMvZG93bnJldi54bWxQSwUGAAAAAAQABAD6AAAA&#10;owMAAAAA&#10;">
                  <v:group id="مجموعة 40" o:spid="_x0000_s119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lmF2DIAAAA&#10;4wAAAA8AAAAAAAAAAAAAAAAAqgIAAGRycy9kb3ducmV2LnhtbFBLBQYAAAAABAAEAPoAAACfAwAA&#10;AAA=&#10;">
                    <v:group id="مجموعة 41" o:spid="_x0000_s119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m0iRfIAAAA&#10;4wAAAA8AAAAAAAAAAAAAAAAAqgIAAGRycy9kb3ducmV2LnhtbFBLBQYAAAAABAAEAPoAAACfAwAA&#10;AAA=&#10;">
                      <v:shape id="شكل حر 42" o:spid="_x0000_s119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JZAcYA&#10;AADjAAAADwAAAGRycy9kb3ducmV2LnhtbERPX0/CMBB/N/E7NGfCm7RjZMxJIYZA9MEX0A9wWc91&#10;sl7nWmB8e2tiwuP9/t9yPbpOnGkIrWcN2VSBIK69abnR8PmxeyxBhIhssPNMGq4UYL26v1tiZfyF&#10;93Q+xEakEA4VarAx9pWUobbkMEx9T5y4Lz84jOkcGmkGvKRw18mZUoV02HJqsNjTxlJ9PJycBqPm&#10;WzdfvC5o8/Nu1Xdm4jE3Wk8expdnEJHGeBP/u99Mml+osnjK8jKHv58SAH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JZAcYAAADjAAAADwAAAAAAAAAAAAAAAACYAgAAZHJz&#10;L2Rvd25yZXYueG1sUEsFBgAAAAAEAAQA9QAAAIs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9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vth8kA&#10;AADjAAAADwAAAGRycy9kb3ducmV2LnhtbERPX0vDMBB/F/Ydwg18c8mm1K5bNqYwEeeDbkNfj+bW&#10;FpNLabK1fnsjCD7e7/8t14Oz4kJdaDxrmE4UCOLSm4YrDcfD9iYHESKyQeuZNHxTgPVqdLXEwvie&#10;3+myj5VIIRwK1FDH2BZShrImh2HiW+LEnXznMKazq6TpsE/hzsqZUpl02HBqqLGlx5rKr/3Zabh/&#10;25778JQdXh4+7Guj7OdmtmOtr8fDZgEi0hD/xX/uZ5PmZyrP5tPb/A5+f0oAyN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Avth8kAAADjAAAADwAAAAAAAAAAAAAAAACYAgAA&#10;ZHJzL2Rvd25yZXYueG1sUEsFBgAAAAAEAAQA9QAAAI4DAAAAAA==&#10;" fillcolor="#168489" stroked="f" strokeweight="1pt">
                        <v:stroke joinstyle="miter"/>
                      </v:roundrect>
                    </v:group>
                    <v:oval id="شكل بيضاوي 44" o:spid="_x0000_s119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qMcA&#10;AADjAAAADwAAAGRycy9kb3ducmV2LnhtbERPX0vDMBB/F/wO4QTfXNqJpdZlQ4SxMRBZ5gc4m1tT&#10;bS5dk2312xthsMf7/b/ZYnSdONEQWs8K8kkGgrj2puVGwedu+VCCCBHZYOeZFPxSgMX89maGlfFn&#10;3tJJx0akEA4VKrAx9pWUobbkMEx8T5y4vR8cxnQOjTQDnlO46+Q0ywrpsOXUYLGnN0v1jz46BXrc&#10;6Y/VvpH+XdvNV/7tD267Vur+bnx9ARFpjFfxxb02aX6RlcVz/lg+wf9PCQA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m2qjHAAAA4wAAAA8AAAAAAAAAAAAAAAAAmAIAAGRy&#10;cy9kb3ducmV2LnhtbFBLBQYAAAAABAAEAPUAAACMAwAAAAA=&#10;" filled="f" strokecolor="#a5a5a5 [2092]" strokeweight="1pt">
                      <v:stroke joinstyle="miter"/>
                    </v:oval>
                  </v:group>
                  <v:shape id="مربع نص 41" o:spid="_x0000_s1200"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ymZcUA&#10;AADjAAAADwAAAGRycy9kb3ducmV2LnhtbERPS0vEMBC+C/6HMII3N6liqXWzy+ID9uDF3XofmrEp&#10;NpPSjNvuvzeC4HG+96y3SxjUiabUR7ZQrAwo4ja6njsLzfH1pgKVBNnhEJksnCnBdnN5scbaxZnf&#10;6XSQTuUQTjVa8CJjrXVqPQVMqzgSZ+4zTgEln1On3YRzDg+DvjWm1AF7zg0eR3ry1H4dvoMFEbcr&#10;zs1LSPuP5e159qa9x8ba66tl9whKaJF/8Z977/L80lTlQ3FXlfD7UwZAb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LKZlxQAAAOMAAAAPAAAAAAAAAAAAAAAAAJgCAABkcnMv&#10;ZG93bnJldi54bWxQSwUGAAAAAAQABAD1AAAAigMAAAAA&#10;" filled="f" stroked="f">
                    <v:textbox style="mso-fit-shape-to-text:t">
                      <w:txbxContent>
                        <w:p w:rsidR="00671334" w:rsidRDefault="00671334"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تأثير التكنولوجيا على الحوكمة</w:t>
                          </w:r>
                          <w:r w:rsidRPr="00081A2A">
                            <w:rPr>
                              <w:rFonts w:eastAsia="Calibri" w:hAnsi="Adobe Arabic" w:cs="Adobe Arabic" w:hint="cs"/>
                              <w:b/>
                              <w:bCs/>
                              <w:color w:val="FFFFFF"/>
                              <w:kern w:val="24"/>
                              <w:sz w:val="36"/>
                              <w:szCs w:val="36"/>
                              <w:rtl/>
                              <w:lang w:bidi="ar-EG"/>
                            </w:rPr>
                            <w:t>.</w:t>
                          </w:r>
                        </w:p>
                      </w:txbxContent>
                    </v:textbox>
                  </v:shape>
                </v:group>
                <w10:wrap anchorx="page"/>
                <w10:anchorlock/>
              </v:group>
            </w:pict>
          </mc:Fallback>
        </mc:AlternateContent>
      </w:r>
    </w:p>
    <w:p w:rsidR="00517F98" w:rsidRDefault="00517F98" w:rsidP="00517F98">
      <w:pPr>
        <w:rPr>
          <w:rFonts w:ascii="Sakkal Majalla" w:hAnsi="Sakkal Majalla"/>
          <w:b/>
          <w:bCs/>
          <w:sz w:val="32"/>
          <w:szCs w:val="32"/>
          <w:rtl/>
        </w:rPr>
      </w:pPr>
      <w:r w:rsidRPr="00517F98">
        <w:rPr>
          <w:rFonts w:ascii="Sakkal Majalla" w:hAnsi="Sakkal Majalla"/>
          <w:b/>
          <w:bCs/>
          <w:noProof/>
          <w:sz w:val="32"/>
          <w:szCs w:val="32"/>
        </w:rPr>
        <mc:AlternateContent>
          <mc:Choice Requires="wpg">
            <w:drawing>
              <wp:inline distT="0" distB="0" distL="0" distR="0" wp14:anchorId="69A3F4DA" wp14:editId="046337B0">
                <wp:extent cx="4950471" cy="2844927"/>
                <wp:effectExtent l="0" t="0" r="0" b="0"/>
                <wp:docPr id="2074268192" name="Group 42"/>
                <wp:cNvGraphicFramePr/>
                <a:graphic xmlns:a="http://schemas.openxmlformats.org/drawingml/2006/main">
                  <a:graphicData uri="http://schemas.microsoft.com/office/word/2010/wordprocessingGroup">
                    <wpg:wgp>
                      <wpg:cNvGrpSpPr/>
                      <wpg:grpSpPr>
                        <a:xfrm>
                          <a:off x="0" y="0"/>
                          <a:ext cx="4950471" cy="2844927"/>
                          <a:chOff x="0" y="0"/>
                          <a:chExt cx="7508539" cy="4314993"/>
                        </a:xfrm>
                      </wpg:grpSpPr>
                      <wpg:grpSp>
                        <wpg:cNvPr id="2074268193" name="Group 2074268193"/>
                        <wpg:cNvGrpSpPr/>
                        <wpg:grpSpPr>
                          <a:xfrm>
                            <a:off x="2569440" y="0"/>
                            <a:ext cx="4939099" cy="1318742"/>
                            <a:chOff x="2569440" y="0"/>
                            <a:chExt cx="4939099" cy="1318742"/>
                          </a:xfrm>
                        </wpg:grpSpPr>
                        <wps:wsp>
                          <wps:cNvPr id="2074268194" name="TextBox 27"/>
                          <wps:cNvSpPr txBox="1"/>
                          <wps:spPr>
                            <a:xfrm>
                              <a:off x="3873705" y="0"/>
                              <a:ext cx="3634834" cy="573059"/>
                            </a:xfrm>
                            <a:prstGeom prst="rect">
                              <a:avLst/>
                            </a:prstGeom>
                            <a:noFill/>
                          </wps:spPr>
                          <wps:txbx>
                            <w:txbxContent>
                              <w:p w:rsidR="00671334" w:rsidRPr="00517F98" w:rsidRDefault="00671334" w:rsidP="00517F98">
                                <w:pPr>
                                  <w:jc w:val="center"/>
                                  <w:rPr>
                                    <w:rFonts w:eastAsia="Calibri" w:hAnsi="Adobe Arabic" w:cs="Adobe Arabic"/>
                                    <w:b/>
                                    <w:bCs/>
                                    <w:kern w:val="24"/>
                                    <w:sz w:val="36"/>
                                    <w:szCs w:val="36"/>
                                    <w:lang w:bidi="ar-EG"/>
                                  </w:rPr>
                                </w:pPr>
                                <w:r w:rsidRPr="00517F98">
                                  <w:rPr>
                                    <w:rFonts w:eastAsia="Calibri" w:hAnsi="Adobe Arabic" w:cs="Adobe Arabic"/>
                                    <w:b/>
                                    <w:bCs/>
                                    <w:kern w:val="24"/>
                                    <w:sz w:val="36"/>
                                    <w:szCs w:val="36"/>
                                    <w:rtl/>
                                    <w:lang w:bidi="ar-EG"/>
                                  </w:rPr>
                                  <w:t>التحوّل الرقمي</w:t>
                                </w:r>
                              </w:p>
                            </w:txbxContent>
                          </wps:txbx>
                          <wps:bodyPr wrap="square">
                            <a:spAutoFit/>
                          </wps:bodyPr>
                        </wps:wsp>
                        <wps:wsp>
                          <wps:cNvPr id="2074268195" name="Freeform 4"/>
                          <wps:cNvSpPr/>
                          <wps:spPr>
                            <a:xfrm>
                              <a:off x="2569440" y="343327"/>
                              <a:ext cx="2371380" cy="975415"/>
                            </a:xfrm>
                            <a:custGeom>
                              <a:avLst/>
                              <a:gdLst>
                                <a:gd name="connsiteX0" fmla="*/ 321997 w 327223"/>
                                <a:gd name="connsiteY0" fmla="*/ 21160 h 134596"/>
                                <a:gd name="connsiteX1" fmla="*/ 249250 w 327223"/>
                                <a:gd name="connsiteY1" fmla="*/ 0 h 134596"/>
                                <a:gd name="connsiteX2" fmla="*/ 260264 w 327223"/>
                                <a:gd name="connsiteY2" fmla="*/ 20000 h 134596"/>
                                <a:gd name="connsiteX3" fmla="*/ 257655 w 327223"/>
                                <a:gd name="connsiteY3" fmla="*/ 29276 h 134596"/>
                                <a:gd name="connsiteX4" fmla="*/ 185778 w 327223"/>
                                <a:gd name="connsiteY4" fmla="*/ 68986 h 134596"/>
                                <a:gd name="connsiteX5" fmla="*/ 9564 w 327223"/>
                                <a:gd name="connsiteY5" fmla="*/ 56522 h 134596"/>
                                <a:gd name="connsiteX6" fmla="*/ 0 w 327223"/>
                                <a:gd name="connsiteY6" fmla="*/ 49276 h 134596"/>
                                <a:gd name="connsiteX7" fmla="*/ 0 w 327223"/>
                                <a:gd name="connsiteY7" fmla="*/ 49276 h 134596"/>
                                <a:gd name="connsiteX8" fmla="*/ 223746 w 327223"/>
                                <a:gd name="connsiteY8" fmla="*/ 114203 h 134596"/>
                                <a:gd name="connsiteX9" fmla="*/ 285479 w 327223"/>
                                <a:gd name="connsiteY9" fmla="*/ 80290 h 134596"/>
                                <a:gd name="connsiteX10" fmla="*/ 294753 w 327223"/>
                                <a:gd name="connsiteY10" fmla="*/ 82899 h 134596"/>
                                <a:gd name="connsiteX11" fmla="*/ 305766 w 327223"/>
                                <a:gd name="connsiteY11" fmla="*/ 102899 h 134596"/>
                                <a:gd name="connsiteX12" fmla="*/ 326924 w 327223"/>
                                <a:gd name="connsiteY12" fmla="*/ 30145 h 134596"/>
                                <a:gd name="connsiteX13" fmla="*/ 321997 w 327223"/>
                                <a:gd name="connsiteY13" fmla="*/ 21449 h 1345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327223" h="134596">
                                  <a:moveTo>
                                    <a:pt x="321997" y="21160"/>
                                  </a:moveTo>
                                  <a:lnTo>
                                    <a:pt x="249250" y="0"/>
                                  </a:lnTo>
                                  <a:lnTo>
                                    <a:pt x="260264" y="20000"/>
                                  </a:lnTo>
                                  <a:cubicBezTo>
                                    <a:pt x="262003" y="23189"/>
                                    <a:pt x="260843" y="27247"/>
                                    <a:pt x="257655" y="29276"/>
                                  </a:cubicBezTo>
                                  <a:lnTo>
                                    <a:pt x="185778" y="68986"/>
                                  </a:lnTo>
                                  <a:cubicBezTo>
                                    <a:pt x="129842" y="99711"/>
                                    <a:pt x="60863" y="95073"/>
                                    <a:pt x="9564" y="56522"/>
                                  </a:cubicBezTo>
                                  <a:lnTo>
                                    <a:pt x="0" y="49276"/>
                                  </a:lnTo>
                                  <a:lnTo>
                                    <a:pt x="0" y="49276"/>
                                  </a:lnTo>
                                  <a:cubicBezTo>
                                    <a:pt x="43764" y="128986"/>
                                    <a:pt x="144043" y="157972"/>
                                    <a:pt x="223746" y="114203"/>
                                  </a:cubicBezTo>
                                  <a:lnTo>
                                    <a:pt x="285479" y="80290"/>
                                  </a:lnTo>
                                  <a:cubicBezTo>
                                    <a:pt x="288667" y="78551"/>
                                    <a:pt x="292724" y="79710"/>
                                    <a:pt x="294753" y="82899"/>
                                  </a:cubicBezTo>
                                  <a:lnTo>
                                    <a:pt x="305766" y="102899"/>
                                  </a:lnTo>
                                  <a:lnTo>
                                    <a:pt x="326924" y="30145"/>
                                  </a:lnTo>
                                  <a:cubicBezTo>
                                    <a:pt x="328083" y="26377"/>
                                    <a:pt x="325765" y="22609"/>
                                    <a:pt x="321997" y="21449"/>
                                  </a:cubicBezTo>
                                  <a:close/>
                                </a:path>
                              </a:pathLst>
                            </a:custGeom>
                            <a:solidFill>
                              <a:srgbClr val="168489"/>
                            </a:solidFill>
                            <a:ln w="0" cap="flat">
                              <a:noFill/>
                              <a:prstDash val="solid"/>
                              <a:miter/>
                            </a:ln>
                          </wps:spPr>
                          <wps:bodyPr rtlCol="0" anchor="ctr"/>
                        </wps:wsp>
                      </wpg:grpSp>
                      <wpg:grpSp>
                        <wpg:cNvPr id="2074268196" name="Group 2074268196"/>
                        <wpg:cNvGrpSpPr/>
                        <wpg:grpSpPr>
                          <a:xfrm>
                            <a:off x="4057854" y="992410"/>
                            <a:ext cx="2946568" cy="3272729"/>
                            <a:chOff x="4057854" y="992410"/>
                            <a:chExt cx="2946568" cy="3272729"/>
                          </a:xfrm>
                        </wpg:grpSpPr>
                        <wps:wsp>
                          <wps:cNvPr id="2074268197" name="TextBox 30"/>
                          <wps:cNvSpPr txBox="1"/>
                          <wps:spPr>
                            <a:xfrm>
                              <a:off x="4090969" y="3257710"/>
                              <a:ext cx="2913453" cy="1007429"/>
                            </a:xfrm>
                            <a:prstGeom prst="rect">
                              <a:avLst/>
                            </a:prstGeom>
                            <a:noFill/>
                          </wps:spPr>
                          <wps:txbx>
                            <w:txbxContent>
                              <w:p w:rsidR="00671334" w:rsidRPr="00517F98" w:rsidRDefault="00671334" w:rsidP="00517F98">
                                <w:pPr>
                                  <w:jc w:val="center"/>
                                  <w:rPr>
                                    <w:rFonts w:eastAsia="Calibri" w:hAnsi="Adobe Arabic" w:cs="Adobe Arabic"/>
                                    <w:b/>
                                    <w:bCs/>
                                    <w:kern w:val="24"/>
                                    <w:sz w:val="36"/>
                                    <w:szCs w:val="36"/>
                                    <w:lang w:bidi="ar-EG"/>
                                  </w:rPr>
                                </w:pPr>
                                <w:r w:rsidRPr="00517F98">
                                  <w:rPr>
                                    <w:rFonts w:eastAsia="Calibri" w:hAnsi="Adobe Arabic" w:cs="Adobe Arabic"/>
                                    <w:b/>
                                    <w:bCs/>
                                    <w:kern w:val="24"/>
                                    <w:sz w:val="36"/>
                                    <w:szCs w:val="36"/>
                                    <w:rtl/>
                                    <w:lang w:bidi="ar-EG"/>
                                  </w:rPr>
                                  <w:t>البيانات الضخمة وتحليل البيانات</w:t>
                                </w:r>
                              </w:p>
                            </w:txbxContent>
                          </wps:txbx>
                          <wps:bodyPr wrap="square">
                            <a:spAutoFit/>
                          </wps:bodyPr>
                        </wps:wsp>
                        <wps:wsp>
                          <wps:cNvPr id="2074268198" name="Freeform 5"/>
                          <wps:cNvSpPr/>
                          <wps:spPr>
                            <a:xfrm>
                              <a:off x="4057854" y="992410"/>
                              <a:ext cx="975307" cy="2371627"/>
                            </a:xfrm>
                            <a:custGeom>
                              <a:avLst/>
                              <a:gdLst>
                                <a:gd name="connsiteX0" fmla="*/ 113425 w 134581"/>
                                <a:gd name="connsiteY0" fmla="*/ 322030 h 327257"/>
                                <a:gd name="connsiteX1" fmla="*/ 134582 w 134581"/>
                                <a:gd name="connsiteY1" fmla="*/ 249276 h 327257"/>
                                <a:gd name="connsiteX2" fmla="*/ 114584 w 134581"/>
                                <a:gd name="connsiteY2" fmla="*/ 260291 h 327257"/>
                                <a:gd name="connsiteX3" fmla="*/ 105310 w 134581"/>
                                <a:gd name="connsiteY3" fmla="*/ 257682 h 327257"/>
                                <a:gd name="connsiteX4" fmla="*/ 65604 w 134581"/>
                                <a:gd name="connsiteY4" fmla="*/ 185798 h 327257"/>
                                <a:gd name="connsiteX5" fmla="*/ 78066 w 134581"/>
                                <a:gd name="connsiteY5" fmla="*/ 9565 h 327257"/>
                                <a:gd name="connsiteX6" fmla="*/ 85312 w 134581"/>
                                <a:gd name="connsiteY6" fmla="*/ 0 h 327257"/>
                                <a:gd name="connsiteX7" fmla="*/ 85312 w 134581"/>
                                <a:gd name="connsiteY7" fmla="*/ 0 h 327257"/>
                                <a:gd name="connsiteX8" fmla="*/ 20391 w 134581"/>
                                <a:gd name="connsiteY8" fmla="*/ 223769 h 327257"/>
                                <a:gd name="connsiteX9" fmla="*/ 54300 w 134581"/>
                                <a:gd name="connsiteY9" fmla="*/ 285508 h 327257"/>
                                <a:gd name="connsiteX10" fmla="*/ 51692 w 134581"/>
                                <a:gd name="connsiteY10" fmla="*/ 294784 h 327257"/>
                                <a:gd name="connsiteX11" fmla="*/ 31694 w 134581"/>
                                <a:gd name="connsiteY11" fmla="*/ 305798 h 327257"/>
                                <a:gd name="connsiteX12" fmla="*/ 104440 w 134581"/>
                                <a:gd name="connsiteY12" fmla="*/ 326958 h 327257"/>
                                <a:gd name="connsiteX13" fmla="*/ 113135 w 134581"/>
                                <a:gd name="connsiteY13" fmla="*/ 322030 h 3272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4581" h="327257">
                                  <a:moveTo>
                                    <a:pt x="113425" y="322030"/>
                                  </a:moveTo>
                                  <a:lnTo>
                                    <a:pt x="134582" y="249276"/>
                                  </a:lnTo>
                                  <a:lnTo>
                                    <a:pt x="114584" y="260291"/>
                                  </a:lnTo>
                                  <a:cubicBezTo>
                                    <a:pt x="111396" y="262030"/>
                                    <a:pt x="107339" y="260871"/>
                                    <a:pt x="105310" y="257682"/>
                                  </a:cubicBezTo>
                                  <a:lnTo>
                                    <a:pt x="65604" y="185798"/>
                                  </a:lnTo>
                                  <a:cubicBezTo>
                                    <a:pt x="34882" y="129856"/>
                                    <a:pt x="39519" y="60870"/>
                                    <a:pt x="78066" y="9565"/>
                                  </a:cubicBezTo>
                                  <a:lnTo>
                                    <a:pt x="85312" y="0"/>
                                  </a:lnTo>
                                  <a:lnTo>
                                    <a:pt x="85312" y="0"/>
                                  </a:lnTo>
                                  <a:cubicBezTo>
                                    <a:pt x="5609" y="43768"/>
                                    <a:pt x="-23373" y="144059"/>
                                    <a:pt x="20391" y="223769"/>
                                  </a:cubicBezTo>
                                  <a:lnTo>
                                    <a:pt x="54300" y="285508"/>
                                  </a:lnTo>
                                  <a:cubicBezTo>
                                    <a:pt x="56039" y="288697"/>
                                    <a:pt x="54880" y="292755"/>
                                    <a:pt x="51692" y="294784"/>
                                  </a:cubicBezTo>
                                  <a:lnTo>
                                    <a:pt x="31694" y="305798"/>
                                  </a:lnTo>
                                  <a:lnTo>
                                    <a:pt x="104440" y="326958"/>
                                  </a:lnTo>
                                  <a:cubicBezTo>
                                    <a:pt x="108208" y="328117"/>
                                    <a:pt x="111976" y="325799"/>
                                    <a:pt x="113135" y="322030"/>
                                  </a:cubicBezTo>
                                  <a:close/>
                                </a:path>
                              </a:pathLst>
                            </a:custGeom>
                            <a:solidFill>
                              <a:srgbClr val="FFCC5E"/>
                            </a:solidFill>
                            <a:ln w="0" cap="flat">
                              <a:noFill/>
                              <a:prstDash val="solid"/>
                              <a:miter/>
                            </a:ln>
                          </wps:spPr>
                          <wps:bodyPr rtlCol="0" anchor="ctr"/>
                        </wps:wsp>
                      </wpg:grpSp>
                      <wpg:grpSp>
                        <wpg:cNvPr id="2074268199" name="Group 2074268199"/>
                        <wpg:cNvGrpSpPr/>
                        <wpg:grpSpPr>
                          <a:xfrm>
                            <a:off x="54989" y="2462071"/>
                            <a:ext cx="4343865" cy="1852922"/>
                            <a:chOff x="54989" y="2462071"/>
                            <a:chExt cx="4343865" cy="1852922"/>
                          </a:xfrm>
                        </wpg:grpSpPr>
                        <wps:wsp>
                          <wps:cNvPr id="2074268200" name="TextBox 33"/>
                          <wps:cNvSpPr txBox="1"/>
                          <wps:spPr>
                            <a:xfrm>
                              <a:off x="54989" y="3307564"/>
                              <a:ext cx="2797878" cy="1007429"/>
                            </a:xfrm>
                            <a:prstGeom prst="rect">
                              <a:avLst/>
                            </a:prstGeom>
                            <a:noFill/>
                          </wps:spPr>
                          <wps:txbx>
                            <w:txbxContent>
                              <w:p w:rsidR="00671334" w:rsidRPr="00517F98" w:rsidRDefault="00671334" w:rsidP="00517F98">
                                <w:pPr>
                                  <w:jc w:val="center"/>
                                  <w:rPr>
                                    <w:rFonts w:eastAsia="Calibri" w:hAnsi="Adobe Arabic" w:cs="Adobe Arabic"/>
                                    <w:b/>
                                    <w:bCs/>
                                    <w:kern w:val="24"/>
                                    <w:sz w:val="36"/>
                                    <w:szCs w:val="36"/>
                                    <w:lang w:bidi="ar-EG"/>
                                  </w:rPr>
                                </w:pPr>
                                <w:r w:rsidRPr="00517F98">
                                  <w:rPr>
                                    <w:rFonts w:eastAsia="Calibri" w:hAnsi="Adobe Arabic" w:cs="Adobe Arabic"/>
                                    <w:b/>
                                    <w:bCs/>
                                    <w:kern w:val="24"/>
                                    <w:sz w:val="36"/>
                                    <w:szCs w:val="36"/>
                                    <w:rtl/>
                                    <w:lang w:bidi="ar-EG"/>
                                  </w:rPr>
                                  <w:t>الذكاء الاصطناعي والتعلم الآلي</w:t>
                                </w:r>
                              </w:p>
                            </w:txbxContent>
                          </wps:txbx>
                          <wps:bodyPr wrap="square">
                            <a:spAutoFit/>
                          </wps:bodyPr>
                        </wps:wsp>
                        <wps:wsp>
                          <wps:cNvPr id="2074268328" name="Freeform 6"/>
                          <wps:cNvSpPr/>
                          <wps:spPr>
                            <a:xfrm>
                              <a:off x="2027474" y="2462071"/>
                              <a:ext cx="2371380" cy="975415"/>
                            </a:xfrm>
                            <a:custGeom>
                              <a:avLst/>
                              <a:gdLst>
                                <a:gd name="connsiteX0" fmla="*/ 5227 w 327223"/>
                                <a:gd name="connsiteY0" fmla="*/ 113436 h 134596"/>
                                <a:gd name="connsiteX1" fmla="*/ 77973 w 327223"/>
                                <a:gd name="connsiteY1" fmla="*/ 134596 h 134596"/>
                                <a:gd name="connsiteX2" fmla="*/ 66960 w 327223"/>
                                <a:gd name="connsiteY2" fmla="*/ 114596 h 134596"/>
                                <a:gd name="connsiteX3" fmla="*/ 69568 w 327223"/>
                                <a:gd name="connsiteY3" fmla="*/ 105321 h 134596"/>
                                <a:gd name="connsiteX4" fmla="*/ 141445 w 327223"/>
                                <a:gd name="connsiteY4" fmla="*/ 65610 h 134596"/>
                                <a:gd name="connsiteX5" fmla="*/ 317659 w 327223"/>
                                <a:gd name="connsiteY5" fmla="*/ 78074 h 134596"/>
                                <a:gd name="connsiteX6" fmla="*/ 327224 w 327223"/>
                                <a:gd name="connsiteY6" fmla="*/ 85321 h 134596"/>
                                <a:gd name="connsiteX7" fmla="*/ 327224 w 327223"/>
                                <a:gd name="connsiteY7" fmla="*/ 85321 h 134596"/>
                                <a:gd name="connsiteX8" fmla="*/ 103478 w 327223"/>
                                <a:gd name="connsiteY8" fmla="*/ 20393 h 134596"/>
                                <a:gd name="connsiteX9" fmla="*/ 41745 w 327223"/>
                                <a:gd name="connsiteY9" fmla="*/ 54306 h 134596"/>
                                <a:gd name="connsiteX10" fmla="*/ 32471 w 327223"/>
                                <a:gd name="connsiteY10" fmla="*/ 51697 h 134596"/>
                                <a:gd name="connsiteX11" fmla="*/ 21457 w 327223"/>
                                <a:gd name="connsiteY11" fmla="*/ 31697 h 134596"/>
                                <a:gd name="connsiteX12" fmla="*/ 300 w 327223"/>
                                <a:gd name="connsiteY12" fmla="*/ 104451 h 134596"/>
                                <a:gd name="connsiteX13" fmla="*/ 5227 w 327223"/>
                                <a:gd name="connsiteY13" fmla="*/ 113147 h 1345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327223" h="134596">
                                  <a:moveTo>
                                    <a:pt x="5227" y="113436"/>
                                  </a:moveTo>
                                  <a:lnTo>
                                    <a:pt x="77973" y="134596"/>
                                  </a:lnTo>
                                  <a:lnTo>
                                    <a:pt x="66960" y="114596"/>
                                  </a:lnTo>
                                  <a:cubicBezTo>
                                    <a:pt x="65221" y="111408"/>
                                    <a:pt x="66380" y="107350"/>
                                    <a:pt x="69568" y="105321"/>
                                  </a:cubicBezTo>
                                  <a:lnTo>
                                    <a:pt x="141445" y="65610"/>
                                  </a:lnTo>
                                  <a:cubicBezTo>
                                    <a:pt x="197382" y="34885"/>
                                    <a:pt x="266360" y="39523"/>
                                    <a:pt x="317659" y="78074"/>
                                  </a:cubicBezTo>
                                  <a:lnTo>
                                    <a:pt x="327224" y="85321"/>
                                  </a:lnTo>
                                  <a:lnTo>
                                    <a:pt x="327224" y="85321"/>
                                  </a:lnTo>
                                  <a:cubicBezTo>
                                    <a:pt x="283460" y="5610"/>
                                    <a:pt x="183180" y="-23376"/>
                                    <a:pt x="103478" y="20393"/>
                                  </a:cubicBezTo>
                                  <a:lnTo>
                                    <a:pt x="41745" y="54306"/>
                                  </a:lnTo>
                                  <a:cubicBezTo>
                                    <a:pt x="38557" y="56045"/>
                                    <a:pt x="34499" y="54886"/>
                                    <a:pt x="32471" y="51697"/>
                                  </a:cubicBezTo>
                                  <a:lnTo>
                                    <a:pt x="21457" y="31697"/>
                                  </a:lnTo>
                                  <a:lnTo>
                                    <a:pt x="300" y="104451"/>
                                  </a:lnTo>
                                  <a:cubicBezTo>
                                    <a:pt x="-859" y="108219"/>
                                    <a:pt x="1459" y="111987"/>
                                    <a:pt x="5227" y="113147"/>
                                  </a:cubicBezTo>
                                  <a:close/>
                                </a:path>
                              </a:pathLst>
                            </a:custGeom>
                            <a:solidFill>
                              <a:srgbClr val="B0B0B0"/>
                            </a:solidFill>
                            <a:ln w="0" cap="flat">
                              <a:noFill/>
                              <a:prstDash val="solid"/>
                              <a:miter/>
                            </a:ln>
                          </wps:spPr>
                          <wps:bodyPr rtlCol="0" anchor="ctr"/>
                        </wps:wsp>
                      </wpg:grpSp>
                      <wpg:grpSp>
                        <wpg:cNvPr id="2074268329" name="Group 2074268329"/>
                        <wpg:cNvGrpSpPr/>
                        <wpg:grpSpPr>
                          <a:xfrm>
                            <a:off x="0" y="0"/>
                            <a:ext cx="2908345" cy="2788403"/>
                            <a:chOff x="0" y="0"/>
                            <a:chExt cx="2908345" cy="2788403"/>
                          </a:xfrm>
                        </wpg:grpSpPr>
                        <wps:wsp>
                          <wps:cNvPr id="2074268330" name="TextBox 36"/>
                          <wps:cNvSpPr txBox="1"/>
                          <wps:spPr>
                            <a:xfrm>
                              <a:off x="0" y="0"/>
                              <a:ext cx="2890338" cy="573059"/>
                            </a:xfrm>
                            <a:prstGeom prst="rect">
                              <a:avLst/>
                            </a:prstGeom>
                            <a:noFill/>
                          </wps:spPr>
                          <wps:txbx>
                            <w:txbxContent>
                              <w:p w:rsidR="00671334" w:rsidRPr="00517F98" w:rsidRDefault="00671334" w:rsidP="00517F98">
                                <w:pPr>
                                  <w:jc w:val="center"/>
                                  <w:rPr>
                                    <w:rFonts w:eastAsia="Calibri" w:hAnsi="Adobe Arabic" w:cs="Adobe Arabic"/>
                                    <w:b/>
                                    <w:bCs/>
                                    <w:kern w:val="24"/>
                                    <w:sz w:val="36"/>
                                    <w:szCs w:val="36"/>
                                    <w:lang w:bidi="ar-EG"/>
                                  </w:rPr>
                                </w:pPr>
                                <w:r w:rsidRPr="00517F98">
                                  <w:rPr>
                                    <w:rFonts w:eastAsia="Calibri" w:hAnsi="Adobe Arabic" w:cs="Adobe Arabic"/>
                                    <w:b/>
                                    <w:bCs/>
                                    <w:kern w:val="24"/>
                                    <w:sz w:val="36"/>
                                    <w:szCs w:val="36"/>
                                    <w:rtl/>
                                    <w:lang w:bidi="ar-EG"/>
                                  </w:rPr>
                                  <w:t>الحوسبة السحابية</w:t>
                                </w:r>
                              </w:p>
                            </w:txbxContent>
                          </wps:txbx>
                          <wps:bodyPr wrap="square">
                            <a:spAutoFit/>
                          </wps:bodyPr>
                        </wps:wsp>
                        <wps:wsp>
                          <wps:cNvPr id="2074268331" name="Freeform 3"/>
                          <wps:cNvSpPr/>
                          <wps:spPr>
                            <a:xfrm>
                              <a:off x="1933031" y="416776"/>
                              <a:ext cx="975314" cy="2371627"/>
                            </a:xfrm>
                            <a:custGeom>
                              <a:avLst/>
                              <a:gdLst>
                                <a:gd name="connsiteX0" fmla="*/ 21157 w 134582"/>
                                <a:gd name="connsiteY0" fmla="*/ 5228 h 327257"/>
                                <a:gd name="connsiteX1" fmla="*/ 0 w 134582"/>
                                <a:gd name="connsiteY1" fmla="*/ 77981 h 327257"/>
                                <a:gd name="connsiteX2" fmla="*/ 19998 w 134582"/>
                                <a:gd name="connsiteY2" fmla="*/ 66967 h 327257"/>
                                <a:gd name="connsiteX3" fmla="*/ 29272 w 134582"/>
                                <a:gd name="connsiteY3" fmla="*/ 69576 h 327257"/>
                                <a:gd name="connsiteX4" fmla="*/ 68979 w 134582"/>
                                <a:gd name="connsiteY4" fmla="*/ 141460 h 327257"/>
                                <a:gd name="connsiteX5" fmla="*/ 56516 w 134582"/>
                                <a:gd name="connsiteY5" fmla="*/ 317693 h 327257"/>
                                <a:gd name="connsiteX6" fmla="*/ 49270 w 134582"/>
                                <a:gd name="connsiteY6" fmla="*/ 327258 h 327257"/>
                                <a:gd name="connsiteX7" fmla="*/ 49270 w 134582"/>
                                <a:gd name="connsiteY7" fmla="*/ 327258 h 327257"/>
                                <a:gd name="connsiteX8" fmla="*/ 114192 w 134582"/>
                                <a:gd name="connsiteY8" fmla="*/ 103489 h 327257"/>
                                <a:gd name="connsiteX9" fmla="*/ 80282 w 134582"/>
                                <a:gd name="connsiteY9" fmla="*/ 41749 h 327257"/>
                                <a:gd name="connsiteX10" fmla="*/ 82890 w 134582"/>
                                <a:gd name="connsiteY10" fmla="*/ 32474 h 327257"/>
                                <a:gd name="connsiteX11" fmla="*/ 102888 w 134582"/>
                                <a:gd name="connsiteY11" fmla="*/ 21460 h 327257"/>
                                <a:gd name="connsiteX12" fmla="*/ 30142 w 134582"/>
                                <a:gd name="connsiteY12" fmla="*/ 300 h 327257"/>
                                <a:gd name="connsiteX13" fmla="*/ 21447 w 134582"/>
                                <a:gd name="connsiteY13" fmla="*/ 5228 h 3272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4582" h="327257">
                                  <a:moveTo>
                                    <a:pt x="21157" y="5228"/>
                                  </a:moveTo>
                                  <a:lnTo>
                                    <a:pt x="0" y="77981"/>
                                  </a:lnTo>
                                  <a:lnTo>
                                    <a:pt x="19998" y="66967"/>
                                  </a:lnTo>
                                  <a:cubicBezTo>
                                    <a:pt x="23186" y="65228"/>
                                    <a:pt x="27244" y="66387"/>
                                    <a:pt x="29272" y="69576"/>
                                  </a:cubicBezTo>
                                  <a:lnTo>
                                    <a:pt x="68979" y="141460"/>
                                  </a:lnTo>
                                  <a:cubicBezTo>
                                    <a:pt x="99700" y="197402"/>
                                    <a:pt x="95063" y="266388"/>
                                    <a:pt x="56516" y="317693"/>
                                  </a:cubicBezTo>
                                  <a:lnTo>
                                    <a:pt x="49270" y="327258"/>
                                  </a:lnTo>
                                  <a:lnTo>
                                    <a:pt x="49270" y="327258"/>
                                  </a:lnTo>
                                  <a:cubicBezTo>
                                    <a:pt x="128973" y="283490"/>
                                    <a:pt x="157955" y="183199"/>
                                    <a:pt x="114192" y="103489"/>
                                  </a:cubicBezTo>
                                  <a:lnTo>
                                    <a:pt x="80282" y="41749"/>
                                  </a:lnTo>
                                  <a:cubicBezTo>
                                    <a:pt x="78543" y="38561"/>
                                    <a:pt x="79702" y="34503"/>
                                    <a:pt x="82890" y="32474"/>
                                  </a:cubicBezTo>
                                  <a:lnTo>
                                    <a:pt x="102888" y="21460"/>
                                  </a:lnTo>
                                  <a:lnTo>
                                    <a:pt x="30142" y="300"/>
                                  </a:lnTo>
                                  <a:cubicBezTo>
                                    <a:pt x="26374" y="-859"/>
                                    <a:pt x="22607" y="1459"/>
                                    <a:pt x="21447" y="5228"/>
                                  </a:cubicBezTo>
                                  <a:close/>
                                </a:path>
                              </a:pathLst>
                            </a:custGeom>
                            <a:solidFill>
                              <a:srgbClr val="9FCFD1"/>
                            </a:solidFill>
                            <a:ln w="0" cap="flat">
                              <a:noFill/>
                              <a:prstDash val="solid"/>
                              <a:miter/>
                            </a:ln>
                          </wps:spPr>
                          <wps:bodyPr rtlCol="0" anchor="ctr"/>
                        </wps:wsp>
                      </wpg:grpSp>
                      <wps:wsp>
                        <wps:cNvPr id="2074268332" name="Freeform: Shape 2074268332"/>
                        <wps:cNvSpPr/>
                        <wps:spPr>
                          <a:xfrm>
                            <a:off x="4509026" y="2820050"/>
                            <a:ext cx="286285" cy="388529"/>
                          </a:xfrm>
                          <a:custGeom>
                            <a:avLst/>
                            <a:gdLst>
                              <a:gd name="connsiteX0" fmla="*/ 574632 w 670404"/>
                              <a:gd name="connsiteY0" fmla="*/ 766176 h 909834"/>
                              <a:gd name="connsiteX1" fmla="*/ 550689 w 670404"/>
                              <a:gd name="connsiteY1" fmla="*/ 790119 h 909834"/>
                              <a:gd name="connsiteX2" fmla="*/ 574632 w 670404"/>
                              <a:gd name="connsiteY2" fmla="*/ 814062 h 909834"/>
                              <a:gd name="connsiteX3" fmla="*/ 598575 w 670404"/>
                              <a:gd name="connsiteY3" fmla="*/ 790119 h 909834"/>
                              <a:gd name="connsiteX4" fmla="*/ 574632 w 670404"/>
                              <a:gd name="connsiteY4" fmla="*/ 766176 h 909834"/>
                              <a:gd name="connsiteX5" fmla="*/ 0 w 670404"/>
                              <a:gd name="connsiteY5" fmla="*/ 622518 h 909834"/>
                              <a:gd name="connsiteX6" fmla="*/ 335202 w 670404"/>
                              <a:gd name="connsiteY6" fmla="*/ 718290 h 909834"/>
                              <a:gd name="connsiteX7" fmla="*/ 670404 w 670404"/>
                              <a:gd name="connsiteY7" fmla="*/ 622518 h 909834"/>
                              <a:gd name="connsiteX8" fmla="*/ 670404 w 670404"/>
                              <a:gd name="connsiteY8" fmla="*/ 814062 h 909834"/>
                              <a:gd name="connsiteX9" fmla="*/ 335202 w 670404"/>
                              <a:gd name="connsiteY9" fmla="*/ 909834 h 909834"/>
                              <a:gd name="connsiteX10" fmla="*/ 0 w 670404"/>
                              <a:gd name="connsiteY10" fmla="*/ 814062 h 909834"/>
                              <a:gd name="connsiteX11" fmla="*/ 574632 w 670404"/>
                              <a:gd name="connsiteY11" fmla="*/ 526746 h 909834"/>
                              <a:gd name="connsiteX12" fmla="*/ 550689 w 670404"/>
                              <a:gd name="connsiteY12" fmla="*/ 550689 h 909834"/>
                              <a:gd name="connsiteX13" fmla="*/ 574632 w 670404"/>
                              <a:gd name="connsiteY13" fmla="*/ 574632 h 909834"/>
                              <a:gd name="connsiteX14" fmla="*/ 598575 w 670404"/>
                              <a:gd name="connsiteY14" fmla="*/ 550689 h 909834"/>
                              <a:gd name="connsiteX15" fmla="*/ 574632 w 670404"/>
                              <a:gd name="connsiteY15" fmla="*/ 526746 h 909834"/>
                              <a:gd name="connsiteX16" fmla="*/ 0 w 670404"/>
                              <a:gd name="connsiteY16" fmla="*/ 383088 h 909834"/>
                              <a:gd name="connsiteX17" fmla="*/ 335202 w 670404"/>
                              <a:gd name="connsiteY17" fmla="*/ 478860 h 909834"/>
                              <a:gd name="connsiteX18" fmla="*/ 670404 w 670404"/>
                              <a:gd name="connsiteY18" fmla="*/ 383088 h 909834"/>
                              <a:gd name="connsiteX19" fmla="*/ 670404 w 670404"/>
                              <a:gd name="connsiteY19" fmla="*/ 574632 h 909834"/>
                              <a:gd name="connsiteX20" fmla="*/ 335202 w 670404"/>
                              <a:gd name="connsiteY20" fmla="*/ 670404 h 909834"/>
                              <a:gd name="connsiteX21" fmla="*/ 0 w 670404"/>
                              <a:gd name="connsiteY21" fmla="*/ 574632 h 909834"/>
                              <a:gd name="connsiteX22" fmla="*/ 574632 w 670404"/>
                              <a:gd name="connsiteY22" fmla="*/ 287316 h 909834"/>
                              <a:gd name="connsiteX23" fmla="*/ 550689 w 670404"/>
                              <a:gd name="connsiteY23" fmla="*/ 311259 h 909834"/>
                              <a:gd name="connsiteX24" fmla="*/ 574632 w 670404"/>
                              <a:gd name="connsiteY24" fmla="*/ 335202 h 909834"/>
                              <a:gd name="connsiteX25" fmla="*/ 598575 w 670404"/>
                              <a:gd name="connsiteY25" fmla="*/ 311259 h 909834"/>
                              <a:gd name="connsiteX26" fmla="*/ 574632 w 670404"/>
                              <a:gd name="connsiteY26" fmla="*/ 287316 h 909834"/>
                              <a:gd name="connsiteX27" fmla="*/ 0 w 670404"/>
                              <a:gd name="connsiteY27" fmla="*/ 143658 h 909834"/>
                              <a:gd name="connsiteX28" fmla="*/ 335202 w 670404"/>
                              <a:gd name="connsiteY28" fmla="*/ 239430 h 909834"/>
                              <a:gd name="connsiteX29" fmla="*/ 670404 w 670404"/>
                              <a:gd name="connsiteY29" fmla="*/ 143658 h 909834"/>
                              <a:gd name="connsiteX30" fmla="*/ 670404 w 670404"/>
                              <a:gd name="connsiteY30" fmla="*/ 335202 h 909834"/>
                              <a:gd name="connsiteX31" fmla="*/ 335202 w 670404"/>
                              <a:gd name="connsiteY31" fmla="*/ 430974 h 909834"/>
                              <a:gd name="connsiteX32" fmla="*/ 0 w 670404"/>
                              <a:gd name="connsiteY32" fmla="*/ 335202 h 909834"/>
                              <a:gd name="connsiteX33" fmla="*/ 335202 w 670404"/>
                              <a:gd name="connsiteY33" fmla="*/ 0 h 909834"/>
                              <a:gd name="connsiteX34" fmla="*/ 670404 w 670404"/>
                              <a:gd name="connsiteY34" fmla="*/ 95772 h 909834"/>
                              <a:gd name="connsiteX35" fmla="*/ 335202 w 670404"/>
                              <a:gd name="connsiteY35" fmla="*/ 191544 h 909834"/>
                              <a:gd name="connsiteX36" fmla="*/ 0 w 670404"/>
                              <a:gd name="connsiteY36" fmla="*/ 95772 h 909834"/>
                              <a:gd name="connsiteX37" fmla="*/ 335202 w 670404"/>
                              <a:gd name="connsiteY37" fmla="*/ 0 h 9098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Lst>
                            <a:rect l="l" t="t" r="r" b="b"/>
                            <a:pathLst>
                              <a:path w="670404" h="909834">
                                <a:moveTo>
                                  <a:pt x="574632" y="766176"/>
                                </a:moveTo>
                                <a:cubicBezTo>
                                  <a:pt x="560266" y="766176"/>
                                  <a:pt x="550689" y="775753"/>
                                  <a:pt x="550689" y="790119"/>
                                </a:cubicBezTo>
                                <a:cubicBezTo>
                                  <a:pt x="550689" y="804485"/>
                                  <a:pt x="560266" y="814062"/>
                                  <a:pt x="574632" y="814062"/>
                                </a:cubicBezTo>
                                <a:cubicBezTo>
                                  <a:pt x="588998" y="814062"/>
                                  <a:pt x="598575" y="804485"/>
                                  <a:pt x="598575" y="790119"/>
                                </a:cubicBezTo>
                                <a:cubicBezTo>
                                  <a:pt x="598575" y="775753"/>
                                  <a:pt x="588998" y="766176"/>
                                  <a:pt x="574632" y="766176"/>
                                </a:cubicBezTo>
                                <a:close/>
                                <a:moveTo>
                                  <a:pt x="0" y="622518"/>
                                </a:moveTo>
                                <a:cubicBezTo>
                                  <a:pt x="0" y="675193"/>
                                  <a:pt x="150841" y="718290"/>
                                  <a:pt x="335202" y="718290"/>
                                </a:cubicBezTo>
                                <a:cubicBezTo>
                                  <a:pt x="519563" y="718290"/>
                                  <a:pt x="670404" y="675193"/>
                                  <a:pt x="670404" y="622518"/>
                                </a:cubicBezTo>
                                <a:lnTo>
                                  <a:pt x="670404" y="814062"/>
                                </a:lnTo>
                                <a:cubicBezTo>
                                  <a:pt x="670404" y="866737"/>
                                  <a:pt x="519563" y="909834"/>
                                  <a:pt x="335202" y="909834"/>
                                </a:cubicBezTo>
                                <a:cubicBezTo>
                                  <a:pt x="150841" y="909834"/>
                                  <a:pt x="0" y="866737"/>
                                  <a:pt x="0" y="814062"/>
                                </a:cubicBezTo>
                                <a:close/>
                                <a:moveTo>
                                  <a:pt x="574632" y="526746"/>
                                </a:moveTo>
                                <a:cubicBezTo>
                                  <a:pt x="560266" y="526746"/>
                                  <a:pt x="550689" y="536323"/>
                                  <a:pt x="550689" y="550689"/>
                                </a:cubicBezTo>
                                <a:cubicBezTo>
                                  <a:pt x="550689" y="565055"/>
                                  <a:pt x="560266" y="574632"/>
                                  <a:pt x="574632" y="574632"/>
                                </a:cubicBezTo>
                                <a:cubicBezTo>
                                  <a:pt x="588998" y="574632"/>
                                  <a:pt x="598575" y="565055"/>
                                  <a:pt x="598575" y="550689"/>
                                </a:cubicBezTo>
                                <a:cubicBezTo>
                                  <a:pt x="598575" y="536323"/>
                                  <a:pt x="588998" y="526746"/>
                                  <a:pt x="574632" y="526746"/>
                                </a:cubicBezTo>
                                <a:close/>
                                <a:moveTo>
                                  <a:pt x="0" y="383088"/>
                                </a:moveTo>
                                <a:cubicBezTo>
                                  <a:pt x="0" y="435763"/>
                                  <a:pt x="150841" y="478860"/>
                                  <a:pt x="335202" y="478860"/>
                                </a:cubicBezTo>
                                <a:cubicBezTo>
                                  <a:pt x="519563" y="478860"/>
                                  <a:pt x="670404" y="435763"/>
                                  <a:pt x="670404" y="383088"/>
                                </a:cubicBezTo>
                                <a:lnTo>
                                  <a:pt x="670404" y="574632"/>
                                </a:lnTo>
                                <a:cubicBezTo>
                                  <a:pt x="670404" y="627307"/>
                                  <a:pt x="519563" y="670404"/>
                                  <a:pt x="335202" y="670404"/>
                                </a:cubicBezTo>
                                <a:cubicBezTo>
                                  <a:pt x="150841" y="670404"/>
                                  <a:pt x="0" y="627307"/>
                                  <a:pt x="0" y="574632"/>
                                </a:cubicBezTo>
                                <a:close/>
                                <a:moveTo>
                                  <a:pt x="574632" y="287316"/>
                                </a:moveTo>
                                <a:cubicBezTo>
                                  <a:pt x="560266" y="287316"/>
                                  <a:pt x="550689" y="296893"/>
                                  <a:pt x="550689" y="311259"/>
                                </a:cubicBezTo>
                                <a:cubicBezTo>
                                  <a:pt x="550689" y="325625"/>
                                  <a:pt x="560266" y="335202"/>
                                  <a:pt x="574632" y="335202"/>
                                </a:cubicBezTo>
                                <a:cubicBezTo>
                                  <a:pt x="588998" y="335202"/>
                                  <a:pt x="598575" y="325625"/>
                                  <a:pt x="598575" y="311259"/>
                                </a:cubicBezTo>
                                <a:cubicBezTo>
                                  <a:pt x="598575" y="296893"/>
                                  <a:pt x="588998" y="287316"/>
                                  <a:pt x="574632" y="287316"/>
                                </a:cubicBezTo>
                                <a:close/>
                                <a:moveTo>
                                  <a:pt x="0" y="143658"/>
                                </a:moveTo>
                                <a:cubicBezTo>
                                  <a:pt x="0" y="196333"/>
                                  <a:pt x="150841" y="239430"/>
                                  <a:pt x="335202" y="239430"/>
                                </a:cubicBezTo>
                                <a:cubicBezTo>
                                  <a:pt x="519563" y="239430"/>
                                  <a:pt x="670404" y="196333"/>
                                  <a:pt x="670404" y="143658"/>
                                </a:cubicBezTo>
                                <a:lnTo>
                                  <a:pt x="670404" y="335202"/>
                                </a:lnTo>
                                <a:cubicBezTo>
                                  <a:pt x="670404" y="387877"/>
                                  <a:pt x="519563" y="430974"/>
                                  <a:pt x="335202" y="430974"/>
                                </a:cubicBezTo>
                                <a:cubicBezTo>
                                  <a:pt x="150841" y="430974"/>
                                  <a:pt x="0" y="387877"/>
                                  <a:pt x="0" y="335202"/>
                                </a:cubicBezTo>
                                <a:close/>
                                <a:moveTo>
                                  <a:pt x="335202" y="0"/>
                                </a:moveTo>
                                <a:cubicBezTo>
                                  <a:pt x="520329" y="0"/>
                                  <a:pt x="670404" y="42879"/>
                                  <a:pt x="670404" y="95772"/>
                                </a:cubicBezTo>
                                <a:cubicBezTo>
                                  <a:pt x="670404" y="148665"/>
                                  <a:pt x="520329" y="191544"/>
                                  <a:pt x="335202" y="191544"/>
                                </a:cubicBezTo>
                                <a:cubicBezTo>
                                  <a:pt x="150075" y="191544"/>
                                  <a:pt x="0" y="148665"/>
                                  <a:pt x="0" y="95772"/>
                                </a:cubicBezTo>
                                <a:cubicBezTo>
                                  <a:pt x="0" y="42879"/>
                                  <a:pt x="150075" y="0"/>
                                  <a:pt x="335202" y="0"/>
                                </a:cubicBezTo>
                                <a:close/>
                              </a:path>
                            </a:pathLst>
                          </a:custGeom>
                          <a:solidFill>
                            <a:schemeClr val="tx1">
                              <a:lumMod val="95000"/>
                              <a:lumOff val="5000"/>
                            </a:schemeClr>
                          </a:solidFill>
                          <a:ln w="11906" cap="flat">
                            <a:noFill/>
                            <a:prstDash val="solid"/>
                            <a:miter/>
                          </a:ln>
                        </wps:spPr>
                        <wps:bodyPr rtlCol="0" anchor="ctr"/>
                      </wps:wsp>
                      <pic:pic xmlns:pic="http://schemas.openxmlformats.org/drawingml/2006/picture">
                        <pic:nvPicPr>
                          <pic:cNvPr id="2074268333" name="Picture 2074268333"/>
                          <pic:cNvPicPr>
                            <a:picLocks noChangeAspect="1"/>
                          </pic:cNvPicPr>
                        </pic:nvPicPr>
                        <pic:blipFill>
                          <a:blip r:embed="rId85"/>
                          <a:stretch>
                            <a:fillRect/>
                          </a:stretch>
                        </pic:blipFill>
                        <pic:spPr>
                          <a:xfrm>
                            <a:off x="2090246" y="546612"/>
                            <a:ext cx="439869" cy="439869"/>
                          </a:xfrm>
                          <a:prstGeom prst="rect">
                            <a:avLst/>
                          </a:prstGeom>
                        </pic:spPr>
                      </pic:pic>
                      <pic:pic xmlns:pic="http://schemas.openxmlformats.org/drawingml/2006/picture">
                        <pic:nvPicPr>
                          <pic:cNvPr id="2074268334" name="Picture 2074268334"/>
                          <pic:cNvPicPr>
                            <a:picLocks noChangeAspect="1"/>
                          </pic:cNvPicPr>
                        </pic:nvPicPr>
                        <pic:blipFill>
                          <a:blip r:embed="rId86">
                            <a:lum bright="70000" contrast="-70000"/>
                          </a:blip>
                          <a:stretch>
                            <a:fillRect/>
                          </a:stretch>
                        </pic:blipFill>
                        <pic:spPr>
                          <a:xfrm>
                            <a:off x="4443621" y="475662"/>
                            <a:ext cx="417093" cy="417093"/>
                          </a:xfrm>
                          <a:prstGeom prst="rect">
                            <a:avLst/>
                          </a:prstGeom>
                        </pic:spPr>
                      </pic:pic>
                      <pic:pic xmlns:pic="http://schemas.openxmlformats.org/drawingml/2006/picture">
                        <pic:nvPicPr>
                          <pic:cNvPr id="2074268335" name="Picture 2074268335"/>
                          <pic:cNvPicPr>
                            <a:picLocks noChangeAspect="1"/>
                          </pic:cNvPicPr>
                        </pic:nvPicPr>
                        <pic:blipFill>
                          <a:blip r:embed="rId87">
                            <a:lum bright="70000" contrast="-70000"/>
                          </a:blip>
                          <a:stretch>
                            <a:fillRect/>
                          </a:stretch>
                        </pic:blipFill>
                        <pic:spPr>
                          <a:xfrm>
                            <a:off x="2121187" y="2884895"/>
                            <a:ext cx="377985" cy="371888"/>
                          </a:xfrm>
                          <a:prstGeom prst="rect">
                            <a:avLst/>
                          </a:prstGeom>
                        </pic:spPr>
                      </pic:pic>
                    </wpg:wgp>
                  </a:graphicData>
                </a:graphic>
              </wp:inline>
            </w:drawing>
          </mc:Choice>
          <mc:Fallback>
            <w:pict>
              <v:group id="_x0000_s1201" style="width:389.8pt;height:224pt;mso-position-horizontal-relative:char;mso-position-vertical-relative:line" coordsize="75085,431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zMPSIAAAA/3RSTlM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">
                <v:group id="Group 2074268193" o:spid="_x0000_s1202" style="position:absolute;left:25694;width:49391;height:13187" coordorigin="25694" coordsize="49390,13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DX76S&#10;zAAAAOMAAAAPAAAAAAAAAAAAAAAAAKoCAABkcnMvZG93bnJldi54bWxQSwUGAAAAAAQABAD6AAAA&#10;owMAAAAA&#10;">
                  <v:shape id="TextBox 27" o:spid="_x0000_s1203" type="#_x0000_t202" style="position:absolute;left:38737;width:36348;height:5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UPl8kA&#10;AADjAAAADwAAAGRycy9kb3ducmV2LnhtbESPzU7DMBCE70i8g7VI3KidqJQS6lYVP1IPXCjhvoqX&#10;OCJeR/HSpG+PkZA4jmbmG81mN4denWhMXWQLxcKAIm6i67i1UL+/3KxBJUF22EcmC2dKsNteXmyw&#10;cnHiNzodpVUZwqlCC15kqLROjaeAaREH4ux9xjGgZDm22o04ZXjodWnMSgfsOC94HOjRU/N1/A4W&#10;RNy+ONfPIR0+5tenyZvmFmtrr6/m/QMooVn+w3/tg7NQmrtluVoX90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xUPl8kAAADjAAAADwAAAAAAAAAAAAAAAACYAgAA&#10;ZHJzL2Rvd25yZXYueG1sUEsFBgAAAAAEAAQA9QAAAI4DAAAAAA==&#10;" filled="f" stroked="f">
                    <v:textbox style="mso-fit-shape-to-text:t">
                      <w:txbxContent>
                        <w:p w:rsidR="00671334" w:rsidRPr="00517F98" w:rsidRDefault="00671334" w:rsidP="00517F98">
                          <w:pPr>
                            <w:jc w:val="center"/>
                            <w:rPr>
                              <w:rFonts w:eastAsia="Calibri" w:hAnsi="Adobe Arabic" w:cs="Adobe Arabic"/>
                              <w:b/>
                              <w:bCs/>
                              <w:kern w:val="24"/>
                              <w:sz w:val="36"/>
                              <w:szCs w:val="36"/>
                              <w:lang w:bidi="ar-EG"/>
                            </w:rPr>
                          </w:pPr>
                          <w:r w:rsidRPr="00517F98">
                            <w:rPr>
                              <w:rFonts w:eastAsia="Calibri" w:hAnsi="Adobe Arabic" w:cs="Adobe Arabic"/>
                              <w:b/>
                              <w:bCs/>
                              <w:kern w:val="24"/>
                              <w:sz w:val="36"/>
                              <w:szCs w:val="36"/>
                              <w:rtl/>
                              <w:lang w:bidi="ar-EG"/>
                            </w:rPr>
                            <w:t>التحوّل الرقمي</w:t>
                          </w:r>
                        </w:p>
                      </w:txbxContent>
                    </v:textbox>
                  </v:shape>
                  <v:shape id="Freeform 4" o:spid="_x0000_s1204" style="position:absolute;left:25694;top:3433;width:23714;height:9754;visibility:visible;mso-wrap-style:square;v-text-anchor:middle" coordsize="327223,134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VHs80A&#10;AADjAAAADwAAAGRycy9kb3ducmV2LnhtbESPX0vDMBTF3wW/Q7iCby5ZcX+sy8YQBlaQaRXBt0tz&#10;bYrNTddka/ftjSD4eDjn/A5ntRldK07Uh8azhulEgSCuvGm41vD+trtZgggR2WDrmTScKcBmfXmx&#10;wtz4gV/pVMZaJAiHHDXYGLtcylBZchgmviNO3pfvHcYk+1qaHocEd63MlJpLhw2nBYsdPViqvsuj&#10;0/DxeSx3B2UP26fn84vcD0UxWxRaX1+N23sQkcb4H/5rPxoNmVrcZvPl9G4Gv5/SH5DrH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CZ1R7PNAAAA4wAAAA8AAAAAAAAAAAAAAAAA&#10;mAIAAGRycy9kb3ducmV2LnhtbFBLBQYAAAAABAAEAPUAAACSAwAAAAA=&#10;" path="m321997,21160l249250,r11014,20000c262003,23189,260843,27247,257655,29276l185778,68986c129842,99711,60863,95073,9564,56522l,49276r,c43764,128986,144043,157972,223746,114203l285479,80290v3188,-1739,7245,-580,9274,2609l305766,102899,326924,30145v1159,-3768,-1159,-7536,-4927,-8696l321997,21160xe" fillcolor="#168489" stroked="f" strokeweight="0">
                    <v:stroke joinstyle="miter"/>
                    <v:path arrowok="t" o:connecttype="custom" o:connectlocs="2333507,153346;1806311,0;1886129,144940;1867222,212163;1346330,499940;69310,409614;0,357102;0,357102;1621484,827627;2068862,581860;2136070,600768;2215881,745707;2369213,218460;2333507,155441" o:connectangles="0,0,0,0,0,0,0,0,0,0,0,0,0,0"/>
                  </v:shape>
                </v:group>
                <v:group id="Group 2074268196" o:spid="_x0000_s1205" style="position:absolute;left:40578;top:9924;width:29466;height:32727" coordorigin="40578,9924" coordsize="29465,32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Uygd&#10;Cs0AAADjAAAADwAAAAAAAAAAAAAAAACqAgAAZHJzL2Rvd25yZXYueG1sUEsFBgAAAAAEAAQA+gAA&#10;AKQDAAAAAA==&#10;">
                  <v:shape id="TextBox 30" o:spid="_x0000_s1206" type="#_x0000_t202" style="position:absolute;left:40909;top:32577;width:29135;height:100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eR4MkA&#10;AADjAAAADwAAAGRycy9kb3ducmV2LnhtbESPzU7DMBCE70i8g7VI3KidCNoS6lYVP1IPXCjhvoqX&#10;OCJeR/HSpG+PkZA4jmbmG81mN4denWhMXWQLxcKAIm6i67i1UL+/3KxBJUF22EcmC2dKsNteXmyw&#10;cnHiNzodpVUZwqlCC15kqLROjaeAaREH4ux9xjGgZDm22o04ZXjodWnMUgfsOC94HOjRU/N1/A4W&#10;RNy+ONfPIR0+5tenyZvmDmtrr6/m/QMooVn+w3/tg7NQmtVtuVwX9y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8eR4MkAAADjAAAADwAAAAAAAAAAAAAAAACYAgAA&#10;ZHJzL2Rvd25yZXYueG1sUEsFBgAAAAAEAAQA9QAAAI4DAAAAAA==&#10;" filled="f" stroked="f">
                    <v:textbox style="mso-fit-shape-to-text:t">
                      <w:txbxContent>
                        <w:p w:rsidR="00671334" w:rsidRPr="00517F98" w:rsidRDefault="00671334" w:rsidP="00517F98">
                          <w:pPr>
                            <w:jc w:val="center"/>
                            <w:rPr>
                              <w:rFonts w:eastAsia="Calibri" w:hAnsi="Adobe Arabic" w:cs="Adobe Arabic"/>
                              <w:b/>
                              <w:bCs/>
                              <w:kern w:val="24"/>
                              <w:sz w:val="36"/>
                              <w:szCs w:val="36"/>
                              <w:lang w:bidi="ar-EG"/>
                            </w:rPr>
                          </w:pPr>
                          <w:r w:rsidRPr="00517F98">
                            <w:rPr>
                              <w:rFonts w:eastAsia="Calibri" w:hAnsi="Adobe Arabic" w:cs="Adobe Arabic"/>
                              <w:b/>
                              <w:bCs/>
                              <w:kern w:val="24"/>
                              <w:sz w:val="36"/>
                              <w:szCs w:val="36"/>
                              <w:rtl/>
                              <w:lang w:bidi="ar-EG"/>
                            </w:rPr>
                            <w:t>البيانات الضخمة وتحليل البيانات</w:t>
                          </w:r>
                        </w:p>
                      </w:txbxContent>
                    </v:textbox>
                  </v:shape>
                  <v:shape id="Freeform 5" o:spid="_x0000_s1207" style="position:absolute;left:40578;top:9924;width:9753;height:23716;visibility:visible;mso-wrap-style:square;v-text-anchor:middle" coordsize="134581,327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LP8oA&#10;AADjAAAADwAAAGRycy9kb3ducmV2LnhtbERPy2oCMRTdC/2HcAvuNOMgPkajlFahdKHUB9rdZXKd&#10;GZzcDEmq0359sxC6PJz3fNmaWtzI+cqygkE/AUGcW11xoeCwX/cmIHxA1lhbJgU/5GG5eOrMMdP2&#10;zp9024VCxBD2GSooQ2gyKX1ekkHftw1x5C7WGQwRukJqh/cYbmqZJslIGqw4NpTY0GtJ+XX3bRRs&#10;1ttr/Xbm1Wr6dcq1+70cxx9Sqe5z+zIDEagN/+KH+10rSJPxMB1NBtM4On6Kf0Au/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0fyz/KAAAA4wAAAA8AAAAAAAAAAAAAAAAAmAIA&#10;AGRycy9kb3ducmV2LnhtbFBLBQYAAAAABAAEAPUAAACPAwAAAAA=&#10;" path="m113425,322030r21157,-72754l114584,260291v-3188,1739,-7245,580,-9274,-2609l65604,185798c34882,129856,39519,60870,78066,9565l85312,r,c5609,43768,-23373,144059,20391,223769r33909,61739c56039,288697,54880,292755,51692,294784l31694,305798r72746,21160c108208,328117,111976,325799,113135,322030r290,xe" fillcolor="#ffcc5e" stroked="f" strokeweight="0">
                    <v:stroke joinstyle="miter"/>
                    <v:path arrowok="t" o:connecttype="custom" o:connectlocs="821990,2333747;975314,1806500;830389,1886325;763180,1867418;475431,1346476;565743,69317;618255,0;618255,0;147773,1621651;393511,2069073;374611,2136296;229686,2216114;756876,2369460;819888,2333747" o:connectangles="0,0,0,0,0,0,0,0,0,0,0,0,0,0"/>
                  </v:shape>
                </v:group>
                <v:group id="Group 2074268199" o:spid="_x0000_s1208" style="position:absolute;left:549;top:24620;width:43439;height:18529" coordorigin="549,24620" coordsize="43438,185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it4l4&#10;zAAAAOMAAAAPAAAAAAAAAAAAAAAAAKoCAABkcnMvZG93bnJldi54bWxQSwUGAAAAAAQABAD6AAAA&#10;owMAAAAA&#10;">
                  <v:shape id="TextBox 33" o:spid="_x0000_s1209" type="#_x0000_t202" style="position:absolute;left:549;top:33075;width:27979;height:100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H9b8gA&#10;AADjAAAADwAAAGRycy9kb3ducmV2LnhtbESPQUvDQBSE74L/YXmCN7vboLXEbkupCj30Yo33R/aZ&#10;DWbfhuxrk/57Vyh4HGbmG2a1mUKnzjSkNrKF+cyAIq6ja7mxUH2+PyxBJUF22EUmCxdKsFnf3qyw&#10;dHHkDzofpVEZwqlEC16kL7VOtaeAaRZ74ux9xyGgZDk02g04ZnjodGHMQgdsOS947Gnnqf45noIF&#10;EbedX6q3kPZf0+F19KZ+wsra+7tp+wJKaJL/8LW9dxYK8/xYLJYZDH+f8h/Q6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Af1vyAAAAOMAAAAPAAAAAAAAAAAAAAAAAJgCAABk&#10;cnMvZG93bnJldi54bWxQSwUGAAAAAAQABAD1AAAAjQMAAAAA&#10;" filled="f" stroked="f">
                    <v:textbox style="mso-fit-shape-to-text:t">
                      <w:txbxContent>
                        <w:p w:rsidR="00671334" w:rsidRPr="00517F98" w:rsidRDefault="00671334" w:rsidP="00517F98">
                          <w:pPr>
                            <w:jc w:val="center"/>
                            <w:rPr>
                              <w:rFonts w:eastAsia="Calibri" w:hAnsi="Adobe Arabic" w:cs="Adobe Arabic"/>
                              <w:b/>
                              <w:bCs/>
                              <w:kern w:val="24"/>
                              <w:sz w:val="36"/>
                              <w:szCs w:val="36"/>
                              <w:lang w:bidi="ar-EG"/>
                            </w:rPr>
                          </w:pPr>
                          <w:r w:rsidRPr="00517F98">
                            <w:rPr>
                              <w:rFonts w:eastAsia="Calibri" w:hAnsi="Adobe Arabic" w:cs="Adobe Arabic"/>
                              <w:b/>
                              <w:bCs/>
                              <w:kern w:val="24"/>
                              <w:sz w:val="36"/>
                              <w:szCs w:val="36"/>
                              <w:rtl/>
                              <w:lang w:bidi="ar-EG"/>
                            </w:rPr>
                            <w:t>الذكاء الاصطناعي والتعلم الآلي</w:t>
                          </w:r>
                        </w:p>
                      </w:txbxContent>
                    </v:textbox>
                  </v:shape>
                  <v:shape id="Freeform 6" o:spid="_x0000_s1210" style="position:absolute;left:20274;top:24620;width:23714;height:9754;visibility:visible;mso-wrap-style:square;v-text-anchor:middle" coordsize="327223,134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JxaMgA&#10;AADjAAAADwAAAGRycy9kb3ducmV2LnhtbERPy2rCQBTdC/7DcAvd6cRUfKSO0pYWiitfCN3dZq6Z&#10;YOZOyIxJ+vedheDycN6rTW8r0VLjS8cKJuMEBHHudMmFgtPxa7QA4QOyxsoxKfgjD5v1cLDCTLuO&#10;99QeQiFiCPsMFZgQ6kxKnxuy6MeuJo7cxTUWQ4RNIXWDXQy3lUyTZCYtlhwbDNb0YSi/Hm5Wwa95&#10;16YNn1ucbs+X5eTWVfnPTqnnp/7tFUSgPjzEd/e3VpAm82k6W7ykcXT8FP+AXP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AnFoyAAAAOMAAAAPAAAAAAAAAAAAAAAAAJgCAABk&#10;cnMvZG93bnJldi54bWxQSwUGAAAAAAQABAD1AAAAjQMAAAAA&#10;" path="m5227,113436r72746,21160l66960,114596v-1739,-3188,-580,-7246,2608,-9275l141445,65610c197382,34885,266360,39523,317659,78074r9565,7247l327224,85321c283460,5610,183180,-23376,103478,20393l41745,54306v-3188,1739,-7246,580,-9274,-2609l21457,31697,300,104451v-1159,3768,1159,7536,4927,8696l5227,113436xe" fillcolor="#b0b0b0" stroked="f" strokeweight="0">
                    <v:stroke joinstyle="miter"/>
                    <v:path arrowok="t" o:connecttype="custom" o:connectlocs="37880,822069;565069,975415;485258,830475;504158,763260;1025050,475475;2302070,565801;2371387,618320;2371387,618320;749903,147788;302525,393555;235317,374647;155499,229708;2174,756955;37880,819974" o:connectangles="0,0,0,0,0,0,0,0,0,0,0,0,0,0"/>
                  </v:shape>
                </v:group>
                <v:group id="Group 2074268329" o:spid="_x0000_s1211" style="position:absolute;width:29083;height:27884" coordsize="29083,27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szC5+&#10;zAAAAOMAAAAPAAAAAAAAAAAAAAAAAKoCAABkcnMvZG93bnJldi54bWxQSwUGAAAAAAQABAD6AAAA&#10;owMAAAAA&#10;">
                  <v:shape id="TextBox 36" o:spid="_x0000_s1212" type="#_x0000_t202" style="position:absolute;width:28903;height:5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w4T8gA&#10;AADjAAAADwAAAGRycy9kb3ducmV2LnhtbESPy2rDMBBF94X+g5hCd40Up02DEyWEPiCLbpK6+8Ga&#10;WibWyFjT2Pn7alHo8nJfnM1uCp260JDayBbmMwOKuI6u5cZC9fn+sAKVBNlhF5ksXCnBbnt7s8HS&#10;xZGPdDlJo/IIpxIteJG+1DrVngKmWeyJs/cdh4CS5dBoN+CYx0OnC2OWOmDL+cFjTy+e6vPpJ1gQ&#10;cfv5tXoL6fA1fbyO3tRPWFl7fzft16CEJvkP/7UPzkJhnh+L5WqxyBSZKfOA3v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jDhPyAAAAOMAAAAPAAAAAAAAAAAAAAAAAJgCAABk&#10;cnMvZG93bnJldi54bWxQSwUGAAAAAAQABAD1AAAAjQMAAAAA&#10;" filled="f" stroked="f">
                    <v:textbox style="mso-fit-shape-to-text:t">
                      <w:txbxContent>
                        <w:p w:rsidR="00671334" w:rsidRPr="00517F98" w:rsidRDefault="00671334" w:rsidP="00517F98">
                          <w:pPr>
                            <w:jc w:val="center"/>
                            <w:rPr>
                              <w:rFonts w:eastAsia="Calibri" w:hAnsi="Adobe Arabic" w:cs="Adobe Arabic"/>
                              <w:b/>
                              <w:bCs/>
                              <w:kern w:val="24"/>
                              <w:sz w:val="36"/>
                              <w:szCs w:val="36"/>
                              <w:lang w:bidi="ar-EG"/>
                            </w:rPr>
                          </w:pPr>
                          <w:r w:rsidRPr="00517F98">
                            <w:rPr>
                              <w:rFonts w:eastAsia="Calibri" w:hAnsi="Adobe Arabic" w:cs="Adobe Arabic"/>
                              <w:b/>
                              <w:bCs/>
                              <w:kern w:val="24"/>
                              <w:sz w:val="36"/>
                              <w:szCs w:val="36"/>
                              <w:rtl/>
                              <w:lang w:bidi="ar-EG"/>
                            </w:rPr>
                            <w:t>الحوسبة السحابية</w:t>
                          </w:r>
                        </w:p>
                      </w:txbxContent>
                    </v:textbox>
                  </v:shape>
                  <v:shape id="Freeform 3" o:spid="_x0000_s1213" style="position:absolute;left:19330;top:4167;width:9753;height:23717;visibility:visible;mso-wrap-style:square;v-text-anchor:middle" coordsize="134582,327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KyeMkA&#10;AADjAAAADwAAAGRycy9kb3ducmV2LnhtbESPUUvDQBCE3wX/w7FC3+ylSakl9lpUEAqK0Cr4uuTW&#10;JDS3F+62Sfrve4Lg4zAz3zCb3eQ6NVCIrWcDi3kGirjytuXawNfn6/0aVBRki51nMnChCLvt7c0G&#10;S+tHPtBwlFolCMcSDTQifal1rBpyGOe+J07ejw8OJclQaxtwTHDX6TzLVtphy2mhwZ5eGqpOx7Mz&#10;QCc75vI9vFG//JDwbA/n4n0yZnY3PT2CEprkP/zX3lsDefawzFfroljA76f0B/T2C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VKyeMkAAADjAAAADwAAAAAAAAAAAAAAAACYAgAA&#10;ZHJzL2Rvd25yZXYueG1sUEsFBgAAAAAEAAQA9QAAAI4DAAAAAA==&#10;" path="m21157,5228l,77981,19998,66967v3188,-1739,7246,-580,9274,2609l68979,141460c99700,197402,95063,266388,56516,317693r-7246,9565l49270,327258c128973,283490,157955,183199,114192,103489l80282,41749v-1739,-3188,-580,-7246,2608,-9275l102888,21460,30142,300c26374,-859,22607,1459,21447,5228r-290,xe" fillcolor="#9fcfd1" stroked="f" strokeweight="0">
                    <v:stroke joinstyle="miter"/>
                    <v:path arrowok="t" o:connecttype="custom" o:connectlocs="153325,37887;0,565127;144925,485309;212134,504216;499890,1025159;409571,2302317;357059,2371634;357059,2371634;827548,749983;581803,302554;600703,235339;745628,155520;218439,2174;155426,37887" o:connectangles="0,0,0,0,0,0,0,0,0,0,0,0,0,0"/>
                  </v:shape>
                </v:group>
                <v:shape id="Freeform: Shape 2074268332" o:spid="_x0000_s1214" style="position:absolute;left:45090;top:28200;width:2863;height:3885;visibility:visible;mso-wrap-style:square;v-text-anchor:middle" coordsize="670404,909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h7Ec0A&#10;AADjAAAADwAAAGRycy9kb3ducmV2LnhtbESPQUsDMRSE7wX/Q3iCl2Kzbkuta9NiFamXFtou9frY&#10;PJO1m5dlE9v13xtB8DjMzDfMfNm7RpypC7VnBXejDARx5XXNRkF5eL2dgQgRWWPjmRR8U4Dl4mow&#10;x0L7C+/ovI9GJAiHAhXYGNtCylBZchhGviVO3ofvHMYkOyN1h5cEd43Ms2wqHdacFiy29GypOu2/&#10;nAJXnnarzbZ8Wb/TZmU+j1trHoZK3Vz3T48gIvXxP/zXftMK8ux+kk9n43EOv5/SH5CLH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FIYexHNAAAA4wAAAA8AAAAAAAAAAAAAAAAA&#10;mAIAAGRycy9kb3ducmV2LnhtbFBLBQYAAAAABAAEAPUAAACSAwAAAAA=&#10;" path="m574632,766176v-14366,,-23943,9577,-23943,23943c550689,804485,560266,814062,574632,814062v14366,,23943,-9577,23943,-23943c598575,775753,588998,766176,574632,766176xm,622518v,52675,150841,95772,335202,95772c519563,718290,670404,675193,670404,622518r,191544c670404,866737,519563,909834,335202,909834,150841,909834,,866737,,814062l,622518xm574632,526746v-14366,,-23943,9577,-23943,23943c550689,565055,560266,574632,574632,574632v14366,,23943,-9577,23943,-23943c598575,536323,588998,526746,574632,526746xm,383088v,52675,150841,95772,335202,95772c519563,478860,670404,435763,670404,383088r,191544c670404,627307,519563,670404,335202,670404,150841,670404,,627307,,574632l,383088xm574632,287316v-14366,,-23943,9577,-23943,23943c550689,325625,560266,335202,574632,335202v14366,,23943,-9577,23943,-23943c598575,296893,588998,287316,574632,287316xm,143658v,52675,150841,95772,335202,95772c519563,239430,670404,196333,670404,143658r,191544c670404,387877,519563,430974,335202,430974,150841,430974,,387877,,335202l,143658xm335202,c520329,,670404,42879,670404,95772v,52893,-150075,95772,-335202,95772c150075,191544,,148665,,95772,,42879,150075,,335202,xe" fillcolor="#0d0d0d [3069]" stroked="f" strokeweight=".33072mm">
                  <v:stroke joinstyle="miter"/>
                  <v:path arrowok="t" o:connecttype="custom" o:connectlocs="245387,327182;235163,337407;245387,347631;255612,337407;245387,327182;0,265836;143143,306733;286285,265836;286285,347631;143143,388529;0,347631;245387,224938;235163,235162;245387,245387;255612,235162;245387,224938;0,163591;143143,204489;286285,163591;286285,245387;143143,286285;0,245387;245387,122693;235163,132918;245387,143142;255612,132918;245387,122693;0,61347;143143,102244;286285,61347;286285,143142;143143,184040;0,143142;143143,0;286285,40898;143143,81796;0,40898;143143,0" o:connectangles="0,0,0,0,0,0,0,0,0,0,0,0,0,0,0,0,0,0,0,0,0,0,0,0,0,0,0,0,0,0,0,0,0,0,0,0,0,0"/>
                </v:shape>
                <v:shape id="Picture 2074268333" o:spid="_x0000_s1215" type="#_x0000_t75" style="position:absolute;left:20902;top:5466;width:4399;height:43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b1rrJAAAA4wAAAA8AAABkcnMvZG93bnJldi54bWxEj9FKAzEURN8F/yFcwTebuFvasjYtIhR8&#10;ENHqB1w212zs5mZNYnf3740g+DjMzBlmu598L84Ukwus4XahQBC3wTi2Gt7fDjcbECkjG+wDk4aZ&#10;Eux3lxdbbEwY+ZXOx2xFgXBqUEOX89BImdqOPKZFGIiL9xGix1xktNJEHAvc97JSaiU9Oi4LHQ70&#10;0FF7On57Dc9r65Yv85f7fPLWqsjucBpnra+vpvs7EJmm/B/+az8aDZVaL6vVpq5r+P1U/oDc/Q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zZvWuskAAADjAAAADwAAAAAAAAAA&#10;AAAAAACfAgAAZHJzL2Rvd25yZXYueG1sUEsFBgAAAAAEAAQA9wAAAJUDAAAAAA==&#10;">
                  <v:imagedata r:id="rId88" o:title=""/>
                  <v:path arrowok="t"/>
                </v:shape>
                <v:shape id="Picture 2074268334" o:spid="_x0000_s1216" type="#_x0000_t75" style="position:absolute;left:44436;top:4756;width:4171;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qesVVywAAAOMAAAAPAAAAAAAA&#10;AAAAAAAAAJ8CAABkcnMvZG93bnJldi54bWxQSwUGAAAAAAQABAD3AAAAlwMAAAAA&#10;">
                  <v:imagedata r:id="rId89" o:title="" gain="19661f" blacklevel="22938f"/>
                  <v:path arrowok="t"/>
                </v:shape>
                <v:shape id="Picture 2074268335" o:spid="_x0000_s1217" type="#_x0000_t75" style="position:absolute;left:21211;top:28848;width:3780;height:37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aERbxywAAAOMAAAAPAAAAAAAA&#10;AAAAAAAAAJ8CAABkcnMvZG93bnJldi54bWxQSwUGAAAAAAQABAD3AAAAlwMAAAAA&#10;">
                  <v:imagedata r:id="rId90" o:title="" gain="19661f" blacklevel="22938f"/>
                  <v:path arrowok="t"/>
                </v:shape>
                <w10:wrap anchorx="page"/>
                <w10:anchorlock/>
              </v:group>
            </w:pict>
          </mc:Fallback>
        </mc:AlternateContent>
      </w:r>
    </w:p>
    <w:p w:rsidR="001A2196" w:rsidRPr="0012794C" w:rsidRDefault="001A2196" w:rsidP="004A6D71">
      <w:pPr>
        <w:rPr>
          <w:rFonts w:ascii="Sakkal Majalla" w:hAnsi="Sakkal Majalla"/>
          <w:b/>
          <w:bCs/>
          <w:sz w:val="32"/>
          <w:szCs w:val="32"/>
        </w:rPr>
      </w:pPr>
      <w:r w:rsidRPr="002A078C">
        <w:rPr>
          <w:rFonts w:ascii="Sakkal Majalla" w:hAnsi="Sakkal Majalla"/>
          <w:noProof/>
          <w:sz w:val="34"/>
        </w:rPr>
        <mc:AlternateContent>
          <mc:Choice Requires="wpg">
            <w:drawing>
              <wp:inline distT="0" distB="0" distL="0" distR="0" wp14:anchorId="5151D343" wp14:editId="29D53E65">
                <wp:extent cx="5731510" cy="892088"/>
                <wp:effectExtent l="0" t="0" r="2540" b="22860"/>
                <wp:docPr id="20742653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5385" name="مجموعة 47"/>
                        <wpg:cNvGrpSpPr/>
                        <wpg:grpSpPr>
                          <a:xfrm>
                            <a:off x="0" y="0"/>
                            <a:ext cx="5731510" cy="895351"/>
                            <a:chOff x="0" y="0"/>
                            <a:chExt cx="5878196" cy="918845"/>
                          </a:xfrm>
                        </wpg:grpSpPr>
                        <wpg:grpSp>
                          <wpg:cNvPr id="2074265386" name="مجموعة 48"/>
                          <wpg:cNvGrpSpPr/>
                          <wpg:grpSpPr>
                            <a:xfrm>
                              <a:off x="0" y="0"/>
                              <a:ext cx="5878196" cy="918845"/>
                              <a:chOff x="0" y="0"/>
                              <a:chExt cx="6240348" cy="919070"/>
                            </a:xfrm>
                          </wpg:grpSpPr>
                          <wpg:grpSp>
                            <wpg:cNvPr id="2074265387" name="مجموعة 49"/>
                            <wpg:cNvGrpSpPr/>
                            <wpg:grpSpPr>
                              <a:xfrm>
                                <a:off x="0" y="169208"/>
                                <a:ext cx="5433072" cy="580613"/>
                                <a:chOff x="0" y="169208"/>
                                <a:chExt cx="5433072" cy="580613"/>
                              </a:xfrm>
                            </wpg:grpSpPr>
                            <wps:wsp>
                              <wps:cNvPr id="20742653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538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39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391"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التحوّل الرقمي</w:t>
                                </w:r>
                              </w:p>
                            </w:txbxContent>
                          </wps:txbx>
                          <wps:bodyPr wrap="square" rtlCol="1">
                            <a:spAutoFit/>
                          </wps:bodyPr>
                        </wps:wsp>
                      </wpg:grpSp>
                      <pic:pic xmlns:pic="http://schemas.openxmlformats.org/drawingml/2006/picture">
                        <pic:nvPicPr>
                          <pic:cNvPr id="2074265392"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1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Cf9XxT4gcAAOQ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121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HlXW9&#10;zAAAAOMAAAAPAAAAAAAAAAAAAAAAAKoCAABkcnMvZG93bnJldi54bWxQSwUGAAAAAAQABAD6AAAA&#10;owMAAAAA&#10;">
                  <v:group id="مجموعة 48" o:spid="_x0000_s122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3R+vK&#10;zAAAAOMAAAAPAAAAAAAAAAAAAAAAAKoCAABkcnMvZG93bnJldi54bWxQSwUGAAAAAAQABAD6AAAA&#10;owMAAAAA&#10;">
                    <v:group id="مجموعة 49" o:spid="_x0000_s122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gLTlHL&#10;AAAA4wAAAA8AAAAAAAAAAAAAAAAAqgIAAGRycy9kb3ducmV2LnhtbFBLBQYAAAAABAAEAPoAAACi&#10;AwAAAAA=&#10;">
                      <v:shape id="شكل حر 50" o:spid="_x0000_s122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KFIMYA&#10;AADjAAAADwAAAGRycy9kb3ducmV2LnhtbERPTYvCMBC9C/6HMII3Ta3bKl2jiCDI4kG7K3sdmtm2&#10;bDMpTdT6781B8Ph436tNbxpxo87VlhXMphEI4sLqmksFP9/7yRKE88gaG8uk4EEONuvhYIWZtnc+&#10;0y33pQgh7DJUUHnfZlK6oiKDbmpb4sD92c6gD7Arpe7wHsJNI+MoSqXBmkNDhS3tKir+86tRkH4l&#10;v6dTsU/O+WF+dGT0RVuv1HjUbz9BeOr9W/xyH7SCOFp8xGkyX4bR4VP4A3L9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0KFI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2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FIGcoA&#10;AADjAAAADwAAAGRycy9kb3ducmV2LnhtbESPT2vCQBTE74LfYXlCL1I3jUZt6iqlUvDon+L5mX3d&#10;hGbfptltTL99tyB4HGbmN8xq09tadNT6yrGCp0kCgrhwumKj4OP0/rgE4QOyxtoxKfglD5v1cLDC&#10;XLsrH6g7BiMihH2OCsoQmlxKX5Rk0U9cQxy9T9daDFG2RuoWrxFua5kmyVxarDgulNjQW0nF1/HH&#10;KsBvuz9fXHC+uxizHWdNP9aZUg+j/vUFRKA+3MO39k4rSJPFLJ1n0+Uz/H+Kf0Cu/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iRSBnKAAAA4wAAAA8AAAAAAAAAAAAAAAAAmAIA&#10;AGRycy9kb3ducmV2LnhtbFBLBQYAAAAABAAEAPUAAACPAwAAAAA=&#10;" fillcolor="#a5a5a5 [2092]" stroked="f" strokeweight="1pt">
                        <v:stroke joinstyle="miter"/>
                      </v:roundrect>
                    </v:group>
                    <v:oval id="شكل بيضاوي 52" o:spid="_x0000_s122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v7coA&#10;AADjAAAADwAAAGRycy9kb3ducmV2LnhtbESPXUvDMBSG7wX/QzjC7lxi1Oq6ZUMcAwUF7dyuD81Z&#10;W9aclCZbu39vLgQvX94vnsVqdK04Ux8azwbupgoEceltw5WBn+3m9hlEiMgWW89k4EIBVsvrqwXm&#10;1g/8TeciViKNcMjRQB1jl0sZypochqnviJN38L3DmGRfSdvjkMZdK7VSmXTYcHqosaPXmspjcXIG&#10;vo6H3WX//qE+Kz8U2eDWWtutMZOb8WUOItIY/8N/7TdrQKunB5093s8SRWJKPCC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uL+3KAAAA4wAAAA8AAAAAAAAAAAAAAAAAmAIA&#10;AGRycy9kb3ducmV2LnhtbFBLBQYAAAAABAAEAPUAAACPAwAAAAA=&#10;" filled="f" strokecolor="#168489" strokeweight="1pt">
                      <v:stroke joinstyle="miter"/>
                    </v:oval>
                  </v:group>
                  <v:shape id="مربع نص 41" o:spid="_x0000_s122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TMEskA&#10;AADjAAAADwAAAGRycy9kb3ducmV2LnhtbESPzU7DMBCE70i8g7VI3KidQAuEulXFj9QDF0q4r+Il&#10;jojXUbw06dtjJCSOo5n5RrPezqFXRxpTF9lCsTCgiJvoOm4t1O8vV3egkiA77COThRMl2G7Oz9ZY&#10;uTjxGx0P0qoM4VShBS8yVFqnxlPAtIgDcfY+4xhQshxb7UacMjz0ujRmpQN2nBc8DvToqfk6fAcL&#10;Im5XnOrnkPYf8+vT5E2zxNray4t59wBKaJb/8F977yyU5vamXC2v7w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tTMEskAAADjAAAADwAAAAAAAAAAAAAAAACYAgAA&#10;ZHJzL2Rvd25yZXYueG1sUEsFBgAAAAAEAAQA9QAAAI4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التحوّل الرقمي</w:t>
                          </w:r>
                        </w:p>
                      </w:txbxContent>
                    </v:textbox>
                  </v:shape>
                </v:group>
                <v:shape id="صورة 54" o:spid="_x0000_s122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MHRG8XNAAAA4wAAAA8AAAAA&#10;AAAAAAAAAAAAnwIAAGRycy9kb3ducmV2LnhtbFBLBQYAAAAABAAEAPcAAACZAw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ي</w:t>
      </w:r>
      <w:r w:rsidRPr="004161EC">
        <w:rPr>
          <w:rFonts w:ascii="Sakkal Majalla" w:hAnsi="Sakkal Majalla" w:cs="Sakkal Majalla" w:hint="cs"/>
          <w:sz w:val="32"/>
          <w:szCs w:val="32"/>
          <w:rtl/>
        </w:rPr>
        <w:t>ُ</w:t>
      </w:r>
      <w:r w:rsidRPr="004161EC">
        <w:rPr>
          <w:rFonts w:ascii="Sakkal Majalla" w:hAnsi="Sakkal Majalla" w:cs="Sakkal Majalla"/>
          <w:sz w:val="32"/>
          <w:szCs w:val="32"/>
          <w:rtl/>
        </w:rPr>
        <w:t>شير التحوّل الرقمي إلى دمج التكنولوجيا في جميع جوانب العمل المؤسسي. يساهم هذا التحوّل في تحسين كفاءة العمليات، وتقليل الأخطاء البشرية، وتعزيز التواصل الداخلي والخارجي.</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162873A6" wp14:editId="4E397887">
                <wp:extent cx="5731510" cy="892088"/>
                <wp:effectExtent l="0" t="0" r="2540" b="22860"/>
                <wp:docPr id="207426539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5394" name="مجموعة 47"/>
                        <wpg:cNvGrpSpPr/>
                        <wpg:grpSpPr>
                          <a:xfrm>
                            <a:off x="0" y="0"/>
                            <a:ext cx="5731510" cy="895351"/>
                            <a:chOff x="0" y="0"/>
                            <a:chExt cx="5878196" cy="918845"/>
                          </a:xfrm>
                        </wpg:grpSpPr>
                        <wpg:grpSp>
                          <wpg:cNvPr id="2074265395" name="مجموعة 48"/>
                          <wpg:cNvGrpSpPr/>
                          <wpg:grpSpPr>
                            <a:xfrm>
                              <a:off x="0" y="0"/>
                              <a:ext cx="5878196" cy="918845"/>
                              <a:chOff x="0" y="0"/>
                              <a:chExt cx="6240348" cy="919070"/>
                            </a:xfrm>
                          </wpg:grpSpPr>
                          <wpg:grpSp>
                            <wpg:cNvPr id="2074265396" name="مجموعة 49"/>
                            <wpg:cNvGrpSpPr/>
                            <wpg:grpSpPr>
                              <a:xfrm>
                                <a:off x="0" y="169208"/>
                                <a:ext cx="5433072" cy="580613"/>
                                <a:chOff x="0" y="169208"/>
                                <a:chExt cx="5433072" cy="580613"/>
                              </a:xfrm>
                            </wpg:grpSpPr>
                            <wps:wsp>
                              <wps:cNvPr id="20742653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53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4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401" name="مربع نص 41"/>
                          <wps:cNvSpPr txBox="1"/>
                          <wps:spPr>
                            <a:xfrm>
                              <a:off x="204466" y="256424"/>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البيانات الضخمة وتحليل البيانات</w:t>
                                </w:r>
                              </w:p>
                            </w:txbxContent>
                          </wps:txbx>
                          <wps:bodyPr wrap="square" rtlCol="1">
                            <a:spAutoFit/>
                          </wps:bodyPr>
                        </wps:wsp>
                      </wpg:grpSp>
                      <pic:pic xmlns:pic="http://schemas.openxmlformats.org/drawingml/2006/picture">
                        <pic:nvPicPr>
                          <pic:cNvPr id="2074265402"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2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bDljVuMHAADk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122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tAEb7&#10;zAAAAOMAAAAPAAAAAAAAAAAAAAAAAKoCAABkcnMvZG93bnJldi54bWxQSwUGAAAAAAQABAD6AAAA&#10;owMAAAAA&#10;">
                  <v:group id="مجموعة 48" o:spid="_x0000_s122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CTONg&#10;zAAAAOMAAAAPAAAAAAAAAAAAAAAAAKoCAABkcnMvZG93bnJldi54bWxQSwUGAAAAAAQABAD6AAAA&#10;owMAAAAA&#10;">
                    <v:group id="مجموعة 49" o:spid="_x0000_s123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ynn0X&#10;zAAAAOMAAAAPAAAAAAAAAAAAAAAAAKoCAABkcnMvZG93bnJldi54bWxQSwUGAAAAAAQABAD6AAAA&#10;owMAAAAA&#10;">
                      <v:shape id="شكل حر 50" o:spid="_x0000_s123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SHj8oA&#10;AADjAAAADwAAAGRycy9kb3ducmV2LnhtbESPQWvCQBSE7wX/w/IEb3XTaKJNXaUUBJEeNCq9PrKv&#10;SWj2bciuGv+9WxA8DjPzDbNY9aYRF+pcbVnB2zgCQVxYXXOp4HhYv85BOI+ssbFMCm7kYLUcvCww&#10;0/bKe7rkvhQBwi5DBZX3bSalKyoy6Ma2JQ7er+0M+iC7UuoOrwFuGhlHUSoN1hwWKmzpq6LiLz8b&#10;Bek2+dntinWyzzeTb0dGn7T1So2G/ecHCE+9f4Yf7Y1WEEezaZwmk/cZ/H8Kf0Au7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sEh4/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3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jexMoA&#10;AADjAAAADwAAAGRycy9kb3ducmV2LnhtbESPT2vCQBTE74V+h+UVvEjdNG38k7qKWIQeqxbPz+xz&#10;E5p9m2bXGL+9KxR6HGbmN8x82dtadNT6yrGCl1ECgrhwumKj4Hu/eZ6C8AFZY+2YFFzJw3Lx+DDH&#10;XLsLb6nbBSMihH2OCsoQmlxKX5Rk0Y9cQxy9k2sthihbI3WLlwi3tUyTZCwtVhwXSmxoXVLxsztb&#10;Bfhrvw5HF5zvjsZ8DLOmH+pMqcFTv3oHEagP/+G/9qdWkCaTt3Scvc5mcP8U/4Bc3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1I3sTKAAAA4wAAAA8AAAAAAAAAAAAAAAAAmAIA&#10;AGRycy9kb3ducmV2LnhtbFBLBQYAAAAABAAEAPUAAACPAwAAAAA=&#10;" fillcolor="#a5a5a5 [2092]" stroked="f" strokeweight="1pt">
                        <v:stroke joinstyle="miter"/>
                      </v:roundrect>
                    </v:group>
                    <v:oval id="شكل بيضاوي 52" o:spid="_x0000_s123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53D8kA&#10;AADjAAAADwAAAGRycy9kb3ducmV2LnhtbESPXWvCMBSG74X9h3AG3s1kQbvRGWVsDDZw4Oq260Nz&#10;bIvNSWmirf/eXAhevrxfPMv16Fpxoj40ng08zhQI4tLbhisDv7uPh2cQISJbbD2TgTMFWK/uJkvM&#10;rR/4h05FrEQa4ZCjgTrGLpcylDU5DDPfESdv73uHMcm+krbHIY27VmqlMumw4fRQY0dvNZWH4ugM&#10;bA/7v/P/10Z9V34ossG9a213xkzvx9cXEJHGeAtf25/WgFZPc50t5ipRJKbEA3J1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053D8kAAADjAAAADwAAAAAAAAAAAAAAAACYAgAA&#10;ZHJzL2Rvd25yZXYueG1sUEsFBgAAAAAEAAQA9QAAAI4DAAAAAA==&#10;" filled="f" strokecolor="#168489" strokeweight="1pt">
                      <v:stroke joinstyle="miter"/>
                    </v:oval>
                  </v:group>
                  <v:shape id="مربع نص 41" o:spid="_x0000_s1234" type="#_x0000_t202" style="position:absolute;left:2044;top:2564;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SU8MkA&#10;AADjAAAADwAAAGRycy9kb3ducmV2LnhtbESPzWrDMBCE74W+g9hCb41kk6TFjRJCfyCHXpq498Xa&#10;WqbWyljb2Hn7qlDocZiZb5jNbg69OtOYusgWioUBRdxE13FroT693j2ASoLssI9MFi6UYLe9vtpg&#10;5eLE73Q+SqsyhFOFFrzIUGmdGk8B0yIOxNn7jGNAyXJstRtxyvDQ69KYtQ7YcV7wONCTp+br+B0s&#10;iLh9calfQjp8zG/PkzfNCmtrb2/m/SMooVn+w3/tg7NQmvtluV4tTQG/n/If0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nSU8MkAAADjAAAADwAAAAAAAAAAAAAAAACYAgAA&#10;ZHJzL2Rvd25yZXYueG1sUEsFBgAAAAAEAAQA9QAAAI4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البيانات الضخمة وتحليل البيانات</w:t>
                          </w:r>
                        </w:p>
                      </w:txbxContent>
                    </v:textbox>
                  </v:shape>
                </v:group>
                <v:shape id="صورة 54" o:spid="_x0000_s123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6XFDJ8wAAADjAAAADwAAAAAA&#10;AAAAAAAAAACfAgAAZHJzL2Rvd25yZXYueG1sUEsFBgAAAAAEAAQA9wAAAJgDA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w:t>
      </w:r>
      <w:r w:rsidRPr="004161EC">
        <w:rPr>
          <w:rFonts w:ascii="Sakkal Majalla" w:hAnsi="Sakkal Majalla" w:cs="Sakkal Majalla" w:hint="cs"/>
          <w:sz w:val="32"/>
          <w:szCs w:val="32"/>
          <w:rtl/>
        </w:rPr>
        <w:t>ُ</w:t>
      </w:r>
      <w:r w:rsidRPr="004161EC">
        <w:rPr>
          <w:rFonts w:ascii="Sakkal Majalla" w:hAnsi="Sakkal Majalla" w:cs="Sakkal Majalla"/>
          <w:sz w:val="32"/>
          <w:szCs w:val="32"/>
          <w:rtl/>
        </w:rPr>
        <w:t>وف</w:t>
      </w:r>
      <w:r w:rsidRPr="004161EC">
        <w:rPr>
          <w:rFonts w:ascii="Sakkal Majalla" w:hAnsi="Sakkal Majalla" w:cs="Sakkal Majalla" w:hint="cs"/>
          <w:sz w:val="32"/>
          <w:szCs w:val="32"/>
          <w:rtl/>
        </w:rPr>
        <w:t>ّ</w:t>
      </w:r>
      <w:r w:rsidRPr="004161EC">
        <w:rPr>
          <w:rFonts w:ascii="Sakkal Majalla" w:hAnsi="Sakkal Majalla" w:cs="Sakkal Majalla"/>
          <w:sz w:val="32"/>
          <w:szCs w:val="32"/>
          <w:rtl/>
        </w:rPr>
        <w:t>ر البيانات الضخمة رؤى عميقة تساعد في اتخاذ قرارات مستنيرة. يمكن للمؤسسات من خلال تحليل البيانات تحديد الاتجاهات والأنماط، مما يسهم في تحسين استراتيجيات الحوكمة.</w:t>
      </w:r>
    </w:p>
    <w:p w:rsidR="004A6D71" w:rsidRPr="00055A94" w:rsidRDefault="001A2196" w:rsidP="004161EC">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526FC92D" wp14:editId="47D1C4BF">
                <wp:extent cx="5731510" cy="892088"/>
                <wp:effectExtent l="0" t="0" r="2540" b="22860"/>
                <wp:docPr id="20742654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5404" name="مجموعة 47"/>
                        <wpg:cNvGrpSpPr/>
                        <wpg:grpSpPr>
                          <a:xfrm>
                            <a:off x="0" y="0"/>
                            <a:ext cx="5731510" cy="895351"/>
                            <a:chOff x="0" y="0"/>
                            <a:chExt cx="5878196" cy="918845"/>
                          </a:xfrm>
                        </wpg:grpSpPr>
                        <wpg:grpSp>
                          <wpg:cNvPr id="2074265405" name="مجموعة 48"/>
                          <wpg:cNvGrpSpPr/>
                          <wpg:grpSpPr>
                            <a:xfrm>
                              <a:off x="0" y="0"/>
                              <a:ext cx="5878196" cy="918845"/>
                              <a:chOff x="0" y="0"/>
                              <a:chExt cx="6240348" cy="919070"/>
                            </a:xfrm>
                          </wpg:grpSpPr>
                          <wpg:grpSp>
                            <wpg:cNvPr id="2074265406" name="مجموعة 49"/>
                            <wpg:cNvGrpSpPr/>
                            <wpg:grpSpPr>
                              <a:xfrm>
                                <a:off x="0" y="169208"/>
                                <a:ext cx="5433072" cy="580613"/>
                                <a:chOff x="0" y="169208"/>
                                <a:chExt cx="5433072" cy="580613"/>
                              </a:xfrm>
                            </wpg:grpSpPr>
                            <wps:wsp>
                              <wps:cNvPr id="20742654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82476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82476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8247682"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الذكاء الاصطناعي والتعلم الآلي</w:t>
                                </w:r>
                              </w:p>
                            </w:txbxContent>
                          </wps:txbx>
                          <wps:bodyPr wrap="square" rtlCol="1">
                            <a:spAutoFit/>
                          </wps:bodyPr>
                        </wps:wsp>
                      </wpg:grpSp>
                      <pic:pic xmlns:pic="http://schemas.openxmlformats.org/drawingml/2006/picture">
                        <pic:nvPicPr>
                          <pic:cNvPr id="1578247683"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3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i6Un7gcAAOQ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">
                <v:group id="مجموعة 47" o:spid="_x0000_s123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FoB4Z&#10;zAAAAOMAAAAPAAAAAAAAAAAAAAAAAKoCAABkcnMvZG93bnJldi54bWxQSwUGAAAAAAQABAD6AAAA&#10;owMAAAAA&#10;">
                  <v:group id="مجموعة 48" o:spid="_x0000_s123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q7LuC&#10;zAAAAOMAAAAPAAAAAAAAAAAAAAAAAKoCAABkcnMvZG93bnJldi54bWxQSwUGAAAAAAQABAD6AAAA&#10;owMAAAAA&#10;">
                    <v:group id="مجموعة 49" o:spid="_x0000_s123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aPiX1&#10;zAAAAOMAAAAPAAAAAAAAAAAAAAAAAKoCAABkcnMvZG93bnJldi54bWxQSwUGAAAAAAQABAD6AAAA&#10;owMAAAAA&#10;">
                      <v:shape id="شكل حر 50" o:spid="_x0000_s124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TfbcoA&#10;AADjAAAADwAAAGRycy9kb3ducmV2LnhtbESPQWvCQBSE7wX/w/IKvdXdpiZKdBUpCFJ60Kh4fWSf&#10;STD7NmS3mv77bqHgcZiZb5jFarCtuFHvG8ca3sYKBHHpTMOVhuNh8zoD4QOywdYxafghD6vl6GmB&#10;uXF33tOtCJWIEPY5aqhD6HIpfVmTRT92HXH0Lq63GKLsK2l6vEe4bWWiVCYtNhwXauzoo6byWnxb&#10;Ddlnet7tyk26L7bvX56sORkXtH55HtZzEIGG8Aj/t7dGQ6KmkyRLJ2oKf5/iH5DL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Ok323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4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oJY8kA&#10;AADjAAAADwAAAGRycy9kb3ducmV2LnhtbESPQW/CMAyF75P2HyJP2gVBClqhKgSENk3acWMTZ9OY&#10;tFrjdE1Wun8/H5A42n5+732b3ehbNVAfm8AG5rMMFHEVbMPOwNfn67QAFROyxTYwGfijCLvt/d0G&#10;Sxsu/EHDITklJhxLNFCn1JVax6omj3EWOmK5nUPvMcnYO217vIi5b/Uiy5baY8OSUGNHzzVV34df&#10;bwB//PvxFFKIw8m5l0nejRObG/P4MO7XoBKN6Sa+fr9ZqZ+visXTalkIhTDJAvT2H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HoJY8kAAADjAAAADwAAAAAAAAAAAAAAAACYAgAA&#10;ZHJzL2Rvd25yZXYueG1sUEsFBgAAAAAEAAQA9QAAAI4DAAAAAA==&#10;" fillcolor="#a5a5a5 [2092]" stroked="f" strokeweight="1pt">
                        <v:stroke joinstyle="miter"/>
                      </v:roundrect>
                    </v:group>
                    <v:oval id="شكل بيضاوي 52" o:spid="_x0000_s124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r0TMcA&#10;AADjAAAADwAAAGRycy9kb3ducmV2LnhtbERPX2vCMBB/H/gdwgm+zdSitVSjyIawgYOtbns+mrMt&#10;NpfSRFu/vREGe7zf/1tvB9OIK3WutqxgNo1AEBdW11wq+D7un1MQziNrbCyTghs52G5GT2vMtO35&#10;i665L0UIYZehgsr7NpPSFRUZdFPbEgfuZDuDPpxdKXWHfQg3jYyjKJEGaw4NFbb0UlFxzi9Gwef5&#10;9HP7fT9EH6Xt86Q3r3Gsj0pNxsNuBcLT4P/Ff+43HeYvlmk8XybpDB4/BQDk5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q9EzHAAAA4wAAAA8AAAAAAAAAAAAAAAAAmAIAAGRy&#10;cy9kb3ducmV2LnhtbFBLBQYAAAAABAAEAPUAAACMAwAAAAA=&#10;" filled="f" strokecolor="#168489" strokeweight="1pt">
                      <v:stroke joinstyle="miter"/>
                    </v:oval>
                  </v:group>
                  <v:shape id="مربع نص 41" o:spid="_x0000_s124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4sX8YA&#10;AADjAAAADwAAAGRycy9kb3ducmV2LnhtbERPS0vDQBC+C/6HZYTe7KahjxC7LUVb6MGLNd6H7JgN&#10;ZmdDdmzSf+8Kgsf53rPdT75TVxpiG9jAYp6BIq6DbbkxUL2fHgtQUZAtdoHJwI0i7Hf3d1ssbRj5&#10;ja4XaVQK4ViiASfSl1rH2pHHOA89ceI+w+BR0jk02g44pnDf6TzL1tpjy6nBYU/Pjuqvy7c3IGIP&#10;i1t19PH8Mb2+jC6rV1gZM3uYDk+ghCb5F/+5zzbNX22KfLlZFzn8/pQA0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4sX8YAAADjAAAADwAAAAAAAAAAAAAAAACYAgAAZHJz&#10;L2Rvd25yZXYueG1sUEsFBgAAAAAEAAQA9QAAAIs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الذكاء الاصطناعي والتعلم الآلي</w:t>
                          </w:r>
                        </w:p>
                      </w:txbxContent>
                    </v:textbox>
                  </v:shape>
                </v:group>
                <v:shape id="صورة 54" o:spid="_x0000_s124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VwGTJAAAA4wAAAA8AAABkcnMvZG93bnJldi54bWxET19PwjAQfzfxOzRn4pt0grI5KUQNJiY8&#10;wYT4eK7nNmmvs60wvz01MfHxfv9vthisEQfyoXOs4HqUgSCune64UfBaPV8VIEJE1mgck4IfCrCY&#10;n5/NsNTuyGs6bGIjUgiHEhW0MfallKFuyWIYuZ44cR/OW4zp9I3UHo8p3Bo5zrKptNhxamixp6eW&#10;6v3m2ypY+cf3z7tqZ6qv9duyMJN8u1+ulLq8GB7uQUQa4r/4z/2i0/zbvBjf5NNiAr8/JQDk/A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pXAZMkAAADjAAAADwAAAAAAAAAA&#10;AAAAAACfAgAAZHJzL2Rvd25yZXYueG1sUEsFBgAAAAAEAAQA9wAAAJUDA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يساعد الذكاء الاصطناعي في أتمتة العمليات المعقدة، مثل إدارة المخاطر والتنبؤ بالأسواق. تُستخدم تقنيات التعلم الآلي لتحسين دقة التنبؤات وتقديم توصيات أكثر فعالية.</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380E413" wp14:editId="41855EBE">
                <wp:extent cx="5731510" cy="892088"/>
                <wp:effectExtent l="0" t="0" r="2540" b="22860"/>
                <wp:docPr id="15782476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8247685" name="مجموعة 47"/>
                        <wpg:cNvGrpSpPr/>
                        <wpg:grpSpPr>
                          <a:xfrm>
                            <a:off x="0" y="0"/>
                            <a:ext cx="5731510" cy="895351"/>
                            <a:chOff x="0" y="0"/>
                            <a:chExt cx="5878196" cy="918845"/>
                          </a:xfrm>
                        </wpg:grpSpPr>
                        <wpg:grpSp>
                          <wpg:cNvPr id="1578247686" name="مجموعة 48"/>
                          <wpg:cNvGrpSpPr/>
                          <wpg:grpSpPr>
                            <a:xfrm>
                              <a:off x="0" y="0"/>
                              <a:ext cx="5878196" cy="918845"/>
                              <a:chOff x="0" y="0"/>
                              <a:chExt cx="6240348" cy="919070"/>
                            </a:xfrm>
                          </wpg:grpSpPr>
                          <wpg:grpSp>
                            <wpg:cNvPr id="1578247688" name="مجموعة 49"/>
                            <wpg:cNvGrpSpPr/>
                            <wpg:grpSpPr>
                              <a:xfrm>
                                <a:off x="0" y="169208"/>
                                <a:ext cx="5433072" cy="580613"/>
                                <a:chOff x="0" y="169208"/>
                                <a:chExt cx="5433072" cy="580613"/>
                              </a:xfrm>
                            </wpg:grpSpPr>
                            <wps:wsp>
                              <wps:cNvPr id="15782476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82476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82476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8247692" name="مربع نص 41"/>
                          <wps:cNvSpPr txBox="1"/>
                          <wps:spPr>
                            <a:xfrm>
                              <a:off x="204466" y="256663"/>
                              <a:ext cx="4615440" cy="389157"/>
                            </a:xfrm>
                            <a:prstGeom prst="rect">
                              <a:avLst/>
                            </a:prstGeom>
                            <a:noFill/>
                          </wps:spPr>
                          <wps:txbx>
                            <w:txbxContent>
                              <w:p w:rsidR="00671334" w:rsidRDefault="00671334"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الحوسبة السحابية</w:t>
                                </w:r>
                              </w:p>
                            </w:txbxContent>
                          </wps:txbx>
                          <wps:bodyPr wrap="square" rtlCol="1">
                            <a:spAutoFit/>
                          </wps:bodyPr>
                        </wps:wsp>
                      </wpg:grpSp>
                      <pic:pic xmlns:pic="http://schemas.openxmlformats.org/drawingml/2006/picture">
                        <pic:nvPicPr>
                          <pic:cNvPr id="1578247693"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4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lyUN3AcAAOQ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BVlyUN3AcAAOQ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124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uRJ1ayQAA&#10;AOMAAAAPAAAAAAAAAAAAAAAAAKoCAABkcnMvZG93bnJldi54bWxQSwUGAAAAAAQABAD6AAAAoAMA&#10;AAAA&#10;">
                  <v:group id="مجموعة 48" o:spid="_x0000_s124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elgMtyQAA&#10;AOMAAAAPAAAAAAAAAAAAAAAAAKoCAABkcnMvZG93bnJldi54bWxQSwUGAAAAAAQABAD6AAAAoAMA&#10;AAAA&#10;">
                    <v:group id="مجموعة 49" o:spid="_x0000_s124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AEUy&#10;xM0AAADjAAAADwAAAAAAAAAAAAAAAACqAgAAZHJzL2Rvd25yZXYueG1sUEsFBgAAAAAEAAQA+gAA&#10;AKQDAAAAAA==&#10;">
                      <v:shape id="شكل حر 50" o:spid="_x0000_s124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IXMcA&#10;AADjAAAADwAAAGRycy9kb3ducmV2LnhtbERPzWrCQBC+F/oOyxR6q5tqE2N0lSIIIj1oVLwO2TEJ&#10;ZmdDdqvp27sFweN8/zNb9KYRV+pcbVnB5yACQVxYXXOp4LBffaQgnEfW2FgmBX/kYDF/fZlhpu2N&#10;d3TNfSlCCLsMFVTet5mUrqjIoBvYljhwZ9sZ9OHsSqk7vIVw08hhFCXSYM2hocKWlhUVl/zXKEg2&#10;8Wm7LVbxLl+PfhwZfdTWK/X+1n9PQXjq/VP8cK91mB+P0+HXOEkn8P9TAE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fyFz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5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fvsoA&#10;AADjAAAADwAAAGRycy9kb3ducmV2LnhtbESPQW/CMAyF70j7D5EncUEjHaLAOgKamJA4MjbtbBov&#10;rdY4XZOV7t/PBySOtp/fe996O/hG9dTFOrCBx2kGirgMtmZn4ON9/7ACFROyxSYwGfijCNvN3WiN&#10;hQ0XfqP+lJwSE44FGqhSagutY1mRxzgNLbHcvkLnMcnYOW07vIi5b/QsyxbaY82SUGFLu4rK79Ov&#10;N4A//vh5DinE/uzc6yRvh4nNjRnfDy/PoBIN6Sa+fh+s1M+Xq9l8uXgSCmGSBejN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Wjn77KAAAA4wAAAA8AAAAAAAAAAAAAAAAAmAIA&#10;AGRycy9kb3ducmV2LnhtbFBLBQYAAAAABAAEAPUAAACPAwAAAAA=&#10;" fillcolor="#a5a5a5 [2092]" stroked="f" strokeweight="1pt">
                        <v:stroke joinstyle="miter"/>
                      </v:roundrect>
                    </v:group>
                    <v:oval id="شكل بيضاوي 52" o:spid="_x0000_s125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NikcgA&#10;AADjAAAADwAAAGRycy9kb3ducmV2LnhtbERPX2vCMBB/H+w7hBvsbaaWWbUzijgGEyZo1T0fzdkW&#10;m0tpMlu/vREGPt7v/80WvanFhVpXWVYwHEQgiHOrKy4UHPZfbxMQziNrrC2Tgis5WMyfn2aYatvx&#10;ji6ZL0QIYZeigtL7JpXS5SUZdAPbEAfuZFuDPpxtIXWLXQg3tYyjKJEGKw4NJTa0Kik/Z39GwfZ8&#10;Ol5/1z/RprBdlnTmM471XqnXl375AcJT7x/if/e3DvNH40n8Pk6mQ7j/FAC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c2KRyAAAAOMAAAAPAAAAAAAAAAAAAAAAAJgCAABk&#10;cnMvZG93bnJldi54bWxQSwUGAAAAAAQABAD1AAAAjQMAAAAA&#10;" filled="f" strokecolor="#168489" strokeweight="1pt">
                      <v:stroke joinstyle="miter"/>
                    </v:oval>
                  </v:group>
                  <v:shape id="مربع نص 41" o:spid="_x0000_s1252"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e6gsYA&#10;AADjAAAADwAAAGRycy9kb3ducmV2LnhtbERPS0vDQBC+C/6HZQRvdtNgH8ZuS6kKPfTSGu9DdswG&#10;s7MhO23Sf+8KQo/zvWe1GX2rLtTHJrCB6SQDRVwF23BtoPz8eFqCioJssQ1MBq4UYbO+v1thYcPA&#10;R7qcpFYphGOBBpxIV2gdK0ce4yR0xIn7Dr1HSWdfa9vjkMJ9q/Msm2uPDacGhx3tHFU/p7M3IGK3&#10;02v57uP+azy8DS6rZlga8/gwbl9BCY1yE/+79zbNny2W+fNi/pLD308JAL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9e6gsYAAADjAAAADwAAAAAAAAAAAAAAAACYAgAAZHJz&#10;L2Rvd25yZXYueG1sUEsFBgAAAAAEAAQA9QAAAIsDAAAAAA==&#10;" filled="f" stroked="f">
                    <v:textbox style="mso-fit-shape-to-text:t">
                      <w:txbxContent>
                        <w:p w:rsidR="00671334" w:rsidRDefault="00671334"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الحوسبة السحابية</w:t>
                          </w:r>
                        </w:p>
                      </w:txbxContent>
                    </v:textbox>
                  </v:shape>
                </v:group>
                <v:shape id="صورة 54" o:spid="_x0000_s125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MVrnJAAAA4wAAAA8AAABkcnMvZG93bnJldi54bWxET19PwjAQfzfxOzRn4pt0grIxKUQNJiY8&#10;wcD4eK7nNmmvs60wv701MfHxfv9vvhysEUfyoXOs4HqUgSCune64UbCrnq4KECEiazSOScE3BVgu&#10;zs/mWGp34g0dt7ERKYRDiQraGPtSylC3ZDGMXE+cuHfnLcZ0+kZqj6cUbo0cZ9lUWuw4NbTY02NL&#10;9WH7ZRWs/cPbx6x6MdXn5nVVmEm+P6zWSl1eDPd3ICIN8V/8537Waf5tXoxv8ulsAr8/JQDk4g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x0xWuckAAADjAAAADwAAAAAAAAAA&#10;AAAAAACfAgAAZHJzL2Rvd25yZXYueG1sUEsFBgAAAAAEAAQA9wAAAJUDA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تتيح الحوسبة السحابية الوصول السريع إلى البيانات والموارد من أي مكان، مما يسهل عملية اتخاذ القرارات ويعزز التعاون بين الفرق.</w:t>
      </w:r>
    </w:p>
    <w:p w:rsidR="004A6D71" w:rsidRDefault="001A2196" w:rsidP="004A6D71">
      <w:pPr>
        <w:rPr>
          <w:rFonts w:ascii="Sakkal Majalla" w:hAnsi="Sakkal Majalla"/>
          <w:b/>
          <w:bCs/>
          <w:sz w:val="32"/>
          <w:szCs w:val="32"/>
          <w:rtl/>
        </w:rPr>
      </w:pPr>
      <w:r w:rsidRPr="002A078C">
        <w:rPr>
          <w:rFonts w:ascii="Sakkal Majalla" w:hAnsi="Sakkal Majalla"/>
          <w:noProof/>
          <w:color w:val="002060"/>
          <w:sz w:val="34"/>
        </w:rPr>
        <mc:AlternateContent>
          <mc:Choice Requires="wpg">
            <w:drawing>
              <wp:inline distT="0" distB="0" distL="0" distR="0" wp14:anchorId="61213645" wp14:editId="077A34D0">
                <wp:extent cx="5731510" cy="895350"/>
                <wp:effectExtent l="0" t="0" r="21590" b="19050"/>
                <wp:docPr id="160869138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1388"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1389" name="مجموعة 39"/>
                        <wpg:cNvGrpSpPr/>
                        <wpg:grpSpPr>
                          <a:xfrm>
                            <a:off x="0" y="0"/>
                            <a:ext cx="5731510" cy="895350"/>
                            <a:chOff x="0" y="0"/>
                            <a:chExt cx="5878196" cy="918845"/>
                          </a:xfrm>
                        </wpg:grpSpPr>
                        <wpg:grpSp>
                          <wpg:cNvPr id="1608691390" name="مجموعة 40"/>
                          <wpg:cNvGrpSpPr/>
                          <wpg:grpSpPr>
                            <a:xfrm>
                              <a:off x="0" y="0"/>
                              <a:ext cx="5878196" cy="918845"/>
                              <a:chOff x="0" y="0"/>
                              <a:chExt cx="6240348" cy="919070"/>
                            </a:xfrm>
                          </wpg:grpSpPr>
                          <wpg:grpSp>
                            <wpg:cNvPr id="1608691391" name="مجموعة 41"/>
                            <wpg:cNvGrpSpPr/>
                            <wpg:grpSpPr>
                              <a:xfrm>
                                <a:off x="0" y="169208"/>
                                <a:ext cx="5433072" cy="580613"/>
                                <a:chOff x="0" y="169208"/>
                                <a:chExt cx="5433072" cy="580613"/>
                              </a:xfrm>
                            </wpg:grpSpPr>
                            <wps:wsp>
                              <wps:cNvPr id="16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6" name="مربع نص 41"/>
                          <wps:cNvSpPr txBox="1"/>
                          <wps:spPr>
                            <a:xfrm>
                              <a:off x="204484" y="256918"/>
                              <a:ext cx="4616071" cy="387739"/>
                            </a:xfrm>
                            <a:prstGeom prst="rect">
                              <a:avLst/>
                            </a:prstGeom>
                            <a:noFill/>
                          </wps:spPr>
                          <wps:txbx>
                            <w:txbxContent>
                              <w:p w:rsidR="00671334" w:rsidRDefault="00671334"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فوائد التكنولوجيا في الحوكمة</w:t>
                                </w:r>
                              </w:p>
                            </w:txbxContent>
                          </wps:txbx>
                          <wps:bodyPr wrap="square" rtlCol="1">
                            <a:spAutoFit/>
                          </wps:bodyPr>
                        </wps:wsp>
                      </wpg:grpSp>
                    </wpg:wgp>
                  </a:graphicData>
                </a:graphic>
              </wp:inline>
            </w:drawing>
          </mc:Choice>
          <mc:Fallback>
            <w:pict>
              <v:group id="_x0000_s125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qa8bv3AAAAAUBAAAPAAAAZHJz&#10;L2Rvd25yZXYueG1sTI9BS8NAEIXvgv9hGcGb3U3VojGbUop6KoKtIN6myTQJzc6G7DZJ/72jF708&#10;GN7jvW+y5eRaNVAfGs8WkpkBRVz4suHKwsfu5eYBVIjIJbaeycKZAizzy4sM09KP/E7DNlZKSjik&#10;aKGOsUu1DkVNDsPMd8TiHXzvMMrZV7rscZRy1+q5MQvtsGFZqLGjdU3FcXtyFl5HHFe3yfOwOR7W&#10;56/d/dvnJiFrr6+m1ROoSFP8C8MPvqBDLkx7f+IyqNaCPBJ/VbxHM1+A2kvoLjGg80z/p8+/AQ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">
                <v:shape id="صورة 38" o:spid="_x0000_s1255"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6vQiPKAAAA4wAAAA8AAABkcnMvZG93bnJldi54bWxEj0FLw0AQhe+C/2GZgje7qYGQxm5LKRW8&#10;iDYVvA7ZMRuanY3ZNY3/3jkIHmfem/e+2exm36uJxtgFNrBaZqCIm2A7bg28n5/uS1AxIVvsA5OB&#10;H4qw297ebLCy4conmurUKgnhWKEBl9JQaR0bRx7jMgzEon2G0WOScWy1HfEq4b7XD1lWaI8dS4PD&#10;gQ6Omkv97Q3kx2k+5ofXl/jhhvNX7fddPL0Zc7eY94+gEs3p3/x3/WwFv8jKYr3KS4GWn2QBevsL&#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J6vQiPKAAAA4wAAAA8AAAAAAAAA&#10;AAAAAAAAnwIAAGRycy9kb3ducmV2LnhtbFBLBQYAAAAABAAEAPcAAACWAwAAAAA=&#10;">
                  <v:imagedata r:id="rId67" o:title=""/>
                </v:shape>
                <v:group id="مجموعة 39" o:spid="_x0000_s125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nEBtmyQAA&#10;AOMAAAAPAAAAAAAAAAAAAAAAAKoCAABkcnMvZG93bnJldi54bWxQSwUGAAAAAAQABAD6AAAAoAMA&#10;AAAA&#10;">
                  <v:group id="مجموعة 40" o:spid="_x0000_s125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z8yQm&#10;zAAAAOMAAAAPAAAAAAAAAAAAAAAAAKoCAABkcnMvZG93bnJldi54bWxQSwUGAAAAAAQABAD6AAAA&#10;owMAAAAA&#10;">
                    <v:group id="مجموعة 41" o:spid="_x0000_s125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y/gb3IAAAA&#10;4wAAAA8AAAAAAAAAAAAAAAAAqgIAAGRycy9kb3ducmV2LnhtbFBLBQYAAAAABAAEAPoAAACfAwAA&#10;AAA=&#10;">
                      <v:shape id="شكل حر 42" o:spid="_x0000_s125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4bW8AA&#10;AADcAAAADwAAAGRycy9kb3ducmV2LnhtbERPzYrCMBC+C75DGMGbJq6iUo0isot78OLPAwzN2FSb&#10;SW2y2n37zYLgbT6+31muW1eJBzWh9KxhNFQgiHNvSi40nE9fgzmIEJENVp5Jwy8FWK+6nSVmxj/5&#10;QI9jLEQK4ZChBhtjnUkZcksOw9DXxIm7+MZhTLAppGnwmcJdJT+UmkqHJacGizVtLeW344/TYNTk&#10;001muxlt73urriMTb2Ojdb/XbhYgIrXxLX65v02aPx3D/zPpArn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34bW8AAAADcAAAADwAAAAAAAAAAAAAAAACYAgAAZHJzL2Rvd25y&#10;ZXYueG1sUEsFBgAAAAAEAAQA9QAAAIU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6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t6hsIA&#10;AADcAAAADwAAAGRycy9kb3ducmV2LnhtbERPS2vCQBC+F/wPyxS81U1FUomuooIitgdf6HXITpPQ&#10;3dmQXU38926h0Nt8fM+ZzjtrxJ0aXzlW8D5IQBDnTldcKDif1m9jED4gazSOScGDPMxnvZcpZtq1&#10;fKD7MRQihrDPUEEZQp1J6fOSLPqBq4kj9+0aiyHCppC6wTaGWyOHSZJKixXHhhJrWpWU/xxvVsHH&#10;fn1r/SY97ZYX81Ul5roYfrJS/dduMQERqAv/4j/3Vsf56Qh+n4kXy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C3qGwgAAANwAAAAPAAAAAAAAAAAAAAAAAJgCAABkcnMvZG93&#10;bnJldi54bWxQSwUGAAAAAAQABAD1AAAAhwMAAAAA&#10;" fillcolor="#168489" stroked="f" strokeweight="1pt">
                        <v:stroke joinstyle="miter"/>
                      </v:roundrect>
                    </v:group>
                    <v:oval id="شكل بيضاوي 44" o:spid="_x0000_s126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ghFMEA&#10;AADcAAAADwAAAGRycy9kb3ducmV2LnhtbERP22oCMRB9F/oPYQq+aVZBkdUopVCUghSjHzBuxs3q&#10;ZrLdpLr+fSMIvs3hXGex6lwtrtSGyrOC0TADQVx4U3Gp4LD/GsxAhIhssPZMCu4UYLV86y0wN/7G&#10;O7rqWIoUwiFHBTbGJpcyFJYchqFviBN38q3DmGBbStPiLYW7Wo6zbCodVpwaLDb0aam46D+nQHd7&#10;/bM+ldJvtf0+js7+1+02SvXfu485iEhdfImf7o1J86cTeDyTLp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IIRTBAAAA3AAAAA8AAAAAAAAAAAAAAAAAmAIAAGRycy9kb3du&#10;cmV2LnhtbFBLBQYAAAAABAAEAPUAAACGAwAAAAA=&#10;" filled="f" strokecolor="#a5a5a5 [2092]" strokeweight="1pt">
                      <v:stroke joinstyle="miter"/>
                    </v:oval>
                  </v:group>
                  <v:shape id="مربع نص 41" o:spid="_x0000_s1262"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5qtr8A&#10;AADcAAAADwAAAGRycy9kb3ducmV2LnhtbERPTWvCQBC9C/6HZQredKNgkNRVpFbw4KWa3ofsNBua&#10;nQ3ZqYn/3i0UepvH+5ztfvStulMfm8AGlosMFHEVbMO1gfJ2mm9ARUG22AYmAw+KsN9NJ1ssbBj4&#10;g+5XqVUK4VigASfSFVrHypHHuAgdceK+Qu9REuxrbXscUrhv9SrLcu2x4dTgsKM3R9X39ccbELGH&#10;5aN89/H8OV6Og8uqNZbGzF7GwysooVH+xX/us03z8xx+n0kX6N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rmq2vwAAANwAAAAPAAAAAAAAAAAAAAAAAJgCAABkcnMvZG93bnJl&#10;di54bWxQSwUGAAAAAAQABAD1AAAAhAMAAAAA&#10;" filled="f" stroked="f">
                    <v:textbox style="mso-fit-shape-to-text:t">
                      <w:txbxContent>
                        <w:p w:rsidR="00671334" w:rsidRDefault="00671334"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فوائد التكنولوجيا في الحوكمة</w:t>
                          </w:r>
                        </w:p>
                      </w:txbxContent>
                    </v:textbox>
                  </v:shape>
                </v:group>
                <w10:wrap anchorx="page"/>
                <w10:anchorlock/>
              </v:group>
            </w:pict>
          </mc:Fallback>
        </mc:AlternateContent>
      </w:r>
    </w:p>
    <w:p w:rsidR="00716BE5" w:rsidRDefault="00716BE5" w:rsidP="004A6D71">
      <w:pPr>
        <w:rPr>
          <w:rFonts w:ascii="Sakkal Majalla" w:hAnsi="Sakkal Majalla"/>
          <w:b/>
          <w:bCs/>
          <w:sz w:val="32"/>
          <w:szCs w:val="32"/>
          <w:rtl/>
        </w:rPr>
      </w:pPr>
    </w:p>
    <w:p w:rsidR="00FF55C6" w:rsidRDefault="00FF55C6" w:rsidP="00FF55C6">
      <w:pPr>
        <w:jc w:val="center"/>
        <w:rPr>
          <w:rFonts w:ascii="Sakkal Majalla" w:hAnsi="Sakkal Majalla"/>
          <w:b/>
          <w:bCs/>
          <w:sz w:val="32"/>
          <w:szCs w:val="32"/>
          <w:rtl/>
        </w:rPr>
      </w:pPr>
      <w:r w:rsidRPr="00FF55C6">
        <w:rPr>
          <w:rFonts w:ascii="Sakkal Majalla" w:hAnsi="Sakkal Majalla"/>
          <w:b/>
          <w:bCs/>
          <w:noProof/>
          <w:sz w:val="32"/>
          <w:szCs w:val="32"/>
        </w:rPr>
        <mc:AlternateContent>
          <mc:Choice Requires="wpg">
            <w:drawing>
              <wp:inline distT="0" distB="0" distL="0" distR="0" wp14:anchorId="6CB6FDD9" wp14:editId="379229CB">
                <wp:extent cx="5001370" cy="2537146"/>
                <wp:effectExtent l="0" t="0" r="8890" b="0"/>
                <wp:docPr id="2074269824" name="Group 41"/>
                <wp:cNvGraphicFramePr/>
                <a:graphic xmlns:a="http://schemas.openxmlformats.org/drawingml/2006/main">
                  <a:graphicData uri="http://schemas.microsoft.com/office/word/2010/wordprocessingGroup">
                    <wpg:wgp>
                      <wpg:cNvGrpSpPr/>
                      <wpg:grpSpPr>
                        <a:xfrm>
                          <a:off x="0" y="0"/>
                          <a:ext cx="5001370" cy="2537146"/>
                          <a:chOff x="0" y="0"/>
                          <a:chExt cx="6087334" cy="3088570"/>
                        </a:xfrm>
                      </wpg:grpSpPr>
                      <wpg:grpSp>
                        <wpg:cNvPr id="2074269825" name="Group 2074269825"/>
                        <wpg:cNvGrpSpPr/>
                        <wpg:grpSpPr>
                          <a:xfrm>
                            <a:off x="4778885" y="0"/>
                            <a:ext cx="1308449" cy="2965981"/>
                            <a:chOff x="4778910" y="0"/>
                            <a:chExt cx="1102127" cy="2498291"/>
                          </a:xfrm>
                        </wpg:grpSpPr>
                        <wps:wsp>
                          <wps:cNvPr id="2074269826" name="Shape"/>
                          <wps:cNvSpPr/>
                          <wps:spPr>
                            <a:xfrm>
                              <a:off x="4873146" y="0"/>
                              <a:ext cx="1007891" cy="1882259"/>
                            </a:xfrm>
                            <a:custGeom>
                              <a:avLst/>
                              <a:gdLst/>
                              <a:ahLst/>
                              <a:cxnLst>
                                <a:cxn ang="0">
                                  <a:pos x="wd2" y="hd2"/>
                                </a:cxn>
                                <a:cxn ang="5400000">
                                  <a:pos x="wd2" y="hd2"/>
                                </a:cxn>
                                <a:cxn ang="10800000">
                                  <a:pos x="wd2" y="hd2"/>
                                </a:cxn>
                                <a:cxn ang="16200000">
                                  <a:pos x="wd2" y="hd2"/>
                                </a:cxn>
                              </a:cxnLst>
                              <a:rect l="0" t="0" r="r" b="b"/>
                              <a:pathLst>
                                <a:path w="21600" h="20893" extrusionOk="0">
                                  <a:moveTo>
                                    <a:pt x="17908" y="20639"/>
                                  </a:moveTo>
                                  <a:lnTo>
                                    <a:pt x="878" y="13765"/>
                                  </a:lnTo>
                                  <a:cubicBezTo>
                                    <a:pt x="325" y="13538"/>
                                    <a:pt x="0" y="13192"/>
                                    <a:pt x="0" y="12830"/>
                                  </a:cubicBezTo>
                                  <a:lnTo>
                                    <a:pt x="0" y="1188"/>
                                  </a:lnTo>
                                  <a:cubicBezTo>
                                    <a:pt x="0" y="202"/>
                                    <a:pt x="2196" y="-354"/>
                                    <a:pt x="3692" y="253"/>
                                  </a:cubicBezTo>
                                  <a:lnTo>
                                    <a:pt x="20722" y="7127"/>
                                  </a:lnTo>
                                  <a:cubicBezTo>
                                    <a:pt x="21275" y="7354"/>
                                    <a:pt x="21600" y="7700"/>
                                    <a:pt x="21600" y="8062"/>
                                  </a:cubicBezTo>
                                  <a:lnTo>
                                    <a:pt x="21600" y="19704"/>
                                  </a:lnTo>
                                  <a:cubicBezTo>
                                    <a:pt x="21600" y="20698"/>
                                    <a:pt x="19404" y="21246"/>
                                    <a:pt x="17908" y="20639"/>
                                  </a:cubicBezTo>
                                  <a:close/>
                                </a:path>
                              </a:pathLst>
                            </a:custGeom>
                            <a:solidFill>
                              <a:srgbClr val="B0B0B0"/>
                            </a:solidFill>
                            <a:ln w="12700">
                              <a:miter lim="400000"/>
                            </a:ln>
                          </wps:spPr>
                          <wps:bodyPr lIns="38100" tIns="38100" rIns="38100" bIns="38100" anchor="ctr"/>
                        </wps:wsp>
                        <wps:wsp>
                          <wps:cNvPr id="2074269827" name="Shape"/>
                          <wps:cNvSpPr/>
                          <wps:spPr>
                            <a:xfrm>
                              <a:off x="4797250" y="629931"/>
                              <a:ext cx="1008649" cy="1868360"/>
                            </a:xfrm>
                            <a:custGeom>
                              <a:avLst/>
                              <a:gdLst/>
                              <a:ahLst/>
                              <a:cxnLst>
                                <a:cxn ang="0">
                                  <a:pos x="wd2" y="hd2"/>
                                </a:cxn>
                                <a:cxn ang="5400000">
                                  <a:pos x="wd2" y="hd2"/>
                                </a:cxn>
                                <a:cxn ang="10800000">
                                  <a:pos x="wd2" y="hd2"/>
                                </a:cxn>
                                <a:cxn ang="16200000">
                                  <a:pos x="wd2" y="hd2"/>
                                </a:cxn>
                              </a:cxnLst>
                              <a:rect l="0" t="0" r="r" b="b"/>
                              <a:pathLst>
                                <a:path w="21600" h="20836" extrusionOk="0">
                                  <a:moveTo>
                                    <a:pt x="3706" y="20577"/>
                                  </a:moveTo>
                                  <a:lnTo>
                                    <a:pt x="20722" y="13671"/>
                                  </a:lnTo>
                                  <a:cubicBezTo>
                                    <a:pt x="21275" y="13442"/>
                                    <a:pt x="21600" y="13095"/>
                                    <a:pt x="21600" y="12731"/>
                                  </a:cubicBezTo>
                                  <a:lnTo>
                                    <a:pt x="21600" y="1347"/>
                                  </a:lnTo>
                                  <a:cubicBezTo>
                                    <a:pt x="21600" y="230"/>
                                    <a:pt x="19130" y="-405"/>
                                    <a:pt x="17423" y="289"/>
                                  </a:cubicBezTo>
                                  <a:lnTo>
                                    <a:pt x="878" y="7009"/>
                                  </a:lnTo>
                                  <a:cubicBezTo>
                                    <a:pt x="325" y="7238"/>
                                    <a:pt x="0" y="7585"/>
                                    <a:pt x="0" y="7949"/>
                                  </a:cubicBezTo>
                                  <a:lnTo>
                                    <a:pt x="0" y="19646"/>
                                  </a:lnTo>
                                  <a:cubicBezTo>
                                    <a:pt x="16" y="20636"/>
                                    <a:pt x="2194" y="21195"/>
                                    <a:pt x="3706" y="20577"/>
                                  </a:cubicBezTo>
                                  <a:close/>
                                </a:path>
                              </a:pathLst>
                            </a:custGeom>
                            <a:solidFill>
                              <a:srgbClr val="3D8E92"/>
                            </a:solidFill>
                            <a:ln w="12700">
                              <a:miter lim="400000"/>
                            </a:ln>
                          </wps:spPr>
                          <wps:bodyPr lIns="38100" tIns="38100" rIns="38100" bIns="38100" anchor="ctr"/>
                        </wps:wsp>
                        <wps:wsp>
                          <wps:cNvPr id="2074269828" name="TextBox 14"/>
                          <wps:cNvSpPr txBox="1"/>
                          <wps:spPr>
                            <a:xfrm>
                              <a:off x="4888631" y="319068"/>
                              <a:ext cx="666335" cy="535405"/>
                            </a:xfrm>
                            <a:prstGeom prst="rect">
                              <a:avLst/>
                            </a:prstGeom>
                            <a:noFill/>
                          </wps:spPr>
                          <wps:txbx>
                            <w:txbxContent>
                              <w:p w:rsidR="00671334" w:rsidRPr="00FF55C6" w:rsidRDefault="00671334" w:rsidP="00FF55C6">
                                <w:pPr>
                                  <w:bidi w:val="0"/>
                                  <w:jc w:val="center"/>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pPr>
                                <w:r w:rsidRPr="00FF55C6">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t>01</w:t>
                                </w:r>
                              </w:p>
                            </w:txbxContent>
                          </wps:txbx>
                          <wps:bodyPr wrap="square" rtlCol="0" anchor="ctr">
                            <a:noAutofit/>
                          </wps:bodyPr>
                        </wps:wsp>
                        <wps:wsp>
                          <wps:cNvPr id="2074269829" name="TextBox 25"/>
                          <wps:cNvSpPr txBox="1"/>
                          <wps:spPr>
                            <a:xfrm>
                              <a:off x="4778910" y="1447736"/>
                              <a:ext cx="1101833" cy="318248"/>
                            </a:xfrm>
                            <a:prstGeom prst="rect">
                              <a:avLst/>
                            </a:prstGeom>
                            <a:noFill/>
                          </wps:spPr>
                          <wps:txbx>
                            <w:txbxContent>
                              <w:p w:rsidR="00671334" w:rsidRDefault="00671334" w:rsidP="00FF55C6">
                                <w:pPr>
                                  <w:jc w:val="center"/>
                                  <w:rPr>
                                    <w:rFonts w:eastAsia="Calibri" w:hAnsi="Adobe Arabic" w:cs="Adobe Arabic"/>
                                    <w:b/>
                                    <w:bCs/>
                                    <w:color w:val="FFFFFF" w:themeColor="background1"/>
                                    <w:kern w:val="24"/>
                                    <w:sz w:val="36"/>
                                    <w:szCs w:val="36"/>
                                    <w:lang w:bidi="ar-EG"/>
                                  </w:rPr>
                                </w:pPr>
                                <w:r>
                                  <w:rPr>
                                    <w:rFonts w:eastAsia="Calibri" w:hAnsi="Adobe Arabic" w:cs="Adobe Arabic"/>
                                    <w:b/>
                                    <w:bCs/>
                                    <w:color w:val="FFFFFF" w:themeColor="background1"/>
                                    <w:kern w:val="24"/>
                                    <w:sz w:val="36"/>
                                    <w:szCs w:val="36"/>
                                    <w:rtl/>
                                    <w:lang w:bidi="ar-EG"/>
                                  </w:rPr>
                                  <w:t>تعزيز الشفافية</w:t>
                                </w:r>
                              </w:p>
                            </w:txbxContent>
                          </wps:txbx>
                          <wps:bodyPr wrap="square">
                            <a:noAutofit/>
                          </wps:bodyPr>
                        </wps:wsp>
                      </wpg:grpSp>
                      <wpg:grpSp>
                        <wpg:cNvPr id="2074269830" name="Group 2074269830"/>
                        <wpg:cNvGrpSpPr/>
                        <wpg:grpSpPr>
                          <a:xfrm>
                            <a:off x="3200655" y="0"/>
                            <a:ext cx="1308735" cy="2965981"/>
                            <a:chOff x="3200673" y="0"/>
                            <a:chExt cx="1102368" cy="2498291"/>
                          </a:xfrm>
                        </wpg:grpSpPr>
                        <wps:wsp>
                          <wps:cNvPr id="2074269831" name="Shape"/>
                          <wps:cNvSpPr/>
                          <wps:spPr>
                            <a:xfrm>
                              <a:off x="3276669" y="0"/>
                              <a:ext cx="1007891" cy="1882259"/>
                            </a:xfrm>
                            <a:custGeom>
                              <a:avLst/>
                              <a:gdLst/>
                              <a:ahLst/>
                              <a:cxnLst>
                                <a:cxn ang="0">
                                  <a:pos x="wd2" y="hd2"/>
                                </a:cxn>
                                <a:cxn ang="5400000">
                                  <a:pos x="wd2" y="hd2"/>
                                </a:cxn>
                                <a:cxn ang="10800000">
                                  <a:pos x="wd2" y="hd2"/>
                                </a:cxn>
                                <a:cxn ang="16200000">
                                  <a:pos x="wd2" y="hd2"/>
                                </a:cxn>
                              </a:cxnLst>
                              <a:rect l="0" t="0" r="r" b="b"/>
                              <a:pathLst>
                                <a:path w="21600" h="20893" extrusionOk="0">
                                  <a:moveTo>
                                    <a:pt x="17908" y="20639"/>
                                  </a:moveTo>
                                  <a:lnTo>
                                    <a:pt x="878" y="13765"/>
                                  </a:lnTo>
                                  <a:cubicBezTo>
                                    <a:pt x="325" y="13538"/>
                                    <a:pt x="0" y="13192"/>
                                    <a:pt x="0" y="12830"/>
                                  </a:cubicBezTo>
                                  <a:lnTo>
                                    <a:pt x="0" y="1188"/>
                                  </a:lnTo>
                                  <a:cubicBezTo>
                                    <a:pt x="0" y="202"/>
                                    <a:pt x="2196" y="-354"/>
                                    <a:pt x="3692" y="253"/>
                                  </a:cubicBezTo>
                                  <a:lnTo>
                                    <a:pt x="20722" y="7127"/>
                                  </a:lnTo>
                                  <a:cubicBezTo>
                                    <a:pt x="21275" y="7354"/>
                                    <a:pt x="21600" y="7700"/>
                                    <a:pt x="21600" y="8062"/>
                                  </a:cubicBezTo>
                                  <a:lnTo>
                                    <a:pt x="21600" y="19704"/>
                                  </a:lnTo>
                                  <a:cubicBezTo>
                                    <a:pt x="21600" y="20698"/>
                                    <a:pt x="19404" y="21246"/>
                                    <a:pt x="17908" y="20639"/>
                                  </a:cubicBezTo>
                                  <a:close/>
                                </a:path>
                              </a:pathLst>
                            </a:custGeom>
                            <a:solidFill>
                              <a:srgbClr val="B0B0B0"/>
                            </a:solidFill>
                            <a:ln w="12700">
                              <a:miter lim="400000"/>
                            </a:ln>
                          </wps:spPr>
                          <wps:bodyPr lIns="38100" tIns="38100" rIns="38100" bIns="38100" anchor="ctr"/>
                        </wps:wsp>
                        <wps:wsp>
                          <wps:cNvPr id="2074269832" name="Shape"/>
                          <wps:cNvSpPr/>
                          <wps:spPr>
                            <a:xfrm>
                              <a:off x="3200773" y="629931"/>
                              <a:ext cx="1008649" cy="1868360"/>
                            </a:xfrm>
                            <a:custGeom>
                              <a:avLst/>
                              <a:gdLst/>
                              <a:ahLst/>
                              <a:cxnLst>
                                <a:cxn ang="0">
                                  <a:pos x="wd2" y="hd2"/>
                                </a:cxn>
                                <a:cxn ang="5400000">
                                  <a:pos x="wd2" y="hd2"/>
                                </a:cxn>
                                <a:cxn ang="10800000">
                                  <a:pos x="wd2" y="hd2"/>
                                </a:cxn>
                                <a:cxn ang="16200000">
                                  <a:pos x="wd2" y="hd2"/>
                                </a:cxn>
                              </a:cxnLst>
                              <a:rect l="0" t="0" r="r" b="b"/>
                              <a:pathLst>
                                <a:path w="21600" h="20836" extrusionOk="0">
                                  <a:moveTo>
                                    <a:pt x="3706" y="20577"/>
                                  </a:moveTo>
                                  <a:lnTo>
                                    <a:pt x="20722" y="13671"/>
                                  </a:lnTo>
                                  <a:cubicBezTo>
                                    <a:pt x="21275" y="13442"/>
                                    <a:pt x="21600" y="13095"/>
                                    <a:pt x="21600" y="12731"/>
                                  </a:cubicBezTo>
                                  <a:lnTo>
                                    <a:pt x="21600" y="1347"/>
                                  </a:lnTo>
                                  <a:cubicBezTo>
                                    <a:pt x="21600" y="230"/>
                                    <a:pt x="19130" y="-405"/>
                                    <a:pt x="17423" y="289"/>
                                  </a:cubicBezTo>
                                  <a:lnTo>
                                    <a:pt x="878" y="7009"/>
                                  </a:lnTo>
                                  <a:cubicBezTo>
                                    <a:pt x="325" y="7238"/>
                                    <a:pt x="0" y="7585"/>
                                    <a:pt x="0" y="7949"/>
                                  </a:cubicBezTo>
                                  <a:lnTo>
                                    <a:pt x="0" y="19646"/>
                                  </a:lnTo>
                                  <a:cubicBezTo>
                                    <a:pt x="0" y="20636"/>
                                    <a:pt x="2194" y="21195"/>
                                    <a:pt x="3706" y="20577"/>
                                  </a:cubicBezTo>
                                  <a:close/>
                                </a:path>
                              </a:pathLst>
                            </a:custGeom>
                            <a:solidFill>
                              <a:srgbClr val="9FCFD1"/>
                            </a:solidFill>
                            <a:ln w="12700">
                              <a:miter lim="400000"/>
                            </a:ln>
                          </wps:spPr>
                          <wps:bodyPr lIns="38100" tIns="38100" rIns="38100" bIns="38100" anchor="ctr"/>
                        </wps:wsp>
                        <wps:wsp>
                          <wps:cNvPr id="2074269833" name="TextBox 13"/>
                          <wps:cNvSpPr txBox="1"/>
                          <wps:spPr>
                            <a:xfrm>
                              <a:off x="3292230" y="319068"/>
                              <a:ext cx="666335" cy="535405"/>
                            </a:xfrm>
                            <a:prstGeom prst="rect">
                              <a:avLst/>
                            </a:prstGeom>
                            <a:noFill/>
                          </wps:spPr>
                          <wps:txbx>
                            <w:txbxContent>
                              <w:p w:rsidR="00671334" w:rsidRPr="00FF55C6" w:rsidRDefault="00671334" w:rsidP="00FF55C6">
                                <w:pPr>
                                  <w:bidi w:val="0"/>
                                  <w:jc w:val="center"/>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pPr>
                                <w:r w:rsidRPr="00FF55C6">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t>02</w:t>
                                </w:r>
                              </w:p>
                            </w:txbxContent>
                          </wps:txbx>
                          <wps:bodyPr wrap="square" rtlCol="0" anchor="ctr">
                            <a:noAutofit/>
                          </wps:bodyPr>
                        </wps:wsp>
                        <wps:wsp>
                          <wps:cNvPr id="2074269834" name="TextBox 30"/>
                          <wps:cNvSpPr txBox="1"/>
                          <wps:spPr>
                            <a:xfrm>
                              <a:off x="3200673" y="1352157"/>
                              <a:ext cx="1102368" cy="318248"/>
                            </a:xfrm>
                            <a:prstGeom prst="rect">
                              <a:avLst/>
                            </a:prstGeom>
                            <a:noFill/>
                          </wps:spPr>
                          <wps:txbx>
                            <w:txbxContent>
                              <w:p w:rsidR="00671334" w:rsidRDefault="00671334" w:rsidP="00FF55C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زيادة الكفاءة</w:t>
                                </w:r>
                              </w:p>
                            </w:txbxContent>
                          </wps:txbx>
                          <wps:bodyPr wrap="square">
                            <a:noAutofit/>
                          </wps:bodyPr>
                        </wps:wsp>
                      </wpg:grpSp>
                      <wpg:grpSp>
                        <wpg:cNvPr id="2074269835" name="Group 2074269835"/>
                        <wpg:cNvGrpSpPr/>
                        <wpg:grpSpPr>
                          <a:xfrm>
                            <a:off x="1644086" y="0"/>
                            <a:ext cx="1286674" cy="2965981"/>
                            <a:chOff x="1619776" y="0"/>
                            <a:chExt cx="1083786" cy="2498291"/>
                          </a:xfrm>
                        </wpg:grpSpPr>
                        <wps:wsp>
                          <wps:cNvPr id="2074269836" name="Shape"/>
                          <wps:cNvSpPr/>
                          <wps:spPr>
                            <a:xfrm>
                              <a:off x="1695672" y="0"/>
                              <a:ext cx="1007890" cy="1882259"/>
                            </a:xfrm>
                            <a:custGeom>
                              <a:avLst/>
                              <a:gdLst/>
                              <a:ahLst/>
                              <a:cxnLst>
                                <a:cxn ang="0">
                                  <a:pos x="wd2" y="hd2"/>
                                </a:cxn>
                                <a:cxn ang="5400000">
                                  <a:pos x="wd2" y="hd2"/>
                                </a:cxn>
                                <a:cxn ang="10800000">
                                  <a:pos x="wd2" y="hd2"/>
                                </a:cxn>
                                <a:cxn ang="16200000">
                                  <a:pos x="wd2" y="hd2"/>
                                </a:cxn>
                              </a:cxnLst>
                              <a:rect l="0" t="0" r="r" b="b"/>
                              <a:pathLst>
                                <a:path w="21600" h="20893" extrusionOk="0">
                                  <a:moveTo>
                                    <a:pt x="17908" y="20639"/>
                                  </a:moveTo>
                                  <a:lnTo>
                                    <a:pt x="878" y="13765"/>
                                  </a:lnTo>
                                  <a:cubicBezTo>
                                    <a:pt x="325" y="13538"/>
                                    <a:pt x="0" y="13192"/>
                                    <a:pt x="0" y="12830"/>
                                  </a:cubicBezTo>
                                  <a:lnTo>
                                    <a:pt x="0" y="1188"/>
                                  </a:lnTo>
                                  <a:cubicBezTo>
                                    <a:pt x="0" y="202"/>
                                    <a:pt x="2196" y="-354"/>
                                    <a:pt x="3692" y="253"/>
                                  </a:cubicBezTo>
                                  <a:lnTo>
                                    <a:pt x="20722" y="7127"/>
                                  </a:lnTo>
                                  <a:cubicBezTo>
                                    <a:pt x="21275" y="7354"/>
                                    <a:pt x="21600" y="7700"/>
                                    <a:pt x="21600" y="8062"/>
                                  </a:cubicBezTo>
                                  <a:lnTo>
                                    <a:pt x="21600" y="19704"/>
                                  </a:lnTo>
                                  <a:cubicBezTo>
                                    <a:pt x="21600" y="20698"/>
                                    <a:pt x="19404" y="21246"/>
                                    <a:pt x="17908" y="20639"/>
                                  </a:cubicBezTo>
                                  <a:close/>
                                </a:path>
                              </a:pathLst>
                            </a:custGeom>
                            <a:solidFill>
                              <a:srgbClr val="B0B0B0"/>
                            </a:solidFill>
                            <a:ln w="12700">
                              <a:miter lim="400000"/>
                            </a:ln>
                          </wps:spPr>
                          <wps:bodyPr lIns="38100" tIns="38100" rIns="38100" bIns="38100" anchor="ctr"/>
                        </wps:wsp>
                        <wps:wsp>
                          <wps:cNvPr id="2074269837" name="Shape"/>
                          <wps:cNvSpPr/>
                          <wps:spPr>
                            <a:xfrm>
                              <a:off x="1619776" y="629931"/>
                              <a:ext cx="1008650" cy="1868360"/>
                            </a:xfrm>
                            <a:custGeom>
                              <a:avLst/>
                              <a:gdLst/>
                              <a:ahLst/>
                              <a:cxnLst>
                                <a:cxn ang="0">
                                  <a:pos x="wd2" y="hd2"/>
                                </a:cxn>
                                <a:cxn ang="5400000">
                                  <a:pos x="wd2" y="hd2"/>
                                </a:cxn>
                                <a:cxn ang="10800000">
                                  <a:pos x="wd2" y="hd2"/>
                                </a:cxn>
                                <a:cxn ang="16200000">
                                  <a:pos x="wd2" y="hd2"/>
                                </a:cxn>
                              </a:cxnLst>
                              <a:rect l="0" t="0" r="r" b="b"/>
                              <a:pathLst>
                                <a:path w="21600" h="20836" extrusionOk="0">
                                  <a:moveTo>
                                    <a:pt x="3706" y="20577"/>
                                  </a:moveTo>
                                  <a:lnTo>
                                    <a:pt x="20722" y="13671"/>
                                  </a:lnTo>
                                  <a:cubicBezTo>
                                    <a:pt x="21275" y="13442"/>
                                    <a:pt x="21600" y="13095"/>
                                    <a:pt x="21600" y="12731"/>
                                  </a:cubicBezTo>
                                  <a:lnTo>
                                    <a:pt x="21600" y="1347"/>
                                  </a:lnTo>
                                  <a:cubicBezTo>
                                    <a:pt x="21600" y="230"/>
                                    <a:pt x="19130" y="-405"/>
                                    <a:pt x="17423" y="289"/>
                                  </a:cubicBezTo>
                                  <a:lnTo>
                                    <a:pt x="878" y="7009"/>
                                  </a:lnTo>
                                  <a:cubicBezTo>
                                    <a:pt x="325" y="7238"/>
                                    <a:pt x="0" y="7585"/>
                                    <a:pt x="0" y="7949"/>
                                  </a:cubicBezTo>
                                  <a:lnTo>
                                    <a:pt x="0" y="19646"/>
                                  </a:lnTo>
                                  <a:cubicBezTo>
                                    <a:pt x="16" y="20636"/>
                                    <a:pt x="2210" y="21195"/>
                                    <a:pt x="3706" y="20577"/>
                                  </a:cubicBezTo>
                                  <a:close/>
                                </a:path>
                              </a:pathLst>
                            </a:custGeom>
                            <a:solidFill>
                              <a:srgbClr val="3D8E92"/>
                            </a:solidFill>
                            <a:ln w="12700">
                              <a:miter lim="400000"/>
                            </a:ln>
                          </wps:spPr>
                          <wps:bodyPr lIns="38100" tIns="38100" rIns="38100" bIns="38100" anchor="ctr"/>
                        </wps:wsp>
                        <wps:wsp>
                          <wps:cNvPr id="2074269838" name="TextBox 12"/>
                          <wps:cNvSpPr txBox="1"/>
                          <wps:spPr>
                            <a:xfrm>
                              <a:off x="1711310" y="319068"/>
                              <a:ext cx="666335" cy="535405"/>
                            </a:xfrm>
                            <a:prstGeom prst="rect">
                              <a:avLst/>
                            </a:prstGeom>
                            <a:noFill/>
                          </wps:spPr>
                          <wps:txbx>
                            <w:txbxContent>
                              <w:p w:rsidR="00671334" w:rsidRPr="00FF55C6" w:rsidRDefault="00671334" w:rsidP="00FF55C6">
                                <w:pPr>
                                  <w:bidi w:val="0"/>
                                  <w:jc w:val="center"/>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pPr>
                                <w:r w:rsidRPr="00FF55C6">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t>03</w:t>
                                </w:r>
                              </w:p>
                            </w:txbxContent>
                          </wps:txbx>
                          <wps:bodyPr wrap="square" rtlCol="0" anchor="ctr">
                            <a:noAutofit/>
                          </wps:bodyPr>
                        </wps:wsp>
                        <wps:wsp>
                          <wps:cNvPr id="2074269839" name="TextBox 35"/>
                          <wps:cNvSpPr txBox="1"/>
                          <wps:spPr>
                            <a:xfrm>
                              <a:off x="1628095" y="1303077"/>
                              <a:ext cx="963529" cy="1171010"/>
                            </a:xfrm>
                            <a:prstGeom prst="rect">
                              <a:avLst/>
                            </a:prstGeom>
                            <a:noFill/>
                          </wps:spPr>
                          <wps:txbx>
                            <w:txbxContent>
                              <w:p w:rsidR="00671334" w:rsidRDefault="00671334" w:rsidP="00716BE5">
                                <w:pPr>
                                  <w:jc w:val="cente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تحسين</w:t>
                                </w:r>
                                <w:r>
                                  <w:rPr>
                                    <w:rFonts w:eastAsia="Calibri" w:hAnsi="Adobe Arabic" w:cs="Adobe Arabic"/>
                                    <w:b/>
                                    <w:bCs/>
                                    <w:color w:val="FFFFFF"/>
                                    <w:kern w:val="24"/>
                                    <w:sz w:val="36"/>
                                    <w:szCs w:val="36"/>
                                    <w:rtl/>
                                    <w:lang w:bidi="ar-EG"/>
                                  </w:rPr>
                                  <w:br/>
                                  <w:t xml:space="preserve"> التواصل</w:t>
                                </w:r>
                              </w:p>
                            </w:txbxContent>
                          </wps:txbx>
                          <wps:bodyPr wrap="square">
                            <a:noAutofit/>
                          </wps:bodyPr>
                        </wps:wsp>
                      </wpg:grpSp>
                      <wpg:grpSp>
                        <wpg:cNvPr id="2074269840" name="Group 2074269840"/>
                        <wpg:cNvGrpSpPr/>
                        <wpg:grpSpPr>
                          <a:xfrm>
                            <a:off x="0" y="122589"/>
                            <a:ext cx="1461135" cy="2965981"/>
                            <a:chOff x="0" y="122589"/>
                            <a:chExt cx="1230737" cy="2498291"/>
                          </a:xfrm>
                        </wpg:grpSpPr>
                        <wps:wsp>
                          <wps:cNvPr id="2074269841" name="Shape"/>
                          <wps:cNvSpPr/>
                          <wps:spPr>
                            <a:xfrm>
                              <a:off x="186559" y="122589"/>
                              <a:ext cx="1007890" cy="1882259"/>
                            </a:xfrm>
                            <a:custGeom>
                              <a:avLst/>
                              <a:gdLst/>
                              <a:ahLst/>
                              <a:cxnLst>
                                <a:cxn ang="0">
                                  <a:pos x="wd2" y="hd2"/>
                                </a:cxn>
                                <a:cxn ang="5400000">
                                  <a:pos x="wd2" y="hd2"/>
                                </a:cxn>
                                <a:cxn ang="10800000">
                                  <a:pos x="wd2" y="hd2"/>
                                </a:cxn>
                                <a:cxn ang="16200000">
                                  <a:pos x="wd2" y="hd2"/>
                                </a:cxn>
                              </a:cxnLst>
                              <a:rect l="0" t="0" r="r" b="b"/>
                              <a:pathLst>
                                <a:path w="21600" h="20893" extrusionOk="0">
                                  <a:moveTo>
                                    <a:pt x="17908" y="20639"/>
                                  </a:moveTo>
                                  <a:lnTo>
                                    <a:pt x="878" y="13765"/>
                                  </a:lnTo>
                                  <a:cubicBezTo>
                                    <a:pt x="325" y="13538"/>
                                    <a:pt x="0" y="13192"/>
                                    <a:pt x="0" y="12830"/>
                                  </a:cubicBezTo>
                                  <a:lnTo>
                                    <a:pt x="0" y="1188"/>
                                  </a:lnTo>
                                  <a:cubicBezTo>
                                    <a:pt x="0" y="202"/>
                                    <a:pt x="2196" y="-354"/>
                                    <a:pt x="3692" y="253"/>
                                  </a:cubicBezTo>
                                  <a:lnTo>
                                    <a:pt x="20722" y="7127"/>
                                  </a:lnTo>
                                  <a:cubicBezTo>
                                    <a:pt x="21275" y="7354"/>
                                    <a:pt x="21600" y="7700"/>
                                    <a:pt x="21600" y="8062"/>
                                  </a:cubicBezTo>
                                  <a:lnTo>
                                    <a:pt x="21600" y="19704"/>
                                  </a:lnTo>
                                  <a:cubicBezTo>
                                    <a:pt x="21600" y="20698"/>
                                    <a:pt x="19404" y="21246"/>
                                    <a:pt x="17908" y="20639"/>
                                  </a:cubicBezTo>
                                  <a:close/>
                                </a:path>
                              </a:pathLst>
                            </a:custGeom>
                            <a:solidFill>
                              <a:srgbClr val="B0B0B0"/>
                            </a:solidFill>
                            <a:ln w="12700">
                              <a:miter lim="400000"/>
                            </a:ln>
                          </wps:spPr>
                          <wps:bodyPr lIns="38100" tIns="38100" rIns="38100" bIns="38100" anchor="ctr"/>
                        </wps:wsp>
                        <wps:wsp>
                          <wps:cNvPr id="2074269842" name="Shape"/>
                          <wps:cNvSpPr/>
                          <wps:spPr>
                            <a:xfrm>
                              <a:off x="110663" y="752520"/>
                              <a:ext cx="1008649" cy="1868360"/>
                            </a:xfrm>
                            <a:custGeom>
                              <a:avLst/>
                              <a:gdLst/>
                              <a:ahLst/>
                              <a:cxnLst>
                                <a:cxn ang="0">
                                  <a:pos x="wd2" y="hd2"/>
                                </a:cxn>
                                <a:cxn ang="5400000">
                                  <a:pos x="wd2" y="hd2"/>
                                </a:cxn>
                                <a:cxn ang="10800000">
                                  <a:pos x="wd2" y="hd2"/>
                                </a:cxn>
                                <a:cxn ang="16200000">
                                  <a:pos x="wd2" y="hd2"/>
                                </a:cxn>
                              </a:cxnLst>
                              <a:rect l="0" t="0" r="r" b="b"/>
                              <a:pathLst>
                                <a:path w="21600" h="20836" extrusionOk="0">
                                  <a:moveTo>
                                    <a:pt x="3706" y="20577"/>
                                  </a:moveTo>
                                  <a:lnTo>
                                    <a:pt x="20722" y="13671"/>
                                  </a:lnTo>
                                  <a:cubicBezTo>
                                    <a:pt x="21275" y="13442"/>
                                    <a:pt x="21600" y="13095"/>
                                    <a:pt x="21600" y="12731"/>
                                  </a:cubicBezTo>
                                  <a:lnTo>
                                    <a:pt x="21600" y="1347"/>
                                  </a:lnTo>
                                  <a:cubicBezTo>
                                    <a:pt x="21600" y="230"/>
                                    <a:pt x="19130" y="-405"/>
                                    <a:pt x="17423" y="289"/>
                                  </a:cubicBezTo>
                                  <a:lnTo>
                                    <a:pt x="878" y="7009"/>
                                  </a:lnTo>
                                  <a:cubicBezTo>
                                    <a:pt x="325" y="7238"/>
                                    <a:pt x="0" y="7585"/>
                                    <a:pt x="0" y="7949"/>
                                  </a:cubicBezTo>
                                  <a:lnTo>
                                    <a:pt x="0" y="19646"/>
                                  </a:lnTo>
                                  <a:cubicBezTo>
                                    <a:pt x="16" y="20636"/>
                                    <a:pt x="2194" y="21195"/>
                                    <a:pt x="3706" y="20577"/>
                                  </a:cubicBezTo>
                                  <a:close/>
                                </a:path>
                              </a:pathLst>
                            </a:custGeom>
                            <a:solidFill>
                              <a:srgbClr val="9FCFD1"/>
                            </a:solidFill>
                            <a:ln w="12700">
                              <a:miter lim="400000"/>
                            </a:ln>
                          </wps:spPr>
                          <wps:bodyPr lIns="38100" tIns="38100" rIns="38100" bIns="38100" anchor="ctr"/>
                        </wps:wsp>
                        <wps:wsp>
                          <wps:cNvPr id="2074269843" name="TextBox 11"/>
                          <wps:cNvSpPr txBox="1"/>
                          <wps:spPr>
                            <a:xfrm>
                              <a:off x="202274" y="444692"/>
                              <a:ext cx="666335" cy="535405"/>
                            </a:xfrm>
                            <a:prstGeom prst="rect">
                              <a:avLst/>
                            </a:prstGeom>
                            <a:noFill/>
                          </wps:spPr>
                          <wps:txbx>
                            <w:txbxContent>
                              <w:p w:rsidR="00671334" w:rsidRPr="00FF55C6" w:rsidRDefault="00671334" w:rsidP="00FF55C6">
                                <w:pPr>
                                  <w:bidi w:val="0"/>
                                  <w:jc w:val="center"/>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pPr>
                                <w:r w:rsidRPr="00FF55C6">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t>04</w:t>
                                </w:r>
                              </w:p>
                            </w:txbxContent>
                          </wps:txbx>
                          <wps:bodyPr wrap="square" rtlCol="0" anchor="ctr">
                            <a:noAutofit/>
                          </wps:bodyPr>
                        </wps:wsp>
                        <wps:wsp>
                          <wps:cNvPr id="2074269844" name="TextBox 40"/>
                          <wps:cNvSpPr txBox="1"/>
                          <wps:spPr>
                            <a:xfrm>
                              <a:off x="0" y="1425978"/>
                              <a:ext cx="1230737" cy="318248"/>
                            </a:xfrm>
                            <a:prstGeom prst="rect">
                              <a:avLst/>
                            </a:prstGeom>
                            <a:noFill/>
                          </wps:spPr>
                          <wps:txbx>
                            <w:txbxContent>
                              <w:p w:rsidR="00671334" w:rsidRDefault="00671334" w:rsidP="00FF55C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تعزيز الأمن</w:t>
                                </w:r>
                              </w:p>
                            </w:txbxContent>
                          </wps:txbx>
                          <wps:bodyPr wrap="square">
                            <a:noAutofit/>
                          </wps:bodyPr>
                        </wps:wsp>
                      </wpg:grpSp>
                    </wpg:wgp>
                  </a:graphicData>
                </a:graphic>
              </wp:inline>
            </w:drawing>
          </mc:Choice>
          <mc:Fallback>
            <w:pict>
              <v:group id="Group 41" o:spid="_x0000_s1263" style="width:393.8pt;height:199.8pt;mso-position-horizontal-relative:char;mso-position-vertical-relative:line" coordsize="60873,30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">
                <v:group id="Group 2074269825" o:spid="_x0000_s1264" style="position:absolute;left:47788;width:13085;height:29659" coordorigin="47789" coordsize="11021,24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oYeeN&#10;zAAAAOMAAAAPAAAAAAAAAAAAAAAAAKoCAABkcnMvZG93bnJldi54bWxQSwUGAAAAAAQABAD6AAAA&#10;owMAAAAA&#10;">
                  <v:shape id="Shape" o:spid="_x0000_s1265" style="position:absolute;left:48731;width:10079;height:18822;visibility:visible;mso-wrap-style:square;v-text-anchor:middle" coordsize="21600,208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WjR8oA&#10;AADjAAAADwAAAGRycy9kb3ducmV2LnhtbESPUUvDMBSF34X9h3AHvohLVqWbddkYxYEvCpv+gEtz&#10;l5Q1N6WJa/33RhB8PJxzvsPZ7CbfiSsNsQ2sYblQIIibYFq2Gj4/DvdrEDEhG+wCk4ZvirDbzm42&#10;WJkw8pGup2RFhnCsUINLqa+kjI0jj3EReuLsncPgMWU5WGkGHDPcd7JQqpQeW84LDnuqHTWX05fX&#10;8NDup5fS1ep4fhvtytZ3hxDetb6dT/tnEImm9B/+a78aDYVaPRbl07oo4fdT/gNy+w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bFo0fKAAAA4wAAAA8AAAAAAAAAAAAAAAAAmAIA&#10;AGRycy9kb3ducmV2LnhtbFBLBQYAAAAABAAEAPUAAACPAwAAAAA=&#10;" path="m17908,20639l878,13765c325,13538,,13192,,12830l,1188c,202,2196,-354,3692,253l20722,7127v553,227,878,573,878,935l21600,19704v,994,-2196,1542,-3692,935xe" fillcolor="#b0b0b0" stroked="f" strokeweight="1pt">
                    <v:stroke miterlimit="4" joinstyle="miter"/>
                    <v:path arrowok="t" o:extrusionok="f" o:connecttype="custom" o:connectlocs="503946,941130;503946,941130;503946,941130;503946,941130" o:connectangles="0,90,180,270"/>
                  </v:shape>
                  <v:shape id="Shape" o:spid="_x0000_s1266" style="position:absolute;left:47972;top:6299;width:10086;height:18683;visibility:visible;mso-wrap-style:square;v-text-anchor:middle" coordsize="21600,208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DpWMkA&#10;AADjAAAADwAAAGRycy9kb3ducmV2LnhtbESPUWvCMBSF3wf7D+EKe5upZVTXGUWEMfFBqNsPuDTX&#10;NpjclCZq++8XQfDxcM75Dme5HpwVV+qD8axgNs1AENdeG24U/P1+vy9AhIis0XomBSMFWK9eX5ZY&#10;an/jiq7H2IgE4VCigjbGrpQy1C05DFPfESfv5HuHMcm+kbrHW4I7K/MsK6RDw2mhxY62LdXn48Up&#10;KE4HMhcMVVX/2GI0Wztu9jOl3ibD5gtEpCE+w4/2TivIs/lHXnwu8jncP6U/IF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uDpWMkAAADjAAAADwAAAAAAAAAAAAAAAACYAgAA&#10;ZHJzL2Rvd25yZXYueG1sUEsFBgAAAAAEAAQA9QAAAI4DAAAAAA==&#10;" path="m3706,20577l20722,13671v553,-229,878,-576,878,-940l21600,1347c21600,230,19130,-405,17423,289l878,7009c325,7238,,7585,,7949l,19646v16,990,2194,1549,3706,931xe" fillcolor="#3d8e92" stroked="f" strokeweight="1pt">
                    <v:stroke miterlimit="4" joinstyle="miter"/>
                    <v:path arrowok="t" o:extrusionok="f" o:connecttype="custom" o:connectlocs="504325,934180;504325,934180;504325,934180;504325,934180" o:connectangles="0,90,180,270"/>
                  </v:shape>
                  <v:shape id="TextBox 14" o:spid="_x0000_s1267" type="#_x0000_t202" style="position:absolute;left:48886;top:3190;width:6663;height:53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IeAMcA&#10;AADjAAAADwAAAGRycy9kb3ducmV2LnhtbERP3WrCMBS+H+wdwhl4M2ZikarVKDIQRLYLfx7grDk2&#10;xeakNFmtb28uBrv8+P5Xm8E1oqcu1J41TMYKBHHpTc2Vhst59zEHESKywcYzaXhQgM369WWFhfF3&#10;PlJ/ipVIIRwK1GBjbAspQ2nJYRj7ljhxV985jAl2lTQd3lO4a2SmVC4d1pwaLLb0aam8nX6dhnfb&#10;qu+v6/5nZ/LS3g4BZ64/aD16G7ZLEJGG+C/+c++NhkzNplm+mGdpdPqU/oBcP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SHgDHAAAA4wAAAA8AAAAAAAAAAAAAAAAAmAIAAGRy&#10;cy9kb3ducmV2LnhtbFBLBQYAAAAABAAEAPUAAACMAwAAAAA=&#10;" filled="f" stroked="f">
                    <v:textbox>
                      <w:txbxContent>
                        <w:p w:rsidR="00671334" w:rsidRPr="00FF55C6" w:rsidRDefault="00671334" w:rsidP="00FF55C6">
                          <w:pPr>
                            <w:bidi w:val="0"/>
                            <w:jc w:val="center"/>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pPr>
                          <w:r w:rsidRPr="00FF55C6">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t>01</w:t>
                          </w:r>
                        </w:p>
                      </w:txbxContent>
                    </v:textbox>
                  </v:shape>
                  <v:shape id="TextBox 25" o:spid="_x0000_s1268" type="#_x0000_t202" style="position:absolute;left:47789;top:14477;width:11018;height:3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u0osoA&#10;AADjAAAADwAAAGRycy9kb3ducmV2LnhtbESPT2vCQBTE74V+h+UVvNXdBqsmukppETxZ/AveHtln&#10;Esy+DdnVpN/eLRR6HGbmN8x82dta3Kn1lWMNb0MFgjh3puJCw2G/ep2C8AHZYO2YNPyQh+Xi+WmO&#10;mXEdb+m+C4WIEPYZaihDaDIpfV6SRT90DXH0Lq61GKJsC2la7CLc1jJRaiwtVhwXSmzos6T8urtZ&#10;DcfN5Xwaqe/iy743neuVZJtKrQcv/ccMRKA+/If/2mujIVGTUTJOp0kKv5/iH5CL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xbtKLKAAAA4wAAAA8AAAAAAAAAAAAAAAAAmAIA&#10;AGRycy9kb3ducmV2LnhtbFBLBQYAAAAABAAEAPUAAACPAwAAAAA=&#10;" filled="f" stroked="f">
                    <v:textbox>
                      <w:txbxContent>
                        <w:p w:rsidR="00671334" w:rsidRDefault="00671334" w:rsidP="00FF55C6">
                          <w:pPr>
                            <w:jc w:val="center"/>
                            <w:rPr>
                              <w:rFonts w:eastAsia="Calibri" w:hAnsi="Adobe Arabic" w:cs="Adobe Arabic"/>
                              <w:b/>
                              <w:bCs/>
                              <w:color w:val="FFFFFF" w:themeColor="background1"/>
                              <w:kern w:val="24"/>
                              <w:sz w:val="36"/>
                              <w:szCs w:val="36"/>
                              <w:lang w:bidi="ar-EG"/>
                            </w:rPr>
                          </w:pPr>
                          <w:r>
                            <w:rPr>
                              <w:rFonts w:eastAsia="Calibri" w:hAnsi="Adobe Arabic" w:cs="Adobe Arabic"/>
                              <w:b/>
                              <w:bCs/>
                              <w:color w:val="FFFFFF" w:themeColor="background1"/>
                              <w:kern w:val="24"/>
                              <w:sz w:val="36"/>
                              <w:szCs w:val="36"/>
                              <w:rtl/>
                              <w:lang w:bidi="ar-EG"/>
                            </w:rPr>
                            <w:t>تعزيز الشفافية</w:t>
                          </w:r>
                        </w:p>
                      </w:txbxContent>
                    </v:textbox>
                  </v:shape>
                </v:group>
                <v:group id="Group 2074269830" o:spid="_x0000_s1269" style="position:absolute;left:32006;width:13087;height:29659" coordorigin="32006" coordsize="11023,24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3P0sjL&#10;AAAA4wAAAA8AAAAAAAAAAAAAAAAAqgIAAGRycy9kb3ducmV2LnhtbFBLBQYAAAAABAAEAPoAAACi&#10;AwAAAAA=&#10;">
                  <v:shape id="Shape" o:spid="_x0000_s1270" style="position:absolute;left:32766;width:10079;height:18822;visibility:visible;mso-wrap-style:square;v-text-anchor:middle" coordsize="21600,208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Wt7ssA&#10;AADjAAAADwAAAGRycy9kb3ducmV2LnhtbESPUUvDMBSF3wX/Q7iCL+KSddJt3bIxigNfFDb9AZfm&#10;Lik2N6WJa/33RhB8PJxzvsPZ7iffiSsNsQ2sYT5TIIibYFq2Gj7ej48rEDEhG+wCk4ZvirDf3d5s&#10;sTJh5BNdz8mKDOFYoQaXUl9JGRtHHuMs9MTZu4TBY8pysNIMOGa472ShVCk9tpwXHPZUO2o+z19e&#10;w6I9TM+lq9Xp8jrapa0fjiG8aX1/Nx02IBJN6T/8134xGgq1fCrK9Woxh99P+Q/I3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s9a3uywAAAOMAAAAPAAAAAAAAAAAAAAAAAJgC&#10;AABkcnMvZG93bnJldi54bWxQSwUGAAAAAAQABAD1AAAAkAMAAAAA&#10;" path="m17908,20639l878,13765c325,13538,,13192,,12830l,1188c,202,2196,-354,3692,253l20722,7127v553,227,878,573,878,935l21600,19704v,994,-2196,1542,-3692,935xe" fillcolor="#b0b0b0" stroked="f" strokeweight="1pt">
                    <v:stroke miterlimit="4" joinstyle="miter"/>
                    <v:path arrowok="t" o:extrusionok="f" o:connecttype="custom" o:connectlocs="503946,941130;503946,941130;503946,941130;503946,941130" o:connectangles="0,90,180,270"/>
                  </v:shape>
                  <v:shape id="Shape" o:spid="_x0000_s1271" style="position:absolute;left:32007;top:6299;width:10087;height:18683;visibility:visible;mso-wrap-style:square;v-text-anchor:middle" coordsize="21600,208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Xu1csA&#10;AADjAAAADwAAAGRycy9kb3ducmV2LnhtbESPQWvCQBSE74X+h+UVetNNo0SbuooIlnqpaEPPz+wz&#10;Sc2+DdltEv+9WxB6HGbmG2axGkwtOmpdZVnByzgCQZxbXXGhIPvajuYgnEfWWFsmBVdysFo+Piww&#10;1bbnA3VHX4gAYZeigtL7JpXS5SUZdGPbEAfvbFuDPsi2kLrFPsBNLeMoSqTBisNCiQ1tSsovx1+j&#10;IBl0ln3WO7tN/On757Tviv79rNTz07B+A+Fp8P/he/tDK4ij2TROXueTGP4+hT8glz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ABe7VywAAAOMAAAAPAAAAAAAAAAAAAAAAAJgC&#10;AABkcnMvZG93bnJldi54bWxQSwUGAAAAAAQABAD1AAAAkAMAAAAA&#10;" path="m3706,20577l20722,13671v553,-229,878,-576,878,-940l21600,1347c21600,230,19130,-405,17423,289l878,7009c325,7238,,7585,,7949l,19646v,990,2194,1549,3706,931xe" fillcolor="#9fcfd1" stroked="f" strokeweight="1pt">
                    <v:stroke miterlimit="4" joinstyle="miter"/>
                    <v:path arrowok="t" o:extrusionok="f" o:connecttype="custom" o:connectlocs="504325,934180;504325,934180;504325,934180;504325,934180" o:connectangles="0,90,180,270"/>
                  </v:shape>
                  <v:shape id="TextBox 13" o:spid="_x0000_s1272" type="#_x0000_t202" style="position:absolute;left:32922;top:3190;width:6663;height:53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arMsA&#10;AADjAAAADwAAAGRycy9kb3ducmV2LnhtbESPUWvCMBSF3wf7D+EOfBkzWR1Vq1HGQBCZDzp/wLW5&#10;NsXmpjRZrf9+GQz2eDjnfIezXA+uET11ofas4XWsQBCX3tRcaTh9bV5mIEJENth4Jg13CrBePT4s&#10;sTD+xgfqj7ESCcKhQA02xraQMpSWHIaxb4mTd/Gdw5hkV0nT4S3BXSMzpXLpsOa0YLGlD0vl9fjt&#10;NDzbVu0/L9vzxuSlve4CTl2/03r0NLwvQEQa4n/4r701GjI1fcvy+Wwygd9P6Q/I1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LxqsywAAAOMAAAAPAAAAAAAAAAAAAAAAAJgC&#10;AABkcnMvZG93bnJldi54bWxQSwUGAAAAAAQABAD1AAAAkAMAAAAA&#10;" filled="f" stroked="f">
                    <v:textbox>
                      <w:txbxContent>
                        <w:p w:rsidR="00671334" w:rsidRPr="00FF55C6" w:rsidRDefault="00671334" w:rsidP="00FF55C6">
                          <w:pPr>
                            <w:bidi w:val="0"/>
                            <w:jc w:val="center"/>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pPr>
                          <w:r w:rsidRPr="00FF55C6">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t>02</w:t>
                          </w:r>
                        </w:p>
                      </w:txbxContent>
                    </v:textbox>
                  </v:shape>
                  <v:shape id="TextBox 30" o:spid="_x0000_s1273" type="#_x0000_t202" style="position:absolute;left:32006;top:13521;width:11024;height:31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ON4coA&#10;AADjAAAADwAAAGRycy9kb3ducmV2LnhtbESPQWvCQBSE70L/w/IKvelu02g1ukqpFHqyqFXw9sg+&#10;k9Ds25BdTfrvu4LQ4zAz3zCLVW9rcaXWV441PI8UCOLcmYoLDd/7j+EUhA/IBmvHpOGXPKyWD4MF&#10;ZsZ1vKXrLhQiQthnqKEMocmk9HlJFv3INcTRO7vWYoiyLaRpsYtwW8tEqYm0WHFcKLGh95Lyn93F&#10;ajhszqdjqr6KtR03neuVZDuTWj899m9zEIH68B++tz+NhkS9pslkNn1J4fYp/g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eDjeHKAAAA4wAAAA8AAAAAAAAAAAAAAAAAmAIA&#10;AGRycy9kb3ducmV2LnhtbFBLBQYAAAAABAAEAPUAAACPAwAAAAA=&#10;" filled="f" stroked="f">
                    <v:textbox>
                      <w:txbxContent>
                        <w:p w:rsidR="00671334" w:rsidRDefault="00671334" w:rsidP="00FF55C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زيادة الكفاءة</w:t>
                          </w:r>
                        </w:p>
                      </w:txbxContent>
                    </v:textbox>
                  </v:shape>
                </v:group>
                <v:group id="Group 2074269835" o:spid="_x0000_s1274" style="position:absolute;left:16440;width:12867;height:29659" coordorigin="16197" coordsize="10837,24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Lbhx&#10;UM0AAADjAAAADwAAAAAAAAAAAAAAAACqAgAAZHJzL2Rvd25yZXYueG1sUEsFBgAAAAAEAAQA+gAA&#10;AKQDAAAAAA==&#10;">
                  <v:shape id="Shape" o:spid="_x0000_s1275" style="position:absolute;left:16956;width:10079;height:18822;visibility:visible;mso-wrap-style:square;v-text-anchor:middle" coordsize="21600,208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w1msoA&#10;AADjAAAADwAAAGRycy9kb3ducmV2LnhtbESPUUvDMBSF3wX/Q7iCL+ISO+m2umyM4sAXB5v7AZfm&#10;Lik2N6WJa/33RhB8PJxzvsNZbyffiSsNsQ2s4WmmQBA3wbRsNZw/9o9LEDEhG+wCk4ZvirDd3N6s&#10;sTJh5CNdT8mKDOFYoQaXUl9JGRtHHuMs9MTZu4TBY8pysNIMOGa472ShVCk9tpwXHPZUO2o+T19e&#10;w7zdTa+lq9Xx8j7aha0f9iEctL6/m3YvIBJN6T/8134zGgq1eC7K1XJewu+n/Afk5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McNZrKAAAA4wAAAA8AAAAAAAAAAAAAAAAAmAIA&#10;AGRycy9kb3ducmV2LnhtbFBLBQYAAAAABAAEAPUAAACPAwAAAAA=&#10;" path="m17908,20639l878,13765c325,13538,,13192,,12830l,1188c,202,2196,-354,3692,253l20722,7127v553,227,878,573,878,935l21600,19704v,994,-2196,1542,-3692,935xe" fillcolor="#b0b0b0" stroked="f" strokeweight="1pt">
                    <v:stroke miterlimit="4" joinstyle="miter"/>
                    <v:path arrowok="t" o:extrusionok="f" o:connecttype="custom" o:connectlocs="503945,941130;503945,941130;503945,941130;503945,941130" o:connectangles="0,90,180,270"/>
                  </v:shape>
                  <v:shape id="Shape" o:spid="_x0000_s1276" style="position:absolute;left:16197;top:6299;width:10087;height:18683;visibility:visible;mso-wrap-style:square;v-text-anchor:middle" coordsize="21600,208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l/hckA&#10;AADjAAAADwAAAGRycy9kb3ducmV2LnhtbESPUWvCMBSF3wf7D+EO9jZT66hajSKCbOxhUPUHXJpr&#10;G0xuShO1/ffLYLDHwznnO5z1dnBW3KkPxrOC6SQDQVx7bbhRcD4d3hYgQkTWaD2TgpECbDfPT2ss&#10;tX9wRfdjbESCcChRQRtjV0oZ6pYchonviJN38b3DmGTfSN3jI8GdlXmWFdKh4bTQYkf7lurr8eYU&#10;FJdvMjcMVVV/2GI0ezvuvqZKvb4MuxWISEP8D/+1P7WCPJu/58VyMZvD76f0B+Tm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zl/hckAAADjAAAADwAAAAAAAAAAAAAAAACYAgAA&#10;ZHJzL2Rvd25yZXYueG1sUEsFBgAAAAAEAAQA9QAAAI4DAAAAAA==&#10;" path="m3706,20577l20722,13671v553,-229,878,-576,878,-940l21600,1347c21600,230,19130,-405,17423,289l878,7009c325,7238,,7585,,7949l,19646v16,990,2210,1549,3706,931xe" fillcolor="#3d8e92" stroked="f" strokeweight="1pt">
                    <v:stroke miterlimit="4" joinstyle="miter"/>
                    <v:path arrowok="t" o:extrusionok="f" o:connecttype="custom" o:connectlocs="504325,934180;504325,934180;504325,934180;504325,934180" o:connectangles="0,90,180,270"/>
                  </v:shape>
                  <v:shape id="TextBox 12" o:spid="_x0000_s1277" type="#_x0000_t202" style="position:absolute;left:17113;top:3190;width:6663;height:53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uI3ccA&#10;AADjAAAADwAAAGRycy9kb3ducmV2LnhtbERP3WrCMBS+H/gO4QjejJmsG1WrUcZAEJkXOh/g2Byb&#10;YnNSmqzWt18uBrv8+P5Xm8E1oqcu1J41vE4VCOLSm5orDefv7cscRIjIBhvPpOFBATbr0dMKC+Pv&#10;fKT+FCuRQjgUqMHG2BZShtKSwzD1LXHirr5zGBPsKmk6vKdw18hMqVw6rDk1WGzp01J5O/04Dc+2&#10;VYev6+6yNXlpb/uAM9fvtZ6Mh48liEhD/Bf/uXdGQ6Zm71m+mL+l0elT+gN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LiN3HAAAA4wAAAA8AAAAAAAAAAAAAAAAAmAIAAGRy&#10;cy9kb3ducmV2LnhtbFBLBQYAAAAABAAEAPUAAACMAwAAAAA=&#10;" filled="f" stroked="f">
                    <v:textbox>
                      <w:txbxContent>
                        <w:p w:rsidR="00671334" w:rsidRPr="00FF55C6" w:rsidRDefault="00671334" w:rsidP="00FF55C6">
                          <w:pPr>
                            <w:bidi w:val="0"/>
                            <w:jc w:val="center"/>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pPr>
                          <w:r w:rsidRPr="00FF55C6">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t>03</w:t>
                          </w:r>
                        </w:p>
                      </w:txbxContent>
                    </v:textbox>
                  </v:shape>
                  <v:shape id="TextBox 35" o:spid="_x0000_s1278" type="#_x0000_t202" style="position:absolute;left:16280;top:13030;width:9636;height:11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Iif8oA&#10;AADjAAAADwAAAGRycy9kb3ducmV2LnhtbESPQWvCQBSE70L/w/IKveluU2tNdBVRCp5a1Cp4e2Sf&#10;SWj2bciuJv33bqHQ4zAz3zDzZW9rcaPWV441PI8UCOLcmYoLDV+H9+EUhA/IBmvHpOGHPCwXD4M5&#10;ZsZ1vKPbPhQiQthnqKEMocmk9HlJFv3INcTRu7jWYoiyLaRpsYtwW8tEqYm0WHFcKLGhdUn59/5q&#10;NRw/LufTWH0WG/vadK5Xkm0qtX567FczEIH68B/+a2+NhkS9jZNJOn1J4fdT/ANyc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mCIn/KAAAA4wAAAA8AAAAAAAAAAAAAAAAAmAIA&#10;AGRycy9kb3ducmV2LnhtbFBLBQYAAAAABAAEAPUAAACPAwAAAAA=&#10;" filled="f" stroked="f">
                    <v:textbox>
                      <w:txbxContent>
                        <w:p w:rsidR="00671334" w:rsidRDefault="00671334" w:rsidP="00716BE5">
                          <w:pPr>
                            <w:jc w:val="cente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تحسين</w:t>
                          </w:r>
                          <w:r>
                            <w:rPr>
                              <w:rFonts w:eastAsia="Calibri" w:hAnsi="Adobe Arabic" w:cs="Adobe Arabic"/>
                              <w:b/>
                              <w:bCs/>
                              <w:color w:val="FFFFFF"/>
                              <w:kern w:val="24"/>
                              <w:sz w:val="36"/>
                              <w:szCs w:val="36"/>
                              <w:rtl/>
                              <w:lang w:bidi="ar-EG"/>
                            </w:rPr>
                            <w:br/>
                            <w:t xml:space="preserve"> التواصل</w:t>
                          </w:r>
                        </w:p>
                      </w:txbxContent>
                    </v:textbox>
                  </v:shape>
                </v:group>
                <v:group id="Group 2074269840" o:spid="_x0000_s1279" style="position:absolute;top:1225;width:14611;height:29660" coordorigin=",1225" coordsize="12307,24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XJobXL&#10;AAAA4wAAAA8AAAAAAAAAAAAAAAAAqgIAAGRycy9kb3ducmV2LnhtbFBLBQYAAAAABAAEAPoAAACi&#10;AwAAAAA=&#10;">
                  <v:shape id="Shape" o:spid="_x0000_s1280" style="position:absolute;left:1865;top:1225;width:10079;height:18823;visibility:visible;mso-wrap-style:square;v-text-anchor:middle" coordsize="21600,208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Pek8sA&#10;AADjAAAADwAAAGRycy9kb3ducmV2LnhtbESPUUvDMBSF3wX/Q7iCL+KS1dFt3bIxigNfFDb9AZfm&#10;Lik2N6WJa/33RhB8PJxzvsPZ7iffiSsNsQ2sYT5TIIibYFq2Gj7ej48rEDEhG+wCk4ZvirDf3d5s&#10;sTJh5BNdz8mKDOFYoQaXUl9JGRtHHuMs9MTZu4TBY8pysNIMOGa472ShVCk9tpwXHPZUO2o+z19e&#10;w1N7mJ5LV6vT5XW0S1s/HEN40/r+bjpsQCSa0n/4r/1iNBRquSjK9Woxh99P+Q/I3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0896TywAAAOMAAAAPAAAAAAAAAAAAAAAAAJgC&#10;AABkcnMvZG93bnJldi54bWxQSwUGAAAAAAQABAD1AAAAkAMAAAAA&#10;" path="m17908,20639l878,13765c325,13538,,13192,,12830l,1188c,202,2196,-354,3692,253l20722,7127v553,227,878,573,878,935l21600,19704v,994,-2196,1542,-3692,935xe" fillcolor="#b0b0b0" stroked="f" strokeweight="1pt">
                    <v:stroke miterlimit="4" joinstyle="miter"/>
                    <v:path arrowok="t" o:extrusionok="f" o:connecttype="custom" o:connectlocs="503945,941130;503945,941130;503945,941130;503945,941130" o:connectangles="0,90,180,270"/>
                  </v:shape>
                  <v:shape id="Shape" o:spid="_x0000_s1281" style="position:absolute;left:1106;top:7525;width:10087;height:18683;visibility:visible;mso-wrap-style:square;v-text-anchor:middle" coordsize="21600,208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OdqMoA&#10;AADjAAAADwAAAGRycy9kb3ducmV2LnhtbESPQWvCQBSE74L/YXlCb7ppkGhTVykFS3tR1NDzM/tM&#10;0mbfhuw2Sf+9Kwgeh5n5hlltBlOLjlpXWVbwPItAEOdWV1woyE7b6RKE88gaa8uk4J8cbNbj0QpT&#10;bXs+UHf0hQgQdikqKL1vUildXpJBN7MNcfAutjXog2wLqVvsA9zUMo6iRBqsOCyU2NB7Sfnv8c8o&#10;SAadZbv6y24Tf/7+Oe+7ov+4KPU0Gd5eQXga/CN8b39qBXG0mMfJy3Iew+1T+ANyf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gDnajKAAAA4wAAAA8AAAAAAAAAAAAAAAAAmAIA&#10;AGRycy9kb3ducmV2LnhtbFBLBQYAAAAABAAEAPUAAACPAwAAAAA=&#10;" path="m3706,20577l20722,13671v553,-229,878,-576,878,-940l21600,1347c21600,230,19130,-405,17423,289l878,7009c325,7238,,7585,,7949l,19646v16,990,2194,1549,3706,931xe" fillcolor="#9fcfd1" stroked="f" strokeweight="1pt">
                    <v:stroke miterlimit="4" joinstyle="miter"/>
                    <v:path arrowok="t" o:extrusionok="f" o:connecttype="custom" o:connectlocs="504325,934180;504325,934180;504325,934180;504325,934180" o:connectangles="0,90,180,270"/>
                  </v:shape>
                  <v:shape id="TextBox 11" o:spid="_x0000_s1282" type="#_x0000_t202" style="position:absolute;left:2022;top:4446;width:6664;height:53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lp0csA&#10;AADjAAAADwAAAGRycy9kb3ducmV2LnhtbESPUWvCMBSF3wf7D+EO9jJmsk6qVqOMgSAyH3T+gGtz&#10;bYrNTWmy2v37RRD2eDjnfIezWA2uET11ofas4W2kQBCX3tRcaTh+r1+nIEJENth4Jg2/FGC1fHxY&#10;YGH8lffUH2IlEoRDgRpsjG0hZSgtOQwj3xIn7+w7hzHJrpKmw2uCu0ZmSuXSYc1pwWJLn5bKy+HH&#10;aXixrdp9nTentclLe9kGnLh+q/Xz0/AxBxFpiP/he3tjNGRqMs7y2XT8DrdP6Q/I5R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nKWnRywAAAOMAAAAPAAAAAAAAAAAAAAAAAJgC&#10;AABkcnMvZG93bnJldi54bWxQSwUGAAAAAAQABAD1AAAAkAMAAAAA&#10;" filled="f" stroked="f">
                    <v:textbox>
                      <w:txbxContent>
                        <w:p w:rsidR="00671334" w:rsidRPr="00FF55C6" w:rsidRDefault="00671334" w:rsidP="00FF55C6">
                          <w:pPr>
                            <w:bidi w:val="0"/>
                            <w:jc w:val="center"/>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pPr>
                          <w:r w:rsidRPr="00FF55C6">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t>04</w:t>
                          </w:r>
                        </w:p>
                      </w:txbxContent>
                    </v:textbox>
                  </v:shape>
                  <v:shape id="TextBox 40" o:spid="_x0000_s1283" type="#_x0000_t202" style="position:absolute;top:14259;width:12307;height:31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X+nMoA&#10;AADjAAAADwAAAGRycy9kb3ducmV2LnhtbESPT2vCQBTE7wW/w/KE3uquIf5LXUWUQk8WtRW8PbLP&#10;JDT7NmS3Jn57t1DocZiZ3zDLdW9rcaPWV441jEcKBHHuTMWFhs/T28schA/IBmvHpOFOHtarwdMS&#10;M+M6PtDtGAoRIewz1FCG0GRS+rwki37kGuLoXV1rMUTZFtK02EW4rWWi1FRarDgulNjQtqT8+/hj&#10;NXztr5dzqj6KnZ00neuVZLuQWj8P+80riEB9+A//td+NhkTN0mS6mKcp/H6Kf0CuH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F/pzKAAAA4wAAAA8AAAAAAAAAAAAAAAAAmAIA&#10;AGRycy9kb3ducmV2LnhtbFBLBQYAAAAABAAEAPUAAACPAwAAAAA=&#10;" filled="f" stroked="f">
                    <v:textbox>
                      <w:txbxContent>
                        <w:p w:rsidR="00671334" w:rsidRDefault="00671334" w:rsidP="00FF55C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تعزيز الأمن</w:t>
                          </w:r>
                        </w:p>
                      </w:txbxContent>
                    </v:textbox>
                  </v:shape>
                </v:group>
                <w10:wrap anchorx="page"/>
                <w10:anchorlock/>
              </v:group>
            </w:pict>
          </mc:Fallback>
        </mc:AlternateContent>
      </w:r>
    </w:p>
    <w:p w:rsidR="004A6D71" w:rsidRPr="00081A2A" w:rsidRDefault="001A2196" w:rsidP="00FF55C6">
      <w:pPr>
        <w:pageBreakBefore/>
        <w:rPr>
          <w:rFonts w:ascii="Sakkal Majalla" w:hAnsi="Sakkal Majalla"/>
          <w:b/>
          <w:bCs/>
          <w:sz w:val="32"/>
          <w:szCs w:val="32"/>
        </w:rPr>
      </w:pPr>
      <w:r w:rsidRPr="002A078C">
        <w:rPr>
          <w:rFonts w:ascii="Sakkal Majalla" w:hAnsi="Sakkal Majalla"/>
          <w:noProof/>
          <w:sz w:val="34"/>
        </w:rPr>
        <w:lastRenderedPageBreak/>
        <mc:AlternateContent>
          <mc:Choice Requires="wpg">
            <w:drawing>
              <wp:inline distT="0" distB="0" distL="0" distR="0" wp14:anchorId="6D7C7CE9" wp14:editId="3E289E67">
                <wp:extent cx="5731510" cy="892088"/>
                <wp:effectExtent l="0" t="0" r="2540" b="22860"/>
                <wp:docPr id="157824769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8247695" name="مجموعة 47"/>
                        <wpg:cNvGrpSpPr/>
                        <wpg:grpSpPr>
                          <a:xfrm>
                            <a:off x="0" y="0"/>
                            <a:ext cx="5731510" cy="895351"/>
                            <a:chOff x="0" y="0"/>
                            <a:chExt cx="5878196" cy="918845"/>
                          </a:xfrm>
                        </wpg:grpSpPr>
                        <wpg:grpSp>
                          <wpg:cNvPr id="1578247696" name="مجموعة 48"/>
                          <wpg:cNvGrpSpPr/>
                          <wpg:grpSpPr>
                            <a:xfrm>
                              <a:off x="0" y="0"/>
                              <a:ext cx="5878196" cy="918845"/>
                              <a:chOff x="0" y="0"/>
                              <a:chExt cx="6240348" cy="919070"/>
                            </a:xfrm>
                          </wpg:grpSpPr>
                          <wpg:grpSp>
                            <wpg:cNvPr id="1578247697" name="مجموعة 49"/>
                            <wpg:cNvGrpSpPr/>
                            <wpg:grpSpPr>
                              <a:xfrm>
                                <a:off x="0" y="169208"/>
                                <a:ext cx="5433072" cy="580613"/>
                                <a:chOff x="0" y="169208"/>
                                <a:chExt cx="5433072" cy="580613"/>
                              </a:xfrm>
                            </wpg:grpSpPr>
                            <wps:wsp>
                              <wps:cNvPr id="15782476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82476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82477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8247701"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تعزيز الشفافية</w:t>
                                </w:r>
                              </w:p>
                            </w:txbxContent>
                          </wps:txbx>
                          <wps:bodyPr wrap="square" rtlCol="1">
                            <a:spAutoFit/>
                          </wps:bodyPr>
                        </wps:wsp>
                      </wpg:grpSp>
                      <pic:pic xmlns:pic="http://schemas.openxmlformats.org/drawingml/2006/picture">
                        <pic:nvPicPr>
                          <pic:cNvPr id="1578247702"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8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DEI3na3wcAAOQ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128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nQuHyQAA&#10;AOMAAAAPAAAAAAAAAAAAAAAAAKoCAABkcnMvZG93bnJldi54bWxQSwUGAAAAAAQABAD6AAAAoAMA&#10;AAAA&#10;">
                  <v:group id="مجموعة 48" o:spid="_x0000_s128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bT5XwyQAA&#10;AOMAAAAPAAAAAAAAAAAAAAAAAKoCAABkcnMvZG93bnJldi54bWxQSwUGAAAAAAQABAD6AAAAoAMA&#10;AAAA&#10;">
                    <v:group id="مجموعة 49" o:spid="_x0000_s128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0AzBryQAA&#10;AOMAAAAPAAAAAAAAAAAAAAAAAKoCAABkcnMvZG93bnJldi54bWxQSwUGAAAAAAQABAD6AAAAoAMA&#10;AAAA&#10;">
                      <v:shape id="شكل حر 50" o:spid="_x0000_s128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r7GssA&#10;AADjAAAADwAAAGRycy9kb3ducmV2LnhtbESPQWvCQBCF74L/YZlCb7qpNtGmriKCIMWDpi29Dtlp&#10;EpqdDdmtpv++cxA8zrw3732z2gyuVRfqQ+PZwNM0AUVcettwZeDjfT9ZggoR2WLrmQz8UYDNejxa&#10;YW79lc90KWKlJIRDjgbqGLtc61DW5DBMfUcs2rfvHUYZ+0rbHq8S7lo9S5JMO2xYGmrsaFdT+VP8&#10;OgPZW/p1OpX79Fwc5sdAzn5aH415fBi2r6AiDfFuvl0frOCni+XseZG9CLT8JAvQ63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jSvsa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8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k2I8YA&#10;AADjAAAADwAAAGRycy9kb3ducmV2LnhtbERPX2vCMBB/H/gdwgm+yEyVVW1nFHEM9ri54fO1OdOy&#10;5lKbWLtvvwwGPt7v/212g21ET52vHSuYzxIQxKXTNRsFX5+vj2sQPiBrbByTgh/ysNuOHjaYa3fj&#10;D+qPwYgYwj5HBVUIbS6lLyuy6GeuJY7c2XUWQzw7I3WHtxhuG7lIkqW0WHNsqLClQ0Xl9/FqFeDF&#10;vp8KF5zvC2Nepmk7THWq1GQ87J9BBBrCXfzvftNxfrpaL55WyyyDv58iAHL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k2I8YAAADjAAAADwAAAAAAAAAAAAAAAACYAgAAZHJz&#10;L2Rvd25yZXYueG1sUEsFBgAAAAAEAAQA9QAAAIsDAAAAAA==&#10;" fillcolor="#a5a5a5 [2092]" stroked="f" strokeweight="1pt">
                        <v:stroke joinstyle="miter"/>
                      </v:roundrect>
                    </v:group>
                    <v:oval id="شكل بيضاوي 52" o:spid="_x0000_s129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RdEMsA&#10;AADjAAAADwAAAGRycy9kb3ducmV2LnhtbESPQUvDQBCF74L/YRmhN7trqE2J3ZZSERQUNFXPQ3aa&#10;hGZnQ3Zt0n/vHASPM/Pmvfett5Pv1JmG2Aa2cDc3oIir4FquLXwenm5XoGJCdtgFJgsXirDdXF+t&#10;sXBh5A86l6lWYsKxQAtNSn2hdawa8hjnoSeW2zEMHpOMQ63dgKOY+05nxiy1x5YlocGe9g1Vp/LH&#10;W3g/Hb8u3y+v5q0OY7kc/WOWuYO1s5tp9wAq0ZT+xX/fz07q3+erbJHnRiiESRagN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I1F0QywAAAOMAAAAPAAAAAAAAAAAAAAAAAJgC&#10;AABkcnMvZG93bnJldi54bWxQSwUGAAAAAAQABAD1AAAAkAMAAAAA&#10;" filled="f" strokecolor="#168489" strokeweight="1pt">
                      <v:stroke joinstyle="miter"/>
                    </v:oval>
                  </v:group>
                  <v:shape id="مربع نص 41" o:spid="_x0000_s129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6+78UA&#10;AADjAAAADwAAAGRycy9kb3ducmV2LnhtbERPS0vDQBC+C/6HZQRvdjfFmhK7LcUH9ODFNt6H7JgN&#10;ZmdDdmzSf+8Kgsf53rPZzaFXZxpTF9lCsTCgiJvoOm4t1KfXuzWoJMgO+8hk4UIJdtvrqw1WLk78&#10;TuejtCqHcKrQghcZKq1T4ylgWsSBOHOfcQwo+Rxb7Uaccnjo9dKYBx2w49zgcaAnT83X8TtYEHH7&#10;4lK/hHT4mN+eJ2+aFdbW3t7M+0dQQrP8i//cB5fnr8r18r4sTQG/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7r7vxQAAAOMAAAAPAAAAAAAAAAAAAAAAAJgCAABkcnMv&#10;ZG93bnJldi54bWxQSwUGAAAAAAQABAD1AAAAigM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تعزيز الشفافية</w:t>
                          </w:r>
                        </w:p>
                      </w:txbxContent>
                    </v:textbox>
                  </v:shape>
                </v:group>
                <v:shape id="صورة 54" o:spid="_x0000_s129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raTjJAAAA4wAAAA8AAABkcnMvZG93bnJldi54bWxET0tPwzAMviPxHyIjcWMp5dFSlk2AhoS0&#10;09YNcTSNacsSpyRhK/9+QULi6O/t6Xy0RuzJh96xgstJBoK4cbrnVsGmfr4oQYSIrNE4JgU/FGA+&#10;Oz2ZYqXdgVe0X8dWpBAOFSroYhwqKUPTkcUwcQNx4j6ctxjT6VupPR5SuDUyz7JbabHn1NDhQE8d&#10;Nbv1t1Ww9I/vn3f1q6m/Vm+L0lwV291iqdT52fhwDyLSGP/Ff+4XnebfFGV+XRRZDr8/JQDk7Ag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NutpOMkAAADjAAAADwAAAAAAAAAA&#10;AAAAAACfAgAAZHJzL2Rvd25yZXYueG1sUEsFBgAAAAAEAAQA9wAAAJUDA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تساعد التكنولوجيا في تحسين الشفافية من خلال توفير بيانات دقيقة وفي الوقت الفعلي، مما يسهل على الأطراف المعنية متابعة أداء المؤسسة.</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88FEAED" wp14:editId="339FB3DC">
                <wp:extent cx="5731510" cy="892088"/>
                <wp:effectExtent l="0" t="0" r="2540" b="22860"/>
                <wp:docPr id="15782477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8247704" name="مجموعة 47"/>
                        <wpg:cNvGrpSpPr/>
                        <wpg:grpSpPr>
                          <a:xfrm>
                            <a:off x="0" y="0"/>
                            <a:ext cx="5731510" cy="895351"/>
                            <a:chOff x="0" y="0"/>
                            <a:chExt cx="5878196" cy="918845"/>
                          </a:xfrm>
                        </wpg:grpSpPr>
                        <wpg:grpSp>
                          <wpg:cNvPr id="1578247705" name="مجموعة 48"/>
                          <wpg:cNvGrpSpPr/>
                          <wpg:grpSpPr>
                            <a:xfrm>
                              <a:off x="0" y="0"/>
                              <a:ext cx="5878196" cy="918845"/>
                              <a:chOff x="0" y="0"/>
                              <a:chExt cx="6240348" cy="919070"/>
                            </a:xfrm>
                          </wpg:grpSpPr>
                          <wpg:grpSp>
                            <wpg:cNvPr id="1578247706" name="مجموعة 49"/>
                            <wpg:cNvGrpSpPr/>
                            <wpg:grpSpPr>
                              <a:xfrm>
                                <a:off x="0" y="169208"/>
                                <a:ext cx="5433072" cy="580613"/>
                                <a:chOff x="0" y="169208"/>
                                <a:chExt cx="5433072" cy="580613"/>
                              </a:xfrm>
                            </wpg:grpSpPr>
                            <wps:wsp>
                              <wps:cNvPr id="15782477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82477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824770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8247710" name="مربع نص 41"/>
                          <wps:cNvSpPr txBox="1"/>
                          <wps:spPr>
                            <a:xfrm>
                              <a:off x="204466" y="256663"/>
                              <a:ext cx="4615440" cy="389157"/>
                            </a:xfrm>
                            <a:prstGeom prst="rect">
                              <a:avLst/>
                            </a:prstGeom>
                            <a:noFill/>
                          </wps:spPr>
                          <wps:txbx>
                            <w:txbxContent>
                              <w:p w:rsidR="00671334" w:rsidRDefault="00671334"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زيادة الكفاءة</w:t>
                                </w:r>
                              </w:p>
                            </w:txbxContent>
                          </wps:txbx>
                          <wps:bodyPr wrap="square" rtlCol="1">
                            <a:spAutoFit/>
                          </wps:bodyPr>
                        </wps:wsp>
                      </wpg:grpSp>
                      <pic:pic xmlns:pic="http://schemas.openxmlformats.org/drawingml/2006/picture">
                        <pic:nvPicPr>
                          <pic:cNvPr id="1578247711"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9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OUuS43hBwAA5B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129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aOjQGyQAA&#10;AOMAAAAPAAAAAAAAAAAAAAAAAKoCAABkcnMvZG93bnJldi54bWxQSwUGAAAAAAQABAD6AAAAoAMA&#10;AAAA&#10;">
                  <v:group id="مجموعة 48" o:spid="_x0000_s129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1dpGdyQAA&#10;AOMAAAAPAAAAAAAAAAAAAAAAAKoCAABkcnMvZG93bnJldi54bWxQSwUGAAAAAAQABAD6AAAAoAMA&#10;AAAA&#10;">
                    <v:group id="مجموعة 49" o:spid="_x0000_s129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WkD+rIAAAA&#10;4wAAAA8AAAAAAAAAAAAAAAAAqgIAAGRycy9kb3ducmV2LnhtbFBLBQYAAAAABAAEAPoAAACfAwAA&#10;AAA=&#10;">
                      <v:shape id="شكل حر 50" o:spid="_x0000_s129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71csYA&#10;AADjAAAADwAAAGRycy9kb3ducmV2LnhtbERPzYrCMBC+C/sOYRa8aapurXSNIoIgiwetLnsdmtm2&#10;2ExKE7W+vREEj/P9z3zZmVpcqXWVZQWjYQSCOLe64kLB6bgZzEA4j6yxtkwK7uRgufjozTHV9sYH&#10;uma+ECGEXYoKSu+bVEqXl2TQDW1DHLh/2xr04WwLqVu8hXBTy3EUTaXBikNDiQ2tS8rP2cUomP7E&#10;f/t9vokP2Xayc2T0r7Zeqf5nt/oG4anzb/HLvdVhfpzMxl9JEiXw/CkA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71c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9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4JoskA&#10;AADjAAAADwAAAGRycy9kb3ducmV2LnhtbESPQW/CMAyF75P2HyJP4oJGOrSuqCOgaQhpRwbTzqbx&#10;0mqN0zVZKf8eH5A42u/5vc/L9ehbNVAfm8AGnmYZKOIq2Iadga/D9nEBKiZki21gMnCmCOvV/d0S&#10;SxtO/EnDPjklIRxLNFCn1JVax6omj3EWOmLRfkLvMcnYO217PEm4b/U8y160x4alocaO3muqfvf/&#10;3gD++d33MaQQh6Nzm2nejVObGzN5GN9eQSUa0818vf6wgp8Xi/lzUWQCLT/JAvTq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T4JoskAAADjAAAADwAAAAAAAAAAAAAAAACYAgAA&#10;ZHJzL2Rvd25yZXYueG1sUEsFBgAAAAAEAAQA9QAAAI4DAAAAAA==&#10;" fillcolor="#a5a5a5 [2092]" stroked="f" strokeweight="1pt">
                        <v:stroke joinstyle="miter"/>
                      </v:roundrect>
                    </v:group>
                    <v:oval id="شكل بيضاوي 52" o:spid="_x0000_s129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70jcgA&#10;AADjAAAADwAAAGRycy9kb3ducmV2LnhtbERPX2vCMBB/H+w7hBv4NpOVaV1nlLExmDBhq9Pnoznb&#10;YnMpTbT12xth4OP9/t98OdhGnKjztWMNT2MFgrhwpuZSw9/m83EGwgdkg41j0nAmD8vF/d0cM+N6&#10;/qVTHkoRQ9hnqKEKoc2k9EVFFv3YtcSR27vOYohnV0rTYR/DbSMTpabSYs2xocKW3isqDvnRavg5&#10;7Lfn3epbrUvX59PefiSJ2Wg9ehjeXkEEGsJN/O/+MnH+JJ0lz2mqXuD6UwRALi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7vSNyAAAAOMAAAAPAAAAAAAAAAAAAAAAAJgCAABk&#10;cnMvZG93bnJldi54bWxQSwUGAAAAAAQABAD1AAAAjQMAAAAA&#10;" filled="f" strokecolor="#168489" strokeweight="1pt">
                      <v:stroke joinstyle="miter"/>
                    </v:oval>
                  </v:group>
                  <v:shape id="مربع نص 41" o:spid="_x0000_s1300"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uNqckA&#10;AADjAAAADwAAAGRycy9kb3ducmV2LnhtbESPQW/CMAyF75P2HyIjcRtpEayoIyC0gcRhl7HubjVe&#10;U9EkVePR8u/nw6QdbT+/977tfvKdutGQ2hgM5IsMFIU62jY0BqrP09MGVGIMFrsYyMCdEux3jw9b&#10;LG0cwwfdLtwoMQmpRAOOuS+1TrUjj2kRewpy+46DR5ZxaLQdcBRz3+lllj1rj22QBIc9vTqqr5cf&#10;b4DZHvJ7dfTp/DW9v40uq9dYGTOfTYcXUEwT/4v/vs9W6q+LzXJVFLlQCJMsQO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3uNqckAAADjAAAADwAAAAAAAAAAAAAAAACYAgAA&#10;ZHJzL2Rvd25yZXYueG1sUEsFBgAAAAAEAAQA9QAAAI4DAAAAAA==&#10;" filled="f" stroked="f">
                    <v:textbox style="mso-fit-shape-to-text:t">
                      <w:txbxContent>
                        <w:p w:rsidR="00671334" w:rsidRDefault="00671334"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زيادة الكفاءة</w:t>
                          </w:r>
                        </w:p>
                      </w:txbxContent>
                    </v:textbox>
                  </v:shape>
                </v:group>
                <v:shape id="صورة 54" o:spid="_x0000_s130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gYZLJAAAA4wAAAA8AAABkcnMvZG93bnJldi54bWxET0tPwzAMviPxHyIjcWNpx6OlLJsADQlp&#10;p61s4mga05YlTknCVv49QULi6O/t2WK0RhzIh96xgnySgSBunO65VfBSP12UIEJE1mgck4JvCrCY&#10;n57MsNLuyGs6bGIrUgiHChV0MQ6VlKHpyGKYuIE4ce/OW4zp9K3UHo8p3Bo5zbIbabHn1NDhQI8d&#10;NfvNl1Ww8g9vH7f1ztSf69dlaS6L7X65Uur8bLy/AxFpjP/iP/ezTvOvi3J6VRR5Dr8/JQDk/A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BhkskAAADjAAAADwAAAAAAAAAA&#10;AAAAAACfAgAAZHJzL2Rvd25yZXYueG1sUEsFBgAAAAAEAAQA9wAAAJUDA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تعمل الأدوات التكنولوجية على تحسين كفاءة العمليات من خلال تقليل الوقت والجهد المطلوبين لإتمام المهام.</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0C06E94B" wp14:editId="5BE4B932">
                <wp:extent cx="5731510" cy="892088"/>
                <wp:effectExtent l="0" t="0" r="2540" b="22860"/>
                <wp:docPr id="207426540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5410" name="مجموعة 47"/>
                        <wpg:cNvGrpSpPr/>
                        <wpg:grpSpPr>
                          <a:xfrm>
                            <a:off x="0" y="0"/>
                            <a:ext cx="5731510" cy="895351"/>
                            <a:chOff x="0" y="0"/>
                            <a:chExt cx="5878196" cy="918845"/>
                          </a:xfrm>
                        </wpg:grpSpPr>
                        <wpg:grpSp>
                          <wpg:cNvPr id="2074265411" name="مجموعة 48"/>
                          <wpg:cNvGrpSpPr/>
                          <wpg:grpSpPr>
                            <a:xfrm>
                              <a:off x="0" y="0"/>
                              <a:ext cx="5878196" cy="918845"/>
                              <a:chOff x="0" y="0"/>
                              <a:chExt cx="6240348" cy="919070"/>
                            </a:xfrm>
                          </wpg:grpSpPr>
                          <wpg:grpSp>
                            <wpg:cNvPr id="2074265412" name="مجموعة 49"/>
                            <wpg:cNvGrpSpPr/>
                            <wpg:grpSpPr>
                              <a:xfrm>
                                <a:off x="0" y="169208"/>
                                <a:ext cx="5433072" cy="580613"/>
                                <a:chOff x="0" y="169208"/>
                                <a:chExt cx="5433072" cy="580613"/>
                              </a:xfrm>
                            </wpg:grpSpPr>
                            <wps:wsp>
                              <wps:cNvPr id="20742654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54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4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416"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تحسين التواصل</w:t>
                                </w:r>
                              </w:p>
                            </w:txbxContent>
                          </wps:txbx>
                          <wps:bodyPr wrap="square" rtlCol="1">
                            <a:spAutoFit/>
                          </wps:bodyPr>
                        </wps:wsp>
                      </wpg:grpSp>
                      <pic:pic xmlns:pic="http://schemas.openxmlformats.org/drawingml/2006/picture">
                        <pic:nvPicPr>
                          <pic:cNvPr id="2074265417"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0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&#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CuTUXF3wcAAOQ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130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v0KOx8oA&#10;AADjAAAADwAAAAAAAAAAAAAAAACqAgAAZHJzL2Rvd25yZXYueG1sUEsFBgAAAAAEAAQA+gAAAKED&#10;AAAAAA==&#10;">
                  <v:group id="مجموعة 48" o:spid="_x0000_s130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QDitc&#10;zAAAAOMAAAAPAAAAAAAAAAAAAAAAAKoCAABkcnMvZG93bnJldi54bWxQSwUGAAAAAAQABAD6AAAA&#10;owMAAAAA&#10;">
                    <v:group id="مجموعة 49" o:spid="_x0000_s130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g3LUr&#10;zAAAAOMAAAAPAAAAAAAAAAAAAAAAAKoCAABkcnMvZG93bnJldi54bWxQSwUGAAAAAAQABAD6AAAA&#10;owMAAAAA&#10;">
                      <v:shape id="شكل حر 50" o:spid="_x0000_s130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ZPs8kA&#10;AADjAAAADwAAAGRycy9kb3ducmV2LnhtbESPQWvCQBSE70L/w/IKvenGaKJEVykFQaQHTRWvj+wz&#10;CWbfhuxW47/vCkKPw8x8wyzXvWnEjTpXW1YwHkUgiAuray4VHH82wzkI55E1NpZJwYMcrFdvgyVm&#10;2t75QLfclyJA2GWooPK+zaR0RUUG3ci2xMG72M6gD7Irpe7wHuCmkXEUpdJgzWGhwpa+Kiqu+a9R&#10;kO6S835fbJJDvp18OzL6pK1X6uO9/1yA8NT7//CrvdUK4mg2jdNkOp7A81P4A3L1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UZPs8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0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C/ZckA&#10;AADjAAAADwAAAGRycy9kb3ducmV2LnhtbESPT2vCQBTE70K/w/IEL1I3hsSW1FVKi9Cj/+j5mX3d&#10;BLNv0+w2pt/eFQSPw8z8hlmuB9uInjpfO1YwnyUgiEunazYKjofN8ysIH5A1No5JwT95WK+eRkss&#10;tLvwjvp9MCJC2BeooAqhLaT0ZUUW/cy1xNH7cZ3FEGVnpO7wEuG2kWmSLKTFmuNChS19VFSe939W&#10;Af7a7ffJBef7kzGf07wdpjpXajIe3t9ABBrCI3xvf2kFafKSpYs8m2dw+xT/gFxd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jC/ZckAAADjAAAADwAAAAAAAAAAAAAAAACYAgAA&#10;ZHJzL2Rvd25yZXYueG1sUEsFBgAAAAAEAAQA9QAAAI4DAAAAAA==&#10;" fillcolor="#a5a5a5 [2092]" stroked="f" strokeweight="1pt">
                        <v:stroke joinstyle="miter"/>
                      </v:roundrect>
                    </v:group>
                    <v:oval id="شكل بيضاوي 52" o:spid="_x0000_s130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BCSssA&#10;AADjAAAADwAAAGRycy9kb3ducmV2LnhtbESPUUvDMBSF3wX/Q7jC3lyysFXplg1RhA0UtNM9X5q7&#10;tqy5KU22dv/eCIKPh3POdzirzehacaE+NJ4NzKYKBHHpbcOVga/96/0jiBCRLbaeycCVAmzWtzcr&#10;zK0f+JMuRaxEgnDI0UAdY5dLGcqaHIap74iTd/S9w5hkX0nb45DgrpVaqUw6bDgt1NjRc03lqTg7&#10;Ax+n4/f1sHtT75UfimxwL1rbvTGTu/FpCSLSGP/Df+2tNaDVw1xni/lsAb+f0h+Q6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C4EJKywAAAOMAAAAPAAAAAAAAAAAAAAAAAJgC&#10;AABkcnMvZG93bnJldi54bWxQSwUGAAAAAAQABAD1AAAAkAMAAAAA&#10;" filled="f" strokecolor="#168489" strokeweight="1pt">
                      <v:stroke joinstyle="miter"/>
                    </v:oval>
                  </v:group>
                  <v:shape id="مربع نص 41" o:spid="_x0000_s130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SaWckA&#10;AADjAAAADwAAAGRycy9kb3ducmV2LnhtbESPwWrDMBBE74X8g9hAb41kk7jFjRJC2kIOvTRx74u1&#10;sUwsyVib2Pn7qlDocZiZN8x6O7lO3GiIbfAasoUCQb4OpvWNhur08fQCIjJ6g13wpOFOEbab2cMa&#10;SxNG/0W3IzciQXwsUYNl7kspY23JYVyEnnzyzmFwyEkOjTQDjgnuOpkrVUiHrU8LFnvaW6ovx6vT&#10;wGx22b16d/HwPX2+jVbVK6y0fpxPu1cQTBP/h//aB6MhV8/LvFgtswJ+P6U/ID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ESaWckAAADjAAAADwAAAAAAAAAAAAAAAACYAgAA&#10;ZHJzL2Rvd25yZXYueG1sUEsFBgAAAAAEAAQA9QAAAI4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تحسين التواصل</w:t>
                          </w:r>
                        </w:p>
                      </w:txbxContent>
                    </v:textbox>
                  </v:shape>
                </v:group>
                <v:shape id="صورة 54" o:spid="_x0000_s131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HzfdmLNAAAA4wAAAA8AAAAA&#10;AAAAAAAAAAAAnwIAAGRycy9kb3ducmV2LnhtbFBLBQYAAAAABAAEAPcAAACZAw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4161EC">
        <w:rPr>
          <w:rFonts w:ascii="Sakkal Majalla" w:hAnsi="Sakkal Majalla" w:cs="Sakkal Majalla"/>
          <w:sz w:val="32"/>
          <w:szCs w:val="32"/>
          <w:rtl/>
        </w:rPr>
        <w:t>تسهم منصات التواصل الحديثة في تسهيل الاتصال بين أعضاء المؤسسة، وتعزيز التعاون، وتبادل الأفكار بسرعة وسهولة.</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58BA7890" wp14:editId="386EC3CC">
                <wp:extent cx="5731510" cy="892088"/>
                <wp:effectExtent l="0" t="0" r="2540" b="22860"/>
                <wp:docPr id="207426541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5419" name="مجموعة 47"/>
                        <wpg:cNvGrpSpPr/>
                        <wpg:grpSpPr>
                          <a:xfrm>
                            <a:off x="0" y="0"/>
                            <a:ext cx="5731510" cy="895351"/>
                            <a:chOff x="0" y="0"/>
                            <a:chExt cx="5878196" cy="918845"/>
                          </a:xfrm>
                        </wpg:grpSpPr>
                        <wpg:grpSp>
                          <wpg:cNvPr id="2074265420" name="مجموعة 48"/>
                          <wpg:cNvGrpSpPr/>
                          <wpg:grpSpPr>
                            <a:xfrm>
                              <a:off x="0" y="0"/>
                              <a:ext cx="5878196" cy="918845"/>
                              <a:chOff x="0" y="0"/>
                              <a:chExt cx="6240348" cy="919070"/>
                            </a:xfrm>
                          </wpg:grpSpPr>
                          <wpg:grpSp>
                            <wpg:cNvPr id="2074265421" name="مجموعة 49"/>
                            <wpg:cNvGrpSpPr/>
                            <wpg:grpSpPr>
                              <a:xfrm>
                                <a:off x="0" y="169208"/>
                                <a:ext cx="5433072" cy="580613"/>
                                <a:chOff x="0" y="169208"/>
                                <a:chExt cx="5433072" cy="580613"/>
                              </a:xfrm>
                            </wpg:grpSpPr>
                            <wps:wsp>
                              <wps:cNvPr id="20742654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54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4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425"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تعزيز الأمن</w:t>
                                </w:r>
                              </w:p>
                            </w:txbxContent>
                          </wps:txbx>
                          <wps:bodyPr wrap="square" rtlCol="1">
                            <a:spAutoFit/>
                          </wps:bodyPr>
                        </wps:wsp>
                      </wpg:grpSp>
                      <pic:pic xmlns:pic="http://schemas.openxmlformats.org/drawingml/2006/picture">
                        <pic:nvPicPr>
                          <pic:cNvPr id="2074265426"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1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G5F43AcAAOQ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DBG5F43AcAAOQ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131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ueCda&#10;zAAAAOMAAAAPAAAAAAAAAAAAAAAAAKoCAABkcnMvZG93bnJldi54bWxQSwUGAAAAAAQABAD6AAAA&#10;owMAAAAA&#10;">
                  <v:group id="مجموعة 48" o:spid="_x0000_s131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cS5EesoA&#10;AADjAAAADwAAAAAAAAAAAAAAAACqAgAAZHJzL2Rvd25yZXYueG1sUEsFBgAAAAAEAAQA+gAAAKED&#10;AAAAAA==&#10;">
                    <v:group id="مجموعة 49" o:spid="_x0000_s131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eYuHh&#10;zAAAAOMAAAAPAAAAAAAAAAAAAAAAAKoCAABkcnMvZG93bnJldi54bWxQSwUGAAAAAAQABAD6AAAA&#10;owMAAAAA&#10;">
                      <v:shape id="شكل حر 50" o:spid="_x0000_s131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glcoA&#10;AADjAAAADwAAAGRycy9kb3ducmV2LnhtbESPQWvCQBSE70L/w/KE3nTj1sSSukoRBCk9aKp4fWRf&#10;k9Ds25BdNf33XUHocZiZb5jlerCtuFLvG8caZtMEBHHpTMOVhuPXdvIKwgdkg61j0vBLHtarp9ES&#10;c+NufKBrESoRIexz1FCH0OVS+rImi37qOuLofbveYoiyr6Tp8RbhtpUqSTJpseG4UGNHm5rKn+Ji&#10;NWQf6Xm/L7fpodi9fHqy5mRc0Pp5PLy/gQg0hP/wo70zGlSymKssnSsF90/xD8jV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hmIJX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1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XtrMkA&#10;AADjAAAADwAAAGRycy9kb3ducmV2LnhtbESPQWvCQBSE7wX/w/IEL6KbpkYlukppKXhsrXh+Zp+b&#10;YPZtml1j+u/dQsHjMDPfMOttb2vRUesrxwqepwkI4sLpio2Cw/fHZAnCB2SNtWNS8EsetpvB0xpz&#10;7W78Rd0+GBEh7HNUUIbQ5FL6oiSLfuoa4uidXWsxRNkaqVu8RbitZZokc2mx4rhQYkNvJRWX/dUq&#10;wB/7eTy54Hx3MuZ9nDX9WGdKjYb96wpEoD48wv/tnVaQJotZOs9m6Qv8fYp/QG7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7XtrMkAAADjAAAADwAAAAAAAAAAAAAAAACYAgAA&#10;ZHJzL2Rvd25yZXYueG1sUEsFBgAAAAAEAAQA9QAAAI4DAAAAAA==&#10;" fillcolor="#a5a5a5 [2092]" stroked="f" strokeweight="1pt">
                        <v:stroke joinstyle="miter"/>
                      </v:roundrect>
                    </v:group>
                    <v:oval id="شكل بيضاوي 52" o:spid="_x0000_s131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AtbMoA&#10;AADjAAAADwAAAGRycy9kb3ducmV2LnhtbESPUUvDMBSF3wX/Q7jC3rbEUKt0y4YoAwUF7XTPl+au&#10;LWtuShPX7t8bYeDj4ZzzHc5qM7lOnGgIrWcDtwsFgrjytuXawNduO38AESKyxc4zGThTgM36+mqF&#10;hfUjf9KpjLVIEA4FGmhi7AspQ9WQw7DwPXHyDn5wGJMcamkHHBPcdVIrlUuHLaeFBnt6aqg6lj/O&#10;wMfx8H3ev76p99qPZT66Z63tzpjZzfS4BBFpiv/hS/vFGtDqPtP5XaYz+PuU/oBc/w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PALWzKAAAA4wAAAA8AAAAAAAAAAAAAAAAAmAIA&#10;AGRycy9kb3ducmV2LnhtbFBLBQYAAAAABAAEAPUAAACPAwAAAAA=&#10;" filled="f" strokecolor="#168489" strokeweight="1pt">
                      <v:stroke joinstyle="miter"/>
                    </v:oval>
                  </v:group>
                  <v:shape id="مربع نص 41" o:spid="_x0000_s131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rOk8kA&#10;AADjAAAADwAAAGRycy9kb3ducmV2LnhtbESPzWrDMBCE74W+g9hCb40UE6fFjRJCfyCHXpq498Xa&#10;WqbWyljb2Hn7qlDocZiZb5jNbg69OtOYusgWlgsDiriJruPWQn16vXsAlQTZYR+ZLFwowW57fbXB&#10;ysWJ3+l8lFZlCKcKLXiRodI6NZ4CpkUciLP3GceAkuXYajfilOGh14Uxax2w47zgcaAnT83X8TtY&#10;EHH75aV+CenwMb89T940JdbW3t7M+0dQQrP8h//aB2ehMPerYl2uihJ+P+U/o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vrOk8kAAADjAAAADwAAAAAAAAAAAAAAAACYAgAA&#10;ZHJzL2Rvd25yZXYueG1sUEsFBgAAAAAEAAQA9QAAAI4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تعزيز الأمن</w:t>
                          </w:r>
                        </w:p>
                      </w:txbxContent>
                    </v:textbox>
                  </v:shape>
                </v:group>
                <v:shape id="صورة 54" o:spid="_x0000_s131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GUTLAAAA4wAAAA8AAABkcnMvZG93bnJldi54bWxET01PAjEUvJv4H5pn4k26Lgq4UggYTEw4&#10;wYLx+Nw+d1fa17WtsPx7a2LiYQ6T+cpM57014kg+tI4V3A4yEMSV0y3XCnbl880ERIjIGo1jUnCm&#10;APPZ5cUUC+1OvKHjNtYilXAoUEETY1dIGaqGLIaB64iT9uG8xZior6X2eErl1sg8y0bSYstpocGO&#10;nhqqDttvq2Dtl++fD+WrKb82b6uJGY73h9VaqeurfvEIIlIf/81/6RetIM/Gd/noPgF+P6U/IGc/&#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d/xlEywAAAOMAAAAPAAAAAAAA&#10;AAAAAAAAAJ8CAABkcnMvZG93bnJldi54bWxQSwUGAAAAAAQABAD3AAAAlwM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توفر التكنولوجيا حلولاً متقدمة لأمن المعلومات، مما يحمي البيانات الحساسة ويضمن الامتثال للمعايير القانونية.</w:t>
      </w:r>
    </w:p>
    <w:p w:rsidR="004A6D71" w:rsidRPr="004161EC" w:rsidRDefault="004A6D71" w:rsidP="004161EC">
      <w:pPr>
        <w:spacing w:line="360" w:lineRule="auto"/>
        <w:rPr>
          <w:rFonts w:ascii="Sakkal Majalla" w:hAnsi="Sakkal Majalla"/>
          <w:sz w:val="32"/>
          <w:szCs w:val="32"/>
        </w:rPr>
      </w:pPr>
      <w:r w:rsidRPr="004161EC">
        <w:rPr>
          <w:rFonts w:ascii="Sakkal Majalla" w:hAnsi="Sakkal Majalla" w:hint="cs"/>
          <w:color w:val="C00000"/>
          <w:sz w:val="32"/>
          <w:szCs w:val="32"/>
          <w:rtl/>
        </w:rPr>
        <w:lastRenderedPageBreak/>
        <w:t>الخلاصة</w:t>
      </w:r>
      <w:r w:rsidRPr="004161EC">
        <w:rPr>
          <w:rFonts w:ascii="Sakkal Majalla" w:hAnsi="Sakkal Majalla" w:hint="cs"/>
          <w:sz w:val="32"/>
          <w:szCs w:val="32"/>
          <w:rtl/>
        </w:rPr>
        <w:t xml:space="preserve">: </w:t>
      </w:r>
      <w:r w:rsidRPr="004161EC">
        <w:rPr>
          <w:rFonts w:ascii="Sakkal Majalla" w:hAnsi="Sakkal Majalla"/>
          <w:sz w:val="32"/>
          <w:szCs w:val="32"/>
          <w:rtl/>
        </w:rPr>
        <w:t>أدت التكنولوجيا الحديثة إلى إعادة تشكيل مفهوم الحوكمة، مما جعلها أكثر كفاءة وشفافية. ورغم التحديات المرتبطة بها، تظل هذه التقنيات أداة قوية لتعزيز الأداء المؤسسي وضمان استدامته. المؤسسة التي تستطيع تبني التكنولوجيا بشكل فعال تتمتع بميزة تنافسية كبيرة في السوق.</w:t>
      </w:r>
    </w:p>
    <w:p w:rsidR="004A6D71" w:rsidRPr="00081A2A" w:rsidRDefault="001A2196" w:rsidP="00081A2A">
      <w:pPr>
        <w:rPr>
          <w:rFonts w:ascii="Sakkal Majalla" w:hAnsi="Sakkal Majalla"/>
          <w:sz w:val="32"/>
          <w:szCs w:val="32"/>
        </w:rPr>
      </w:pPr>
      <w:r w:rsidRPr="002A078C">
        <w:rPr>
          <w:rFonts w:ascii="Sakkal Majalla" w:hAnsi="Sakkal Majalla"/>
          <w:noProof/>
          <w:color w:val="002060"/>
          <w:sz w:val="34"/>
        </w:rPr>
        <mc:AlternateContent>
          <mc:Choice Requires="wpg">
            <w:drawing>
              <wp:inline distT="0" distB="0" distL="0" distR="0" wp14:anchorId="201AECCE" wp14:editId="7004E962">
                <wp:extent cx="5731510" cy="895350"/>
                <wp:effectExtent l="0" t="0" r="21590" b="19050"/>
                <wp:docPr id="16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8"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9" name="مجموعة 39"/>
                        <wpg:cNvGrpSpPr/>
                        <wpg:grpSpPr>
                          <a:xfrm>
                            <a:off x="0" y="0"/>
                            <a:ext cx="5731510" cy="895350"/>
                            <a:chOff x="0" y="0"/>
                            <a:chExt cx="5878196" cy="918845"/>
                          </a:xfrm>
                        </wpg:grpSpPr>
                        <wpg:grpSp>
                          <wpg:cNvPr id="170" name="مجموعة 40"/>
                          <wpg:cNvGrpSpPr/>
                          <wpg:grpSpPr>
                            <a:xfrm>
                              <a:off x="0" y="0"/>
                              <a:ext cx="5878196" cy="918845"/>
                              <a:chOff x="0" y="0"/>
                              <a:chExt cx="6240348" cy="919070"/>
                            </a:xfrm>
                          </wpg:grpSpPr>
                          <wpg:grpSp>
                            <wpg:cNvPr id="171" name="مجموعة 41"/>
                            <wpg:cNvGrpSpPr/>
                            <wpg:grpSpPr>
                              <a:xfrm>
                                <a:off x="0" y="169208"/>
                                <a:ext cx="5433072" cy="580613"/>
                                <a:chOff x="0" y="169208"/>
                                <a:chExt cx="5433072" cy="580613"/>
                              </a:xfrm>
                            </wpg:grpSpPr>
                            <wps:wsp>
                              <wps:cNvPr id="17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 name="مربع نص 41"/>
                          <wps:cNvSpPr txBox="1"/>
                          <wps:spPr>
                            <a:xfrm>
                              <a:off x="204484" y="257055"/>
                              <a:ext cx="4616071" cy="387740"/>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مبادئ الحوكمة الرشيدة في المؤسسات</w:t>
                                </w:r>
                              </w:p>
                            </w:txbxContent>
                          </wps:txbx>
                          <wps:bodyPr wrap="square" rtlCol="1">
                            <a:spAutoFit/>
                          </wps:bodyPr>
                        </wps:wsp>
                      </wpg:grpSp>
                    </wpg:wgp>
                  </a:graphicData>
                </a:graphic>
              </wp:inline>
            </w:drawing>
          </mc:Choice>
          <mc:Fallback>
            <w:pict>
              <v:group id="_x0000_s132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">
                <v:shape id="صورة 38" o:spid="_x0000_s1321"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S9zEAAAA3AAAAA8AAABkcnMvZG93bnJldi54bWxEj0FrwkAQhe8F/8Mygre6qYKU1FVEFLyI&#10;NRZ6HbLTbGh2NmbXGP+9cyj0NsN78943y/XgG9VTF+vABt6mGSjiMtiaKwNfl/3rO6iYkC02gcnA&#10;gyKsV6OXJeY23PlMfZEqJSEcczTgUmpzrWPpyGOchpZYtJ/QeUyydpW2Hd4l3Dd6lmUL7bFmaXDY&#10;0tZR+VvcvIH5rh928+3pGL9de7kWflPH86cxk/Gw+QCVaEj/5r/rgxX8hdDKMzKBXj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R+S9zEAAAA3AAAAA8AAAAAAAAAAAAAAAAA&#10;nwIAAGRycy9kb3ducmV2LnhtbFBLBQYAAAAABAAEAPcAAACQAwAAAAA=&#10;">
                  <v:imagedata r:id="rId67" o:title=""/>
                </v:shape>
                <v:group id="مجموعة 39" o:spid="_x0000_s132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HWYcMAAADcAAAADwAAAGRycy9kb3ducmV2LnhtbERPS4vCMBC+C/6HMIK3&#10;Na2y4naNIqLiQRZ8wLK3oRnbYjMpTWzrv98Igrf5+J4zX3amFA3VrrCsIB5FIIhTqwvOFFzO248Z&#10;COeRNZaWScGDHCwX/d4cE21bPlJz8pkIIewSVJB7XyVSujQng25kK+LAXW1t0AdYZ1LX2IZwU8px&#10;FE2lwYJDQ44VrXNKb6e7UbBrsV1N4k1zuF3Xj7/z58/vISalhoNu9Q3CU+ff4pd7r8P86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IdZhwwAAANwAAAAP&#10;AAAAAAAAAAAAAAAAAKoCAABkcnMvZG93bnJldi54bWxQSwUGAAAAAAQABAD6AAAAmgMAAAAA&#10;">
                  <v:group id="مجموعة 40" o:spid="_x0000_s132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LpIcYAAADcAAAADwAAAGRycy9kb3ducmV2LnhtbESPT2vCQBDF74V+h2UK&#10;vdVNLK0luoqIigcp+AeKtyE7JsHsbMiuSfz2nUOhtxnem/d+M1sMrlYdtaHybCAdJaCIc28rLgyc&#10;T5u3L1AhIlusPZOBBwVYzJ+fZphZ3/OBumMslIRwyNBAGWOTaR3ykhyGkW+IRbv61mGUtS20bbGX&#10;cFfrcZJ8aocVS0OJDa1Kym/HuzOw7bFfvqfrbn+7rh6X08f3zz4lY15fhuUUVKQh/pv/rndW8Ce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wukhxgAAANwA&#10;AAAPAAAAAAAAAAAAAAAAAKoCAABkcnMvZG93bnJldi54bWxQSwUGAAAAAAQABAD6AAAAnQMAAAAA&#10;">
                    <v:group id="مجموعة 41" o:spid="_x0000_s132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shape id="شكل حر 42" o:spid="_x0000_s132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soHcEA&#10;AADcAAAADwAAAGRycy9kb3ducmV2LnhtbERPzWoCMRC+F3yHMIK3mvhDV1ajiFjag5eqDzBsxs3q&#10;ZrJuUt2+fSMI3ubj+53FqnO1uFEbKs8aRkMFgrjwpuJSw/Hw+T4DESKywdozafijAKtl722BufF3&#10;/qHbPpYihXDIUYONscmlDIUlh2HoG+LEnXzrMCbYltK0eE/hrpZjpT6kw4pTg8WGNpaKy/7XaTBq&#10;unXT7CujzXVn1Xlk4mVitB70u/UcRKQuvsRP97dJ87MxPJ5JF8j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rKB3BAAAA3AAAAA8AAAAAAAAAAAAAAAAAmAIAAGRycy9kb3du&#10;cmV2LnhtbFBLBQYAAAAABAAEAPUAAACG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2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t0L8MA&#10;AADcAAAADwAAAGRycy9kb3ducmV2LnhtbERPS2vCQBC+F/oflin0phsVtMRsxBaUYnvwUfQ6ZMck&#10;uDsbsquJ/75bEHqbj+852aK3Rtyo9bVjBaNhAoK4cLrmUsHPYTV4A+EDskbjmBTcycMif37KMNWu&#10;4x3d9qEUMYR9igqqEJpUSl9UZNEPXUMcubNrLYYI21LqFrsYbo0cJ8lUWqw5NlTY0EdFxWV/tQpm&#10;29W18+vpYfN+NN91Yk7L8Rcr9frSL+cgAvXhX/xwf+o4fzaBv2fiBT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t0L8MAAADcAAAADwAAAAAAAAAAAAAAAACYAgAAZHJzL2Rv&#10;d25yZXYueG1sUEsFBgAAAAAEAAQA9QAAAIgDAAAAAA==&#10;" fillcolor="#168489" stroked="f" strokeweight="1pt">
                        <v:stroke joinstyle="miter"/>
                      </v:roundrect>
                    </v:group>
                    <v:oval id="شكل بيضاوي 44" o:spid="_x0000_s132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0SUsEA&#10;AADcAAAADwAAAGRycy9kb3ducmV2LnhtbERP22oCMRB9F/yHMAXfNKuIlq1RilAUQYqxHzDdjJtt&#10;N5PtJur696Yg+DaHc53FqnO1uFAbKs8KxqMMBHHhTcWlgq/jx/AVRIjIBmvPpOBGAVbLfm+BufFX&#10;PtBFx1KkEA45KrAxNrmUobDkMIx8Q5y4k28dxgTbUpoWrync1XKSZTPpsOLUYLGhtaXiV5+dAt0d&#10;9efmVEq/13b3Pf7xf+6wVWrw0r2/gYjUxaf44d6aNH8+hf9n0gVye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kdElLBAAAA3AAAAA8AAAAAAAAAAAAAAAAAmAIAAGRycy9kb3du&#10;cmV2LnhtbFBLBQYAAAAABAAEAPUAAACGAwAAAAA=&#10;" filled="f" strokecolor="#a5a5a5 [2092]" strokeweight="1pt">
                      <v:stroke joinstyle="miter"/>
                    </v:oval>
                  </v:group>
                  <v:shape id="مربع نص 41" o:spid="_x0000_s1328"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TNgsMA&#10;AADcAAAADwAAAGRycy9kb3ducmV2LnhtbESPQU/DMAyF70j7D5EncWPpkICpLJumAdIOXNi6u9WY&#10;plrjVI1Zu3+PD0jcbL3n9z6vt1PszJWG3CZ2sFwUYIjr5FtuHFSnj4cVmCzIHrvE5OBGGbab2d0a&#10;S59G/qLrURqjIZxLdBBE+tLaXAeKmBepJ1btOw0RRdehsX7AUcNjZx+L4tlGbFkbAva0D1Rfjj/R&#10;gYjfLW/Ve8yH8/T5NoaifsLKufv5tHsFIzTJv/nv+uAV/0Vp9Rmdw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TNgsMAAADcAAAADwAAAAAAAAAAAAAAAACYAgAAZHJzL2Rv&#10;d25yZXYueG1sUEsFBgAAAAAEAAQA9QAAAIg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مبادئ الحوكمة الرشيدة في المؤسسات</w:t>
                          </w:r>
                        </w:p>
                      </w:txbxContent>
                    </v:textbox>
                  </v:shape>
                </v:group>
                <w10:wrap anchorx="page"/>
                <w10:anchorlock/>
              </v:group>
            </w:pict>
          </mc:Fallback>
        </mc:AlternateContent>
      </w:r>
    </w:p>
    <w:p w:rsidR="004A6D71" w:rsidRDefault="004A6D71" w:rsidP="004161EC">
      <w:pPr>
        <w:spacing w:line="360" w:lineRule="auto"/>
        <w:rPr>
          <w:rFonts w:ascii="Sakkal Majalla" w:hAnsi="Sakkal Majalla"/>
          <w:sz w:val="32"/>
          <w:szCs w:val="32"/>
          <w:rtl/>
        </w:rPr>
      </w:pPr>
      <w:r w:rsidRPr="004161EC">
        <w:rPr>
          <w:rFonts w:ascii="Sakkal Majalla" w:hAnsi="Sakkal Majalla" w:hint="cs"/>
          <w:sz w:val="32"/>
          <w:szCs w:val="32"/>
          <w:rtl/>
        </w:rPr>
        <w:t>تقوم الحوكمة الرشيدة على مبادئ أساسية، ويمكن إيجازها بما يلي:</w:t>
      </w:r>
    </w:p>
    <w:p w:rsidR="00FF55C6" w:rsidRPr="004161EC" w:rsidRDefault="00FF55C6" w:rsidP="00FF55C6">
      <w:pPr>
        <w:spacing w:line="360" w:lineRule="auto"/>
        <w:jc w:val="center"/>
        <w:rPr>
          <w:rFonts w:ascii="Sakkal Majalla" w:hAnsi="Sakkal Majalla"/>
          <w:sz w:val="32"/>
          <w:szCs w:val="32"/>
          <w:rtl/>
        </w:rPr>
      </w:pPr>
      <w:r w:rsidRPr="00FF55C6">
        <w:rPr>
          <w:rFonts w:ascii="Sakkal Majalla" w:hAnsi="Sakkal Majalla"/>
          <w:noProof/>
          <w:sz w:val="32"/>
          <w:szCs w:val="32"/>
        </w:rPr>
        <mc:AlternateContent>
          <mc:Choice Requires="wpg">
            <w:drawing>
              <wp:inline distT="0" distB="0" distL="0" distR="0" wp14:anchorId="0CC392BC" wp14:editId="47B1475F">
                <wp:extent cx="5406887" cy="3548835"/>
                <wp:effectExtent l="0" t="0" r="0" b="0"/>
                <wp:docPr id="2074269845" name="Group 182"/>
                <wp:cNvGraphicFramePr/>
                <a:graphic xmlns:a="http://schemas.openxmlformats.org/drawingml/2006/main">
                  <a:graphicData uri="http://schemas.microsoft.com/office/word/2010/wordprocessingGroup">
                    <wpg:wgp>
                      <wpg:cNvGrpSpPr/>
                      <wpg:grpSpPr>
                        <a:xfrm>
                          <a:off x="0" y="0"/>
                          <a:ext cx="5406887" cy="3548835"/>
                          <a:chOff x="0" y="0"/>
                          <a:chExt cx="6718424" cy="4409852"/>
                        </a:xfrm>
                      </wpg:grpSpPr>
                      <wps:wsp>
                        <wps:cNvPr id="2074269846" name="Oval 2074269846"/>
                        <wps:cNvSpPr/>
                        <wps:spPr>
                          <a:xfrm>
                            <a:off x="1993810" y="861905"/>
                            <a:ext cx="2681613" cy="2681613"/>
                          </a:xfrm>
                          <a:prstGeom prst="ellipse">
                            <a:avLst/>
                          </a:prstGeom>
                          <a:solidFill>
                            <a:schemeClr val="bg1">
                              <a:alpha val="58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68580" tIns="34290" rIns="68580" bIns="34290" numCol="1" spcCol="0" rtlCol="0" fromWordArt="0" anchor="ctr" anchorCtr="0" forceAA="0" compatLnSpc="1">
                          <a:prstTxWarp prst="textNoShape">
                            <a:avLst/>
                          </a:prstTxWarp>
                          <a:noAutofit/>
                        </wps:bodyPr>
                      </wps:wsp>
                      <wps:wsp>
                        <wps:cNvPr id="2074269847" name="Freeform 5"/>
                        <wps:cNvSpPr>
                          <a:spLocks/>
                        </wps:cNvSpPr>
                        <wps:spPr bwMode="auto">
                          <a:xfrm>
                            <a:off x="3334617" y="432858"/>
                            <a:ext cx="1128713" cy="1769269"/>
                          </a:xfrm>
                          <a:custGeom>
                            <a:avLst/>
                            <a:gdLst>
                              <a:gd name="T0" fmla="*/ 346 w 2527"/>
                              <a:gd name="T1" fmla="*/ 0 h 3948"/>
                              <a:gd name="T2" fmla="*/ 2527 w 2527"/>
                              <a:gd name="T3" fmla="*/ 895 h 3948"/>
                              <a:gd name="T4" fmla="*/ 0 w 2527"/>
                              <a:gd name="T5" fmla="*/ 3948 h 3948"/>
                              <a:gd name="T6" fmla="*/ 346 w 2527"/>
                              <a:gd name="T7" fmla="*/ 0 h 3948"/>
                            </a:gdLst>
                            <a:ahLst/>
                            <a:cxnLst>
                              <a:cxn ang="0">
                                <a:pos x="T0" y="T1"/>
                              </a:cxn>
                              <a:cxn ang="0">
                                <a:pos x="T2" y="T3"/>
                              </a:cxn>
                              <a:cxn ang="0">
                                <a:pos x="T4" y="T5"/>
                              </a:cxn>
                              <a:cxn ang="0">
                                <a:pos x="T6" y="T7"/>
                              </a:cxn>
                            </a:cxnLst>
                            <a:rect l="0" t="0" r="r" b="b"/>
                            <a:pathLst>
                              <a:path w="2527" h="3948">
                                <a:moveTo>
                                  <a:pt x="346" y="0"/>
                                </a:moveTo>
                                <a:cubicBezTo>
                                  <a:pt x="1147" y="70"/>
                                  <a:pt x="1908" y="382"/>
                                  <a:pt x="2527" y="895"/>
                                </a:cubicBezTo>
                                <a:lnTo>
                                  <a:pt x="0" y="3948"/>
                                </a:lnTo>
                                <a:lnTo>
                                  <a:pt x="346" y="0"/>
                                </a:lnTo>
                                <a:close/>
                              </a:path>
                            </a:pathLst>
                          </a:custGeom>
                          <a:solidFill>
                            <a:srgbClr val="50A3A7"/>
                          </a:solidFill>
                          <a:ln w="0">
                            <a:noFill/>
                            <a:prstDash val="solid"/>
                            <a:round/>
                            <a:headEnd/>
                            <a:tailEnd/>
                          </a:ln>
                        </wps:spPr>
                        <wps:bodyPr vert="horz" wrap="square" lIns="68580" tIns="34290" rIns="68580" bIns="34290" numCol="1" anchor="t" anchorCtr="0" compatLnSpc="1">
                          <a:prstTxWarp prst="textNoShape">
                            <a:avLst/>
                          </a:prstTxWarp>
                        </wps:bodyPr>
                      </wps:wsp>
                      <wps:wsp>
                        <wps:cNvPr id="2074269848" name="Freeform 7"/>
                        <wps:cNvSpPr>
                          <a:spLocks/>
                        </wps:cNvSpPr>
                        <wps:spPr bwMode="auto">
                          <a:xfrm>
                            <a:off x="3334617" y="1060318"/>
                            <a:ext cx="1762125" cy="1141810"/>
                          </a:xfrm>
                          <a:custGeom>
                            <a:avLst/>
                            <a:gdLst>
                              <a:gd name="T0" fmla="*/ 3036 w 3946"/>
                              <a:gd name="T1" fmla="*/ 0 h 2548"/>
                              <a:gd name="T2" fmla="*/ 3946 w 3946"/>
                              <a:gd name="T3" fmla="*/ 2176 h 2548"/>
                              <a:gd name="T4" fmla="*/ 0 w 3946"/>
                              <a:gd name="T5" fmla="*/ 2548 h 2548"/>
                              <a:gd name="T6" fmla="*/ 3036 w 3946"/>
                              <a:gd name="T7" fmla="*/ 0 h 2548"/>
                            </a:gdLst>
                            <a:ahLst/>
                            <a:cxnLst>
                              <a:cxn ang="0">
                                <a:pos x="T0" y="T1"/>
                              </a:cxn>
                              <a:cxn ang="0">
                                <a:pos x="T2" y="T3"/>
                              </a:cxn>
                              <a:cxn ang="0">
                                <a:pos x="T4" y="T5"/>
                              </a:cxn>
                              <a:cxn ang="0">
                                <a:pos x="T6" y="T7"/>
                              </a:cxn>
                            </a:cxnLst>
                            <a:rect l="0" t="0" r="r" b="b"/>
                            <a:pathLst>
                              <a:path w="3946" h="2548">
                                <a:moveTo>
                                  <a:pt x="3036" y="0"/>
                                </a:moveTo>
                                <a:cubicBezTo>
                                  <a:pt x="3553" y="616"/>
                                  <a:pt x="3871" y="1375"/>
                                  <a:pt x="3946" y="2176"/>
                                </a:cubicBezTo>
                                <a:lnTo>
                                  <a:pt x="0" y="2548"/>
                                </a:lnTo>
                                <a:lnTo>
                                  <a:pt x="3036" y="0"/>
                                </a:lnTo>
                                <a:close/>
                              </a:path>
                            </a:pathLst>
                          </a:custGeom>
                          <a:solidFill>
                            <a:srgbClr val="B0B0B0"/>
                          </a:solidFill>
                          <a:ln w="0">
                            <a:noFill/>
                            <a:prstDash val="solid"/>
                            <a:round/>
                            <a:headEnd/>
                            <a:tailEnd/>
                          </a:ln>
                        </wps:spPr>
                        <wps:bodyPr vert="horz" wrap="square" lIns="68580" tIns="34290" rIns="68580" bIns="34290" numCol="1" anchor="t" anchorCtr="0" compatLnSpc="1">
                          <a:prstTxWarp prst="textNoShape">
                            <a:avLst/>
                          </a:prstTxWarp>
                        </wps:bodyPr>
                      </wps:wsp>
                      <wps:wsp>
                        <wps:cNvPr id="2074269849" name="Freeform 9"/>
                        <wps:cNvSpPr>
                          <a:spLocks/>
                        </wps:cNvSpPr>
                        <wps:spPr bwMode="auto">
                          <a:xfrm>
                            <a:off x="3334617" y="2202127"/>
                            <a:ext cx="1763316" cy="1133475"/>
                          </a:xfrm>
                          <a:custGeom>
                            <a:avLst/>
                            <a:gdLst>
                              <a:gd name="T0" fmla="*/ 3949 w 3949"/>
                              <a:gd name="T1" fmla="*/ 345 h 2527"/>
                              <a:gd name="T2" fmla="*/ 3053 w 3949"/>
                              <a:gd name="T3" fmla="*/ 2527 h 2527"/>
                              <a:gd name="T4" fmla="*/ 0 w 3949"/>
                              <a:gd name="T5" fmla="*/ 0 h 2527"/>
                              <a:gd name="T6" fmla="*/ 3949 w 3949"/>
                              <a:gd name="T7" fmla="*/ 345 h 2527"/>
                            </a:gdLst>
                            <a:ahLst/>
                            <a:cxnLst>
                              <a:cxn ang="0">
                                <a:pos x="T0" y="T1"/>
                              </a:cxn>
                              <a:cxn ang="0">
                                <a:pos x="T2" y="T3"/>
                              </a:cxn>
                              <a:cxn ang="0">
                                <a:pos x="T4" y="T5"/>
                              </a:cxn>
                              <a:cxn ang="0">
                                <a:pos x="T6" y="T7"/>
                              </a:cxn>
                            </a:cxnLst>
                            <a:rect l="0" t="0" r="r" b="b"/>
                            <a:pathLst>
                              <a:path w="3949" h="2527">
                                <a:moveTo>
                                  <a:pt x="3949" y="345"/>
                                </a:moveTo>
                                <a:cubicBezTo>
                                  <a:pt x="3878" y="1146"/>
                                  <a:pt x="3566" y="1907"/>
                                  <a:pt x="3053" y="2527"/>
                                </a:cubicBezTo>
                                <a:lnTo>
                                  <a:pt x="0" y="0"/>
                                </a:lnTo>
                                <a:lnTo>
                                  <a:pt x="3949" y="345"/>
                                </a:lnTo>
                                <a:close/>
                              </a:path>
                            </a:pathLst>
                          </a:custGeom>
                          <a:solidFill>
                            <a:srgbClr val="9FCFD1"/>
                          </a:solidFill>
                          <a:ln w="0">
                            <a:noFill/>
                            <a:prstDash val="solid"/>
                            <a:round/>
                            <a:headEnd/>
                            <a:tailEnd/>
                          </a:ln>
                        </wps:spPr>
                        <wps:bodyPr vert="horz" wrap="square" lIns="68580" tIns="34290" rIns="68580" bIns="34290" numCol="1" anchor="t" anchorCtr="0" compatLnSpc="1">
                          <a:prstTxWarp prst="textNoShape">
                            <a:avLst/>
                          </a:prstTxWarp>
                        </wps:bodyPr>
                      </wps:wsp>
                      <wps:wsp>
                        <wps:cNvPr id="2074269850" name="Freeform 11"/>
                        <wps:cNvSpPr>
                          <a:spLocks/>
                        </wps:cNvSpPr>
                        <wps:spPr bwMode="auto">
                          <a:xfrm>
                            <a:off x="3334617" y="2202127"/>
                            <a:ext cx="1138238" cy="1769269"/>
                          </a:xfrm>
                          <a:custGeom>
                            <a:avLst/>
                            <a:gdLst>
                              <a:gd name="T0" fmla="*/ 2548 w 2548"/>
                              <a:gd name="T1" fmla="*/ 3036 h 3945"/>
                              <a:gd name="T2" fmla="*/ 372 w 2548"/>
                              <a:gd name="T3" fmla="*/ 3945 h 3945"/>
                              <a:gd name="T4" fmla="*/ 0 w 2548"/>
                              <a:gd name="T5" fmla="*/ 0 h 3945"/>
                              <a:gd name="T6" fmla="*/ 2548 w 2548"/>
                              <a:gd name="T7" fmla="*/ 3036 h 3945"/>
                            </a:gdLst>
                            <a:ahLst/>
                            <a:cxnLst>
                              <a:cxn ang="0">
                                <a:pos x="T0" y="T1"/>
                              </a:cxn>
                              <a:cxn ang="0">
                                <a:pos x="T2" y="T3"/>
                              </a:cxn>
                              <a:cxn ang="0">
                                <a:pos x="T4" y="T5"/>
                              </a:cxn>
                              <a:cxn ang="0">
                                <a:pos x="T6" y="T7"/>
                              </a:cxn>
                            </a:cxnLst>
                            <a:rect l="0" t="0" r="r" b="b"/>
                            <a:pathLst>
                              <a:path w="2548" h="3945">
                                <a:moveTo>
                                  <a:pt x="2548" y="3036"/>
                                </a:moveTo>
                                <a:cubicBezTo>
                                  <a:pt x="1932" y="3553"/>
                                  <a:pt x="1173" y="3870"/>
                                  <a:pt x="372" y="3945"/>
                                </a:cubicBezTo>
                                <a:lnTo>
                                  <a:pt x="0" y="0"/>
                                </a:lnTo>
                                <a:lnTo>
                                  <a:pt x="2548" y="3036"/>
                                </a:lnTo>
                                <a:close/>
                              </a:path>
                            </a:pathLst>
                          </a:custGeom>
                          <a:solidFill>
                            <a:srgbClr val="FFD966"/>
                          </a:solidFill>
                          <a:ln w="0">
                            <a:noFill/>
                            <a:prstDash val="solid"/>
                            <a:round/>
                            <a:headEnd/>
                            <a:tailEnd/>
                          </a:ln>
                        </wps:spPr>
                        <wps:bodyPr vert="horz" wrap="square" lIns="68580" tIns="34290" rIns="68580" bIns="34290" numCol="1" anchor="t" anchorCtr="0" compatLnSpc="1">
                          <a:prstTxWarp prst="textNoShape">
                            <a:avLst/>
                          </a:prstTxWarp>
                        </wps:bodyPr>
                      </wps:wsp>
                      <wps:wsp>
                        <wps:cNvPr id="2074269851" name="Freeform 13"/>
                        <wps:cNvSpPr>
                          <a:spLocks/>
                        </wps:cNvSpPr>
                        <wps:spPr bwMode="auto">
                          <a:xfrm>
                            <a:off x="2205904" y="2202127"/>
                            <a:ext cx="1128713" cy="1770460"/>
                          </a:xfrm>
                          <a:custGeom>
                            <a:avLst/>
                            <a:gdLst>
                              <a:gd name="T0" fmla="*/ 2182 w 2527"/>
                              <a:gd name="T1" fmla="*/ 3948 h 3948"/>
                              <a:gd name="T2" fmla="*/ 0 w 2527"/>
                              <a:gd name="T3" fmla="*/ 3053 h 3948"/>
                              <a:gd name="T4" fmla="*/ 2527 w 2527"/>
                              <a:gd name="T5" fmla="*/ 0 h 3948"/>
                              <a:gd name="T6" fmla="*/ 2182 w 2527"/>
                              <a:gd name="T7" fmla="*/ 3948 h 3948"/>
                            </a:gdLst>
                            <a:ahLst/>
                            <a:cxnLst>
                              <a:cxn ang="0">
                                <a:pos x="T0" y="T1"/>
                              </a:cxn>
                              <a:cxn ang="0">
                                <a:pos x="T2" y="T3"/>
                              </a:cxn>
                              <a:cxn ang="0">
                                <a:pos x="T4" y="T5"/>
                              </a:cxn>
                              <a:cxn ang="0">
                                <a:pos x="T6" y="T7"/>
                              </a:cxn>
                            </a:cxnLst>
                            <a:rect l="0" t="0" r="r" b="b"/>
                            <a:pathLst>
                              <a:path w="2527" h="3948">
                                <a:moveTo>
                                  <a:pt x="2182" y="3948"/>
                                </a:moveTo>
                                <a:cubicBezTo>
                                  <a:pt x="1381" y="3878"/>
                                  <a:pt x="620" y="3566"/>
                                  <a:pt x="0" y="3053"/>
                                </a:cubicBezTo>
                                <a:lnTo>
                                  <a:pt x="2527" y="0"/>
                                </a:lnTo>
                                <a:lnTo>
                                  <a:pt x="2182" y="3948"/>
                                </a:lnTo>
                                <a:close/>
                              </a:path>
                            </a:pathLst>
                          </a:custGeom>
                          <a:solidFill>
                            <a:srgbClr val="50A3A7"/>
                          </a:solidFill>
                          <a:ln w="0">
                            <a:noFill/>
                            <a:prstDash val="solid"/>
                            <a:round/>
                            <a:headEnd/>
                            <a:tailEnd/>
                          </a:ln>
                        </wps:spPr>
                        <wps:bodyPr vert="horz" wrap="square" lIns="68580" tIns="34290" rIns="68580" bIns="34290" numCol="1" anchor="t" anchorCtr="0" compatLnSpc="1">
                          <a:prstTxWarp prst="textNoShape">
                            <a:avLst/>
                          </a:prstTxWarp>
                        </wps:bodyPr>
                      </wps:wsp>
                      <wps:wsp>
                        <wps:cNvPr id="2074269852" name="Freeform 15"/>
                        <wps:cNvSpPr>
                          <a:spLocks/>
                        </wps:cNvSpPr>
                        <wps:spPr bwMode="auto">
                          <a:xfrm>
                            <a:off x="1572492" y="2202127"/>
                            <a:ext cx="1762125" cy="1141810"/>
                          </a:xfrm>
                          <a:custGeom>
                            <a:avLst/>
                            <a:gdLst>
                              <a:gd name="T0" fmla="*/ 910 w 3945"/>
                              <a:gd name="T1" fmla="*/ 2547 h 2547"/>
                              <a:gd name="T2" fmla="*/ 0 w 3945"/>
                              <a:gd name="T3" fmla="*/ 372 h 2547"/>
                              <a:gd name="T4" fmla="*/ 3945 w 3945"/>
                              <a:gd name="T5" fmla="*/ 0 h 2547"/>
                              <a:gd name="T6" fmla="*/ 910 w 3945"/>
                              <a:gd name="T7" fmla="*/ 2547 h 2547"/>
                            </a:gdLst>
                            <a:ahLst/>
                            <a:cxnLst>
                              <a:cxn ang="0">
                                <a:pos x="T0" y="T1"/>
                              </a:cxn>
                              <a:cxn ang="0">
                                <a:pos x="T2" y="T3"/>
                              </a:cxn>
                              <a:cxn ang="0">
                                <a:pos x="T4" y="T5"/>
                              </a:cxn>
                              <a:cxn ang="0">
                                <a:pos x="T6" y="T7"/>
                              </a:cxn>
                            </a:cxnLst>
                            <a:rect l="0" t="0" r="r" b="b"/>
                            <a:pathLst>
                              <a:path w="3945" h="2547">
                                <a:moveTo>
                                  <a:pt x="910" y="2547"/>
                                </a:moveTo>
                                <a:cubicBezTo>
                                  <a:pt x="393" y="1931"/>
                                  <a:pt x="75" y="1172"/>
                                  <a:pt x="0" y="372"/>
                                </a:cubicBezTo>
                                <a:lnTo>
                                  <a:pt x="3945" y="0"/>
                                </a:lnTo>
                                <a:lnTo>
                                  <a:pt x="910" y="2547"/>
                                </a:lnTo>
                                <a:close/>
                              </a:path>
                            </a:pathLst>
                          </a:custGeom>
                          <a:solidFill>
                            <a:srgbClr val="B0B0B0"/>
                          </a:solidFill>
                          <a:ln w="0">
                            <a:noFill/>
                            <a:prstDash val="solid"/>
                            <a:round/>
                            <a:headEnd/>
                            <a:tailEnd/>
                          </a:ln>
                        </wps:spPr>
                        <wps:bodyPr vert="horz" wrap="square" lIns="68580" tIns="34290" rIns="68580" bIns="34290" numCol="1" anchor="t" anchorCtr="0" compatLnSpc="1">
                          <a:prstTxWarp prst="textNoShape">
                            <a:avLst/>
                          </a:prstTxWarp>
                        </wps:bodyPr>
                      </wps:wsp>
                      <wps:wsp>
                        <wps:cNvPr id="2074269853" name="Freeform 17"/>
                        <wps:cNvSpPr>
                          <a:spLocks/>
                        </wps:cNvSpPr>
                        <wps:spPr bwMode="auto">
                          <a:xfrm>
                            <a:off x="1571302" y="1069843"/>
                            <a:ext cx="1763316" cy="1132285"/>
                          </a:xfrm>
                          <a:custGeom>
                            <a:avLst/>
                            <a:gdLst>
                              <a:gd name="T0" fmla="*/ 0 w 3948"/>
                              <a:gd name="T1" fmla="*/ 2181 h 2527"/>
                              <a:gd name="T2" fmla="*/ 896 w 3948"/>
                              <a:gd name="T3" fmla="*/ 0 h 2527"/>
                              <a:gd name="T4" fmla="*/ 3948 w 3948"/>
                              <a:gd name="T5" fmla="*/ 2527 h 2527"/>
                              <a:gd name="T6" fmla="*/ 0 w 3948"/>
                              <a:gd name="T7" fmla="*/ 2181 h 2527"/>
                            </a:gdLst>
                            <a:ahLst/>
                            <a:cxnLst>
                              <a:cxn ang="0">
                                <a:pos x="T0" y="T1"/>
                              </a:cxn>
                              <a:cxn ang="0">
                                <a:pos x="T2" y="T3"/>
                              </a:cxn>
                              <a:cxn ang="0">
                                <a:pos x="T4" y="T5"/>
                              </a:cxn>
                              <a:cxn ang="0">
                                <a:pos x="T6" y="T7"/>
                              </a:cxn>
                            </a:cxnLst>
                            <a:rect l="0" t="0" r="r" b="b"/>
                            <a:pathLst>
                              <a:path w="3948" h="2527">
                                <a:moveTo>
                                  <a:pt x="0" y="2181"/>
                                </a:moveTo>
                                <a:cubicBezTo>
                                  <a:pt x="71" y="1380"/>
                                  <a:pt x="383" y="619"/>
                                  <a:pt x="896" y="0"/>
                                </a:cubicBezTo>
                                <a:lnTo>
                                  <a:pt x="3948" y="2527"/>
                                </a:lnTo>
                                <a:lnTo>
                                  <a:pt x="0" y="2181"/>
                                </a:lnTo>
                                <a:close/>
                              </a:path>
                            </a:pathLst>
                          </a:custGeom>
                          <a:solidFill>
                            <a:srgbClr val="9FCFD1"/>
                          </a:solidFill>
                          <a:ln w="0">
                            <a:noFill/>
                            <a:prstDash val="solid"/>
                            <a:round/>
                            <a:headEnd/>
                            <a:tailEnd/>
                          </a:ln>
                        </wps:spPr>
                        <wps:bodyPr vert="horz" wrap="square" lIns="68580" tIns="34290" rIns="68580" bIns="34290" numCol="1" anchor="t" anchorCtr="0" compatLnSpc="1">
                          <a:prstTxWarp prst="textNoShape">
                            <a:avLst/>
                          </a:prstTxWarp>
                        </wps:bodyPr>
                      </wps:wsp>
                      <wps:wsp>
                        <wps:cNvPr id="2074269854" name="Freeform 19"/>
                        <wps:cNvSpPr>
                          <a:spLocks/>
                        </wps:cNvSpPr>
                        <wps:spPr bwMode="auto">
                          <a:xfrm>
                            <a:off x="2196379" y="432858"/>
                            <a:ext cx="1138238" cy="1769269"/>
                          </a:xfrm>
                          <a:custGeom>
                            <a:avLst/>
                            <a:gdLst>
                              <a:gd name="T0" fmla="*/ 0 w 2547"/>
                              <a:gd name="T1" fmla="*/ 910 h 3946"/>
                              <a:gd name="T2" fmla="*/ 2176 w 2547"/>
                              <a:gd name="T3" fmla="*/ 0 h 3946"/>
                              <a:gd name="T4" fmla="*/ 2547 w 2547"/>
                              <a:gd name="T5" fmla="*/ 3946 h 3946"/>
                              <a:gd name="T6" fmla="*/ 0 w 2547"/>
                              <a:gd name="T7" fmla="*/ 910 h 3946"/>
                            </a:gdLst>
                            <a:ahLst/>
                            <a:cxnLst>
                              <a:cxn ang="0">
                                <a:pos x="T0" y="T1"/>
                              </a:cxn>
                              <a:cxn ang="0">
                                <a:pos x="T2" y="T3"/>
                              </a:cxn>
                              <a:cxn ang="0">
                                <a:pos x="T4" y="T5"/>
                              </a:cxn>
                              <a:cxn ang="0">
                                <a:pos x="T6" y="T7"/>
                              </a:cxn>
                            </a:cxnLst>
                            <a:rect l="0" t="0" r="r" b="b"/>
                            <a:pathLst>
                              <a:path w="2547" h="3946">
                                <a:moveTo>
                                  <a:pt x="0" y="910"/>
                                </a:moveTo>
                                <a:cubicBezTo>
                                  <a:pt x="616" y="393"/>
                                  <a:pt x="1375" y="76"/>
                                  <a:pt x="2176" y="0"/>
                                </a:cubicBezTo>
                                <a:lnTo>
                                  <a:pt x="2547" y="3946"/>
                                </a:lnTo>
                                <a:lnTo>
                                  <a:pt x="0" y="910"/>
                                </a:lnTo>
                                <a:close/>
                              </a:path>
                            </a:pathLst>
                          </a:custGeom>
                          <a:solidFill>
                            <a:srgbClr val="FFD966"/>
                          </a:solidFill>
                          <a:ln w="0">
                            <a:noFill/>
                            <a:prstDash val="solid"/>
                            <a:round/>
                            <a:headEnd/>
                            <a:tailEnd/>
                          </a:ln>
                        </wps:spPr>
                        <wps:bodyPr vert="horz" wrap="square" lIns="68580" tIns="34290" rIns="68580" bIns="34290" numCol="1" anchor="t" anchorCtr="0" compatLnSpc="1">
                          <a:prstTxWarp prst="textNoShape">
                            <a:avLst/>
                          </a:prstTxWarp>
                        </wps:bodyPr>
                      </wps:wsp>
                      <wps:wsp>
                        <wps:cNvPr id="2074269855" name="Freeform: Shape 2074269855"/>
                        <wps:cNvSpPr>
                          <a:spLocks/>
                        </wps:cNvSpPr>
                        <wps:spPr bwMode="auto">
                          <a:xfrm>
                            <a:off x="3451172" y="432858"/>
                            <a:ext cx="1012159" cy="735318"/>
                          </a:xfrm>
                          <a:custGeom>
                            <a:avLst/>
                            <a:gdLst>
                              <a:gd name="connsiteX0" fmla="*/ 50655 w 1349545"/>
                              <a:gd name="connsiteY0" fmla="*/ 0 h 980424"/>
                              <a:gd name="connsiteX1" fmla="*/ 1349545 w 1349545"/>
                              <a:gd name="connsiteY1" fmla="*/ 534784 h 980424"/>
                              <a:gd name="connsiteX2" fmla="*/ 981904 w 1349545"/>
                              <a:gd name="connsiteY2" fmla="*/ 980424 h 980424"/>
                              <a:gd name="connsiteX3" fmla="*/ 981764 w 1349545"/>
                              <a:gd name="connsiteY3" fmla="*/ 980296 h 980424"/>
                              <a:gd name="connsiteX4" fmla="*/ 27381 w 1349545"/>
                              <a:gd name="connsiteY4" fmla="*/ 581293 h 980424"/>
                              <a:gd name="connsiteX5" fmla="*/ 0 w 1349545"/>
                              <a:gd name="connsiteY5" fmla="*/ 579910 h 9804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349545" h="980424">
                                <a:moveTo>
                                  <a:pt x="50655" y="0"/>
                                </a:moveTo>
                                <a:cubicBezTo>
                                  <a:pt x="527689" y="41827"/>
                                  <a:pt x="980901" y="228254"/>
                                  <a:pt x="1349545" y="534784"/>
                                </a:cubicBezTo>
                                <a:lnTo>
                                  <a:pt x="981904" y="980424"/>
                                </a:lnTo>
                                <a:lnTo>
                                  <a:pt x="981764" y="980296"/>
                                </a:lnTo>
                                <a:cubicBezTo>
                                  <a:pt x="716884" y="761698"/>
                                  <a:pt x="387973" y="617913"/>
                                  <a:pt x="27381" y="581293"/>
                                </a:cubicBezTo>
                                <a:lnTo>
                                  <a:pt x="0" y="579910"/>
                                </a:lnTo>
                                <a:close/>
                              </a:path>
                            </a:pathLst>
                          </a:custGeom>
                          <a:solidFill>
                            <a:schemeClr val="tx1">
                              <a:alpha val="28000"/>
                            </a:schemeClr>
                          </a:solidFill>
                          <a:ln w="0">
                            <a:noFill/>
                            <a:prstDash val="solid"/>
                            <a:round/>
                            <a:headEnd/>
                            <a:tailEnd/>
                          </a:ln>
                        </wps:spPr>
                        <wps:bodyPr vert="horz" wrap="square" lIns="68580" tIns="34290" rIns="68580" bIns="34290" numCol="1" anchor="t" anchorCtr="0" compatLnSpc="1">
                          <a:prstTxWarp prst="textNoShape">
                            <a:avLst/>
                          </a:prstTxWarp>
                          <a:noAutofit/>
                        </wps:bodyPr>
                      </wps:wsp>
                      <wps:wsp>
                        <wps:cNvPr id="2074269856" name="Freeform: Shape 2074269856"/>
                        <wps:cNvSpPr>
                          <a:spLocks/>
                        </wps:cNvSpPr>
                        <wps:spPr bwMode="auto">
                          <a:xfrm>
                            <a:off x="4359432" y="1060318"/>
                            <a:ext cx="737310" cy="1015573"/>
                          </a:xfrm>
                          <a:custGeom>
                            <a:avLst/>
                            <a:gdLst>
                              <a:gd name="connsiteX0" fmla="*/ 441254 w 983080"/>
                              <a:gd name="connsiteY0" fmla="*/ 0 h 1354097"/>
                              <a:gd name="connsiteX1" fmla="*/ 983080 w 983080"/>
                              <a:gd name="connsiteY1" fmla="*/ 1300146 h 1354097"/>
                              <a:gd name="connsiteX2" fmla="*/ 412783 w 983080"/>
                              <a:gd name="connsiteY2" fmla="*/ 1354097 h 1354097"/>
                              <a:gd name="connsiteX3" fmla="*/ 412091 w 983080"/>
                              <a:gd name="connsiteY3" fmla="*/ 1340406 h 1354097"/>
                              <a:gd name="connsiteX4" fmla="*/ 13088 w 983080"/>
                              <a:gd name="connsiteY4" fmla="*/ 386022 h 1354097"/>
                              <a:gd name="connsiteX5" fmla="*/ 0 w 983080"/>
                              <a:gd name="connsiteY5" fmla="*/ 371622 h 13540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83080" h="1354097">
                                <a:moveTo>
                                  <a:pt x="441254" y="0"/>
                                </a:moveTo>
                                <a:cubicBezTo>
                                  <a:pt x="749083" y="368056"/>
                                  <a:pt x="938424" y="821553"/>
                                  <a:pt x="983080" y="1300146"/>
                                </a:cubicBezTo>
                                <a:lnTo>
                                  <a:pt x="412783" y="1354097"/>
                                </a:lnTo>
                                <a:lnTo>
                                  <a:pt x="412091" y="1340406"/>
                                </a:lnTo>
                                <a:cubicBezTo>
                                  <a:pt x="375471" y="979814"/>
                                  <a:pt x="231687" y="650903"/>
                                  <a:pt x="13088" y="386022"/>
                                </a:cubicBezTo>
                                <a:lnTo>
                                  <a:pt x="0" y="371622"/>
                                </a:lnTo>
                                <a:close/>
                              </a:path>
                            </a:pathLst>
                          </a:custGeom>
                          <a:solidFill>
                            <a:schemeClr val="tx1">
                              <a:alpha val="28000"/>
                            </a:schemeClr>
                          </a:solidFill>
                          <a:ln w="0">
                            <a:noFill/>
                            <a:prstDash val="solid"/>
                            <a:round/>
                            <a:headEnd/>
                            <a:tailEnd/>
                          </a:ln>
                        </wps:spPr>
                        <wps:bodyPr vert="horz" wrap="square" lIns="68580" tIns="34290" rIns="68580" bIns="34290" numCol="1" anchor="t" anchorCtr="0" compatLnSpc="1">
                          <a:prstTxWarp prst="textNoShape">
                            <a:avLst/>
                          </a:prstTxWarp>
                          <a:noAutofit/>
                        </wps:bodyPr>
                      </wps:wsp>
                      <wps:wsp>
                        <wps:cNvPr id="2074269857" name="Freeform: Shape 2074269857"/>
                        <wps:cNvSpPr>
                          <a:spLocks/>
                        </wps:cNvSpPr>
                        <wps:spPr bwMode="auto">
                          <a:xfrm>
                            <a:off x="4365732" y="2319280"/>
                            <a:ext cx="732202" cy="1016323"/>
                          </a:xfrm>
                          <a:custGeom>
                            <a:avLst/>
                            <a:gdLst>
                              <a:gd name="connsiteX0" fmla="*/ 405074 w 976269"/>
                              <a:gd name="connsiteY0" fmla="*/ 0 h 1355097"/>
                              <a:gd name="connsiteX1" fmla="*/ 976269 w 976269"/>
                              <a:gd name="connsiteY1" fmla="*/ 50128 h 1355097"/>
                              <a:gd name="connsiteX2" fmla="*/ 442824 w 976269"/>
                              <a:gd name="connsiteY2" fmla="*/ 1355097 h 1355097"/>
                              <a:gd name="connsiteX3" fmla="*/ 0 w 976269"/>
                              <a:gd name="connsiteY3" fmla="*/ 986906 h 1355097"/>
                              <a:gd name="connsiteX4" fmla="*/ 4689 w 976269"/>
                              <a:gd name="connsiteY4" fmla="*/ 981747 h 1355097"/>
                              <a:gd name="connsiteX5" fmla="*/ 403692 w 976269"/>
                              <a:gd name="connsiteY5" fmla="*/ 27363 h 13550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76269" h="1355097">
                                <a:moveTo>
                                  <a:pt x="405074" y="0"/>
                                </a:moveTo>
                                <a:lnTo>
                                  <a:pt x="976269" y="50128"/>
                                </a:lnTo>
                                <a:cubicBezTo>
                                  <a:pt x="933998" y="529175"/>
                                  <a:pt x="748245" y="984299"/>
                                  <a:pt x="442824" y="1355097"/>
                                </a:cubicBezTo>
                                <a:lnTo>
                                  <a:pt x="0" y="986906"/>
                                </a:lnTo>
                                <a:lnTo>
                                  <a:pt x="4689" y="981747"/>
                                </a:lnTo>
                                <a:cubicBezTo>
                                  <a:pt x="223288" y="716867"/>
                                  <a:pt x="367072" y="387955"/>
                                  <a:pt x="403692" y="27363"/>
                                </a:cubicBezTo>
                                <a:close/>
                              </a:path>
                            </a:pathLst>
                          </a:custGeom>
                          <a:solidFill>
                            <a:schemeClr val="tx1">
                              <a:alpha val="28000"/>
                            </a:schemeClr>
                          </a:solidFill>
                          <a:ln w="0">
                            <a:noFill/>
                            <a:prstDash val="solid"/>
                            <a:round/>
                            <a:headEnd/>
                            <a:tailEnd/>
                          </a:ln>
                        </wps:spPr>
                        <wps:bodyPr vert="horz" wrap="square" lIns="68580" tIns="34290" rIns="68580" bIns="34290" numCol="1" anchor="t" anchorCtr="0" compatLnSpc="1">
                          <a:prstTxWarp prst="textNoShape">
                            <a:avLst/>
                          </a:prstTxWarp>
                          <a:noAutofit/>
                        </wps:bodyPr>
                      </wps:wsp>
                      <wps:wsp>
                        <wps:cNvPr id="2074269858" name="Freeform: Shape 2074269858"/>
                        <wps:cNvSpPr>
                          <a:spLocks/>
                        </wps:cNvSpPr>
                        <wps:spPr bwMode="auto">
                          <a:xfrm>
                            <a:off x="3460015" y="3230877"/>
                            <a:ext cx="1012841" cy="740519"/>
                          </a:xfrm>
                          <a:custGeom>
                            <a:avLst/>
                            <a:gdLst>
                              <a:gd name="connsiteX0" fmla="*/ 979461 w 1350455"/>
                              <a:gd name="connsiteY0" fmla="*/ 0 h 987358"/>
                              <a:gd name="connsiteX1" fmla="*/ 1350455 w 1350455"/>
                              <a:gd name="connsiteY1" fmla="*/ 443796 h 987358"/>
                              <a:gd name="connsiteX2" fmla="*/ 54377 w 1350455"/>
                              <a:gd name="connsiteY2" fmla="*/ 987358 h 987358"/>
                              <a:gd name="connsiteX3" fmla="*/ 0 w 1350455"/>
                              <a:gd name="connsiteY3" fmla="*/ 408413 h 987358"/>
                              <a:gd name="connsiteX4" fmla="*/ 15591 w 1350455"/>
                              <a:gd name="connsiteY4" fmla="*/ 407625 h 987358"/>
                              <a:gd name="connsiteX5" fmla="*/ 969974 w 1350455"/>
                              <a:gd name="connsiteY5" fmla="*/ 8622 h 9873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350455" h="987358">
                                <a:moveTo>
                                  <a:pt x="979461" y="0"/>
                                </a:moveTo>
                                <a:lnTo>
                                  <a:pt x="1350455" y="443796"/>
                                </a:lnTo>
                                <a:cubicBezTo>
                                  <a:pt x="983551" y="752951"/>
                                  <a:pt x="531472" y="942510"/>
                                  <a:pt x="54377" y="987358"/>
                                </a:cubicBezTo>
                                <a:lnTo>
                                  <a:pt x="0" y="408413"/>
                                </a:lnTo>
                                <a:lnTo>
                                  <a:pt x="15591" y="407625"/>
                                </a:lnTo>
                                <a:cubicBezTo>
                                  <a:pt x="376183" y="371005"/>
                                  <a:pt x="705094" y="227221"/>
                                  <a:pt x="969974" y="8622"/>
                                </a:cubicBezTo>
                                <a:close/>
                              </a:path>
                            </a:pathLst>
                          </a:custGeom>
                          <a:solidFill>
                            <a:schemeClr val="tx1">
                              <a:alpha val="28000"/>
                            </a:schemeClr>
                          </a:solidFill>
                          <a:ln w="0">
                            <a:noFill/>
                            <a:prstDash val="solid"/>
                            <a:round/>
                            <a:headEnd/>
                            <a:tailEnd/>
                          </a:ln>
                        </wps:spPr>
                        <wps:bodyPr vert="horz" wrap="square" lIns="68580" tIns="34290" rIns="68580" bIns="34290" numCol="1" anchor="t" anchorCtr="0" compatLnSpc="1">
                          <a:prstTxWarp prst="textNoShape">
                            <a:avLst/>
                          </a:prstTxWarp>
                          <a:noAutofit/>
                        </wps:bodyPr>
                      </wps:wsp>
                      <wps:wsp>
                        <wps:cNvPr id="2074269859" name="Freeform: Shape 2074269859"/>
                        <wps:cNvSpPr>
                          <a:spLocks/>
                        </wps:cNvSpPr>
                        <wps:spPr bwMode="auto">
                          <a:xfrm>
                            <a:off x="2205906" y="3237046"/>
                            <a:ext cx="1012471" cy="735541"/>
                          </a:xfrm>
                          <a:custGeom>
                            <a:avLst/>
                            <a:gdLst>
                              <a:gd name="connsiteX0" fmla="*/ 367342 w 1349961"/>
                              <a:gd name="connsiteY0" fmla="*/ 0 h 980721"/>
                              <a:gd name="connsiteX1" fmla="*/ 367779 w 1349961"/>
                              <a:gd name="connsiteY1" fmla="*/ 397 h 980721"/>
                              <a:gd name="connsiteX2" fmla="*/ 1322163 w 1349961"/>
                              <a:gd name="connsiteY2" fmla="*/ 399400 h 980721"/>
                              <a:gd name="connsiteX3" fmla="*/ 1349961 w 1349961"/>
                              <a:gd name="connsiteY3" fmla="*/ 400804 h 980721"/>
                              <a:gd name="connsiteX4" fmla="*/ 1299486 w 1349961"/>
                              <a:gd name="connsiteY4" fmla="*/ 980721 h 980721"/>
                              <a:gd name="connsiteX5" fmla="*/ 0 w 1349961"/>
                              <a:gd name="connsiteY5" fmla="*/ 445577 h 9807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349961" h="980721">
                                <a:moveTo>
                                  <a:pt x="367342" y="0"/>
                                </a:moveTo>
                                <a:lnTo>
                                  <a:pt x="367779" y="397"/>
                                </a:lnTo>
                                <a:cubicBezTo>
                                  <a:pt x="632660" y="218996"/>
                                  <a:pt x="961571" y="362780"/>
                                  <a:pt x="1322163" y="399400"/>
                                </a:cubicBezTo>
                                <a:lnTo>
                                  <a:pt x="1349961" y="400804"/>
                                </a:lnTo>
                                <a:lnTo>
                                  <a:pt x="1299486" y="980721"/>
                                </a:lnTo>
                                <a:cubicBezTo>
                                  <a:pt x="822452" y="938866"/>
                                  <a:pt x="369240" y="752313"/>
                                  <a:pt x="0" y="445577"/>
                                </a:cubicBezTo>
                                <a:close/>
                              </a:path>
                            </a:pathLst>
                          </a:custGeom>
                          <a:solidFill>
                            <a:schemeClr val="tx1">
                              <a:alpha val="28000"/>
                            </a:schemeClr>
                          </a:solidFill>
                          <a:ln w="0">
                            <a:noFill/>
                            <a:prstDash val="solid"/>
                            <a:round/>
                            <a:headEnd/>
                            <a:tailEnd/>
                          </a:ln>
                        </wps:spPr>
                        <wps:bodyPr vert="horz" wrap="square" lIns="68580" tIns="34290" rIns="68580" bIns="34290" numCol="1" anchor="t" anchorCtr="0" compatLnSpc="1">
                          <a:prstTxWarp prst="textNoShape">
                            <a:avLst/>
                          </a:prstTxWarp>
                          <a:noAutofit/>
                        </wps:bodyPr>
                      </wps:wsp>
                      <wps:wsp>
                        <wps:cNvPr id="2074269860" name="Freeform: Shape 2074269860"/>
                        <wps:cNvSpPr>
                          <a:spLocks/>
                        </wps:cNvSpPr>
                        <wps:spPr bwMode="auto">
                          <a:xfrm>
                            <a:off x="1572492" y="2328420"/>
                            <a:ext cx="736742" cy="1015517"/>
                          </a:xfrm>
                          <a:custGeom>
                            <a:avLst/>
                            <a:gdLst>
                              <a:gd name="connsiteX0" fmla="*/ 570221 w 982322"/>
                              <a:gd name="connsiteY0" fmla="*/ 0 h 1354023"/>
                              <a:gd name="connsiteX1" fmla="*/ 570987 w 982322"/>
                              <a:gd name="connsiteY1" fmla="*/ 15176 h 1354023"/>
                              <a:gd name="connsiteX2" fmla="*/ 969991 w 982322"/>
                              <a:gd name="connsiteY2" fmla="*/ 969560 h 1354023"/>
                              <a:gd name="connsiteX3" fmla="*/ 982322 w 982322"/>
                              <a:gd name="connsiteY3" fmla="*/ 983128 h 1354023"/>
                              <a:gd name="connsiteX4" fmla="*/ 541963 w 982322"/>
                              <a:gd name="connsiteY4" fmla="*/ 1354023 h 1354023"/>
                              <a:gd name="connsiteX5" fmla="*/ 0 w 982322"/>
                              <a:gd name="connsiteY5" fmla="*/ 53965 h 13540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82322" h="1354023">
                                <a:moveTo>
                                  <a:pt x="570221" y="0"/>
                                </a:moveTo>
                                <a:lnTo>
                                  <a:pt x="570987" y="15176"/>
                                </a:lnTo>
                                <a:cubicBezTo>
                                  <a:pt x="607607" y="375768"/>
                                  <a:pt x="751392" y="704680"/>
                                  <a:pt x="969991" y="969560"/>
                                </a:cubicBezTo>
                                <a:lnTo>
                                  <a:pt x="982322" y="983128"/>
                                </a:lnTo>
                                <a:lnTo>
                                  <a:pt x="541963" y="1354023"/>
                                </a:lnTo>
                                <a:cubicBezTo>
                                  <a:pt x="234057" y="985823"/>
                                  <a:pt x="44667" y="532147"/>
                                  <a:pt x="0" y="53965"/>
                                </a:cubicBezTo>
                                <a:close/>
                              </a:path>
                            </a:pathLst>
                          </a:custGeom>
                          <a:solidFill>
                            <a:schemeClr val="tx1">
                              <a:alpha val="28000"/>
                            </a:schemeClr>
                          </a:solidFill>
                          <a:ln w="0">
                            <a:noFill/>
                            <a:prstDash val="solid"/>
                            <a:round/>
                            <a:headEnd/>
                            <a:tailEnd/>
                          </a:ln>
                        </wps:spPr>
                        <wps:bodyPr vert="horz" wrap="square" lIns="68580" tIns="34290" rIns="68580" bIns="34290" numCol="1" anchor="t" anchorCtr="0" compatLnSpc="1">
                          <a:prstTxWarp prst="textNoShape">
                            <a:avLst/>
                          </a:prstTxWarp>
                          <a:noAutofit/>
                        </wps:bodyPr>
                      </wps:wsp>
                      <wps:wsp>
                        <wps:cNvPr id="2074269861" name="Freeform: Shape 2074269861"/>
                        <wps:cNvSpPr>
                          <a:spLocks/>
                        </wps:cNvSpPr>
                        <wps:spPr bwMode="auto">
                          <a:xfrm>
                            <a:off x="1571303" y="1069842"/>
                            <a:ext cx="732373" cy="1014923"/>
                          </a:xfrm>
                          <a:custGeom>
                            <a:avLst/>
                            <a:gdLst>
                              <a:gd name="connsiteX0" fmla="*/ 533580 w 976497"/>
                              <a:gd name="connsiteY0" fmla="*/ 0 h 1353230"/>
                              <a:gd name="connsiteX1" fmla="*/ 976497 w 976497"/>
                              <a:gd name="connsiteY1" fmla="*/ 367909 h 1353230"/>
                              <a:gd name="connsiteX2" fmla="*/ 971578 w 976497"/>
                              <a:gd name="connsiteY2" fmla="*/ 373322 h 1353230"/>
                              <a:gd name="connsiteX3" fmla="*/ 572574 w 976497"/>
                              <a:gd name="connsiteY3" fmla="*/ 1327706 h 1353230"/>
                              <a:gd name="connsiteX4" fmla="*/ 571285 w 976497"/>
                              <a:gd name="connsiteY4" fmla="*/ 1353230 h 1353230"/>
                              <a:gd name="connsiteX5" fmla="*/ 0 w 976497"/>
                              <a:gd name="connsiteY5" fmla="*/ 1303001 h 1353230"/>
                              <a:gd name="connsiteX6" fmla="*/ 533580 w 976497"/>
                              <a:gd name="connsiteY6" fmla="*/ 0 h 13532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976497" h="1353230">
                                <a:moveTo>
                                  <a:pt x="533580" y="0"/>
                                </a:moveTo>
                                <a:lnTo>
                                  <a:pt x="976497" y="367909"/>
                                </a:lnTo>
                                <a:lnTo>
                                  <a:pt x="971578" y="373322"/>
                                </a:lnTo>
                                <a:cubicBezTo>
                                  <a:pt x="752979" y="638203"/>
                                  <a:pt x="609194" y="967114"/>
                                  <a:pt x="572574" y="1327706"/>
                                </a:cubicBezTo>
                                <a:lnTo>
                                  <a:pt x="571285" y="1353230"/>
                                </a:lnTo>
                                <a:lnTo>
                                  <a:pt x="0" y="1303001"/>
                                </a:lnTo>
                                <a:cubicBezTo>
                                  <a:pt x="42282" y="824458"/>
                                  <a:pt x="228082" y="369811"/>
                                  <a:pt x="533580" y="0"/>
                                </a:cubicBezTo>
                                <a:close/>
                              </a:path>
                            </a:pathLst>
                          </a:custGeom>
                          <a:solidFill>
                            <a:schemeClr val="tx1">
                              <a:alpha val="28000"/>
                            </a:schemeClr>
                          </a:solidFill>
                          <a:ln w="0">
                            <a:noFill/>
                            <a:prstDash val="solid"/>
                            <a:round/>
                            <a:headEnd/>
                            <a:tailEnd/>
                          </a:ln>
                        </wps:spPr>
                        <wps:bodyPr vert="horz" wrap="square" lIns="68580" tIns="34290" rIns="68580" bIns="34290" numCol="1" anchor="t" anchorCtr="0" compatLnSpc="1">
                          <a:prstTxWarp prst="textNoShape">
                            <a:avLst/>
                          </a:prstTxWarp>
                          <a:noAutofit/>
                        </wps:bodyPr>
                      </wps:wsp>
                      <wps:wsp>
                        <wps:cNvPr id="2074269862" name="Freeform: Shape 2074269862"/>
                        <wps:cNvSpPr>
                          <a:spLocks/>
                        </wps:cNvSpPr>
                        <wps:spPr bwMode="auto">
                          <a:xfrm>
                            <a:off x="2196380" y="432858"/>
                            <a:ext cx="1013238" cy="741296"/>
                          </a:xfrm>
                          <a:custGeom>
                            <a:avLst/>
                            <a:gdLst>
                              <a:gd name="connsiteX0" fmla="*/ 1296587 w 1350984"/>
                              <a:gd name="connsiteY0" fmla="*/ 0 h 988394"/>
                              <a:gd name="connsiteX1" fmla="*/ 1350984 w 1350984"/>
                              <a:gd name="connsiteY1" fmla="*/ 580479 h 988394"/>
                              <a:gd name="connsiteX2" fmla="*/ 1334863 w 1350984"/>
                              <a:gd name="connsiteY2" fmla="*/ 581293 h 988394"/>
                              <a:gd name="connsiteX3" fmla="*/ 380479 w 1350984"/>
                              <a:gd name="connsiteY3" fmla="*/ 980296 h 988394"/>
                              <a:gd name="connsiteX4" fmla="*/ 371570 w 1350984"/>
                              <a:gd name="connsiteY4" fmla="*/ 988394 h 988394"/>
                              <a:gd name="connsiteX5" fmla="*/ 0 w 1350984"/>
                              <a:gd name="connsiteY5" fmla="*/ 544023 h 988394"/>
                              <a:gd name="connsiteX6" fmla="*/ 1296587 w 1350984"/>
                              <a:gd name="connsiteY6" fmla="*/ 0 h 9883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50984" h="988394">
                                <a:moveTo>
                                  <a:pt x="1296587" y="0"/>
                                </a:moveTo>
                                <a:lnTo>
                                  <a:pt x="1350984" y="580479"/>
                                </a:lnTo>
                                <a:lnTo>
                                  <a:pt x="1334863" y="581293"/>
                                </a:lnTo>
                                <a:cubicBezTo>
                                  <a:pt x="974271" y="617913"/>
                                  <a:pt x="645360" y="761698"/>
                                  <a:pt x="380479" y="980296"/>
                                </a:cubicBezTo>
                                <a:lnTo>
                                  <a:pt x="371570" y="988394"/>
                                </a:lnTo>
                                <a:lnTo>
                                  <a:pt x="0" y="544023"/>
                                </a:lnTo>
                                <a:cubicBezTo>
                                  <a:pt x="367049" y="234946"/>
                                  <a:pt x="819305" y="45435"/>
                                  <a:pt x="1296587" y="0"/>
                                </a:cubicBezTo>
                                <a:close/>
                              </a:path>
                            </a:pathLst>
                          </a:custGeom>
                          <a:solidFill>
                            <a:schemeClr val="tx1">
                              <a:alpha val="28000"/>
                            </a:schemeClr>
                          </a:solidFill>
                          <a:ln w="0">
                            <a:noFill/>
                            <a:prstDash val="solid"/>
                            <a:round/>
                            <a:headEnd/>
                            <a:tailEnd/>
                          </a:ln>
                        </wps:spPr>
                        <wps:bodyPr vert="horz" wrap="square" lIns="68580" tIns="34290" rIns="68580" bIns="34290" numCol="1" anchor="t" anchorCtr="0" compatLnSpc="1">
                          <a:prstTxWarp prst="textNoShape">
                            <a:avLst/>
                          </a:prstTxWarp>
                          <a:noAutofit/>
                        </wps:bodyPr>
                      </wps:wsp>
                      <wps:wsp>
                        <wps:cNvPr id="2074269863" name="Oval 2074269863"/>
                        <wps:cNvSpPr/>
                        <wps:spPr>
                          <a:xfrm>
                            <a:off x="3022185" y="1890280"/>
                            <a:ext cx="624863" cy="624863"/>
                          </a:xfrm>
                          <a:prstGeom prst="ellipse">
                            <a:avLst/>
                          </a:prstGeom>
                          <a:solidFill>
                            <a:schemeClr val="bg1">
                              <a:alpha val="72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68580" tIns="34290" rIns="68580" bIns="34290" numCol="1" spcCol="0" rtlCol="0" fromWordArt="0" anchor="ctr" anchorCtr="0" forceAA="0" compatLnSpc="1">
                          <a:prstTxWarp prst="textNoShape">
                            <a:avLst/>
                          </a:prstTxWarp>
                          <a:noAutofit/>
                        </wps:bodyPr>
                      </wps:wsp>
                      <wps:wsp>
                        <wps:cNvPr id="2074269864" name="TextBox 158"/>
                        <wps:cNvSpPr txBox="1"/>
                        <wps:spPr>
                          <a:xfrm>
                            <a:off x="4593161" y="1385737"/>
                            <a:ext cx="337820" cy="519430"/>
                          </a:xfrm>
                          <a:prstGeom prst="rect">
                            <a:avLst/>
                          </a:prstGeom>
                          <a:noFill/>
                        </wps:spPr>
                        <wps:txbx>
                          <w:txbxContent>
                            <w:p w:rsidR="00671334" w:rsidRDefault="00671334"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2</w:t>
                              </w:r>
                            </w:p>
                          </w:txbxContent>
                        </wps:txbx>
                        <wps:bodyPr wrap="square" rtlCol="0" anchor="ctr">
                          <a:noAutofit/>
                        </wps:bodyPr>
                      </wps:wsp>
                      <wps:wsp>
                        <wps:cNvPr id="2074269865" name="TextBox 159"/>
                        <wps:cNvSpPr txBox="1"/>
                        <wps:spPr>
                          <a:xfrm>
                            <a:off x="4593161" y="2529183"/>
                            <a:ext cx="337820" cy="519430"/>
                          </a:xfrm>
                          <a:prstGeom prst="rect">
                            <a:avLst/>
                          </a:prstGeom>
                          <a:noFill/>
                        </wps:spPr>
                        <wps:txbx>
                          <w:txbxContent>
                            <w:p w:rsidR="00671334" w:rsidRDefault="00671334"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3</w:t>
                              </w:r>
                            </w:p>
                          </w:txbxContent>
                        </wps:txbx>
                        <wps:bodyPr wrap="square" rtlCol="0" anchor="ctr">
                          <a:noAutofit/>
                        </wps:bodyPr>
                      </wps:wsp>
                      <wps:wsp>
                        <wps:cNvPr id="2074269866" name="TextBox 160"/>
                        <wps:cNvSpPr txBox="1"/>
                        <wps:spPr>
                          <a:xfrm>
                            <a:off x="1731177" y="2529183"/>
                            <a:ext cx="337820" cy="519430"/>
                          </a:xfrm>
                          <a:prstGeom prst="rect">
                            <a:avLst/>
                          </a:prstGeom>
                          <a:noFill/>
                        </wps:spPr>
                        <wps:txbx>
                          <w:txbxContent>
                            <w:p w:rsidR="00671334" w:rsidRDefault="00671334"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6</w:t>
                              </w:r>
                            </w:p>
                          </w:txbxContent>
                        </wps:txbx>
                        <wps:bodyPr wrap="square" rtlCol="0" anchor="ctr">
                          <a:noAutofit/>
                        </wps:bodyPr>
                      </wps:wsp>
                      <wps:wsp>
                        <wps:cNvPr id="2074269867" name="TextBox 161"/>
                        <wps:cNvSpPr txBox="1"/>
                        <wps:spPr>
                          <a:xfrm>
                            <a:off x="1731177" y="1385737"/>
                            <a:ext cx="337820" cy="519430"/>
                          </a:xfrm>
                          <a:prstGeom prst="rect">
                            <a:avLst/>
                          </a:prstGeom>
                          <a:noFill/>
                        </wps:spPr>
                        <wps:txbx>
                          <w:txbxContent>
                            <w:p w:rsidR="00671334" w:rsidRDefault="00671334"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7</w:t>
                              </w:r>
                            </w:p>
                          </w:txbxContent>
                        </wps:txbx>
                        <wps:bodyPr wrap="square" rtlCol="0" anchor="ctr">
                          <a:noAutofit/>
                        </wps:bodyPr>
                      </wps:wsp>
                      <wps:wsp>
                        <wps:cNvPr id="2074269868" name="TextBox 162"/>
                        <wps:cNvSpPr txBox="1"/>
                        <wps:spPr>
                          <a:xfrm>
                            <a:off x="3754230" y="533431"/>
                            <a:ext cx="337820" cy="519430"/>
                          </a:xfrm>
                          <a:prstGeom prst="rect">
                            <a:avLst/>
                          </a:prstGeom>
                          <a:noFill/>
                        </wps:spPr>
                        <wps:txbx>
                          <w:txbxContent>
                            <w:p w:rsidR="00671334" w:rsidRDefault="00671334"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1</w:t>
                              </w:r>
                            </w:p>
                          </w:txbxContent>
                        </wps:txbx>
                        <wps:bodyPr wrap="square" rtlCol="0" anchor="ctr">
                          <a:noAutofit/>
                        </wps:bodyPr>
                      </wps:wsp>
                      <wps:wsp>
                        <wps:cNvPr id="2074269869" name="TextBox 163"/>
                        <wps:cNvSpPr txBox="1"/>
                        <wps:spPr>
                          <a:xfrm>
                            <a:off x="3754230" y="3425749"/>
                            <a:ext cx="337820" cy="519430"/>
                          </a:xfrm>
                          <a:prstGeom prst="rect">
                            <a:avLst/>
                          </a:prstGeom>
                          <a:noFill/>
                        </wps:spPr>
                        <wps:txbx>
                          <w:txbxContent>
                            <w:p w:rsidR="00671334" w:rsidRDefault="00671334"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4</w:t>
                              </w:r>
                            </w:p>
                          </w:txbxContent>
                        </wps:txbx>
                        <wps:bodyPr wrap="square" rtlCol="0" anchor="ctr">
                          <a:noAutofit/>
                        </wps:bodyPr>
                      </wps:wsp>
                      <wps:wsp>
                        <wps:cNvPr id="2074269870" name="TextBox 164"/>
                        <wps:cNvSpPr txBox="1"/>
                        <wps:spPr>
                          <a:xfrm>
                            <a:off x="2574738" y="3412201"/>
                            <a:ext cx="337820" cy="519430"/>
                          </a:xfrm>
                          <a:prstGeom prst="rect">
                            <a:avLst/>
                          </a:prstGeom>
                          <a:noFill/>
                        </wps:spPr>
                        <wps:txbx>
                          <w:txbxContent>
                            <w:p w:rsidR="00671334" w:rsidRDefault="00671334"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5</w:t>
                              </w:r>
                            </w:p>
                          </w:txbxContent>
                        </wps:txbx>
                        <wps:bodyPr wrap="square" rtlCol="0" anchor="ctr">
                          <a:noAutofit/>
                        </wps:bodyPr>
                      </wps:wsp>
                      <wps:wsp>
                        <wps:cNvPr id="2074269871" name="TextBox 165"/>
                        <wps:cNvSpPr txBox="1"/>
                        <wps:spPr>
                          <a:xfrm>
                            <a:off x="2574738" y="533431"/>
                            <a:ext cx="337820" cy="519430"/>
                          </a:xfrm>
                          <a:prstGeom prst="rect">
                            <a:avLst/>
                          </a:prstGeom>
                          <a:noFill/>
                        </wps:spPr>
                        <wps:txbx>
                          <w:txbxContent>
                            <w:p w:rsidR="00671334" w:rsidRDefault="00671334"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8</w:t>
                              </w:r>
                            </w:p>
                          </w:txbxContent>
                        </wps:txbx>
                        <wps:bodyPr wrap="square" rtlCol="0" anchor="ctr">
                          <a:noAutofit/>
                        </wps:bodyPr>
                      </wps:wsp>
                      <wps:wsp>
                        <wps:cNvPr id="2074269872" name="TextBox 166"/>
                        <wps:cNvSpPr txBox="1"/>
                        <wps:spPr>
                          <a:xfrm>
                            <a:off x="3924306" y="0"/>
                            <a:ext cx="1756410" cy="377825"/>
                          </a:xfrm>
                          <a:prstGeom prst="rect">
                            <a:avLst/>
                          </a:prstGeom>
                          <a:noFill/>
                        </wps:spPr>
                        <wps:txbx>
                          <w:txbxContent>
                            <w:p w:rsidR="00671334" w:rsidRDefault="00671334" w:rsidP="00FF55C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الشفافية</w:t>
                              </w:r>
                            </w:p>
                          </w:txbxContent>
                        </wps:txbx>
                        <wps:bodyPr wrap="square">
                          <a:noAutofit/>
                        </wps:bodyPr>
                      </wps:wsp>
                      <wps:wsp>
                        <wps:cNvPr id="2074269873" name="TextBox 167"/>
                        <wps:cNvSpPr txBox="1"/>
                        <wps:spPr>
                          <a:xfrm>
                            <a:off x="4962014" y="1168009"/>
                            <a:ext cx="1756410" cy="473075"/>
                          </a:xfrm>
                          <a:prstGeom prst="rect">
                            <a:avLst/>
                          </a:prstGeom>
                          <a:noFill/>
                        </wps:spPr>
                        <wps:txbx>
                          <w:txbxContent>
                            <w:p w:rsidR="00671334" w:rsidRDefault="00671334"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المساءلة</w:t>
                              </w:r>
                            </w:p>
                          </w:txbxContent>
                        </wps:txbx>
                        <wps:bodyPr wrap="square">
                          <a:noAutofit/>
                        </wps:bodyPr>
                      </wps:wsp>
                      <wps:wsp>
                        <wps:cNvPr id="2074269874" name="TextBox 168"/>
                        <wps:cNvSpPr txBox="1"/>
                        <wps:spPr>
                          <a:xfrm>
                            <a:off x="4952547" y="2817046"/>
                            <a:ext cx="1756410" cy="473075"/>
                          </a:xfrm>
                          <a:prstGeom prst="rect">
                            <a:avLst/>
                          </a:prstGeom>
                          <a:noFill/>
                        </wps:spPr>
                        <wps:txbx>
                          <w:txbxContent>
                            <w:p w:rsidR="00671334" w:rsidRDefault="00671334"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المشاركة</w:t>
                              </w:r>
                            </w:p>
                          </w:txbxContent>
                        </wps:txbx>
                        <wps:bodyPr wrap="square">
                          <a:noAutofit/>
                        </wps:bodyPr>
                      </wps:wsp>
                      <wps:wsp>
                        <wps:cNvPr id="2074269875" name="TextBox 169"/>
                        <wps:cNvSpPr txBox="1"/>
                        <wps:spPr>
                          <a:xfrm>
                            <a:off x="4055165" y="3804395"/>
                            <a:ext cx="1756410" cy="473075"/>
                          </a:xfrm>
                          <a:prstGeom prst="rect">
                            <a:avLst/>
                          </a:prstGeom>
                          <a:noFill/>
                        </wps:spPr>
                        <wps:txbx>
                          <w:txbxContent>
                            <w:p w:rsidR="00671334" w:rsidRDefault="00671334"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النزاهة</w:t>
                              </w:r>
                            </w:p>
                          </w:txbxContent>
                        </wps:txbx>
                        <wps:bodyPr wrap="square">
                          <a:noAutofit/>
                        </wps:bodyPr>
                      </wps:wsp>
                      <wps:wsp>
                        <wps:cNvPr id="2074269876" name="TextBox 170"/>
                        <wps:cNvSpPr txBox="1"/>
                        <wps:spPr>
                          <a:xfrm>
                            <a:off x="1097007" y="3936777"/>
                            <a:ext cx="1755775" cy="473075"/>
                          </a:xfrm>
                          <a:prstGeom prst="rect">
                            <a:avLst/>
                          </a:prstGeom>
                          <a:noFill/>
                        </wps:spPr>
                        <wps:txbx>
                          <w:txbxContent>
                            <w:p w:rsidR="00671334" w:rsidRDefault="00671334"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إدارة المخاطر</w:t>
                              </w:r>
                            </w:p>
                          </w:txbxContent>
                        </wps:txbx>
                        <wps:bodyPr wrap="square">
                          <a:noAutofit/>
                        </wps:bodyPr>
                      </wps:wsp>
                      <wps:wsp>
                        <wps:cNvPr id="2074269877" name="TextBox 171"/>
                        <wps:cNvSpPr txBox="1"/>
                        <wps:spPr>
                          <a:xfrm>
                            <a:off x="0" y="2806002"/>
                            <a:ext cx="1756410" cy="473075"/>
                          </a:xfrm>
                          <a:prstGeom prst="rect">
                            <a:avLst/>
                          </a:prstGeom>
                          <a:noFill/>
                        </wps:spPr>
                        <wps:txbx>
                          <w:txbxContent>
                            <w:p w:rsidR="00671334" w:rsidRDefault="00671334"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الابتكار</w:t>
                              </w:r>
                            </w:p>
                          </w:txbxContent>
                        </wps:txbx>
                        <wps:bodyPr wrap="square">
                          <a:noAutofit/>
                        </wps:bodyPr>
                      </wps:wsp>
                      <wps:wsp>
                        <wps:cNvPr id="2074269878" name="TextBox 172"/>
                        <wps:cNvSpPr txBox="1"/>
                        <wps:spPr>
                          <a:xfrm>
                            <a:off x="22254" y="1145593"/>
                            <a:ext cx="1756410" cy="473075"/>
                          </a:xfrm>
                          <a:prstGeom prst="rect">
                            <a:avLst/>
                          </a:prstGeom>
                          <a:noFill/>
                        </wps:spPr>
                        <wps:txbx>
                          <w:txbxContent>
                            <w:p w:rsidR="00671334" w:rsidRDefault="00671334"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الأمن السيبراني</w:t>
                              </w:r>
                            </w:p>
                          </w:txbxContent>
                        </wps:txbx>
                        <wps:bodyPr wrap="square">
                          <a:noAutofit/>
                        </wps:bodyPr>
                      </wps:wsp>
                      <wps:wsp>
                        <wps:cNvPr id="2074269879" name="TextBox 173"/>
                        <wps:cNvSpPr txBox="1"/>
                        <wps:spPr>
                          <a:xfrm>
                            <a:off x="1158603" y="0"/>
                            <a:ext cx="1755775" cy="473075"/>
                          </a:xfrm>
                          <a:prstGeom prst="rect">
                            <a:avLst/>
                          </a:prstGeom>
                          <a:noFill/>
                        </wps:spPr>
                        <wps:txbx>
                          <w:txbxContent>
                            <w:p w:rsidR="00671334" w:rsidRDefault="00671334"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الاستدامة</w:t>
                              </w:r>
                            </w:p>
                          </w:txbxContent>
                        </wps:txbx>
                        <wps:bodyPr wrap="square">
                          <a:noAutofit/>
                        </wps:bodyPr>
                      </wps:wsp>
                      <pic:pic xmlns:pic="http://schemas.openxmlformats.org/drawingml/2006/picture">
                        <pic:nvPicPr>
                          <pic:cNvPr id="2074269880" name="Picture 2074269880"/>
                          <pic:cNvPicPr>
                            <a:picLocks noChangeAspect="1"/>
                          </pic:cNvPicPr>
                        </pic:nvPicPr>
                        <pic:blipFill>
                          <a:blip r:embed="rId91"/>
                          <a:stretch>
                            <a:fillRect/>
                          </a:stretch>
                        </pic:blipFill>
                        <pic:spPr>
                          <a:xfrm>
                            <a:off x="3500194" y="2894120"/>
                            <a:ext cx="471361" cy="471361"/>
                          </a:xfrm>
                          <a:prstGeom prst="rect">
                            <a:avLst/>
                          </a:prstGeom>
                        </pic:spPr>
                      </pic:pic>
                      <pic:pic xmlns:pic="http://schemas.openxmlformats.org/drawingml/2006/picture">
                        <pic:nvPicPr>
                          <pic:cNvPr id="2074269881" name="Picture 2074269881"/>
                          <pic:cNvPicPr>
                            <a:picLocks noChangeAspect="1"/>
                          </pic:cNvPicPr>
                        </pic:nvPicPr>
                        <pic:blipFill>
                          <a:blip r:embed="rId92"/>
                          <a:stretch>
                            <a:fillRect/>
                          </a:stretch>
                        </pic:blipFill>
                        <pic:spPr>
                          <a:xfrm>
                            <a:off x="4041787" y="1525908"/>
                            <a:ext cx="503215" cy="503215"/>
                          </a:xfrm>
                          <a:prstGeom prst="rect">
                            <a:avLst/>
                          </a:prstGeom>
                        </pic:spPr>
                      </pic:pic>
                      <pic:pic xmlns:pic="http://schemas.openxmlformats.org/drawingml/2006/picture">
                        <pic:nvPicPr>
                          <pic:cNvPr id="2074269882" name="Picture 2074269882"/>
                          <pic:cNvPicPr>
                            <a:picLocks noChangeAspect="1"/>
                          </pic:cNvPicPr>
                        </pic:nvPicPr>
                        <pic:blipFill>
                          <a:blip r:embed="rId93">
                            <a:biLevel thresh="25000"/>
                          </a:blip>
                          <a:stretch>
                            <a:fillRect/>
                          </a:stretch>
                        </pic:blipFill>
                        <pic:spPr>
                          <a:xfrm>
                            <a:off x="4048412" y="2309005"/>
                            <a:ext cx="458136" cy="458136"/>
                          </a:xfrm>
                          <a:prstGeom prst="rect">
                            <a:avLst/>
                          </a:prstGeom>
                        </pic:spPr>
                      </pic:pic>
                      <pic:pic xmlns:pic="http://schemas.openxmlformats.org/drawingml/2006/picture">
                        <pic:nvPicPr>
                          <pic:cNvPr id="2074269883" name="Picture 2074269883"/>
                          <pic:cNvPicPr>
                            <a:picLocks noChangeAspect="1"/>
                          </pic:cNvPicPr>
                        </pic:nvPicPr>
                        <pic:blipFill>
                          <a:blip r:embed="rId73">
                            <a:lum bright="70000" contrast="-70000"/>
                          </a:blip>
                          <a:stretch>
                            <a:fillRect/>
                          </a:stretch>
                        </pic:blipFill>
                        <pic:spPr>
                          <a:xfrm>
                            <a:off x="2748952" y="2965432"/>
                            <a:ext cx="417094" cy="417094"/>
                          </a:xfrm>
                          <a:prstGeom prst="rect">
                            <a:avLst/>
                          </a:prstGeom>
                        </pic:spPr>
                      </pic:pic>
                      <pic:pic xmlns:pic="http://schemas.openxmlformats.org/drawingml/2006/picture">
                        <pic:nvPicPr>
                          <pic:cNvPr id="2074269884" name="Picture 2074269884"/>
                          <pic:cNvPicPr>
                            <a:picLocks noChangeAspect="1"/>
                          </pic:cNvPicPr>
                        </pic:nvPicPr>
                        <pic:blipFill>
                          <a:blip r:embed="rId94">
                            <a:biLevel thresh="25000"/>
                            <a:extLst/>
                          </a:blip>
                          <a:stretch>
                            <a:fillRect/>
                          </a:stretch>
                        </pic:blipFill>
                        <pic:spPr>
                          <a:xfrm>
                            <a:off x="2123803" y="2409193"/>
                            <a:ext cx="497018" cy="497018"/>
                          </a:xfrm>
                          <a:prstGeom prst="rect">
                            <a:avLst/>
                          </a:prstGeom>
                        </pic:spPr>
                      </pic:pic>
                      <pic:pic xmlns:pic="http://schemas.openxmlformats.org/drawingml/2006/picture">
                        <pic:nvPicPr>
                          <pic:cNvPr id="2074269885" name="Picture 2074269885"/>
                          <pic:cNvPicPr>
                            <a:picLocks noChangeAspect="1"/>
                          </pic:cNvPicPr>
                        </pic:nvPicPr>
                        <pic:blipFill>
                          <a:blip r:embed="rId95"/>
                          <a:stretch>
                            <a:fillRect/>
                          </a:stretch>
                        </pic:blipFill>
                        <pic:spPr>
                          <a:xfrm>
                            <a:off x="2702441" y="947639"/>
                            <a:ext cx="425902" cy="425902"/>
                          </a:xfrm>
                          <a:prstGeom prst="rect">
                            <a:avLst/>
                          </a:prstGeom>
                        </pic:spPr>
                      </pic:pic>
                      <pic:pic xmlns:pic="http://schemas.openxmlformats.org/drawingml/2006/picture">
                        <pic:nvPicPr>
                          <pic:cNvPr id="2074269886" name="Picture 2074269886"/>
                          <pic:cNvPicPr>
                            <a:picLocks noChangeAspect="1"/>
                          </pic:cNvPicPr>
                        </pic:nvPicPr>
                        <pic:blipFill>
                          <a:blip r:embed="rId96"/>
                          <a:stretch>
                            <a:fillRect/>
                          </a:stretch>
                        </pic:blipFill>
                        <pic:spPr>
                          <a:xfrm>
                            <a:off x="2142166" y="1589470"/>
                            <a:ext cx="425902" cy="425902"/>
                          </a:xfrm>
                          <a:prstGeom prst="rect">
                            <a:avLst/>
                          </a:prstGeom>
                        </pic:spPr>
                      </pic:pic>
                      <pic:pic xmlns:pic="http://schemas.openxmlformats.org/drawingml/2006/picture">
                        <pic:nvPicPr>
                          <pic:cNvPr id="2074269887" name="Picture 2074269887"/>
                          <pic:cNvPicPr>
                            <a:picLocks noChangeAspect="1"/>
                          </pic:cNvPicPr>
                        </pic:nvPicPr>
                        <pic:blipFill>
                          <a:blip r:embed="rId97">
                            <a:lum bright="70000" contrast="-70000"/>
                          </a:blip>
                          <a:stretch>
                            <a:fillRect/>
                          </a:stretch>
                        </pic:blipFill>
                        <pic:spPr>
                          <a:xfrm>
                            <a:off x="3546672" y="990029"/>
                            <a:ext cx="439214" cy="439214"/>
                          </a:xfrm>
                          <a:prstGeom prst="rect">
                            <a:avLst/>
                          </a:prstGeom>
                        </pic:spPr>
                      </pic:pic>
                    </wpg:wgp>
                  </a:graphicData>
                </a:graphic>
              </wp:inline>
            </w:drawing>
          </mc:Choice>
          <mc:Fallback>
            <w:pict>
              <v:group id="Group 182" o:spid="_x0000_s1329" style="width:425.75pt;height:279.45pt;mso-position-horizontal-relative:char;mso-position-vertical-relative:line" coordsize="67184,44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">
                <v:oval id="Oval 2074269846" o:spid="_x0000_s1330" style="position:absolute;left:19938;top:8619;width:26816;height:268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kIeMsA&#10;AADjAAAADwAAAGRycy9kb3ducmV2LnhtbESPQWvCQBSE74L/YXmCN90YJNrUVdpCoAcvag/t7ZF9&#10;TVKzb7fZNab/3hWEHoeZ+YbZ7AbTip4631hWsJgnIIhLqxuuFHycitkahA/IGlvLpOCPPOy249EG&#10;c22vfKD+GCoRIexzVFCH4HIpfVmTQT+3jjh637YzGKLsKqk7vEa4aWWaJJk02HBcqNHRW03l+Xgx&#10;Clza/34Vw37Vu1c+ZYey/flsCqWmk+HlGUSgIfyHH+13rSBNVss0e1ovM7h/in9Abm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gyQh4ywAAAOMAAAAPAAAAAAAAAAAAAAAAAJgC&#10;AABkcnMvZG93bnJldi54bWxQSwUGAAAAAAQABAD1AAAAkAMAAAAA&#10;" fillcolor="white [3212]" stroked="f" strokeweight="1pt">
                  <v:fill opacity="38036f"/>
                  <v:stroke joinstyle="miter"/>
                  <v:textbox inset="5.4pt,2.7pt,5.4pt,2.7pt"/>
                </v:oval>
                <v:shape id="Freeform 5" o:spid="_x0000_s1331" style="position:absolute;left:33346;top:4328;width:11287;height:17693;visibility:visible;mso-wrap-style:square;v-text-anchor:top" coordsize="2527,3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HSjsoA&#10;AADjAAAADwAAAGRycy9kb3ducmV2LnhtbESPQWvCQBSE7wX/w/KEXopuDEHT6CoiCD2q7cHja/aZ&#10;hOy+DdnVpP313UKhx2FmvmE2u9Ea8aDeN44VLOYJCOLS6YYrBR/vx1kOwgdkjcYxKfgiD7vt5GmD&#10;hXYDn+lxCZWIEPYFKqhD6AopfVmTRT93HXH0bq63GKLsK6l7HCLcGpkmyVJabDgu1NjRoaayvdyt&#10;gmt2OL9It29zN36ezPdxMLY9KfU8HfdrEIHG8B/+a79pBWmyytLla56t4PdT/ANy+w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oR0o7KAAAA4wAAAA8AAAAAAAAAAAAAAAAAmAIA&#10;AGRycy9kb3ducmV2LnhtbFBLBQYAAAAABAAEAPUAAACPAwAAAAA=&#10;" path="m346,v801,70,1562,382,2181,895l,3948,346,xe" fillcolor="#50a3a7" stroked="f" strokeweight="0">
                  <v:path arrowok="t" o:connecttype="custom" o:connectlocs="154545,0;1128713,401088;0,1769269;154545,0" o:connectangles="0,0,0,0"/>
                </v:shape>
                <v:shape id="Freeform 7" o:spid="_x0000_s1332" style="position:absolute;left:33346;top:10603;width:17621;height:11418;visibility:visible;mso-wrap-style:square;v-text-anchor:top" coordsize="3946,2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TBskA&#10;AADjAAAADwAAAGRycy9kb3ducmV2LnhtbERPz2vCMBS+D/wfwhvsNlOLZF01ihPGdhCGdQyPj+bZ&#10;lDUvpcm07q9fDsKOH9/v5Xp0nTjTEFrPGmbTDARx7U3LjYbPw+tjASJEZIOdZ9JwpQDr1eRuiaXx&#10;F97TuYqNSCEcStRgY+xLKUNtyWGY+p44cSc/OIwJDo00A15SuOtknmVKOmw5NVjsaWup/q5+nAZ+&#10;O85+90eVf+1elP04FNW1U1utH+7HzQJEpDH+i2/ud6Mhz57muXou5ml0+pT+gFz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aHTBskAAADjAAAADwAAAAAAAAAAAAAAAACYAgAA&#10;ZHJzL2Rvd25yZXYueG1sUEsFBgAAAAAEAAQA9QAAAI4DAAAAAA==&#10;" path="m3036,v517,616,835,1375,910,2176l,2548,3036,xe" fillcolor="#b0b0b0" stroked="f" strokeweight="0">
                  <v:path arrowok="t" o:connecttype="custom" o:connectlocs="1355756,0;1762125,975109;0,1141810;1355756,0" o:connectangles="0,0,0,0"/>
                </v:shape>
                <v:shape id="Freeform 9" o:spid="_x0000_s1333" style="position:absolute;left:33346;top:22021;width:17633;height:11335;visibility:visible;mso-wrap-style:square;v-text-anchor:top" coordsize="3949,25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EfI8sA&#10;AADjAAAADwAAAGRycy9kb3ducmV2LnhtbESP0WrCQBRE3wv+w3ILfaubBokaXUWkLUJJobEfcJu9&#10;JovZuyG7jenfdwXBx2FmzjDr7WhbMVDvjWMFL9MEBHHltOFawffx7XkBwgdkja1jUvBHHrabycMa&#10;c+0u/EVDGWoRIexzVNCE0OVS+qohi37qOuLonVxvMUTZ11L3eIlw28o0STJp0XBcaLCjfUPVufy1&#10;CobT8f1Tv34UZm4y+jkM+7YoSqWeHsfdCkSgMdzDt/ZBK0iT+SzNlovZEq6f4h+Qm3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JQR8jywAAAOMAAAAPAAAAAAAAAAAAAAAAAJgC&#10;AABkcnMvZG93bnJldi54bWxQSwUGAAAAAAQABAD1AAAAkAMAAAAA&#10;" path="m3949,345v-71,801,-383,1562,-896,2182l,,3949,345xe" fillcolor="#9fcfd1" stroked="f" strokeweight="0">
                  <v:path arrowok="t" o:connecttype="custom" o:connectlocs="1763316,154748;1363232,1133475;0,0;1763316,154748" o:connectangles="0,0,0,0"/>
                </v:shape>
                <v:shape id="Freeform 11" o:spid="_x0000_s1334" style="position:absolute;left:33346;top:22021;width:11382;height:17692;visibility:visible;mso-wrap-style:square;v-text-anchor:top" coordsize="2548,39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RatMkA&#10;AADjAAAADwAAAGRycy9kb3ducmV2LnhtbESPzWoCMRSF94LvEK7QTdGM0zrV0SilUOhGQS20y8vk&#10;OglOboZJquPbm0XB5eH88a02vWvEhbpgPSuYTjIQxJXXlmsF38fP8RxEiMgaG8+k4EYBNuvhYIWl&#10;9lfe0+UQa5FGOJSowMTYllKGypDDMPEtcfJOvnMYk+xqqTu8pnHXyDzLCunQcnow2NKHoep8+HMK&#10;Xvz22RbmSDvT6mDdbPEjf7dKPY369yWISH18hP/bX1pBnr295sViPksUiSnxgFzf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aRatMkAAADjAAAADwAAAAAAAAAAAAAAAACYAgAA&#10;ZHJzL2Rvd25yZXYueG1sUEsFBgAAAAAEAAQA9QAAAI4DAAAAAA==&#10;" path="m2548,3036c1932,3553,1173,3870,372,3945l,,2548,3036xe" fillcolor="#ffd966" stroked="f" strokeweight="0">
                  <v:path arrowok="t" o:connecttype="custom" o:connectlocs="1138238,1361597;166179,1769269;0,0;1138238,1361597" o:connectangles="0,0,0,0"/>
                </v:shape>
                <v:shape id="Freeform 13" o:spid="_x0000_s1335" style="position:absolute;left:22059;top:22021;width:11287;height:17704;visibility:visible;mso-wrap-style:square;v-text-anchor:top" coordsize="2527,3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15vMsA&#10;AADjAAAADwAAAGRycy9kb3ducmV2LnhtbESPQWvCQBSE74X+h+UVvBTdGGxMU1cRQehRbQ8en9nX&#10;JGT3bchuTeyv7xYKHoeZ+YZZbUZrxJV63zhWMJ8lIIhLpxuuFHx+7Kc5CB+QNRrHpOBGHjbrx4cV&#10;FtoNfKTrKVQiQtgXqKAOoSuk9GVNFv3MdcTR+3K9xRBlX0nd4xDh1sg0STJpseG4UGNHu5rK9vRt&#10;FZwXu+OzdNs2d+PlYH72g7HtQanJ07h9AxFoDPfwf/tdK0iT5SLNXvOXOfx9in9Arn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PbXm8ywAAAOMAAAAPAAAAAAAAAAAAAAAAAJgC&#10;AABkcnMvZG93bnJldi54bWxQSwUGAAAAAAQABAD1AAAAkAMAAAAA&#10;" path="m2182,3948c1381,3878,620,3566,,3053l2527,,2182,3948xe" fillcolor="#50a3a7" stroked="f" strokeweight="0">
                  <v:path arrowok="t" o:connecttype="custom" o:connectlocs="974615,1770460;0,1369102;1128713,0;974615,1770460" o:connectangles="0,0,0,0"/>
                </v:shape>
                <v:shape id="Freeform 15" o:spid="_x0000_s1336" style="position:absolute;left:15724;top:22021;width:17622;height:11418;visibility:visible;mso-wrap-style:square;v-text-anchor:top" coordsize="3945,2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Y3askA&#10;AADjAAAADwAAAGRycy9kb3ducmV2LnhtbESPT0sDMRTE70K/Q3iCN5s19O+2aRGLIt5s9f7YvO4u&#10;3bxskzTdfnsjCB6HmfkNs94OthOJfGgda3gaFyCIK2darjV8HV4fFyBCRDbYOSYNNwqw3Yzu1lga&#10;d+VPSvtYiwzhUKKGJsa+lDJUDVkMY9cTZ+/ovMWYpa+l8XjNcNtJVRQzabHlvNBgTy8NVaf9xWo4&#10;KbNT50v6TuajPcj57einb0nrh/vheQUi0hD/w3/td6NBFfOJmi0XUwW/n/IfkJ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KY3askAAADjAAAADwAAAAAAAAAAAAAAAACYAgAA&#10;ZHJzL2Rvd25yZXYueG1sUEsFBgAAAAAEAAQA9QAAAI4DAAAAAA==&#10;" path="m910,2547c393,1931,75,1172,,372l3945,,910,2547xe" fillcolor="#b0b0b0" stroked="f" strokeweight="0">
                  <v:path arrowok="t" o:connecttype="custom" o:connectlocs="406472,1141810;0,166766;1762125,0;406472,1141810" o:connectangles="0,0,0,0"/>
                </v:shape>
                <v:shape id="Freeform 17" o:spid="_x0000_s1337" style="position:absolute;left:15713;top:10698;width:17633;height:11323;visibility:visible;mso-wrap-style:square;v-text-anchor:top" coordsize="3948,25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" path="m,2181c71,1380,383,619,896,l3948,2527,,2181xe" fillcolor="#9fcfd1" stroked="f" strokeweight="0">
                  <v:path arrowok="t" o:connecttype="custom" o:connectlocs="0,977251;400185,0;1763316,1132285;0,977251" o:connectangles="0,0,0,0"/>
                </v:shape>
                <v:shape id="Freeform 19" o:spid="_x0000_s1338" style="position:absolute;left:21963;top:4328;width:11383;height:17693;visibility:visible;mso-wrap-style:square;v-text-anchor:top" coordsize="2547,39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sx4cwA&#10;AADjAAAADwAAAGRycy9kb3ducmV2LnhtbESPW2vCQBSE3wX/w3IE33RjsF5SVxEvRR8q1Cq+HrKn&#10;STB7NmRXjf++KxT6OMzMN8xs0ZhS3Kl2hWUFg34Egji1uuBMwel725uAcB5ZY2mZFDzJwWLebs0w&#10;0fbBX3Q/+kwECLsEFeTeV4mULs3JoOvbijh4P7Y26IOsM6lrfAS4KWUcRSNpsOCwkGNFq5zS6/Fm&#10;FKzt5nBaHS7T88d5bHfLzcXtP1mpbqdZvoPw1Pj/8F97pxXE0XgYj6aTtyG8PoU/IO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Cwsx4cwAAADjAAAADwAAAAAAAAAAAAAAAACY&#10;AgAAZHJzL2Rvd25yZXYueG1sUEsFBgAAAAAEAAQA9QAAAJEDAAAAAA==&#10;" path="m,910c616,393,1375,76,2176,r371,3946l,910xe" fillcolor="#ffd966" stroked="f" strokeweight="0">
                  <v:path arrowok="t" o:connecttype="custom" o:connectlocs="0,408017;972440,0;1138238,1769269;0,408017" o:connectangles="0,0,0,0"/>
                </v:shape>
                <v:shape id="Freeform: Shape 2074269855" o:spid="_x0000_s1339" style="position:absolute;left:34511;top:4328;width:10122;height:7353;visibility:visible;mso-wrap-style:square;v-text-anchor:top" coordsize="1349545,980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4m6cwA&#10;AADjAAAADwAAAGRycy9kb3ducmV2LnhtbESPQUvDQBSE70L/w/IEb3a3waRp7Lao0CLaQ62CHh/Z&#10;5yY0+zZk1zb+e1cQPA4z8w2zXI+uEycaQutZw2yqQBDX3rRsNby9bq5LECEiG+w8k4ZvCrBeTS6W&#10;WBl/5hc6HaIVCcKhQg1NjH0lZagbchimvidO3qcfHMYkByvNgOcEd53MlCqkw5bTQoM9PTRUHw9f&#10;ToN98u+L3W7r8r362JSze1s8b63WV5fj3S2ISGP8D/+1H42GTM1vsmJR5jn8fkp/QK5+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gj4m6cwAAADjAAAADwAAAAAAAAAAAAAAAACY&#10;AgAAZHJzL2Rvd25yZXYueG1sUEsFBgAAAAAEAAQA9QAAAJEDAAAAAA==&#10;" path="m50655,c527689,41827,980901,228254,1349545,534784l981904,980424r-140,-128c716884,761698,387973,617913,27381,581293l,579910,50655,xe" fillcolor="black [3213]" stroked="f" strokeweight="0">
                  <v:fill opacity="18247f"/>
                  <v:path arrowok="t" o:connecttype="custom" o:connectlocs="37991,0;1012159,401088;736428,735318;736323,735222;20536,435970;0,434933" o:connectangles="0,0,0,0,0,0"/>
                </v:shape>
                <v:shape id="Freeform: Shape 2074269856" o:spid="_x0000_s1340" style="position:absolute;left:43594;top:10603;width:7373;height:10155;visibility:visible;mso-wrap-style:square;v-text-anchor:top" coordsize="983080,13540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T8WcoA&#10;AADjAAAADwAAAGRycy9kb3ducmV2LnhtbESPUWvCMBSF3wf7D+EOfJuJxdXaGUUExwZD1M33S3PX&#10;Fpub0kTN/v0yGOzxcM75DmexirYTVxp861jDZKxAEFfOtFxr+PzYPhYgfEA22DkmDd/kYbW8v1tg&#10;adyND3Q9hlokCPsSNTQh9KWUvmrIoh+7njh5X26wGJIcamkGvCW47WSmVC4ttpwWGuxp01B1Pl6s&#10;hrf47grcq2k7c92L2vXbWIeT1qOHuH4GESiG//Bf+9VoyNRsmuXz4imH30/pD8jl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K0/FnKAAAA4wAAAA8AAAAAAAAAAAAAAAAAmAIA&#10;AGRycy9kb3ducmV2LnhtbFBLBQYAAAAABAAEAPUAAACPAwAAAAA=&#10;" path="m441254,c749083,368056,938424,821553,983080,1300146r-570297,53951l412091,1340406c375471,979814,231687,650903,13088,386022l,371622,441254,xe" fillcolor="black [3213]" stroked="f" strokeweight="0">
                  <v:fill opacity="18247f"/>
                  <v:path arrowok="t" o:connecttype="custom" o:connectlocs="330941,0;737310,975110;309587,1015573;309068,1005305;9816,289517;0,278717" o:connectangles="0,0,0,0,0,0"/>
                </v:shape>
                <v:shape id="Freeform: Shape 2074269857" o:spid="_x0000_s1341" style="position:absolute;left:43657;top:23192;width:7322;height:10164;visibility:visible;mso-wrap-style:square;v-text-anchor:top" coordsize="976269,13550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MBt8sA&#10;AADjAAAADwAAAGRycy9kb3ducmV2LnhtbESP3UoDMRSE74W+QzgF72y2i/ZnbVqkaLEKha59gNPN&#10;cbN0c7Iksbu+vREEL4eZ+YZZbQbbiiv50DhWMJ1kIIgrpxuuFZw+Xu4WIEJE1tg6JgXfFGCzHt2s&#10;sNCu5yNdy1iLBOFQoAITY1dIGSpDFsPEdcTJ+3TeYkzS11J77BPctjLPspm02HBaMNjR1lB1Kb+s&#10;Au7fyuOezsvt4bmm3f7wHnbGK3U7Hp4eQUQa4n/4r/2qFeTZ/D6fLRcPc/j9lP6AXP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HQwG3ywAAAOMAAAAPAAAAAAAAAAAAAAAAAJgC&#10;AABkcnMvZG93bnJldi54bWxQSwUGAAAAAAQABAD1AAAAkAMAAAAA&#10;" path="m405074,l976269,50128c933998,529175,748245,984299,442824,1355097l,986906r4689,-5159c223288,716867,367072,387955,403692,27363l405074,xe" fillcolor="black [3213]" stroked="f" strokeweight="0">
                  <v:fill opacity="18247f"/>
                  <v:path arrowok="t" o:connecttype="custom" o:connectlocs="303806,0;732202,37596;332118,1016323;0,740180;3517,736310;302769,20522" o:connectangles="0,0,0,0,0,0"/>
                </v:shape>
                <v:shape id="Freeform: Shape 2074269858" o:spid="_x0000_s1342" style="position:absolute;left:34600;top:32308;width:10128;height:7405;visibility:visible;mso-wrap-style:square;v-text-anchor:top" coordsize="1350455,987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abh8gA&#10;AADjAAAADwAAAGRycy9kb3ducmV2LnhtbERPy2rCQBTdF/yH4Qru6iTBakwdRQpCFyKo3bi7ZK5J&#10;MHMnZKZ59OudRcHl4bw3u8HUoqPWVZYVxPMIBHFudcWFgp/r4T0F4TyyxtoyKRjJwW47edtgpm3P&#10;Z+ouvhAhhF2GCkrvm0xKl5dk0M1tQxy4u20N+gDbQuoW+xBuaplE0VIarDg0lNjQV0n54/JrFNzG&#10;PKa0t6tjPN7Pp+5wXae3P6Vm02H/CcLT4F/if/e3VpBEq0WyXKcfYXT4FP6A3D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9puHyAAAAOMAAAAPAAAAAAAAAAAAAAAAAJgCAABk&#10;cnMvZG93bnJldi54bWxQSwUGAAAAAAQABAD1AAAAjQMAAAAA&#10;" path="m979461,r370994,443796c983551,752951,531472,942510,54377,987358l,408413r15591,-788c376183,371005,705094,227221,969974,8622l979461,xe" fillcolor="black [3213]" stroked="f" strokeweight="0">
                  <v:fill opacity="18247f"/>
                  <v:path arrowok="t" o:connecttype="custom" o:connectlocs="734596,0;1012841,332847;40783,740519;0,306310;11693,305719;727480,6467" o:connectangles="0,0,0,0,0,0"/>
                </v:shape>
                <v:shape id="Freeform: Shape 2074269859" o:spid="_x0000_s1343" style="position:absolute;left:22059;top:32370;width:10124;height:7355;visibility:visible;mso-wrap-style:square;v-text-anchor:top" coordsize="1349961,980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PsiswA&#10;AADjAAAADwAAAGRycy9kb3ducmV2LnhtbESPW0sDMRSE3wv+h3AEX6TNutjb2rQUi1AUhd7o62Fz&#10;3CwmJ8smbVd/vRGEPg4z8w0zW3TOijO1ofas4GGQgSAuva65UrDfvfQnIEJE1mg9k4JvCrCY3/Rm&#10;WGh/4Q2dt7ESCcKhQAUmxqaQMpSGHIaBb4iT9+lbhzHJtpK6xUuCOyvzLBtJhzWnBYMNPRsqv7Yn&#10;p8DyKn/VP7g+VEdzv/x4s0N+Pyh1d9stn0BE6uI1/N9eawV5Nn7MR9PJcAp/n9IfkPN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EfPsiswAAADjAAAADwAAAAAAAAAAAAAAAACY&#10;AgAAZHJzL2Rvd25yZXYueG1sUEsFBgAAAAAEAAQA9QAAAJEDAAAAAA==&#10;" path="m367342,r437,397c632660,218996,961571,362780,1322163,399400r27798,1404l1299486,980721c822452,938866,369240,752313,,445577l367342,xe" fillcolor="black [3213]" stroked="f" strokeweight="0">
                  <v:fill opacity="18247f"/>
                  <v:path arrowok="t" o:connecttype="custom" o:connectlocs="275507,0;275834,298;991622,299550;1012471,300603;974615,735541;0,334183" o:connectangles="0,0,0,0,0,0"/>
                </v:shape>
                <v:shape id="Freeform: Shape 2074269860" o:spid="_x0000_s1344" style="position:absolute;left:15724;top:23284;width:7368;height:10155;visibility:visible;mso-wrap-style:square;v-text-anchor:top" coordsize="982322,1354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cwA&#10;AADjAAAADwAAAGRycy9kb3ducmV2LnhtbESPXUvDMBSG74X9h3AG3ohLraOr3bIh6kBBxH0oeHdo&#10;zppqc1KSuNV/by4EL1/eL57FarCdOJIPrWMFV5MMBHHtdMuNgv1ufVmCCBFZY+eYFPxQgNVydLbA&#10;SrsTb+i4jY1IIxwqVGBi7CspQ23IYpi4njh5B+ctxiR9I7XHUxq3ncyzrJAWW04PBnu6M1R/bb+t&#10;ggv9ev+ym709XD+V79P1J/X+2XwodT4ebucgIg3xP/zXftQK8mw2zYubskgUiSnxgFz+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sP/cwAAADjAAAADwAAAAAAAAAAAAAAAACY&#10;AgAAZHJzL2Rvd25yZXYueG1sUEsFBgAAAAAEAAQA9QAAAJEDAAAAAA==&#10;" path="m570221,r766,15176c607607,375768,751392,704680,969991,969560r12331,13568l541963,1354023c234057,985823,44667,532147,,53965l570221,xe" fillcolor="black [3213]" stroked="f" strokeweight="0">
                  <v:fill opacity="18247f"/>
                  <v:path arrowok="t" o:connecttype="custom" o:connectlocs="427666,0;428241,11382;727494,727170;736742,737346;406473,1015517;0,40474" o:connectangles="0,0,0,0,0,0"/>
                </v:shape>
                <v:shape id="Freeform: Shape 2074269861" o:spid="_x0000_s1345" style="position:absolute;left:15713;top:10698;width:7323;height:10149;visibility:visible;mso-wrap-style:square;v-text-anchor:top" coordsize="976497,1353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SHcoA&#10;AADjAAAADwAAAGRycy9kb3ducmV2LnhtbESPQWvCQBSE70L/w/IK3nSTINGm2Yi0CF4qmPbQ3h7Z&#10;1yQ0+zZk1xj7691CweMwM98w+XYynRhpcK1lBfEyAkFcWd1yreDjfb/YgHAeWWNnmRRcycG2eJjl&#10;mGl74RONpa9FgLDLUEHjfZ9J6aqGDLql7YmD920Hgz7IoZZ6wEuAm04mUZRKgy2HhQZ7emmo+inP&#10;RgGy+Zp2Y1weqUq68u3z1Vr/q9T8cdo9g/A0+Xv4v33QCpJovUrSp00aw9+n8Adkc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9vkh3KAAAA4wAAAA8AAAAAAAAAAAAAAAAAmAIA&#10;AGRycy9kb3ducmV2LnhtbFBLBQYAAAAABAAEAPUAAACPAwAAAAA=&#10;" path="m533580,l976497,367909r-4919,5413c752979,638203,609194,967114,572574,1327706r-1289,25524l,1303001c42282,824458,228082,369811,533580,xe" fillcolor="black [3213]" stroked="f" strokeweight="0">
                  <v:fill opacity="18247f"/>
                  <v:path arrowok="t" o:connecttype="custom" o:connectlocs="400185,0;732373,275932;728684,279992;429431,995780;428464,1014923;0,977251;400185,0" o:connectangles="0,0,0,0,0,0,0"/>
                </v:shape>
                <v:shape id="Freeform: Shape 2074269862" o:spid="_x0000_s1346" style="position:absolute;left:21963;top:4328;width:10133;height:7413;visibility:visible;mso-wrap-style:square;v-text-anchor:top" coordsize="1350984,988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LatcsA&#10;AADjAAAADwAAAGRycy9kb3ducmV2LnhtbESPQWvCQBSE74X+h+UVeim6adAYo6uU0oIIPVRFr4/s&#10;MwnNvg272xj/vSsUehxm5htmuR5MK3pyvrGs4HWcgCAurW64UnDYf45yED4ga2wtk4IreVivHh+W&#10;WGh74W/qd6ESEcK+QAV1CF0hpS9rMujHtiOO3tk6gyFKV0nt8BLhppVpkmTSYMNxocaO3msqf3a/&#10;RkE/7Y5f+cts6/n6sZUOT9NwPCn1/DS8LUAEGsJ/+K+90QrSZDZJs3mepXD/FP+AXN0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ywtq1ywAAAOMAAAAPAAAAAAAAAAAAAAAAAJgC&#10;AABkcnMvZG93bnJldi54bWxQSwUGAAAAAAQABAD1AAAAkAMAAAAA&#10;" path="m1296587,r54397,580479l1334863,581293c974271,617913,645360,761698,380479,980296r-8909,8098l,544023c367049,234946,819305,45435,1296587,xe" fillcolor="black [3213]" stroked="f" strokeweight="0">
                  <v:fill opacity="18247f"/>
                  <v:path arrowok="t" o:connecttype="custom" o:connectlocs="972440,0;1013238,435360;1001147,435970;285359,735222;278678,741296;0,408018;972440,0" o:connectangles="0,0,0,0,0,0,0"/>
                </v:shape>
                <v:oval id="Oval 2074269863" o:spid="_x0000_s1347" style="position:absolute;left:30221;top:18902;width:6249;height:62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" fillcolor="white [3212]" stroked="f" strokeweight="1pt">
                  <v:fill opacity="47288f"/>
                  <v:stroke joinstyle="miter"/>
                  <v:shadow on="t" color="black" opacity="20971f" offset="0,2.2pt"/>
                  <v:textbox inset="5.4pt,2.7pt,5.4pt,2.7pt"/>
                </v:oval>
                <v:shape id="TextBox 158" o:spid="_x0000_s1348" type="#_x0000_t202" style="position:absolute;left:45931;top:13857;width:3378;height:51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WtxcoA&#10;AADjAAAADwAAAGRycy9kb3ducmV2LnhtbESPUWvCMBSF34X9h3AHexFNVqRqNcoYCCLuQbcfcG2u&#10;TbG5KU1Wu3+/DIQ9Hs453+Gst4NrRE9dqD1reJ0qEMSlNzVXGr4+d5MFiBCRDTaeScMPBdhunkZr&#10;LIy/84n6c6xEgnAoUIONsS2kDKUlh2HqW+LkXX3nMCbZVdJ0eE9w18hMqVw6rDktWGzp3VJ5O387&#10;DWPbqo/jdX/Zmby0t0PAuesPWr88D28rEJGG+B9+tPdGQ6bmsyxfLvIZ/H1Kf0Bu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N1rcXKAAAA4wAAAA8AAAAAAAAAAAAAAAAAmAIA&#10;AGRycy9kb3ducmV2LnhtbFBLBQYAAAAABAAEAPUAAACPAwAAAAA=&#10;" filled="f" stroked="f">
                  <v:textbox>
                    <w:txbxContent>
                      <w:p w:rsidR="00671334" w:rsidRDefault="00671334"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2</w:t>
                        </w:r>
                      </w:p>
                    </w:txbxContent>
                  </v:textbox>
                </v:shape>
                <v:shape id="TextBox 159" o:spid="_x0000_s1349" type="#_x0000_t202" style="position:absolute;left:45931;top:25291;width:3378;height:51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kIXsoA&#10;AADjAAAADwAAAGRycy9kb3ducmV2LnhtbESPUWvCMBSF3wf7D+EOfJGZrGh1nVGGIIjow9x+wF1z&#10;bYrNTWmyWv/9MhD2eDjnfIezXA+uET11ofas4WWiQBCX3tRcafj63D4vQISIbLDxTBpuFGC9enxY&#10;YmH8lT+oP8VKJAiHAjXYGNtCylBachgmviVO3tl3DmOSXSVNh9cEd43MlMqlw5rTgsWWNpbKy+nH&#10;aRjbVh0P59331uSlvewDzl2/13r0NLy/gYg0xP/wvb0zGjI1n2b56yKfwd+n9Afk6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w5CF7KAAAA4wAAAA8AAAAAAAAAAAAAAAAAmAIA&#10;AGRycy9kb3ducmV2LnhtbFBLBQYAAAAABAAEAPUAAACPAwAAAAA=&#10;" filled="f" stroked="f">
                  <v:textbox>
                    <w:txbxContent>
                      <w:p w:rsidR="00671334" w:rsidRDefault="00671334"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3</w:t>
                        </w:r>
                      </w:p>
                    </w:txbxContent>
                  </v:textbox>
                </v:shape>
                <v:shape id="TextBox 160" o:spid="_x0000_s1350" type="#_x0000_t202" style="position:absolute;left:17311;top:25291;width:3378;height:51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WKcoA&#10;AADjAAAADwAAAGRycy9kb3ducmV2LnhtbESP0WoCMRRE3wv+Q7iFvpSadJGoW6NIQRBpH2r7AdfN&#10;dbO4uVk26br9+0Yo9HGYmTPMajP6VgzUxyawgeepAkFcBdtwbeDrc/e0ABETssU2MBn4oQib9eRu&#10;haUNV/6g4ZhqkSEcSzTgUupKKWPlyGOcho44e+fQe0xZ9rW0PV4z3LeyUEpLjw3nBYcdvTqqLsdv&#10;b+DRder97bw/7ayu3OUQce6HgzEP9+P2BUSiMf2H/9p7a6BQ81mhlwut4fYp/w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zrlinKAAAA4wAAAA8AAAAAAAAAAAAAAAAAmAIA&#10;AGRycy9kb3ducmV2LnhtbFBLBQYAAAAABAAEAPUAAACPAwAAAAA=&#10;" filled="f" stroked="f">
                  <v:textbox>
                    <w:txbxContent>
                      <w:p w:rsidR="00671334" w:rsidRDefault="00671334"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6</w:t>
                        </w:r>
                      </w:p>
                    </w:txbxContent>
                  </v:textbox>
                </v:shape>
                <v:shape id="TextBox 161" o:spid="_x0000_s1351" type="#_x0000_t202" style="position:absolute;left:17311;top:13857;width:3378;height:51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czssoA&#10;AADjAAAADwAAAGRycy9kb3ducmV2LnhtbESPUWvCMBSF3wf7D+EO9jJmYhmt64wyBEHEPaj7AXfN&#10;tSk2N6XJav33ZiDs8XDO+Q5nvhxdKwbqQ+NZw3SiQBBX3jRca/g+rl9nIEJENth6Jg1XCrBcPD7M&#10;sTT+wnsaDrEWCcKhRA02xq6UMlSWHIaJ74iTd/K9w5hkX0vT4yXBXSszpXLpsOG0YLGjlaXqfPh1&#10;Gl5sp752p83P2uSVPW8DFm7Yav38NH5+gIg0xv/wvb0xGjJVvGX5+ywv4O9T+gNyc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OnM7LKAAAA4wAAAA8AAAAAAAAAAAAAAAAAmAIA&#10;AGRycy9kb3ducmV2LnhtbFBLBQYAAAAABAAEAPUAAACPAwAAAAA=&#10;" filled="f" stroked="f">
                  <v:textbox>
                    <w:txbxContent>
                      <w:p w:rsidR="00671334" w:rsidRDefault="00671334"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7</w:t>
                        </w:r>
                      </w:p>
                    </w:txbxContent>
                  </v:textbox>
                </v:shape>
                <v:shape id="TextBox 162" o:spid="_x0000_s1352" type="#_x0000_t202" style="position:absolute;left:37542;top:5334;width:3378;height:51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inwMcA&#10;AADjAAAADwAAAGRycy9kb3ducmV2LnhtbERP3WrCMBS+F3yHcITdiCYro2o1yhgIIu5Ctwc4Nsem&#10;2JyUJqvd2y8Xwi4/vv/NbnCN6KkLtWcNr3MFgrj0puZKw/fXfrYEESKywcYzafilALvteLTBwvgH&#10;n6m/xEqkEA4FarAxtoWUobTkMMx9S5y4m+8cxgS7SpoOHyncNTJTKpcOa04NFlv6sFTeLz9Ow9S2&#10;6vN0O1z3Ji/t/Rhw4fqj1i+T4X0NItIQ/8VP98FoyNTiLctXyzyNTp/SH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4p8DHAAAA4wAAAA8AAAAAAAAAAAAAAAAAmAIAAGRy&#10;cy9kb3ducmV2LnhtbFBLBQYAAAAABAAEAPUAAACMAwAAAAA=&#10;" filled="f" stroked="f">
                  <v:textbox>
                    <w:txbxContent>
                      <w:p w:rsidR="00671334" w:rsidRDefault="00671334"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1</w:t>
                        </w:r>
                      </w:p>
                    </w:txbxContent>
                  </v:textbox>
                </v:shape>
                <v:shape id="TextBox 163" o:spid="_x0000_s1353" type="#_x0000_t202" style="position:absolute;left:37542;top:34257;width:3378;height:51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QCW8oA&#10;AADjAAAADwAAAGRycy9kb3ducmV2LnhtbESPUWvCMBSF34X9h3AHe5GZWEbVzihDEETcg24/4K65&#10;NsXmpjRZrf/eDIQ9Hs453+Es14NrRE9dqD1rmE4UCOLSm5orDd9f29c5iBCRDTaeScONAqxXT6Ml&#10;FsZf+Uj9KVYiQTgUqMHG2BZShtKSwzDxLXHyzr5zGJPsKmk6vCa4a2SmVC4d1pwWLLa0sVReTr9O&#10;w9i26vNw3v1sTV7ayz7gzPV7rV+eh493EJGG+B9+tHdGQ6Zmb1m+mOcL+PuU/oBc3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10AlvKAAAA4wAAAA8AAAAAAAAAAAAAAAAAmAIA&#10;AGRycy9kb3ducmV2LnhtbFBLBQYAAAAABAAEAPUAAACPAwAAAAA=&#10;" filled="f" stroked="f">
                  <v:textbox>
                    <w:txbxContent>
                      <w:p w:rsidR="00671334" w:rsidRDefault="00671334"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4</w:t>
                        </w:r>
                      </w:p>
                    </w:txbxContent>
                  </v:textbox>
                </v:shape>
                <v:shape id="TextBox 164" o:spid="_x0000_s1354" type="#_x0000_t202" style="position:absolute;left:25747;top:34122;width:3378;height:51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c9G8kA&#10;AADjAAAADwAAAGRycy9kb3ducmV2LnhtbESP32rCMBTG7wd7h3AGuxmarIxWq1GGIIi4C90e4Ngc&#10;m2JzUppYu7dfLoRdfnz/+C3Xo2vFQH1oPGt4nyoQxJU3Ddcafr63kxmIEJENtp5Jwy8FWK+en5ZY&#10;Gn/nIw2nWIs0wqFEDTbGrpQyVJYchqnviJN38b3DmGRfS9PjPY27VmZK5dJhw+nBYkcbS9X1dHMa&#10;3mynvg6X3Xlr8spe9wELN+y1fn0ZPxcgIo3xP/xo74yGTBUfWT6fFYkiMSUekK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Zc9G8kAAADjAAAADwAAAAAAAAAAAAAAAACYAgAA&#10;ZHJzL2Rvd25yZXYueG1sUEsFBgAAAAAEAAQA9QAAAI4DAAAAAA==&#10;" filled="f" stroked="f">
                  <v:textbox>
                    <w:txbxContent>
                      <w:p w:rsidR="00671334" w:rsidRDefault="00671334"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5</w:t>
                        </w:r>
                      </w:p>
                    </w:txbxContent>
                  </v:textbox>
                </v:shape>
                <v:shape id="TextBox 165" o:spid="_x0000_s1355" type="#_x0000_t202" style="position:absolute;left:25747;top:5334;width:3378;height:51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uYgMsA&#10;AADjAAAADwAAAGRycy9kb3ducmV2LnhtbESPzWrDMBCE74W+g9hCL6WRYoqdOFFCCARCaA/5eYCt&#10;tbFMrJWxVMd9+6pQ6HGYmW+Y5Xp0rRioD41nDdOJAkFcedNwreFy3r3OQISIbLD1TBq+KcB69fiw&#10;xNL4Ox9pOMVaJAiHEjXYGLtSylBZchgmviNO3tX3DmOSfS1Nj/cEd63MlMqlw4bTgsWOtpaq2+nL&#10;aXixnfp4v+4/dyav7O0QsHDDQevnp3GzABFpjP/hv/beaMhU8Zbl81kxhd9P6Q/I1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225iAywAAAOMAAAAPAAAAAAAAAAAAAAAAAJgC&#10;AABkcnMvZG93bnJldi54bWxQSwUGAAAAAAQABAD1AAAAkAMAAAAA&#10;" filled="f" stroked="f">
                  <v:textbox>
                    <w:txbxContent>
                      <w:p w:rsidR="00671334" w:rsidRDefault="00671334"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8</w:t>
                        </w:r>
                      </w:p>
                    </w:txbxContent>
                  </v:textbox>
                </v:shape>
                <v:shape id="TextBox 166" o:spid="_x0000_s1356" type="#_x0000_t202" style="position:absolute;left:39243;width:17564;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wJzskA&#10;AADjAAAADwAAAGRycy9kb3ducmV2LnhtbESPT2vCQBTE74V+h+UVvNXdBv9GVykVwZOirYK3R/aZ&#10;hGbfhuxq0m/fFQSPw8z8hpkvO1uJGzW+dKzho69AEGfOlJxr+Plev09A+IBssHJMGv7Iw3Lx+jLH&#10;1LiW93Q7hFxECPsUNRQh1KmUPivIou+7mjh6F9dYDFE2uTQNthFuK5koNZIWS44LBdb0VVD2e7ha&#10;Dcft5XwaqF2+ssO6dZ2SbKdS695b9zkDEagLz/CjvTEaEjUeJKPpZJzA/VP8A3Lx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UwJzskAAADjAAAADwAAAAAAAAAAAAAAAACYAgAA&#10;ZHJzL2Rvd25yZXYueG1sUEsFBgAAAAAEAAQA9QAAAI4DAAAAAA==&#10;" filled="f" stroked="f">
                  <v:textbox>
                    <w:txbxContent>
                      <w:p w:rsidR="00671334" w:rsidRDefault="00671334" w:rsidP="00FF55C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الشفافية</w:t>
                        </w:r>
                      </w:p>
                    </w:txbxContent>
                  </v:textbox>
                </v:shape>
                <v:shape id="TextBox 167" o:spid="_x0000_s1357" type="#_x0000_t202" style="position:absolute;left:49620;top:11680;width:17564;height:4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CsVcoA&#10;AADjAAAADwAAAGRycy9kb3ducmV2LnhtbESPS2vDMBCE74X8B7GB3BopTpqHEyWUlkJPDXlCbou1&#10;sU2slbHU2P33VaGQ4zAz3zCrTWcrcafGl441jIYKBHHmTMm5huPh43kOwgdkg5Vj0vBDHjbr3tMK&#10;U+Na3tF9H3IRIexT1FCEUKdS+qwgi37oauLoXV1jMUTZ5NI02Ea4rWSi1FRaLDkuFFjTW0HZbf9t&#10;NZy+rpfzRG3zd/tSt65Tku1Caj3od69LEIG68Aj/tz+NhkTNJsl0MZ+N4e9T/ANy/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4ArFXKAAAA4wAAAA8AAAAAAAAAAAAAAAAAmAIA&#10;AGRycy9kb3ducmV2LnhtbFBLBQYAAAAABAAEAPUAAACPAwAAAAA=&#10;" filled="f" stroked="f">
                  <v:textbox>
                    <w:txbxContent>
                      <w:p w:rsidR="00671334" w:rsidRDefault="00671334"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المساءلة</w:t>
                        </w:r>
                      </w:p>
                    </w:txbxContent>
                  </v:textbox>
                </v:shape>
                <v:shape id="TextBox 168" o:spid="_x0000_s1358" type="#_x0000_t202" style="position:absolute;left:49525;top:28170;width:17564;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k0IcoA&#10;AADjAAAADwAAAGRycy9kb3ducmV2LnhtbESPzWrDMBCE74W+g9hCb41U4/y5UUJIKeSUErcJ9LZY&#10;G9vUWhlLjZ23jwKFHIeZ+YZZrAbbiDN1vnas4XWkQBAXztRcavj++niZgfAB2WDjmDRcyMNq+fiw&#10;wMy4nvd0zkMpIoR9hhqqENpMSl9UZNGPXEscvZPrLIYou1KaDvsIt41MlJpIizXHhQpb2lRU/OZ/&#10;VsNhd/o5puqzfLfjtneDkmznUuvnp2H9BiLQEO7h//bWaEjUNE0m89k0hdun+Afk8go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HpNCHKAAAA4wAAAA8AAAAAAAAAAAAAAAAAmAIA&#10;AGRycy9kb3ducmV2LnhtbFBLBQYAAAAABAAEAPUAAACPAwAAAAA=&#10;" filled="f" stroked="f">
                  <v:textbox>
                    <w:txbxContent>
                      <w:p w:rsidR="00671334" w:rsidRDefault="00671334"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المشاركة</w:t>
                        </w:r>
                      </w:p>
                    </w:txbxContent>
                  </v:textbox>
                </v:shape>
                <v:shape id="TextBox 169" o:spid="_x0000_s1359" type="#_x0000_t202" style="position:absolute;left:40551;top:38043;width:17564;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WRusoA&#10;AADjAAAADwAAAGRycy9kb3ducmV2LnhtbESPS2vDMBCE74X8B7GB3hopJk/XSggJhZ4amraB3BZr&#10;/aDWylhq7P77qhDIcZiZb5hsO9hGXKnztWMN04kCQZw7U3Op4fPj5WkFwgdkg41j0vBLHrab0UOG&#10;qXE9v9P1FEoRIexT1FCF0KZS+rwii37iWuLoFa6zGKLsSmk67CPcNjJRaiEt1hwXKmxpX1H+ffqx&#10;Gr7eist5po7lwc7b3g1Ksl1LrR/Hw+4ZRKAh3MO39qvRkKjlLFmsV8s5/H+Kf0Bu/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6lkbrKAAAA4wAAAA8AAAAAAAAAAAAAAAAAmAIA&#10;AGRycy9kb3ducmV2LnhtbFBLBQYAAAAABAAEAPUAAACPAwAAAAA=&#10;" filled="f" stroked="f">
                  <v:textbox>
                    <w:txbxContent>
                      <w:p w:rsidR="00671334" w:rsidRDefault="00671334"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النزاهة</w:t>
                        </w:r>
                      </w:p>
                    </w:txbxContent>
                  </v:textbox>
                </v:shape>
                <v:shape id="TextBox 170" o:spid="_x0000_s1360" type="#_x0000_t202" style="position:absolute;left:10970;top:39367;width:17557;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cPzcoA&#10;AADjAAAADwAAAGRycy9kb3ducmV2LnhtbESPT2vCQBTE74LfYXlCb7prsFGjq4il0FNL/QfeHtln&#10;Esy+DdmtSb99t1DocZiZ3zDrbW9r8aDWV441TCcKBHHuTMWFhtPxdbwA4QOywdoxafgmD9vNcLDG&#10;zLiOP+lxCIWIEPYZaihDaDIpfV6SRT9xDXH0bq61GKJsC2la7CLc1jJRKpUWK44LJTa0Lym/H76s&#10;hvP77XqZqY/ixT43neuVZLuUWj+N+t0KRKA+/If/2m9GQ6LmsyRdLuYp/H6Kf0B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53D83KAAAA4wAAAA8AAAAAAAAAAAAAAAAAmAIA&#10;AGRycy9kb3ducmV2LnhtbFBLBQYAAAAABAAEAPUAAACPAwAAAAA=&#10;" filled="f" stroked="f">
                  <v:textbox>
                    <w:txbxContent>
                      <w:p w:rsidR="00671334" w:rsidRDefault="00671334"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إدارة المخاطر</w:t>
                        </w:r>
                      </w:p>
                    </w:txbxContent>
                  </v:textbox>
                </v:shape>
                <v:shape id="TextBox 171" o:spid="_x0000_s1361" type="#_x0000_t202" style="position:absolute;top:28060;width:17564;height:4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uqVsoA&#10;AADjAAAADwAAAGRycy9kb3ducmV2LnhtbESPQWvCQBSE70L/w/IK3nS3QY2mriKK4KlSW4XeHtln&#10;Epp9G7KrSf99tyD0OMzMN8xy3dta3Kn1lWMNL2MFgjh3puJCw+fHfjQH4QOywdoxafghD+vV02CJ&#10;mXEdv9P9FAoRIewz1FCG0GRS+rwki37sGuLoXV1rMUTZFtK02EW4rWWi1ExarDgulNjQtqT8+3Sz&#10;Gs5v16/LRB2LnZ02neuVZLuQWg+f+80riEB9+A8/2gejIVHpJJkt5mkKf5/iH5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E7qlbKAAAA4wAAAA8AAAAAAAAAAAAAAAAAmAIA&#10;AGRycy9kb3ducmV2LnhtbFBLBQYAAAAABAAEAPUAAACPAwAAAAA=&#10;" filled="f" stroked="f">
                  <v:textbox>
                    <w:txbxContent>
                      <w:p w:rsidR="00671334" w:rsidRDefault="00671334"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الابتكار</w:t>
                        </w:r>
                      </w:p>
                    </w:txbxContent>
                  </v:textbox>
                </v:shape>
                <v:shape id="TextBox 172" o:spid="_x0000_s1362" type="#_x0000_t202" style="position:absolute;left:222;top:11455;width:17564;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Q+JMYA&#10;AADjAAAADwAAAGRycy9kb3ducmV2LnhtbERPy4rCMBTdD/gP4QruxsTi+KhGkRkGZuXgE9xdmmtb&#10;bG5KE23n781iwOXhvJfrzlbiQY0vHWsYDRUI4syZknMNx8P3+wyED8gGK8ek4Y88rFe9tyWmxrW8&#10;o8c+5CKGsE9RQxFCnUrps4Is+qGriSN3dY3FEGGTS9NgG8NtJROlJtJiybGhwJo+C8pu+7vVcNpe&#10;L+ex+s2/7Efduk5JtnOp9aDfbRYgAnXhJf53/xgNiZqOk8l8No2j46f4B+Tq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Q+JMYAAADjAAAADwAAAAAAAAAAAAAAAACYAgAAZHJz&#10;L2Rvd25yZXYueG1sUEsFBgAAAAAEAAQA9QAAAIsDAAAAAA==&#10;" filled="f" stroked="f">
                  <v:textbox>
                    <w:txbxContent>
                      <w:p w:rsidR="00671334" w:rsidRDefault="00671334"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الأمن السيبراني</w:t>
                        </w:r>
                      </w:p>
                    </w:txbxContent>
                  </v:textbox>
                </v:shape>
                <v:shape id="TextBox 173" o:spid="_x0000_s1363" type="#_x0000_t202" style="position:absolute;left:11586;width:17557;height:4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bv8oA&#10;AADjAAAADwAAAGRycy9kb3ducmV2LnhtbESPQWvCQBSE7wX/w/IEb3XXYNWkriJKoadKbRV6e2Sf&#10;STD7NmS3Jv57tyD0OMzMN8xy3dtaXKn1lWMNk7ECQZw7U3Gh4fvr7XkBwgdkg7Vj0nAjD+vV4GmJ&#10;mXEdf9L1EAoRIewz1FCG0GRS+rwki37sGuLonV1rMUTZFtK02EW4rWWi1ExarDgulNjQtqT8cvi1&#10;Go4f55/TVO2LnX1pOtcryTaVWo+G/eYVRKA+/Icf7XejIVHzaTJLF/MU/j7FPyBX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om7/KAAAA4wAAAA8AAAAAAAAAAAAAAAAAmAIA&#10;AGRycy9kb3ducmV2LnhtbFBLBQYAAAAABAAEAPUAAACPAwAAAAA=&#10;" filled="f" stroked="f">
                  <v:textbox>
                    <w:txbxContent>
                      <w:p w:rsidR="00671334" w:rsidRDefault="00671334"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الاستدامة</w:t>
                        </w:r>
                      </w:p>
                    </w:txbxContent>
                  </v:textbox>
                </v:shape>
                <v:shape id="Picture 2074269880" o:spid="_x0000_s1364" type="#_x0000_t75" style="position:absolute;left:35001;top:28941;width:4714;height:47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xBj/LAAAA4wAAAA8AAABkcnMvZG93bnJldi54bWxEj81qwkAUhfdC32G4BXd1prGkMXUUqwjF&#10;haAttctL5poEM3diZqrx7TuLgsvD+eObznvbiAt1vnas4XmkQBAXztRcavj6XD9lIHxANtg4Jg03&#10;8jCfPQymmBt35R1d9qEUcYR9jhqqENpcSl9UZNGPXEscvaPrLIYou1KaDq9x3DYyUSqVFmuODxW2&#10;tKyoOO1/rQa7Ot3U+2HdHr8X45/NJl1u1bnWevjYL95ABOrDPfzf/jAaEvX6kqSTLIsUkSnygJz9&#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lsQY/ywAAAOMAAAAPAAAAAAAA&#10;AAAAAAAAAJ8CAABkcnMvZG93bnJldi54bWxQSwUGAAAAAAQABAD3AAAAlwMAAAAA&#10;">
                  <v:imagedata r:id="rId98" o:title=""/>
                  <v:path arrowok="t"/>
                </v:shape>
                <v:shape id="Picture 2074269881" o:spid="_x0000_s1365" type="#_x0000_t75" style="position:absolute;left:40417;top:15259;width:5033;height:50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OJTJu3NAAAA4wAAAA8AAAAA&#10;AAAAAAAAAAAAnwIAAGRycy9kb3ducmV2LnhtbFBLBQYAAAAABAAEAPcAAACZAwAAAAA=&#10;">
                  <v:imagedata r:id="rId99" o:title=""/>
                  <v:path arrowok="t"/>
                </v:shape>
                <v:shape id="Picture 2074269882" o:spid="_x0000_s1366" type="#_x0000_t75" style="position:absolute;left:40484;top:23090;width:4581;height:45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5JzvLAAAA4wAAAA8AAABkcnMvZG93bnJldi54bWxEj0FrwkAUhO8F/8PyhN7qrtuiMXUVEQq2&#10;t2pz6O2ZfU2C2bchuzXpv+8WCh6HmfmGWW9H14or9aHxbGA+UyCIS28brgx8nF4eMhAhIltsPZOB&#10;Hwqw3Uzu1phbP/A7XY+xEgnCIUcDdYxdLmUoa3IYZr4jTt6X7x3GJPtK2h6HBHet1EotpMOG00KN&#10;He1rKi/Hb2cgvKmhGE5l8TguXz+tvrSH864w5n467p5BRBrjLfzfPlgDWi2f9GKVZRr+PqU/IDe/&#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qOSc7ywAAAOMAAAAPAAAAAAAA&#10;AAAAAAAAAJ8CAABkcnMvZG93bnJldi54bWxQSwUGAAAAAAQABAD3AAAAlwMAAAAA&#10;">
                  <v:imagedata r:id="rId100" o:title="" grayscale="t" bilevel="t"/>
                  <v:path arrowok="t"/>
                </v:shape>
                <v:shape id="Picture 2074269883" o:spid="_x0000_s1367" type="#_x0000_t75" style="position:absolute;left:27489;top:29654;width:4171;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kJ57LAAAA4wAAAA8AAABkcnMvZG93bnJldi54bWxEj0FLw0AUhO9C/8PyCt7sxihpmnZbSrEo&#10;CIWuen9mX5PY7NuQ3Tbx37uC4HGYmW+Y1Wa0rbhS7xvHCu5nCQji0pmGKwXvb/u7HIQPyAZbx6Tg&#10;mzxs1pObFRbGDXykqw6ViBD2BSqoQ+gKKX1Zk0U/cx1x9E6utxii7Ctpehwi3LYyTZJMWmw4LtTY&#10;0a6m8qwvVsGz1k8LnYX98PlxvrxWY374akqlbqfjdgki0Bj+w3/tF6MgTeaPabbI8wf4/RT/gFz/&#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JJCeeywAAAOMAAAAPAAAAAAAA&#10;AAAAAAAAAJ8CAABkcnMvZG93bnJldi54bWxQSwUGAAAAAAQABAD3AAAAlwMAAAAA&#10;">
                  <v:imagedata r:id="rId78" o:title="" gain="19661f" blacklevel="22938f"/>
                  <v:path arrowok="t"/>
                </v:shape>
                <v:shape id="Picture 2074269884" o:spid="_x0000_s1368" type="#_x0000_t75" style="position:absolute;left:21238;top:24091;width:4970;height:49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7HZbKAAAA4wAAAA8AAABkcnMvZG93bnJldi54bWxEj0+LwjAUxO8LfofwhL2t6RZxazXK4iJ4&#10;Evx38PZs3jbF5qU00Xa/vRGEPQ4z8xtmvuxtLe7U+sqxgs9RAoK4cLriUsHxsP7IQPiArLF2TAr+&#10;yMNyMXibY65dxzu670MpIoR9jgpMCE0upS8MWfQj1xBH79e1FkOUbSl1i12E21qmSTKRFiuOCwYb&#10;WhkqrvubVaBNWodufWn67e208tez3ux+pkq9D/vvGYhAffgPv9obrSBNvsbpZJplY3h+in9ALh4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E97HZbKAAAA4wAAAA8AAAAAAAAA&#10;AAAAAAAAnwIAAGRycy9kb3ducmV2LnhtbFBLBQYAAAAABAAEAPcAAACWAwAAAAA=&#10;">
                  <v:imagedata r:id="rId101" o:title="" grayscale="t" bilevel="t"/>
                  <v:path arrowok="t"/>
                </v:shape>
                <v:shape id="Picture 2074269885" o:spid="_x0000_s1369" type="#_x0000_t75" style="position:absolute;left:27024;top:9476;width:4259;height:42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V6pdxywAAAOMAAAAPAAAAAAAA&#10;AAAAAAAAAJ8CAABkcnMvZG93bnJldi54bWxQSwUGAAAAAAQABAD3AAAAlwMAAAAA&#10;">
                  <v:imagedata r:id="rId102" o:title=""/>
                  <v:path arrowok="t"/>
                </v:shape>
                <v:shape id="Picture 2074269886" o:spid="_x0000_s1370" type="#_x0000_t75" style="position:absolute;left:21421;top:15894;width:4259;height:42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MZPIAAAA4wAAAA8AAABkcnMvZG93bnJldi54bWxEj0FLw0AUhO+C/2F5gje7cZUY026LFCpe&#10;bbTnR/Y1Cc2+DdnXNvn3riB4HGbmG2a1mXyvLjTGLrCFx0UGirgOruPGwle1eyhARUF22AcmCzNF&#10;2Kxvb1ZYunDlT7rspVEJwrFEC63IUGod65Y8xkUYiJN3DKNHSXJstBvxmuC+1ybLcu2x47TQ4kDb&#10;lurT/uwtHCvH89OwM4d3mbszV2Yr3wdr7++mtyUooUn+w3/tD2fBZC/PJn8tihx+P6U/oNc/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5DGTyAAAAOMAAAAPAAAAAAAAAAAA&#10;AAAAAJ8CAABkcnMvZG93bnJldi54bWxQSwUGAAAAAAQABAD3AAAAlAMAAAAA&#10;">
                  <v:imagedata r:id="rId103" o:title=""/>
                  <v:path arrowok="t"/>
                </v:shape>
                <v:shape id="Picture 2074269887" o:spid="_x0000_s1371" type="#_x0000_t75" style="position:absolute;left:35466;top:9900;width:4392;height:4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OjdF3nNAAAA4wAAAA8AAAAA&#10;AAAAAAAAAAAAnwIAAGRycy9kb3ducmV2LnhtbFBLBQYAAAAABAAEAPcAAACZAwAAAAA=&#10;">
                  <v:imagedata r:id="rId104" o:title="" gain="19661f" blacklevel="22938f"/>
                  <v:path arrowok="t"/>
                </v:shape>
                <w10:wrap anchorx="page"/>
                <w10:anchorlock/>
              </v:group>
            </w:pict>
          </mc:Fallback>
        </mc:AlternateContent>
      </w:r>
    </w:p>
    <w:p w:rsidR="001A2196" w:rsidRPr="0012794C"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48830CB" wp14:editId="67AA3FC1">
                <wp:extent cx="5731510" cy="892088"/>
                <wp:effectExtent l="0" t="0" r="2540" b="22860"/>
                <wp:docPr id="207426542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5428" name="مجموعة 47"/>
                        <wpg:cNvGrpSpPr/>
                        <wpg:grpSpPr>
                          <a:xfrm>
                            <a:off x="0" y="0"/>
                            <a:ext cx="5731510" cy="895351"/>
                            <a:chOff x="0" y="0"/>
                            <a:chExt cx="5878196" cy="918845"/>
                          </a:xfrm>
                        </wpg:grpSpPr>
                        <wpg:grpSp>
                          <wpg:cNvPr id="2074265429" name="مجموعة 48"/>
                          <wpg:cNvGrpSpPr/>
                          <wpg:grpSpPr>
                            <a:xfrm>
                              <a:off x="0" y="0"/>
                              <a:ext cx="5878196" cy="918845"/>
                              <a:chOff x="0" y="0"/>
                              <a:chExt cx="6240348" cy="919070"/>
                            </a:xfrm>
                          </wpg:grpSpPr>
                          <wpg:grpSp>
                            <wpg:cNvPr id="2074265430" name="مجموعة 49"/>
                            <wpg:cNvGrpSpPr/>
                            <wpg:grpSpPr>
                              <a:xfrm>
                                <a:off x="0" y="169208"/>
                                <a:ext cx="5433072" cy="580613"/>
                                <a:chOff x="0" y="169208"/>
                                <a:chExt cx="5433072" cy="580613"/>
                              </a:xfrm>
                            </wpg:grpSpPr>
                            <wps:wsp>
                              <wps:cNvPr id="20742654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54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4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434"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الشفافية</w:t>
                                </w:r>
                              </w:p>
                            </w:txbxContent>
                          </wps:txbx>
                          <wps:bodyPr wrap="square" rtlCol="1">
                            <a:spAutoFit/>
                          </wps:bodyPr>
                        </wps:wsp>
                      </wpg:grpSp>
                      <pic:pic xmlns:pic="http://schemas.openxmlformats.org/drawingml/2006/picture">
                        <pic:nvPicPr>
                          <pic:cNvPr id="2074265435"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7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POk5qThBwAA5B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137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9YSHzIAAAA&#10;4wAAAA8AAAAAAAAAAAAAAAAAqgIAAGRycy9kb3ducmV2LnhtbFBLBQYAAAAABAAEAPoAAACfAwAA&#10;AAA=&#10;">
                  <v:group id="مجموعة 48" o:spid="_x0000_s137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gFO3n&#10;zAAAAOMAAAAPAAAAAAAAAAAAAAAAAKoCAABkcnMvZG93bnJldi54bWxQSwUGAAAAAAQABAD6AAAA&#10;owMAAAAA&#10;">
                    <v:group id="مجموعة 49" o:spid="_x0000_s137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9PfSp8oA&#10;AADjAAAADwAAAAAAAAAAAAAAAACqAgAAZHJzL2Rvd25yZXYueG1sUEsFBgAAAAAEAAQA+gAAAKED&#10;AAAAAA==&#10;">
                      <v:shape id="شكل حر 50" o:spid="_x0000_s137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0oP8kA&#10;AADjAAAADwAAAGRycy9kb3ducmV2LnhtbESPQWvCQBSE70L/w/IKvenGaKJEVykFQaQHTRWvj+wz&#10;CWbfhuxW47/vCkKPw8x8wyzXvWnEjTpXW1YwHkUgiAuray4VHH82wzkI55E1NpZJwYMcrFdvgyVm&#10;2t75QLfclyJA2GWooPK+zaR0RUUG3ci2xMG72M6gD7Irpe7wHuCmkXEUpdJgzWGhwpa+Kiqu+a9R&#10;kO6S835fbJJDvp18OzL6pK1X6uO9/1yA8NT7//CrvdUK4mg2jdNkOhnD81P4A3L1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W0oP8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7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De6skA&#10;AADjAAAADwAAAGRycy9kb3ducmV2LnhtbESPQWvCQBSE7wX/w/IEL6KbpkYlukppKXhsrXh+Zp+b&#10;YPZtml1j+u/dQsHjMDPfMOttb2vRUesrxwqepwkI4sLpio2Cw/fHZAnCB2SNtWNS8EsetpvB0xpz&#10;7W78Rd0+GBEh7HNUUIbQ5FL6oiSLfuoa4uidXWsxRNkaqVu8RbitZZokc2mx4rhQYkNvJRWX/dUq&#10;wB/7eTy54Hx3MuZ9nDX9WGdKjYb96wpEoD48wv/tnVaQJotZOs9mLyn8fYp/QG7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SDe6skAAADjAAAADwAAAAAAAAAAAAAAAACYAgAA&#10;ZHJzL2Rvd25yZXYueG1sUEsFBgAAAAAEAAQA9QAAAI4DAAAAAA==&#10;" fillcolor="#a5a5a5 [2092]" stroked="f" strokeweight="1pt">
                        <v:stroke joinstyle="miter"/>
                      </v:roundrect>
                    </v:group>
                    <v:oval id="شكل بيضاوي 52" o:spid="_x0000_s137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AjxcsA&#10;AADjAAAADwAAAGRycy9kb3ducmV2LnhtbESPUUvDMBSF3wX/Q7iCby4xm3V0y4YogoLC1rk9X5q7&#10;tqy5KU1cu39vBMHHwznnO5zlenStOFMfGs8G7icKBHHpbcOVga/d690cRIjIFlvPZOBCAdar66sl&#10;5tYPvKVzESuRIBxyNFDH2OVShrImh2HiO+LkHX3vMCbZV9L2OCS4a6VWKpMOG04LNXb0XFN5Kr6d&#10;gc3puL8c3j/UZ+WHIhvci9Z2Z8ztzfi0ABFpjP/hv/abNaDV40xnD7PpFH4/pT8gV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p8CPFywAAAOMAAAAPAAAAAAAAAAAAAAAAAJgC&#10;AABkcnMvZG93bnJldi54bWxQSwUGAAAAAAQABAD1AAAAkAMAAAAA&#10;" filled="f" strokecolor="#168489" strokeweight="1pt">
                      <v:stroke joinstyle="miter"/>
                    </v:oval>
                  </v:group>
                  <v:shape id="مربع نص 41" o:spid="_x0000_s137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91ckA&#10;AADjAAAADwAAAGRycy9kb3ducmV2LnhtbESPzU7DMBCE70i8g7VI3KjdkBYU6lYVP1IPXCjhvoqX&#10;OCJeR/HSpG+PkZA4jmbmG81mN4denWhMXWQLy4UBRdxE13FroX5/ubkHlQTZYR+ZLJwpwW57ebHB&#10;ysWJ3+h0lFZlCKcKLXiRodI6NZ4CpkUciLP3GceAkuXYajfilOGh14Uxax2w47zgcaBHT83X8TtY&#10;EHH75bl+DunwMb8+Td40K6ytvb6a9w+ghGb5D/+1D85CYe7KYr0qb0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G/91ckAAADjAAAADwAAAAAAAAAAAAAAAACYAgAA&#10;ZHJzL2Rvd25yZXYueG1sUEsFBgAAAAAEAAQA9QAAAI4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الشفافية</w:t>
                          </w:r>
                        </w:p>
                      </w:txbxContent>
                    </v:textbox>
                  </v:shape>
                </v:group>
                <v:shape id="صورة 54" o:spid="_x0000_s138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qPQR7swAAADjAAAADwAAAAAA&#10;AAAAAAAAAACfAgAAZHJzL2Rvd25yZXYueG1sUEsFBgAAAAAEAAQA9wAAAJgDA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تقديم معلومات واضحة ودقيقة حول السياسات والعمليات.</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ضمان الوصول المفتوح إلى البيانات المهمة لجميع الأطراف المعنية.</w:t>
      </w:r>
    </w:p>
    <w:p w:rsidR="004A6D71" w:rsidRPr="00055A94" w:rsidRDefault="001A2196" w:rsidP="004A6D71">
      <w:pPr>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1EB4B78D" wp14:editId="7B30948D">
                <wp:extent cx="5731510" cy="892088"/>
                <wp:effectExtent l="0" t="0" r="2540" b="22860"/>
                <wp:docPr id="207426543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5437" name="مجموعة 47"/>
                        <wpg:cNvGrpSpPr/>
                        <wpg:grpSpPr>
                          <a:xfrm>
                            <a:off x="0" y="0"/>
                            <a:ext cx="5731510" cy="895351"/>
                            <a:chOff x="0" y="0"/>
                            <a:chExt cx="5878196" cy="918845"/>
                          </a:xfrm>
                        </wpg:grpSpPr>
                        <wpg:grpSp>
                          <wpg:cNvPr id="2074265438" name="مجموعة 48"/>
                          <wpg:cNvGrpSpPr/>
                          <wpg:grpSpPr>
                            <a:xfrm>
                              <a:off x="0" y="0"/>
                              <a:ext cx="5878196" cy="918845"/>
                              <a:chOff x="0" y="0"/>
                              <a:chExt cx="6240348" cy="919070"/>
                            </a:xfrm>
                          </wpg:grpSpPr>
                          <wpg:grpSp>
                            <wpg:cNvPr id="2074265439" name="مجموعة 49"/>
                            <wpg:cNvGrpSpPr/>
                            <wpg:grpSpPr>
                              <a:xfrm>
                                <a:off x="0" y="169208"/>
                                <a:ext cx="5433072" cy="580613"/>
                                <a:chOff x="0" y="169208"/>
                                <a:chExt cx="5433072" cy="580613"/>
                              </a:xfrm>
                            </wpg:grpSpPr>
                            <wps:wsp>
                              <wps:cNvPr id="12799819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23"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المساءلة</w:t>
                                </w:r>
                              </w:p>
                            </w:txbxContent>
                          </wps:txbx>
                          <wps:bodyPr wrap="square" rtlCol="1">
                            <a:spAutoFit/>
                          </wps:bodyPr>
                        </wps:wsp>
                      </wpg:grpSp>
                      <pic:pic xmlns:pic="http://schemas.openxmlformats.org/drawingml/2006/picture">
                        <pic:nvPicPr>
                          <pic:cNvPr id="1279981924"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8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&#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iZNcCeAHAADk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138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seStPL&#10;AAAA4wAAAA8AAAAAAAAAAAAAAAAAqgIAAGRycy9kb3ducmV2LnhtbFBLBQYAAAAABAAEAPoAAACi&#10;AwAAAAA=&#10;">
                  <v:group id="مجموعة 48" o:spid="_x0000_s138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Kgd6hyQAA&#10;AOMAAAAPAAAAAAAAAAAAAAAAAKoCAABkcnMvZG93bnJldi54bWxQSwUGAAAAAAQABAD6AAAAoAMA&#10;AAAA&#10;">
                    <v:group id="مجموعة 49" o:spid="_x0000_s138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lzXs6&#10;zAAAAOMAAAAPAAAAAAAAAAAAAAAAAKoCAABkcnMvZG93bnJldi54bWxQSwUGAAAAAAQABAD6AAAA&#10;owMAAAAA&#10;">
                      <v:shape id="شكل حر 50" o:spid="_x0000_s138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Tuk8sA&#10;AADjAAAADwAAAGRycy9kb3ducmV2LnhtbESPT2vCQBDF70K/wzKF3nRjin8SXaUUBCkeNK14HbJj&#10;EpqdDdmtpt/eORR6nJk3773feju4Vt2oD41nA9NJAoq49LbhysDX5268BBUissXWMxn4pQDbzdNo&#10;jbn1dz7RrYiVEhMOORqoY+xyrUNZk8Mw8R2x3K6+dxhl7Ctte7yLuWt1miRz7bBhSaixo/eayu/i&#10;xxmYf8wux2O5m52K/eshkLNn66MxL8/D2wpUpCH+i/++91bqp4ssW06zVCiESRagNw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aNO6T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8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cjqsYA&#10;AADjAAAADwAAAGRycy9kb3ducmV2LnhtbERPX2vCMBB/H+w7hBvsRTRtwWmrUWRj4OPUseezOdNi&#10;c6lNVrtvbwaCj/f7f8v1YBvRU+drxwrSSQKCuHS6ZqPg+/A5noPwAVlj45gU/JGH9er5aYmFdlfe&#10;Ub8PRsQQ9gUqqEJoCyl9WZFFP3EtceROrrMY4tkZqTu8xnDbyCxJ3qTFmmNDhS29V1Se979WAV7s&#10;18/RBef7ozEfo2k7jPRUqdeXYbMAEWgID/HdvdVxfjbL83maZyn8/xQB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cjqsYAAADjAAAADwAAAAAAAAAAAAAAAACYAgAAZHJz&#10;L2Rvd25yZXYueG1sUEsFBgAAAAAEAAQA9QAAAIsDAAAAAA==&#10;" fillcolor="#a5a5a5 [2092]" stroked="f" strokeweight="1pt">
                        <v:stroke joinstyle="miter"/>
                      </v:roundrect>
                    </v:group>
                    <v:oval id="شكل بيضاوي 52" o:spid="_x0000_s138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nlaccA&#10;AADjAAAADwAAAGRycy9kb3ducmV2LnhtbERPX2vCMBB/H+w7hBvsbabmQW01imwIG0zY2m3PR3O2&#10;xeZSmmjrtzfCwMf7/b/VZrStOFPvG8cappMEBHHpTMOVhp9i97IA4QOywdYxabiQh8368WGFmXED&#10;f9M5D5WIIewz1FCH0GVS+rImi37iOuLIHVxvMcSzr6TpcYjhtpUqSWbSYsOxocaOXmsqj/nJavg6&#10;Hn4vfx+fyb5yQz4b7JtSptD6+WncLkEEGsNd/O9+N3G+mqfpYpoqBbefIgByf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6p5WnHAAAA4wAAAA8AAAAAAAAAAAAAAAAAmAIAAGRy&#10;cy9kb3ducmV2LnhtbFBLBQYAAAAABAAEAPUAAACMAwAAAAA=&#10;" filled="f" strokecolor="#168489" strokeweight="1pt">
                      <v:stroke joinstyle="miter"/>
                    </v:oval>
                  </v:group>
                  <v:shape id="مربع نص 41" o:spid="_x0000_s138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MGlsYA&#10;AADjAAAADwAAAGRycy9kb3ducmV2LnhtbERPS0vDQBC+C/6HZQRvdpOI2qTdluIDevDSGu9DdsyG&#10;ZmdDdmzSf+8Kgsf53rPezr5XZxpjF9hAvshAETfBdtwaqD/e7pagoiBb7AOTgQtF2G6ur9ZY2TDx&#10;gc5HaVUK4VihAScyVFrHxpHHuAgDceK+wuhR0jm22o44pXDf6yLLHrXHjlODw4GeHTWn47c3IGJ3&#10;+aV+9XH/Ob+/TC5rHrA25vZm3q1ACc3yL/5z722aXzyV5TIvi3v4/SkB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5MGlsYAAADjAAAADwAAAAAAAAAAAAAAAACYAgAAZHJz&#10;L2Rvd25yZXYueG1sUEsFBgAAAAAEAAQA9QAAAIs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المساءلة</w:t>
                          </w:r>
                        </w:p>
                      </w:txbxContent>
                    </v:textbox>
                  </v:shape>
                </v:group>
                <v:shape id="صورة 54" o:spid="_x0000_s138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10LJAAAA4wAAAA8AAABkcnMvZG93bnJldi54bWxET19LwzAQfxf8DuEE31y6Kq6ty4bKBGFP&#10;W3Xs8WzOti651CRu9dsbQfDxfv9vvhytEUfyoXesYDrJQBA3TvfcKnipn64KECEiazSOScE3BVgu&#10;zs/mWGl34g0dt7EVKYRDhQq6GIdKytB0ZDFM3ECcuHfnLcZ0+lZqj6cUbo3Ms+xWWuw5NXQ40GNH&#10;zWH7ZRWs/cPbR1nvTP252a8Kcz17PazWSl1ejPd3ICKN8V/8537WaX4+K8tiWuY3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T63XQskAAADjAAAADwAAAAAAAAAA&#10;AAAAAACfAgAAZHJzL2Rvd25yZXYueG1sUEsFBgAAAAAEAAQA9wAAAJUDA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تحديد المسؤوليات بوضوح لكل فرد وفريق داخل المؤسسة.</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تطبيق نظام للمراجعة والتقييم المنتظم للأداء.</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4023044C" wp14:editId="5C612EDB">
                <wp:extent cx="5731510" cy="892088"/>
                <wp:effectExtent l="0" t="0" r="2540" b="22860"/>
                <wp:docPr id="127998192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926" name="مجموعة 47"/>
                        <wpg:cNvGrpSpPr/>
                        <wpg:grpSpPr>
                          <a:xfrm>
                            <a:off x="0" y="0"/>
                            <a:ext cx="5731510" cy="895351"/>
                            <a:chOff x="0" y="0"/>
                            <a:chExt cx="5878196" cy="918845"/>
                          </a:xfrm>
                        </wpg:grpSpPr>
                        <wpg:grpSp>
                          <wpg:cNvPr id="1279981927" name="مجموعة 48"/>
                          <wpg:cNvGrpSpPr/>
                          <wpg:grpSpPr>
                            <a:xfrm>
                              <a:off x="0" y="0"/>
                              <a:ext cx="5878196" cy="918845"/>
                              <a:chOff x="0" y="0"/>
                              <a:chExt cx="6240348" cy="919070"/>
                            </a:xfrm>
                          </wpg:grpSpPr>
                          <wpg:grpSp>
                            <wpg:cNvPr id="1279981928" name="مجموعة 49"/>
                            <wpg:cNvGrpSpPr/>
                            <wpg:grpSpPr>
                              <a:xfrm>
                                <a:off x="0" y="169208"/>
                                <a:ext cx="5433072" cy="580613"/>
                                <a:chOff x="0" y="169208"/>
                                <a:chExt cx="5433072" cy="580613"/>
                              </a:xfrm>
                            </wpg:grpSpPr>
                            <wps:wsp>
                              <wps:cNvPr id="12799819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32"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المشاركة</w:t>
                                </w:r>
                              </w:p>
                            </w:txbxContent>
                          </wps:txbx>
                          <wps:bodyPr wrap="square" rtlCol="1">
                            <a:spAutoFit/>
                          </wps:bodyPr>
                        </wps:wsp>
                      </wpg:grpSp>
                      <pic:pic xmlns:pic="http://schemas.openxmlformats.org/drawingml/2006/picture">
                        <pic:nvPicPr>
                          <pic:cNvPr id="1279981933"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9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G8RJ4zbBwAA5B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139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cR4x/yQAA&#10;AOMAAAAPAAAAAAAAAAAAAAAAAKoCAABkcnMvZG93bnJldi54bWxQSwUGAAAAAAQABAD6AAAAoAMA&#10;AAAA&#10;">
                  <v:group id="مجموعة 48" o:spid="_x0000_s139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zCynkyQAA&#10;AOMAAAAPAAAAAAAAAAAAAAAAAKoCAABkcnMvZG93bnJldi54bWxQSwUGAAAAAAQABAD6AAAAoAMA&#10;AAAA&#10;">
                    <v:group id="مجموعة 49" o:spid="_x0000_s139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ClL2W&#10;zAAAAOMAAAAPAAAAAAAAAAAAAAAAAKoCAABkcnMvZG93bnJldi54bWxQSwUGAAAAAAQABAD6AAAA&#10;owMAAAAA&#10;">
                      <v:shape id="شكل حر 50" o:spid="_x0000_s139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5HDscA&#10;AADjAAAADwAAAGRycy9kb3ducmV2LnhtbERPzWrCQBC+F/oOywje6saIqUldpQiBUHqIaUuvQ3aa&#10;BLOzIbtq+vZdQehxvv/Z7ifTiwuNrrOsYLmIQBDXVnfcKPj8yJ82IJxH1thbJgW/5GC/e3zYYqbt&#10;lY90qXwjQgi7DBW03g+ZlK5uyaBb2IE4cD92NOjDOTZSj3gN4aaXcRQl0mDHoaHFgQ4t1afqbBQk&#10;b+vvsqzz9bEqVu+OjP7S1is1n02vLyA8Tf5ffHcXOsyPn9N0s0zjFG4/BQDk7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ORw7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9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IQ7MoA&#10;AADjAAAADwAAAGRycy9kb3ducmV2LnhtbESPQW/CMAyF75P4D5En7YJGCoiNFgKaNk3iONi0s2lM&#10;Wq1xSpOV8u/xYdKOtp/fe996O/hG9dTFOrCB6SQDRVwGW7Mz8PX5/rgEFROyxSYwGbhShO1mdLfG&#10;woYL76k/JKfEhGOBBqqU2kLrWFbkMU5CSyy3U+g8Jhk7p22HFzH3jZ5l2ZP2WLMkVNjSa0Xlz+HX&#10;G8Cz//g+hhRif3Tubbxoh7FdGPNwP7ysQCUa0r/473tnpf7sOc+X03wuFMIkC9Cb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dyEOzKAAAA4wAAAA8AAAAAAAAAAAAAAAAAmAIA&#10;AGRycy9kb3ducmV2LnhtbFBLBQYAAAAABAAEAPUAAACPAwAAAAA=&#10;" fillcolor="#a5a5a5 [2092]" stroked="f" strokeweight="1pt">
                        <v:stroke joinstyle="miter"/>
                      </v:roundrect>
                    </v:group>
                    <v:oval id="شكل بيضاوي 52" o:spid="_x0000_s139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Ltw8gA&#10;AADjAAAADwAAAGRycy9kb3ducmV2LnhtbERPS2vCQBC+C/0Pywi96SYRrImuUlqEFizU+DgP2TEJ&#10;ZmdDdmviv3cLhR7ne89qM5hG3KhztWUF8TQCQVxYXXOp4HjYThYgnEfW2FgmBXdysFk/jVaYadvz&#10;nm65L0UIYZehgsr7NpPSFRUZdFPbEgfuYjuDPpxdKXWHfQg3jUyiaC4N1hwaKmzpraLimv8YBd/X&#10;y+l+/txFX6Xt83lv3pNEH5R6Hg+vSxCeBv8v/nN/6DA/eUnTRZzOYvj9KQAg1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7ou3DyAAAAOMAAAAPAAAAAAAAAAAAAAAAAJgCAABk&#10;cnMvZG93bnJldi54bWxQSwUGAAAAAAQABAD1AAAAjQMAAAAA&#10;" filled="f" strokecolor="#168489" strokeweight="1pt">
                      <v:stroke joinstyle="miter"/>
                    </v:oval>
                  </v:group>
                  <v:shape id="مربع نص 41" o:spid="_x0000_s139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Y10MYA&#10;AADjAAAADwAAAGRycy9kb3ducmV2LnhtbERPS0vDQBC+C/6HZQRvdpOI2qTdluIDevDSGu9DdsyG&#10;ZmdDdmzSf+8Kgsf53rPezr5XZxpjF9hAvshAETfBdtwaqD/e7pagoiBb7AOTgQtF2G6ur9ZY2TDx&#10;gc5HaVUK4VihAScyVFrHxpHHuAgDceK+wuhR0jm22o44pXDf6yLLHrXHjlODw4GeHTWn47c3IGJ3&#10;+aV+9XH/Ob+/TC5rHrA25vZm3q1ACc3yL/5z722aXzyV5TIv7wv4/SkB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QY10MYAAADjAAAADwAAAAAAAAAAAAAAAACYAgAAZHJz&#10;L2Rvd25yZXYueG1sUEsFBgAAAAAEAAQA9QAAAIs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المشاركة</w:t>
                          </w:r>
                        </w:p>
                      </w:txbxContent>
                    </v:textbox>
                  </v:shape>
                </v:group>
                <v:shape id="صورة 54" o:spid="_x0000_s139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d2evJAAAA4wAAAA8AAABkcnMvZG93bnJldi54bWxET19LwzAQfxf8DuEE31y6FVxblw2VCcKe&#10;tqrs8dacbV1yqUnc6rc3guDj/f7fYjVaI07kQ+9YwXSSgSBunO65VfBSP90UIEJE1mgck4JvCrBa&#10;Xl4ssNLuzFs67WIrUgiHChV0MQ6VlKHpyGKYuIE4ce/OW4zp9K3UHs8p3Bo5y7JbabHn1NDhQI8d&#10;Ncfdl1Ww8Q+Hj7J+M/Xndr8uTD5/Pa43Sl1fjfd3ICKN8V/8537Waf5sXpbFtMxz+P0pASC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RZ3Z68kAAADjAAAADwAAAAAAAAAA&#10;AAAAAACfAgAAZHJzL2Rvd25yZXYueG1sUEsFBgAAAAAEAAQA9wAAAJUDA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إشراك جميع الأطراف المعنية في عملية اتخاذ القرار.</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تعزيز ثقافة التعاون وتبادل الأفكار بين الفرق.</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18EB04EB" wp14:editId="7FE48163">
                <wp:extent cx="5731510" cy="892088"/>
                <wp:effectExtent l="0" t="0" r="2540" b="22860"/>
                <wp:docPr id="127998193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935" name="مجموعة 47"/>
                        <wpg:cNvGrpSpPr/>
                        <wpg:grpSpPr>
                          <a:xfrm>
                            <a:off x="0" y="0"/>
                            <a:ext cx="5731510" cy="895351"/>
                            <a:chOff x="0" y="0"/>
                            <a:chExt cx="5878196" cy="918845"/>
                          </a:xfrm>
                        </wpg:grpSpPr>
                        <wpg:grpSp>
                          <wpg:cNvPr id="1279981936" name="مجموعة 48"/>
                          <wpg:cNvGrpSpPr/>
                          <wpg:grpSpPr>
                            <a:xfrm>
                              <a:off x="0" y="0"/>
                              <a:ext cx="5878196" cy="918845"/>
                              <a:chOff x="0" y="0"/>
                              <a:chExt cx="6240348" cy="919070"/>
                            </a:xfrm>
                          </wpg:grpSpPr>
                          <wpg:grpSp>
                            <wpg:cNvPr id="1279981937" name="مجموعة 49"/>
                            <wpg:cNvGrpSpPr/>
                            <wpg:grpSpPr>
                              <a:xfrm>
                                <a:off x="0" y="169208"/>
                                <a:ext cx="5433072" cy="580613"/>
                                <a:chOff x="0" y="169208"/>
                                <a:chExt cx="5433072" cy="580613"/>
                              </a:xfrm>
                            </wpg:grpSpPr>
                            <wps:wsp>
                              <wps:cNvPr id="12799819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8"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النزاهة</w:t>
                                </w:r>
                              </w:p>
                            </w:txbxContent>
                          </wps:txbx>
                          <wps:bodyPr wrap="square" rtlCol="1">
                            <a:spAutoFit/>
                          </wps:bodyPr>
                        </wps:wsp>
                      </wpg:grpSp>
                      <pic:pic xmlns:pic="http://schemas.openxmlformats.org/drawingml/2006/picture">
                        <pic:nvPicPr>
                          <pic:cNvPr id="2049"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9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CBfI/eAHAADY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140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pTITVyQAA&#10;AOMAAAAPAAAAAAAAAAAAAAAAAKoCAABkcnMvZG93bnJldi54bWxQSwUGAAAAAAQABAD6AAAAoAMA&#10;AAAA&#10;">
                  <v:group id="مجموعة 48" o:spid="_x0000_s140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ZnhqiyQAA&#10;AOMAAAAPAAAAAAAAAAAAAAAAAKoCAABkcnMvZG93bnJldi54bWxQSwUGAAAAAAQABAD6AAAAoAMA&#10;AAAA&#10;">
                    <v:group id="مجموعة 49" o:spid="_x0000_s140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20r85yQAA&#10;AOMAAAAPAAAAAAAAAAAAAAAAAKoCAABkcnMvZG93bnJldi54bWxQSwUGAAAAAAQABAD6AAAAoAMA&#10;AAAA&#10;">
                      <v:shape id="شكل حر 50" o:spid="_x0000_s140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t0SMoA&#10;AADjAAAADwAAAGRycy9kb3ducmV2LnhtbESPT2vCQBDF74V+h2UKvdWNin8SXaUUBJEeNCpeh+w0&#10;Cc3OhuxW47fvHASPM+/Ne79ZrnvXqCt1ofZsYDhIQBEX3tZcGjgdNx9zUCEiW2w8k4E7BVivXl+W&#10;mFl/4wNd81gqCeGQoYEqxjbTOhQVOQwD3xKL9uM7h1HGrtS2w5uEu0aPkmSqHdYsDRW29FVR8Zv/&#10;OQPT3eSy3xebySHfjr8DOXu2Phrz/tZ/LkBF6uPT/LjeWsEfzdJ0PkzHAi0/yQL06h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GbdEj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0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i5ccYA&#10;AADjAAAADwAAAGRycy9kb3ducmV2LnhtbERPX2vCMBB/H+w7hBv4IjNV0dmuqQyH4KO6seezuaVl&#10;zaVrslq/vRGEPd7v/+XrwTaip87XjhVMJwkI4tLpmo2Cz4/t8wqED8gaG8ek4EIe1sXjQ46Zdmc+&#10;UH8MRsQQ9hkqqEJoMyl9WZFFP3EtceS+XWcxxLMzUnd4juG2kbMkWUqLNceGClvaVFT+HP+sAvy1&#10;+6+TC873J2Pex4t2GOuFUqOn4e0VRKAh/Ivv7p2O82cvabqapvMUbj9FAGR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ki5ccYAAADjAAAADwAAAAAAAAAAAAAAAACYAgAAZHJz&#10;L2Rvd25yZXYueG1sUEsFBgAAAAAEAAQA9QAAAIsDAAAAAA==&#10;" fillcolor="#a5a5a5 [2092]" stroked="f" strokeweight="1pt">
                        <v:stroke joinstyle="miter"/>
                      </v:roundrect>
                    </v:group>
                    <v:oval id="شكل بيضاوي 52" o:spid="_x0000_s140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g7JcsA&#10;AADjAAAADwAAAGRycy9kb3ducmV2LnhtbESPQWvCQBCF74X+h2UKvdWNoVgTXUUshRZa0Nh6HrJj&#10;EszOhuzWxH/fORQ8zsyb9963XI+uVRfqQ+PZwHSSgCIuvW24MvB9eHuagwoR2WLrmQxcKcB6dX+3&#10;xNz6gfd0KWKlxIRDjgbqGLtc61DW5DBMfEcst5PvHUYZ+0rbHgcxd61Ok2SmHTYsCTV2tK2pPBe/&#10;zsDufPq5Hj8+k6/KD8VscK9pag/GPD6MmwWoSGO8if+/363UT1+ybD7NnoVCmGQBevU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M6DslywAAAOMAAAAPAAAAAAAAAAAAAAAAAJgC&#10;AABkcnMvZG93bnJldi54bWxQSwUGAAAAAAQABAD1AAAAkAMAAAAA&#10;" filled="f" strokecolor="#168489" strokeweight="1pt">
                      <v:stroke joinstyle="miter"/>
                    </v:oval>
                  </v:group>
                  <v:shape id="مربع نص 41" o:spid="_x0000_s140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K9QsAA&#10;AADdAAAADwAAAGRycy9kb3ducmV2LnhtbERPTWsCMRC9F/ofwhS81UTRUrZGkVbBg5fa7X3YjJvF&#10;zWTZjO76782h0OPjfa82Y2jVjfrURLYwmxpQxFV0DdcWyp/96zuoJMgO28hk4U4JNuvnpxUWLg78&#10;TbeT1CqHcCrQghfpCq1T5SlgmsaOOHPn2AeUDPtaux6HHB5aPTfmTQdsODd47OjTU3U5XYMFEbed&#10;3ctdSIff8fg1eFMtsbR28jJuP0AJjfIv/nMfnIW5WeS5+U1+Anr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eK9QsAAAADdAAAADwAAAAAAAAAAAAAAAACYAgAAZHJzL2Rvd25y&#10;ZXYueG1sUEsFBgAAAAAEAAQA9QAAAIU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النزاهة</w:t>
                          </w:r>
                        </w:p>
                      </w:txbxContent>
                    </v:textbox>
                  </v:shape>
                </v:group>
                <v:shape id="صورة 54" o:spid="_x0000_s140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KZRrHAAAA3QAAAA8AAABkcnMvZG93bnJldi54bWxEj0FPAjEUhO8m/ofmmXiTLmAUFgpRgokJ&#10;J1ggHB/bx+5K+7q2FdZ/b01MPE5m5pvMdN5ZIy7kQ+NYQb+XgSAunW64UrAt3h5GIEJE1mgck4Jv&#10;CjCf3d5MMdfuymu6bGIlEoRDjgrqGNtcylDWZDH0XEucvJPzFmOSvpLa4zXBrZGDLHuSFhtOCzW2&#10;tKipPG++rIKVfz1+jIu9KT7Xh+XIDJ935+VKqfu77mUCIlIX/8N/7XetYJA9juH3TXoCcvY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FKZRrHAAAA3QAAAA8AAAAAAAAAAAAA&#10;AAAAnwIAAGRycy9kb3ducmV2LnhtbFBLBQYAAAAABAAEAPcAAACTAw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الالتزام بالمعايير الأخلاقية والمهنية في جميع العمليات.</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تعزيز بيئة عمل تحترم القيم والمبادئ الأخلاقية.</w:t>
      </w:r>
    </w:p>
    <w:p w:rsidR="004A6D71" w:rsidRPr="00055A94" w:rsidRDefault="001A2196" w:rsidP="00081A2A">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150D14D" wp14:editId="66270E1A">
                <wp:extent cx="5731510" cy="892088"/>
                <wp:effectExtent l="0" t="0" r="2540" b="22860"/>
                <wp:docPr id="205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52" name="مجموعة 47"/>
                        <wpg:cNvGrpSpPr/>
                        <wpg:grpSpPr>
                          <a:xfrm>
                            <a:off x="0" y="0"/>
                            <a:ext cx="5731510" cy="895351"/>
                            <a:chOff x="0" y="0"/>
                            <a:chExt cx="5878196" cy="918845"/>
                          </a:xfrm>
                        </wpg:grpSpPr>
                        <wpg:grpSp>
                          <wpg:cNvPr id="2053" name="مجموعة 48"/>
                          <wpg:cNvGrpSpPr/>
                          <wpg:grpSpPr>
                            <a:xfrm>
                              <a:off x="0" y="0"/>
                              <a:ext cx="5878196" cy="918845"/>
                              <a:chOff x="0" y="0"/>
                              <a:chExt cx="6240348" cy="919070"/>
                            </a:xfrm>
                          </wpg:grpSpPr>
                          <wpg:grpSp>
                            <wpg:cNvPr id="2054" name="مجموعة 49"/>
                            <wpg:cNvGrpSpPr/>
                            <wpg:grpSpPr>
                              <a:xfrm>
                                <a:off x="0" y="169208"/>
                                <a:ext cx="5433072" cy="580613"/>
                                <a:chOff x="0" y="169208"/>
                                <a:chExt cx="5433072" cy="580613"/>
                              </a:xfrm>
                            </wpg:grpSpPr>
                            <wps:wsp>
                              <wps:cNvPr id="20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8" name="مربع نص 41"/>
                          <wps:cNvSpPr txBox="1"/>
                          <wps:spPr>
                            <a:xfrm>
                              <a:off x="204466" y="256424"/>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إدارة المخاطر</w:t>
                                </w:r>
                              </w:p>
                            </w:txbxContent>
                          </wps:txbx>
                          <wps:bodyPr wrap="square" rtlCol="1">
                            <a:spAutoFit/>
                          </wps:bodyPr>
                        </wps:wsp>
                      </wpg:grpSp>
                      <pic:pic xmlns:pic="http://schemas.openxmlformats.org/drawingml/2006/picture">
                        <pic:nvPicPr>
                          <pic:cNvPr id="2059"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0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CqxCnv3wcAAK4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140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0Ag8UAAADdAAAADwAAAGRycy9kb3ducmV2LnhtbESPQYvCMBSE7wv+h/CE&#10;va1pu7hINYqIigcRVgXx9miebbF5KU1s6783wsIeh5n5hpktelOJlhpXWlYQjyIQxJnVJecKzqfN&#10;1wSE88gaK8uk4EkOFvPBxwxTbTv+pfbocxEg7FJUUHhfp1K6rCCDbmRr4uDdbGPQB9nkUjfYBbip&#10;ZBJFP9JgyWGhwJpWBWX348Mo2HbYLb/jdbu/31bP62l8uOxjUupz2C+nIDz1/j/8195pBUk0T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rdAIPFAAAA3QAA&#10;AA8AAAAAAAAAAAAAAAAAqgIAAGRycy9kb3ducmV2LnhtbFBLBQYAAAAABAAEAPoAAACcAwAAAAA=&#10;">
                  <v:group id="مجموعة 48" o:spid="_x0000_s141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GlGMUAAADdAAAADwAAAGRycy9kb3ducmV2LnhtbESPQYvCMBSE74L/ITxh&#10;b5pWUaQaRUSXPciCVVj29miebbF5KU1s67/fLAgeh5n5hllve1OJlhpXWlYQTyIQxJnVJecKrpfj&#10;eAnCeWSNlWVS8CQH281wsMZE247P1KY+FwHCLkEFhfd1IqXLCjLoJrYmDt7NNgZ9kE0udYNdgJtK&#10;TqNoIQ2WHBYKrGlfUHZPH0bBZ4fdbhYf2tP9tn/+XubfP6eYlPoY9bsVCE+9f4df7S+tYBrNZ/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RpRjFAAAA3QAA&#10;AA8AAAAAAAAAAAAAAAAAqgIAAGRycy9kb3ducmV2LnhtbFBLBQYAAAAABAAEAPoAAACcAwAAAAA=&#10;">
                    <v:group id="مجموعة 49" o:spid="_x0000_s141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g9bMcAAADdAAAADwAAAGRycy9kb3ducmV2LnhtbESPQWvCQBSE7wX/w/KE&#10;3ppNbFMkZhURKx5CoSqU3h7ZZxLMvg3ZbRL/fbdQ6HGYmW+YfDOZVgzUu8aygiSKQRCXVjdcKbic&#10;356WIJxH1thaJgV3crBZzx5yzLQd+YOGk69EgLDLUEHtfZdJ6cqaDLrIdsTBu9reoA+yr6TucQxw&#10;08pFHL9Kgw2HhRo72tVU3k7fRsFhxHH7nOyH4nbd3b/O6ftnkZBSj/NpuwLhafL/4b/2UStYxO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ng9bMcAAADd&#10;AAAADwAAAAAAAAAAAAAAAACqAgAAZHJzL2Rvd25yZXYueG1sUEsFBgAAAAAEAAQA+gAAAJ4DAAAA&#10;AA==&#10;">
                      <v:shape id="شكل حر 50" o:spid="_x0000_s141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OMFsMA&#10;AADdAAAADwAAAGRycy9kb3ducmV2LnhtbESPQYvCMBSE74L/IbyFvdl0u1SkGosIgogHrS57fTTP&#10;tti8lCZq/fdGWNjjMDPfMIt8MK24U+8aywq+ohgEcWl1w5WC82kzmYFwHllja5kUPMlBvhyPFphp&#10;++Aj3QtfiQBhl6GC2vsuk9KVNRl0ke2Ig3exvUEfZF9J3eMjwE0rkzieSoMNh4UaO1rXVF6Lm1Ew&#10;3aW/h0O5SY/F9nvvyOgfbb1Snx/Dag7C0+D/w3/trVaQxGkK7zfhCcj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OMFsMAAADdAAAADwAAAAAAAAAAAAAAAACYAgAAZHJzL2Rv&#10;d25yZXYueG1sUEsFBgAAAAAEAAQA9QAAAIg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1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ZrI8MA&#10;AADdAAAADwAAAGRycy9kb3ducmV2LnhtbESPT4vCMBTE74LfITzBi6zpChXpGkUUweP6B8+vzdu0&#10;bPNSm2yt334jCB6HmfkNs1z3thYdtb5yrOBzmoAgLpyu2Ci4nPcfCxA+IGusHZOCB3lYr4aDJWba&#10;3flI3SkYESHsM1RQhtBkUvqiJIt+6hri6P241mKIsjVSt3iPcFvLWZLMpcWK40KJDW1LKn5Pf1YB&#10;3uz3NXfB+S43ZjdJm36iU6XGo37zBSJQH97hV/ugFcySdA7PN/EJ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QZrI8MAAADdAAAADwAAAAAAAAAAAAAAAACYAgAAZHJzL2Rv&#10;d25yZXYueG1sUEsFBgAAAAAEAAQA9QAAAIgDAAAAAA==&#10;" fillcolor="#a5a5a5 [2092]" stroked="f" strokeweight="1pt">
                        <v:stroke joinstyle="miter"/>
                      </v:roundrect>
                    </v:group>
                    <v:oval id="شكل بيضاوي 52" o:spid="_x0000_s141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H2cUA&#10;AADdAAAADwAAAGRycy9kb3ducmV2LnhtbESPQWvCQBSE74L/YXlCb3W3AW1J3YSiFCy0YKP2/Mg+&#10;k2D2bchuTfz33YLgcZiZb5hVPtpWXKj3jWMNT3MFgrh0puFKw2H//vgCwgdkg61j0nAlD3k2naww&#10;NW7gb7oUoRIRwj5FDXUIXSqlL2uy6OeuI47eyfUWQ5R9JU2PQ4TbViZKLaXFhuNCjR2tayrPxa/V&#10;sDufjtefj0/1VbmhWA52kyRmr/XDbHx7BRFoDPfwrb01GhK1eIb/N/EJ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8kfZxQAAAN0AAAAPAAAAAAAAAAAAAAAAAJgCAABkcnMv&#10;ZG93bnJldi54bWxQSwUGAAAAAAQABAD1AAAAigMAAAAA&#10;" filled="f" strokecolor="#168489" strokeweight="1pt">
                      <v:stroke joinstyle="miter"/>
                    </v:oval>
                  </v:group>
                  <v:shape id="مربع نص 41" o:spid="_x0000_s1415" type="#_x0000_t202" style="position:absolute;left:2044;top:2564;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srn8AA&#10;AADdAAAADwAAAGRycy9kb3ducmV2LnhtbERPTWsCMRC9F/wPYQRvNVGwlK1RRCt48FK7vQ+bcbO4&#10;mSybqbv+e3Mo9Ph43+vtGFp1pz41kS0s5gYUcRVdw7WF8vv4+g4qCbLDNjJZeFCC7WbyssbCxYG/&#10;6H6RWuUQTgVa8CJdoXWqPAVM89gRZ+4a+4CSYV9r1+OQw0Orl8a86YAN5waPHe09VbfLb7Ag4naL&#10;R/kZ0ulnPB8Gb6oVltbOpuPuA5TQKP/iP/fJWViaVZ6b3+QnoD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Dsrn8AAAADdAAAADwAAAAAAAAAAAAAAAACYAgAAZHJzL2Rvd25y&#10;ZXYueG1sUEsFBgAAAAAEAAQA9QAAAIU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إدارة المخاطر</w:t>
                          </w:r>
                        </w:p>
                      </w:txbxContent>
                    </v:textbox>
                  </v:shape>
                </v:group>
                <v:shape id="صورة 54" o:spid="_x0000_s141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T88fHAAAA3QAAAA8AAABkcnMvZG93bnJldi54bWxEj0FPAjEUhO8m/ofmmXiTLhAVFgpRgokJ&#10;J1ggHB/bx+5K+7q2FdZ/b01MPE5m5pvMdN5ZIy7kQ+NYQb+XgSAunW64UrAt3h5GIEJE1mgck4Jv&#10;CjCf3d5MMdfuymu6bGIlEoRDjgrqGNtcylDWZDH0XEucvJPzFmOSvpLa4zXBrZGDLHuSFhtOCzW2&#10;tKipPG++rIKVfz1+jIu9KT7Xh+XIDJ935+VKqfu77mUCIlIX/8N/7XetYJA9juH3TXoCcvY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ST88fHAAAA3QAAAA8AAAAAAAAAAAAA&#10;AAAAnwIAAGRycy9kb3ducmV2LnhtbFBLBQYAAAAABAAEAPcAAACTAw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تحديد وتقييم المخاطر المتعلقة بالتكنولوجيا الرقمية.</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تطوير استراتيجيات فعالة للتعامل مع هذه المخاطر وتقليل تأثيرها.</w:t>
      </w:r>
    </w:p>
    <w:p w:rsidR="004A6D71" w:rsidRPr="00055A94" w:rsidRDefault="001A2196" w:rsidP="004161EC">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1A7BBF6E" wp14:editId="2D0A2AB1">
                <wp:extent cx="5731510" cy="892088"/>
                <wp:effectExtent l="0" t="0" r="2540" b="22860"/>
                <wp:docPr id="206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61" name="مجموعة 47"/>
                        <wpg:cNvGrpSpPr/>
                        <wpg:grpSpPr>
                          <a:xfrm>
                            <a:off x="0" y="0"/>
                            <a:ext cx="5731510" cy="895351"/>
                            <a:chOff x="0" y="0"/>
                            <a:chExt cx="5878196" cy="918845"/>
                          </a:xfrm>
                        </wpg:grpSpPr>
                        <wpg:grpSp>
                          <wpg:cNvPr id="2062" name="مجموعة 48"/>
                          <wpg:cNvGrpSpPr/>
                          <wpg:grpSpPr>
                            <a:xfrm>
                              <a:off x="0" y="0"/>
                              <a:ext cx="5878196" cy="918845"/>
                              <a:chOff x="0" y="0"/>
                              <a:chExt cx="6240348" cy="919070"/>
                            </a:xfrm>
                          </wpg:grpSpPr>
                          <wpg:grpSp>
                            <wpg:cNvPr id="2063" name="مجموعة 49"/>
                            <wpg:cNvGrpSpPr/>
                            <wpg:grpSpPr>
                              <a:xfrm>
                                <a:off x="0" y="169208"/>
                                <a:ext cx="5433072" cy="580613"/>
                                <a:chOff x="0" y="169208"/>
                                <a:chExt cx="5433072" cy="580613"/>
                              </a:xfrm>
                            </wpg:grpSpPr>
                            <wps:wsp>
                              <wps:cNvPr id="20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7"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الابتكار</w:t>
                                </w:r>
                              </w:p>
                            </w:txbxContent>
                          </wps:txbx>
                          <wps:bodyPr wrap="square" rtlCol="1">
                            <a:spAutoFit/>
                          </wps:bodyPr>
                        </wps:wsp>
                      </wpg:grpSp>
                      <pic:pic xmlns:pic="http://schemas.openxmlformats.org/drawingml/2006/picture">
                        <pic:nvPicPr>
                          <pic:cNvPr id="2068"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1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">
                <v:group id="مجموعة 47" o:spid="_x0000_s141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NUScUAAADdAAAADwAAAGRycy9kb3ducmV2LnhtbESPQYvCMBSE74L/ITzB&#10;m6ZVFKlGEdld9iCCdWHx9miebbF5KU22rf9+Iwgeh5n5htnselOJlhpXWlYQTyMQxJnVJecKfi6f&#10;kxUI55E1VpZJwYMc7LbDwQYTbTs+U5v6XAQIuwQVFN7XiZQuK8igm9qaOHg32xj0QTa51A12AW4q&#10;OYuipTRYclgosKZDQdk9/TMKvjrs9vP4oz3eb4fH9bI4/R5jUmo86vdrEJ56/w6/2t9awSxaxv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jVEnFAAAA3QAA&#10;AA8AAAAAAAAAAAAAAAAAqgIAAGRycy9kb3ducmV2LnhtbFBLBQYAAAAABAAEAPoAAACcAwAAAAA=&#10;">
                  <v:group id="مجموعة 48" o:spid="_x0000_s141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HKPsUAAADdAAAADwAAAGRycy9kb3ducmV2LnhtbESPQYvCMBSE7wv+h/AE&#10;b2vayopUo4ioeJCFVUG8PZpnW2xeShPb+u/NwsIeh5n5hlmselOJlhpXWlYQjyMQxJnVJecKLufd&#10;5wyE88gaK8uk4EUOVsvBxwJTbTv+ofbkcxEg7FJUUHhfp1K6rCCDbmxr4uDdbWPQB9nkUjfYBbip&#10;ZBJFU2mw5LBQYE2bgrLH6WkU7Dvs1pN42x4f983rdv76vh5jUmo07NdzEJ56/x/+ax+0giSa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xyj7FAAAA3QAA&#10;AA8AAAAAAAAAAAAAAAAAqgIAAGRycy9kb3ducmV2LnhtbFBLBQYAAAAABAAEAPoAAACcAwAAAAA=&#10;">
                    <v:group id="مجموعة 49" o:spid="_x0000_s142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vpccAAADdAAAADwAAAGRycy9kb3ducmV2LnhtbESPT2vCQBTE7wW/w/IE&#10;b3UTQ0OJriJipYdQqBbE2yP7TILZtyG7zZ9v3y0Uehxm5jfMZjeaRvTUudqygngZgSAurK65VPB1&#10;eXt+BeE8ssbGMimYyMFuO3vaYKbtwJ/Un30pAoRdhgoq79tMSldUZNAtbUscvLvtDPogu1LqDocA&#10;N41cRVEqDdYcFips6VBR8Th/GwWnAYd9Eh/7/HE/TLfLy8c1j0mpxXzcr0F4Gv1/+K/9rhWsojSB&#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1vpccAAADd&#10;AAAADwAAAAAAAAAAAAAAAACqAgAAZHJzL2Rvd25yZXYueG1sUEsFBgAAAAAEAAQA+gAAAJ4DAAAA&#10;AA==&#10;">
                      <v:shape id="شكل حر 50" o:spid="_x0000_s142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PjMMUA&#10;AADdAAAADwAAAGRycy9kb3ducmV2LnhtbESPQWuDQBSE74X8h+UFemvW2CrFZJVQEELJIZqUXB/u&#10;q0rdt+JuE/vvs4VCj8PMfMNsi9kM4kqT6y0rWK8iEMSN1T23Cs6n8ukVhPPIGgfLpOCHHBT54mGL&#10;mbY3ruha+1YECLsMFXTej5mUrunIoFvZkTh4n3Yy6IOcWqknvAW4GWQcRak02HNY6HCkt46ar/rb&#10;KEjfk8vx2JRJVe+fD46M/tDWK/W4nHcbEJ5m/x/+a++1gjhKX+D3TXgCMr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k+MwxQAAAN0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2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g/6cMA&#10;AADdAAAADwAAAGRycy9kb3ducmV2LnhtbESPT4vCMBTE74LfITzBi6zpChXpGkUUweP6B8+vzdu0&#10;bPNSm2yt334jCB6HmfkNs1z3thYdtb5yrOBzmoAgLpyu2Ci4nPcfCxA+IGusHZOCB3lYr4aDJWba&#10;3flI3SkYESHsM1RQhtBkUvqiJIt+6hri6P241mKIsjVSt3iPcFvLWZLMpcWK40KJDW1LKn5Pf1YB&#10;3uz3NXfB+S43ZjdJm36iU6XGo37zBSJQH97hV/ugFcySeQrPN/EJ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7g/6cMAAADdAAAADwAAAAAAAAAAAAAAAACYAgAAZHJzL2Rv&#10;d25yZXYueG1sUEsFBgAAAAAEAAQA9QAAAIgDAAAAAA==&#10;" fillcolor="#a5a5a5 [2092]" stroked="f" strokeweight="1pt">
                        <v:stroke joinstyle="miter"/>
                      </v:roundrect>
                    </v:group>
                    <v:oval id="شكل بيضاوي 52" o:spid="_x0000_s142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Io/8QA&#10;AADdAAAADwAAAGRycy9kb3ducmV2LnhtbESPQWvCQBSE70L/w/IKvelucwgSXUUshRZa0EQ9P7LP&#10;JJh9G7JbE/99VxA8DjPzDbNcj7YVV+p941jD+0yBIC6dabjScCg+p3MQPiAbbB2Thht5WK9eJkvM&#10;jBt4T9c8VCJC2GeooQ6hy6T0ZU0W/cx1xNE7u95iiLKvpOlxiHDbykSpVFpsOC7U2NG2pvKS/1kN&#10;u8v5eDt9/6jfyg15OtiPJDGF1m+v42YBItAYnuFH+8toSFSawv1Nf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SKP/EAAAA3QAAAA8AAAAAAAAAAAAAAAAAmAIAAGRycy9k&#10;b3ducmV2LnhtbFBLBQYAAAAABAAEAPUAAACJAwAAAAA=&#10;" filled="f" strokecolor="#168489" strokeweight="1pt">
                      <v:stroke joinstyle="miter"/>
                    </v:oval>
                  </v:group>
                  <v:shape id="مربع نص 41" o:spid="_x0000_s142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h1UMMA&#10;AADdAAAADwAAAGRycy9kb3ducmV2LnhtbESPQWsCMRSE74X+h/AKvdVEQVu2RpFWwYOX2u39sXnd&#10;LN28LJunu/77RhA8DjPzDbNcj6FVZ+pTE9nCdGJAEVfRNVxbKL93L2+gkiA7bCOThQslWK8eH5ZY&#10;uDjwF52PUqsM4VSgBS/SFVqnylPANIkdcfZ+Yx9Qsuxr7XocMjy0embMQgdsOC947OjDU/V3PAUL&#10;Im4zvZTbkPY/4+Fz8KaaY2nt89O4eQclNMo9fGvvnYWZWbzC9U1+Anr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h1UMMAAADdAAAADwAAAAAAAAAAAAAAAACYAgAAZHJzL2Rv&#10;d25yZXYueG1sUEsFBgAAAAAEAAQA9QAAAIg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الابتكار</w:t>
                          </w:r>
                        </w:p>
                      </w:txbxContent>
                    </v:textbox>
                  </v:shape>
                </v:group>
                <v:shape id="صورة 54" o:spid="_x0000_s142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znOHEAAAA3QAAAA8AAABkcnMvZG93bnJldi54bWxET8tqAjEU3Rf8h3CF7mqmFnyMRmmLBcGV&#10;jkqXt5PrzNTkZpqkOv69WRS6PJz3fNlZIy7kQ+NYwfMgA0FcOt1wpWBffDxNQISIrNE4JgU3CrBc&#10;9B7mmGt35S1ddrESKYRDjgrqGNtcylDWZDEMXEucuJPzFmOCvpLa4zWFWyOHWTaSFhtODTW29F5T&#10;ed79WgUb//b1PS2OpvjZfq4m5mV8OK82Sj32u9cZiEhd/Bf/uddawTAbpbnpTXoCcnE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WznOHEAAAA3QAAAA8AAAAAAAAAAAAAAAAA&#10;nwIAAGRycy9kb3ducmV2LnhtbFBLBQYAAAAABAAEAPcAAACQAw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تشجيع الابتكار والتطوير المستمر للعمليات والمنتجات.</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تبني التقنيات الحديثة لتعزيز الكفاءة والفعالية.</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BA25A8A" wp14:editId="669A2972">
                <wp:extent cx="5731510" cy="892088"/>
                <wp:effectExtent l="0" t="0" r="2540" b="22860"/>
                <wp:docPr id="206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0" name="مجموعة 47"/>
                        <wpg:cNvGrpSpPr/>
                        <wpg:grpSpPr>
                          <a:xfrm>
                            <a:off x="0" y="0"/>
                            <a:ext cx="5731510" cy="895351"/>
                            <a:chOff x="0" y="0"/>
                            <a:chExt cx="5878196" cy="918845"/>
                          </a:xfrm>
                        </wpg:grpSpPr>
                        <wpg:grpSp>
                          <wpg:cNvPr id="2071" name="مجموعة 48"/>
                          <wpg:cNvGrpSpPr/>
                          <wpg:grpSpPr>
                            <a:xfrm>
                              <a:off x="0" y="0"/>
                              <a:ext cx="5878196" cy="918845"/>
                              <a:chOff x="0" y="0"/>
                              <a:chExt cx="6240348" cy="919070"/>
                            </a:xfrm>
                          </wpg:grpSpPr>
                          <wpg:grpSp>
                            <wpg:cNvPr id="2072" name="مجموعة 49"/>
                            <wpg:cNvGrpSpPr/>
                            <wpg:grpSpPr>
                              <a:xfrm>
                                <a:off x="0" y="169208"/>
                                <a:ext cx="5433072" cy="580613"/>
                                <a:chOff x="0" y="169208"/>
                                <a:chExt cx="5433072" cy="580613"/>
                              </a:xfrm>
                            </wpg:grpSpPr>
                            <wps:wsp>
                              <wps:cNvPr id="20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6"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الأمن السيبراني</w:t>
                                </w:r>
                              </w:p>
                            </w:txbxContent>
                          </wps:txbx>
                          <wps:bodyPr wrap="square" rtlCol="1">
                            <a:spAutoFit/>
                          </wps:bodyPr>
                        </wps:wsp>
                      </wpg:grpSp>
                      <pic:pic xmlns:pic="http://schemas.openxmlformats.org/drawingml/2006/picture">
                        <pic:nvPicPr>
                          <pic:cNvPr id="2077"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2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IGFQUzbBwAArh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142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ZnD8QAAADdAAAADwAAAGRycy9kb3ducmV2LnhtbERPy2rCQBTdF/yH4Qrd&#10;1UlS2kp0FAlWXIRCVRB3l8w1CWbuhMw0j7/vLApdHs57vR1NI3rqXG1ZQbyIQBAXVtdcKricP1+W&#10;IJxH1thYJgUTOdhuZk9rTLUd+Jv6ky9FCGGXooLK+zaV0hUVGXQL2xIH7m47gz7ArpS6wyGEm0Ym&#10;UfQuDdYcGipsKauoeJx+jILDgMPuNd73+eOeTbfz29c1j0mp5/m4W4HwNPp/8Z/7qBUk0Uf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ZnD8QAAADdAAAA&#10;DwAAAAAAAAAAAAAAAACqAgAAZHJzL2Rvd25yZXYueG1sUEsFBgAAAAAEAAQA+gAAAJsDAAAAAA==&#10;">
                  <v:group id="مجموعة 48" o:spid="_x0000_s142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rClMUAAADdAAAADwAAAGRycy9kb3ducmV2LnhtbESPQYvCMBSE78L+h/AW&#10;vGlaF12pRhHZFQ8iqAvi7dE822LzUppsW/+9EQSPw8x8w8yXnSlFQ7UrLCuIhxEI4tTqgjMFf6ff&#10;wRSE88gaS8uk4E4OlouP3hwTbVs+UHP0mQgQdgkqyL2vEildmpNBN7QVcfCutjbog6wzqWtsA9yU&#10;chRFE2mw4LCQY0XrnNLb8d8o2LTYrr7in2Z3u67vl9N4f97FpFT/s1vNQHjq/Dv8am+1glH0Hc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6wpTFAAAA3QAA&#10;AA8AAAAAAAAAAAAAAAAAqgIAAGRycy9kb3ducmV2LnhtbFBLBQYAAAAABAAEAPoAAACcAwAAAAA=&#10;">
                    <v:group id="مجموعة 49" o:spid="_x0000_s142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hc48YAAADdAAAADwAAAGRycy9kb3ducmV2LnhtbESPT2vCQBTE7wW/w/IE&#10;b3WTSKtEVxFR6UEK/gHx9sg+k2D2bciuSfz23UKhx2FmfsMsVr2pREuNKy0riMcRCOLM6pJzBZfz&#10;7n0GwnlkjZVlUvAiB6vl4G2BqbYdH6k9+VwECLsUFRTe16mULivIoBvbmjh4d9sY9EE2udQNdgFu&#10;KplE0ac0WHJYKLCmTUHZ4/Q0CvYddutJvG0Pj/vmdTt/fF8PMSk1GvbrOQhPvf8P/7W/tIIkmi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aFzjxgAAAN0A&#10;AAAPAAAAAAAAAAAAAAAAAKoCAABkcnMvZG93bnJldi54bWxQSwUGAAAAAAQABAD6AAAAnQMAAAAA&#10;">
                      <v:shape id="شكل حر 50" o:spid="_x0000_s143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PtmcUA&#10;AADdAAAADwAAAGRycy9kb3ducmV2LnhtbESPQWvCQBSE74X+h+UVvNVNE2IluoZSEEQ8aKx4fWRf&#10;k9Ds25DdJvHfu0Khx2FmvmHW+WRaMVDvGssK3uYRCOLS6oYrBV/n7esShPPIGlvLpOBGDvLN89Ma&#10;M21HPtFQ+EoECLsMFdTed5mUrqzJoJvbjjh437Y36IPsK6l7HAPctDKOooU02HBYqLGjz5rKn+LX&#10;KFjs0+vxWG7TU7FLDo6MvmjrlZq9TB8rEJ4m/x/+a++0gjh6T+DxJjwBu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o+2ZxQAAAN0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3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0Mr8QA&#10;AADdAAAADwAAAGRycy9kb3ducmV2LnhtbESPQWvCQBSE74X+h+UJXoJuKqaV1FWKInhsY+n5mX3d&#10;BLNv0+yaxH/fLRQ8DjPzDbPejrYRPXW+dqzgaZ6CIC6drtko+DwdZisQPiBrbByTght52G4eH9aY&#10;azfwB/VFMCJC2OeooAqhzaX0ZUUW/dy1xNH7dp3FEGVnpO5wiHDbyEWaPkuLNceFClvaVVReiqtV&#10;gD/2/evsgvP92Zh9krVjojOlppPx7RVEoDHcw//to1awSF+W8PcmPg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tDK/EAAAA3QAAAA8AAAAAAAAAAAAAAAAAmAIAAGRycy9k&#10;b3ducmV2LnhtbFBLBQYAAAAABAAEAPUAAACJAwAAAAA=&#10;" fillcolor="#a5a5a5 [2092]" stroked="f" strokeweight="1pt">
                        <v:stroke joinstyle="miter"/>
                      </v:roundrect>
                    </v:group>
                    <v:oval id="شكل بيضاوي 52" o:spid="_x0000_s143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kgVcUA&#10;AADdAAAADwAAAGRycy9kb3ducmV2LnhtbESPQWvCQBSE74L/YXlCb3W3AW1J3YSiFCy0YKP2/Mg+&#10;k2D2bchuTfz33YLgcZiZb5hVPtpWXKj3jWMNT3MFgrh0puFKw2H//vgCwgdkg61j0nAlD3k2naww&#10;NW7gb7oUoRIRwj5FDXUIXSqlL2uy6OeuI47eyfUWQ5R9JU2PQ4TbViZKLaXFhuNCjR2tayrPxa/V&#10;sDufjtefj0/1VbmhWA52kyRmr/XDbHx7BRFoDPfwrb01GhL1vID/N/EJ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2SBVxQAAAN0AAAAPAAAAAAAAAAAAAAAAAJgCAABkcnMv&#10;ZG93bnJldi54bWxQSwUGAAAAAAQABAD1AAAAigMAAAAA&#10;" filled="f" strokecolor="#168489" strokeweight="1pt">
                      <v:stroke joinstyle="miter"/>
                    </v:oval>
                  </v:group>
                  <v:shape id="مربع نص 41" o:spid="_x0000_s143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1GFsMA&#10;AADdAAAADwAAAGRycy9kb3ducmV2LnhtbESPQWsCMRSE74X+h/AKvdVEQVu2RpFWwYOX2u39sXnd&#10;LN28LJunu/77RhA8DjPzDbNcj6FVZ+pTE9nCdGJAEVfRNVxbKL93L2+gkiA7bCOThQslWK8eH5ZY&#10;uDjwF52PUqsM4VSgBS/SFVqnylPANIkdcfZ+Yx9Qsuxr7XocMjy0embMQgdsOC947OjDU/V3PAUL&#10;Im4zvZTbkPY/4+Fz8KaaY2nt89O4eQclNMo9fGvvnYWZeV3A9U1+Anr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V1GFsMAAADdAAAADwAAAAAAAAAAAAAAAACYAgAAZHJzL2Rv&#10;d25yZXYueG1sUEsFBgAAAAAEAAQA9QAAAIg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الأمن السيبراني</w:t>
                          </w:r>
                        </w:p>
                      </w:txbxContent>
                    </v:textbox>
                  </v:shape>
                </v:group>
                <v:shape id="صورة 54" o:spid="_x0000_s143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1nk7HAAAA3QAAAA8AAABkcnMvZG93bnJldi54bWxEj0FrAjEUhO+C/yE8oTfN1kLXrkZpi4WC&#10;J9229Pi6ee5uTV62Sarbf98IgsdhZr5hFqveGnEkH1rHCm4nGQjiyumWawVv5ct4BiJEZI3GMSn4&#10;owCr5XCwwEK7E2/puIu1SBAOBSpoYuwKKUPVkMUwcR1x8vbOW4xJ+lpqj6cEt0ZOs+xeWmw5LTTY&#10;0XND1WH3axVs/NPX90P5Ycqf7ed6Zu7y98N6o9TNqH+cg4jUx2v40n7VCqZZnsP5TXoCcvk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H1nk7HAAAA3QAAAA8AAAAAAAAAAAAA&#10;AAAAnwIAAGRycy9kb3ducmV2LnhtbFBLBQYAAAAABAAEAPcAAACTAw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حماية الأنظمة والبيانات من التهديدات السيبرانية.</w:t>
      </w:r>
    </w:p>
    <w:p w:rsidR="004A6D71" w:rsidRPr="004161EC" w:rsidRDefault="004A6D71">
      <w:pPr>
        <w:pStyle w:val="ListParagraph"/>
        <w:numPr>
          <w:ilvl w:val="0"/>
          <w:numId w:val="15"/>
        </w:numPr>
        <w:spacing w:line="360" w:lineRule="auto"/>
        <w:ind w:left="454" w:hanging="454"/>
        <w:jc w:val="both"/>
        <w:rPr>
          <w:rFonts w:ascii="Sakkal Majalla" w:hAnsi="Sakkal Majalla"/>
          <w:sz w:val="32"/>
          <w:szCs w:val="32"/>
        </w:rPr>
      </w:pPr>
      <w:r w:rsidRPr="004161EC">
        <w:rPr>
          <w:rFonts w:ascii="Sakkal Majalla" w:hAnsi="Sakkal Majalla" w:cs="Sakkal Majalla"/>
          <w:sz w:val="32"/>
          <w:szCs w:val="32"/>
          <w:rtl/>
        </w:rPr>
        <w:t>ضمان الامتثال للمعايير والقوانين المتعلقة بأمن المعلومات</w:t>
      </w:r>
      <w:r w:rsidRPr="004161EC">
        <w:rPr>
          <w:rFonts w:ascii="Sakkal Majalla" w:hAnsi="Sakkal Majalla"/>
          <w:sz w:val="32"/>
          <w:szCs w:val="32"/>
          <w:rtl/>
        </w:rPr>
        <w:t>.</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03070143" wp14:editId="675BA55C">
                <wp:extent cx="5731510" cy="892088"/>
                <wp:effectExtent l="0" t="0" r="2540" b="22860"/>
                <wp:docPr id="207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9" name="مجموعة 47"/>
                        <wpg:cNvGrpSpPr/>
                        <wpg:grpSpPr>
                          <a:xfrm>
                            <a:off x="0" y="0"/>
                            <a:ext cx="5731510" cy="895351"/>
                            <a:chOff x="0" y="0"/>
                            <a:chExt cx="5878196" cy="918845"/>
                          </a:xfrm>
                        </wpg:grpSpPr>
                        <wpg:grpSp>
                          <wpg:cNvPr id="1465698176" name="مجموعة 48"/>
                          <wpg:cNvGrpSpPr/>
                          <wpg:grpSpPr>
                            <a:xfrm>
                              <a:off x="0" y="0"/>
                              <a:ext cx="5878196" cy="918845"/>
                              <a:chOff x="0" y="0"/>
                              <a:chExt cx="6240348" cy="919070"/>
                            </a:xfrm>
                          </wpg:grpSpPr>
                          <wpg:grpSp>
                            <wpg:cNvPr id="1465698177" name="مجموعة 49"/>
                            <wpg:cNvGrpSpPr/>
                            <wpg:grpSpPr>
                              <a:xfrm>
                                <a:off x="0" y="169208"/>
                                <a:ext cx="5433072" cy="580613"/>
                                <a:chOff x="0" y="169208"/>
                                <a:chExt cx="5433072" cy="580613"/>
                              </a:xfrm>
                            </wpg:grpSpPr>
                            <wps:wsp>
                              <wps:cNvPr id="146569817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1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1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181"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الاستدامة</w:t>
                                </w:r>
                              </w:p>
                            </w:txbxContent>
                          </wps:txbx>
                          <wps:bodyPr wrap="square" rtlCol="1">
                            <a:spAutoFit/>
                          </wps:bodyPr>
                        </wps:wsp>
                      </wpg:grpSp>
                      <pic:pic xmlns:pic="http://schemas.openxmlformats.org/drawingml/2006/picture">
                        <pic:nvPicPr>
                          <pic:cNvPr id="1465698182"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3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A1ZUKB4gcAANg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143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8zOksYAAADdAAAADwAAAGRycy9kb3ducmV2LnhtbESPT2vCQBTE74LfYXmC&#10;t7qJ4p9GVxFR6UEK1ULp7ZF9JsHs25Bdk/jtu0LB4zAzv2FWm86UoqHaFZYVxKMIBHFqdcGZgu/L&#10;4W0BwnlkjaVlUvAgB5t1v7fCRNuWv6g5+0wECLsEFeTeV4mULs3JoBvZijh4V1sb9EHWmdQ1tgFu&#10;SjmOopk0WHBYyLGiXU7p7Xw3Co4ttttJvG9Ot+vu8XuZfv6cYlJqOOi2SxCeOv8K/7c/tIJxNH+H&#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zM6SxgAAAN0A&#10;AAAPAAAAAAAAAAAAAAAAAKoCAABkcnMvZG93bnJldi54bWxQSwUGAAAAAAQABAD6AAAAnQMAAAAA&#10;">
                  <v:group id="مجموعة 48" o:spid="_x0000_s143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VO1oAyQAA&#10;AOMAAAAPAAAAAAAAAAAAAAAAAKoCAABkcnMvZG93bnJldi54bWxQSwUGAAAAAAQABAD6AAAAoAMA&#10;AAAA&#10;">
                    <v:group id="مجموعة 49" o:spid="_x0000_s143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6d/+byQAA&#10;AOMAAAAPAAAAAAAAAAAAAAAAAKoCAABkcnMvZG93bnJldi54bWxQSwUGAAAAAAQABAD6AAAAoAMA&#10;AAAA&#10;">
                      <v:shape id="شكل حر 50" o:spid="_x0000_s143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406ssA&#10;AADjAAAADwAAAGRycy9kb3ducmV2LnhtbESPQWvCQBCF7wX/wzJCb3WjNtGmriKCIKUHTRWvQ3aa&#10;hGZnQ3ar6b/vHAo9zrw3732z2gyuVTfqQ+PZwHSSgCIuvW24MnD+2D8tQYWIbLH1TAZ+KMBmPXpY&#10;YW79nU90K2KlJIRDjgbqGLtc61DW5DBMfEcs2qfvHUYZ+0rbHu8S7lo9S5JMO2xYGmrsaFdT+VV8&#10;OwPZW3o9Hst9eioO8/dAzl6sj8Y8joftK6hIQ/w3/10frOA/Z2n2spwuBFp+kgXo9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tPjTq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4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3508YA&#10;AADjAAAADwAAAGRycy9kb3ducmV2LnhtbERPX2vCMBB/H/gdwgl7EU0dtmpnlLEx8HFW2fPZ3NKy&#10;5tI1Wa3f3gwGPt7v/212g21ET52vHSuYzxIQxKXTNRsFp+P7dAXCB2SNjWNScCUPu+3oYYO5dhc+&#10;UF8EI2II+xwVVCG0uZS+rMiin7mWOHJfrrMY4tkZqTu8xHDbyKckyaTFmmNDhS29VlR+F79WAf7Y&#10;j8+zC873Z2PeJmk7THSq1ON4eHkGEWgId/G/e6/j/EWWZuvVfLmGv58iAHJ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3508YAAADjAAAADwAAAAAAAAAAAAAAAACYAgAAZHJz&#10;L2Rvd25yZXYueG1sUEsFBgAAAAAEAAQA9QAAAIsDAAAAAA==&#10;" fillcolor="#a5a5a5 [2092]" stroked="f" strokeweight="1pt">
                        <v:stroke joinstyle="miter"/>
                      </v:roundrect>
                    </v:group>
                    <v:oval id="شكل بيضاوي 52" o:spid="_x0000_s144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543csA&#10;AADjAAAADwAAAGRycy9kb3ducmV2LnhtbESPQUvDQBCF74L/YZmCN7tp0BDTbosogkIFTW3PQ3aa&#10;hGZnQ3Zt0n/vHAoeZ+bNe+9bbSbXqTMNofVsYDFPQBFX3rZcG/jZvd3noEJEtth5JgMXCrBZ396s&#10;sLB+5G86l7FWYsKhQANNjH2hdagachjmvieW29EPDqOMQ63tgKOYu06nSZJphy1LQoM9vTRUncpf&#10;Z+DrdNxfDh/b5LP2Y5mN7jVN7c6Yu9n0vAQVaYr/4uv3u5X6D9lj9pQvcqEQJlmAXv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tnnjdywAAAOMAAAAPAAAAAAAAAAAAAAAAAJgC&#10;AABkcnMvZG93bnJldi54bWxQSwUGAAAAAAQABAD1AAAAkAMAAAAA&#10;" filled="f" strokecolor="#168489" strokeweight="1pt">
                      <v:stroke joinstyle="miter"/>
                    </v:oval>
                  </v:group>
                  <v:shape id="مربع نص 41" o:spid="_x0000_s144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SbIsUA&#10;AADjAAAADwAAAGRycy9kb3ducmV2LnhtbERPzUrDQBC+C32HZQre7CbFhhi7LaUq9ODFGu9DdswG&#10;s7MhOzbp27uC4HG+/9nuZ9+rC42xC2wgX2WgiJtgO24N1O8vdyWoKMgW+8Bk4EoR9rvFzRYrGyZ+&#10;o8tZWpVCOFZowIkMldaxceQxrsJAnLjPMHqUdI6ttiNOKdz3ep1lhfbYcWpwONDRUfN1/vYGROwh&#10;v9bPPp4+5tenyWXNBmtjbpfz4RGU0Cz/4j/3yab598WmeCjzMo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pJsixQAAAOMAAAAPAAAAAAAAAAAAAAAAAJgCAABkcnMv&#10;ZG93bnJldi54bWxQSwUGAAAAAAQABAD1AAAAigM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الاستدامة</w:t>
                          </w:r>
                        </w:p>
                      </w:txbxContent>
                    </v:textbox>
                  </v:shape>
                </v:group>
                <v:shape id="صورة 54" o:spid="_x0000_s144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hTPXJAAAA4wAAAA8AAABkcnMvZG93bnJldi54bWxET19PwjAQfzfxOzRn4pt0oM4xKUQNJiY8&#10;wcD4eK7nNmmvs60wvz01MfHxfv9vthisEQfyoXOsYDzKQBDXTnfcKNhWz1cFiBCRNRrHpOCHAizm&#10;52czLLU78poOm9iIFMKhRAVtjH0pZahbshhGridO3IfzFmM6fSO1x2MKt0ZOsiyXFjtODS329NRS&#10;vd98WwUr//j+Oa1eTfW1flsW5vput1+ulLq8GB7uQUQa4r/4z/2i0/yb/DafFuNiAr8/JQDk/A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E6FM9ckAAADjAAAADwAAAAAAAAAA&#10;AAAAAACfAgAAZHJzL2Rvd25yZXYueG1sUEsFBgAAAAAEAAQA9wAAAJUDAAAAAA==&#10;">
                  <v:imagedata r:id="rId81"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دمج الاستدامة في استراتيجيات العمل لضمان التأثير الإيجابي على المجتمع والبيئة.</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تبني ممارسات تكنولوجية تقلل من الأثر البيئي.</w:t>
      </w:r>
    </w:p>
    <w:p w:rsidR="004A6D71" w:rsidRPr="004161EC" w:rsidRDefault="004A6D71" w:rsidP="004161EC">
      <w:pPr>
        <w:spacing w:line="360" w:lineRule="auto"/>
        <w:rPr>
          <w:rFonts w:ascii="Sakkal Majalla" w:hAnsi="Sakkal Majalla"/>
          <w:sz w:val="32"/>
          <w:szCs w:val="32"/>
          <w:rtl/>
        </w:rPr>
      </w:pPr>
      <w:r w:rsidRPr="004161EC">
        <w:rPr>
          <w:rFonts w:ascii="Sakkal Majalla" w:hAnsi="Sakkal Majalla" w:hint="cs"/>
          <w:color w:val="C00000"/>
          <w:sz w:val="32"/>
          <w:szCs w:val="32"/>
          <w:rtl/>
        </w:rPr>
        <w:t xml:space="preserve">خلاصة القول: </w:t>
      </w:r>
      <w:r w:rsidRPr="004161EC">
        <w:rPr>
          <w:rFonts w:ascii="Sakkal Majalla" w:hAnsi="Sakkal Majalla" w:hint="cs"/>
          <w:sz w:val="32"/>
          <w:szCs w:val="32"/>
          <w:rtl/>
        </w:rPr>
        <w:t xml:space="preserve">إن </w:t>
      </w:r>
      <w:r w:rsidRPr="004161EC">
        <w:rPr>
          <w:rFonts w:ascii="Sakkal Majalla" w:hAnsi="Sakkal Majalla"/>
          <w:sz w:val="32"/>
          <w:szCs w:val="32"/>
          <w:rtl/>
        </w:rPr>
        <w:t>هذه المبادئ تعزز من كفاءة المؤسسات الرقمية وتساعد في بناء ثقة قوية مع العملاء والمساهمين.</w:t>
      </w:r>
    </w:p>
    <w:tbl>
      <w:tblPr>
        <w:tblStyle w:val="TableGrid"/>
        <w:bidiVisual/>
        <w:tblW w:w="9251"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271"/>
      </w:tblGrid>
      <w:tr w:rsidR="00F212B0" w:rsidRPr="00563DBD" w:rsidTr="001A2196">
        <w:tc>
          <w:tcPr>
            <w:tcW w:w="1980" w:type="dxa"/>
            <w:tcBorders>
              <w:right w:val="single" w:sz="36" w:space="0" w:color="168489"/>
            </w:tcBorders>
            <w:shd w:val="clear" w:color="auto" w:fill="F2F2F2" w:themeFill="background1" w:themeFillShade="F2"/>
            <w:vAlign w:val="center"/>
          </w:tcPr>
          <w:p w:rsidR="00F212B0" w:rsidRPr="008113E1" w:rsidRDefault="00F212B0" w:rsidP="00671334">
            <w:pPr>
              <w:pStyle w:val="a1"/>
              <w:pageBreakBefore/>
              <w:jc w:val="center"/>
              <w:rPr>
                <w:rtl/>
              </w:rPr>
            </w:pPr>
            <w:r w:rsidRPr="008113E1">
              <w:rPr>
                <w:noProof/>
                <w:rtl/>
              </w:rPr>
              <w:lastRenderedPageBreak/>
              <w:drawing>
                <wp:inline distT="0" distB="0" distL="0" distR="0" wp14:anchorId="6F67B7E2" wp14:editId="79065DB9">
                  <wp:extent cx="563984" cy="563914"/>
                  <wp:effectExtent l="0" t="0" r="7620" b="7620"/>
                  <wp:docPr id="40" name="Picture 40"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71" w:type="dxa"/>
            <w:vMerge w:val="restart"/>
            <w:tcBorders>
              <w:left w:val="single" w:sz="36" w:space="0" w:color="168489"/>
            </w:tcBorders>
            <w:shd w:val="clear" w:color="auto" w:fill="F2F2F2" w:themeFill="background1" w:themeFillShade="F2"/>
            <w:vAlign w:val="center"/>
          </w:tcPr>
          <w:p w:rsidR="00F212B0" w:rsidRPr="00F212B0" w:rsidRDefault="00F212B0" w:rsidP="00F212B0">
            <w:pPr>
              <w:jc w:val="center"/>
              <w:rPr>
                <w:rFonts w:ascii="Adobe Arabic" w:eastAsia="Times New Roman" w:hAnsi="Adobe Arabic" w:cs="Adobe Arabic"/>
                <w:b/>
                <w:bCs/>
                <w:color w:val="168489"/>
                <w:kern w:val="24"/>
                <w:sz w:val="44"/>
                <w:szCs w:val="44"/>
                <w:rtl/>
                <w:lang w:bidi="ar-SY"/>
              </w:rPr>
            </w:pPr>
            <w:r w:rsidRPr="00F212B0">
              <w:rPr>
                <w:rFonts w:ascii="Adobe Arabic" w:eastAsia="Times New Roman" w:hAnsi="Adobe Arabic" w:cs="Adobe Arabic"/>
                <w:b/>
                <w:bCs/>
                <w:color w:val="168489"/>
                <w:kern w:val="24"/>
                <w:sz w:val="44"/>
                <w:szCs w:val="44"/>
                <w:rtl/>
                <w:lang w:bidi="ar-SY"/>
              </w:rPr>
              <w:t>كيف تتكامل وظائف الحوكمة والإدارة لتحقيق النجاح المؤسسي؟</w:t>
            </w:r>
          </w:p>
        </w:tc>
      </w:tr>
      <w:tr w:rsidR="00F212B0" w:rsidTr="001A2196">
        <w:tc>
          <w:tcPr>
            <w:tcW w:w="1980" w:type="dxa"/>
            <w:tcBorders>
              <w:right w:val="single" w:sz="36" w:space="0" w:color="168489"/>
            </w:tcBorders>
            <w:shd w:val="clear" w:color="auto" w:fill="F2F2F2" w:themeFill="background1" w:themeFillShade="F2"/>
            <w:vAlign w:val="center"/>
          </w:tcPr>
          <w:p w:rsidR="00F212B0" w:rsidRPr="008113E1" w:rsidRDefault="00F212B0" w:rsidP="00671334">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71" w:type="dxa"/>
            <w:vMerge/>
            <w:tcBorders>
              <w:left w:val="single" w:sz="36" w:space="0" w:color="168489"/>
            </w:tcBorders>
          </w:tcPr>
          <w:p w:rsidR="00F212B0" w:rsidRDefault="00F212B0" w:rsidP="00671334">
            <w:pPr>
              <w:pStyle w:val="a1"/>
              <w:rPr>
                <w:rtl/>
              </w:rPr>
            </w:pPr>
          </w:p>
        </w:tc>
      </w:tr>
      <w:tr w:rsidR="00F212B0" w:rsidRPr="00895D2F" w:rsidTr="001A2196">
        <w:tc>
          <w:tcPr>
            <w:tcW w:w="9251" w:type="dxa"/>
            <w:gridSpan w:val="2"/>
          </w:tcPr>
          <w:p w:rsidR="00F212B0" w:rsidRPr="000C553B" w:rsidRDefault="00F212B0" w:rsidP="00F212B0">
            <w:pPr>
              <w:jc w:val="left"/>
              <w:rPr>
                <w:rFonts w:ascii="Sakkal Majalla" w:hAnsi="Sakkal Majalla"/>
                <w:b/>
                <w:bCs/>
                <w:color w:val="C00000"/>
                <w:sz w:val="32"/>
                <w:szCs w:val="32"/>
                <w:rtl/>
              </w:rPr>
            </w:pPr>
            <w:r w:rsidRPr="000C553B">
              <w:rPr>
                <w:rFonts w:ascii="Sakkal Majalla" w:hAnsi="Sakkal Majalla" w:hint="cs"/>
                <w:b/>
                <w:bCs/>
                <w:color w:val="C00000"/>
                <w:sz w:val="32"/>
                <w:szCs w:val="32"/>
                <w:rtl/>
              </w:rPr>
              <w:t>الحل:</w:t>
            </w:r>
          </w:p>
          <w:p w:rsidR="00F212B0" w:rsidRPr="00F212B0" w:rsidRDefault="00F212B0">
            <w:pPr>
              <w:pStyle w:val="a2"/>
              <w:numPr>
                <w:ilvl w:val="1"/>
                <w:numId w:val="4"/>
              </w:numPr>
              <w:spacing w:line="360" w:lineRule="auto"/>
              <w:ind w:left="576" w:hanging="576"/>
              <w:rPr>
                <w:rtl/>
              </w:rPr>
            </w:pPr>
            <w:r w:rsidRPr="00F212B0">
              <w:rPr>
                <w:rFonts w:hint="eastAsia"/>
                <w:rtl/>
              </w:rPr>
              <w:t>تُقدم</w:t>
            </w:r>
            <w:r w:rsidRPr="00F212B0">
              <w:rPr>
                <w:rtl/>
              </w:rPr>
              <w:t xml:space="preserve"> </w:t>
            </w:r>
            <w:r w:rsidRPr="00F212B0">
              <w:rPr>
                <w:rFonts w:hint="eastAsia"/>
                <w:rtl/>
              </w:rPr>
              <w:t>الحوكمة</w:t>
            </w:r>
            <w:r w:rsidRPr="00F212B0">
              <w:rPr>
                <w:rtl/>
              </w:rPr>
              <w:t xml:space="preserve"> </w:t>
            </w:r>
            <w:r w:rsidRPr="00F212B0">
              <w:rPr>
                <w:rFonts w:hint="eastAsia"/>
                <w:rtl/>
              </w:rPr>
              <w:t>الإطار</w:t>
            </w:r>
            <w:r w:rsidRPr="00F212B0">
              <w:rPr>
                <w:rtl/>
              </w:rPr>
              <w:t xml:space="preserve"> </w:t>
            </w:r>
            <w:r w:rsidRPr="00F212B0">
              <w:rPr>
                <w:rFonts w:hint="eastAsia"/>
                <w:rtl/>
              </w:rPr>
              <w:t>العام</w:t>
            </w:r>
            <w:r w:rsidRPr="00F212B0">
              <w:rPr>
                <w:rtl/>
              </w:rPr>
              <w:t xml:space="preserve"> </w:t>
            </w:r>
            <w:r w:rsidRPr="00F212B0">
              <w:rPr>
                <w:rFonts w:hint="eastAsia"/>
                <w:rtl/>
              </w:rPr>
              <w:t>والرؤية</w:t>
            </w:r>
            <w:r w:rsidRPr="00F212B0">
              <w:rPr>
                <w:rtl/>
              </w:rPr>
              <w:t xml:space="preserve"> </w:t>
            </w:r>
            <w:r w:rsidRPr="00F212B0">
              <w:rPr>
                <w:rFonts w:hint="eastAsia"/>
                <w:rtl/>
              </w:rPr>
              <w:t>الاستراتيجية</w:t>
            </w:r>
            <w:r w:rsidRPr="00F212B0">
              <w:rPr>
                <w:rtl/>
              </w:rPr>
              <w:t xml:space="preserve"> </w:t>
            </w:r>
            <w:r w:rsidRPr="00F212B0">
              <w:rPr>
                <w:rFonts w:hint="eastAsia"/>
                <w:rtl/>
              </w:rPr>
              <w:t>للمؤسسة،</w:t>
            </w:r>
            <w:r w:rsidRPr="00F212B0">
              <w:rPr>
                <w:rtl/>
              </w:rPr>
              <w:t xml:space="preserve"> </w:t>
            </w:r>
            <w:r w:rsidRPr="00F212B0">
              <w:rPr>
                <w:rFonts w:hint="eastAsia"/>
                <w:rtl/>
              </w:rPr>
              <w:t>بينما</w:t>
            </w:r>
            <w:r w:rsidRPr="00F212B0">
              <w:rPr>
                <w:rtl/>
              </w:rPr>
              <w:t xml:space="preserve"> </w:t>
            </w:r>
            <w:r w:rsidRPr="00F212B0">
              <w:rPr>
                <w:rFonts w:hint="eastAsia"/>
                <w:rtl/>
              </w:rPr>
              <w:t>تتولى</w:t>
            </w:r>
            <w:r w:rsidRPr="00F212B0">
              <w:rPr>
                <w:rtl/>
              </w:rPr>
              <w:t xml:space="preserve"> </w:t>
            </w:r>
            <w:r w:rsidRPr="00F212B0">
              <w:rPr>
                <w:rFonts w:hint="eastAsia"/>
                <w:rtl/>
              </w:rPr>
              <w:t>الإدارة</w:t>
            </w:r>
            <w:r w:rsidRPr="00F212B0">
              <w:rPr>
                <w:rtl/>
              </w:rPr>
              <w:t xml:space="preserve"> </w:t>
            </w:r>
            <w:r w:rsidRPr="00F212B0">
              <w:rPr>
                <w:rFonts w:hint="eastAsia"/>
                <w:rtl/>
              </w:rPr>
              <w:t>مهمة</w:t>
            </w:r>
            <w:r w:rsidRPr="00F212B0">
              <w:rPr>
                <w:rtl/>
              </w:rPr>
              <w:t xml:space="preserve"> </w:t>
            </w:r>
            <w:r w:rsidRPr="00F212B0">
              <w:rPr>
                <w:rFonts w:hint="eastAsia"/>
                <w:rtl/>
              </w:rPr>
              <w:t>تنفيذ</w:t>
            </w:r>
            <w:r w:rsidRPr="00F212B0">
              <w:rPr>
                <w:rtl/>
              </w:rPr>
              <w:t xml:space="preserve"> </w:t>
            </w:r>
            <w:r w:rsidRPr="00F212B0">
              <w:rPr>
                <w:rFonts w:hint="eastAsia"/>
                <w:rtl/>
              </w:rPr>
              <w:t>الخطة</w:t>
            </w:r>
            <w:r w:rsidRPr="00F212B0">
              <w:rPr>
                <w:rtl/>
              </w:rPr>
              <w:t xml:space="preserve"> </w:t>
            </w:r>
            <w:r w:rsidRPr="00F212B0">
              <w:rPr>
                <w:rFonts w:hint="eastAsia"/>
                <w:rtl/>
              </w:rPr>
              <w:t>الاستراتيجية</w:t>
            </w:r>
            <w:r w:rsidRPr="00F212B0">
              <w:rPr>
                <w:rtl/>
              </w:rPr>
              <w:t xml:space="preserve">. </w:t>
            </w:r>
          </w:p>
          <w:p w:rsidR="00F212B0" w:rsidRPr="00F212B0" w:rsidRDefault="00F212B0">
            <w:pPr>
              <w:pStyle w:val="a2"/>
              <w:numPr>
                <w:ilvl w:val="1"/>
                <w:numId w:val="4"/>
              </w:numPr>
              <w:spacing w:line="360" w:lineRule="auto"/>
              <w:ind w:left="576" w:hanging="576"/>
              <w:rPr>
                <w:rtl/>
              </w:rPr>
            </w:pPr>
            <w:r w:rsidRPr="00F212B0">
              <w:rPr>
                <w:rFonts w:hint="eastAsia"/>
                <w:rtl/>
              </w:rPr>
              <w:t>تضع</w:t>
            </w:r>
            <w:r w:rsidRPr="00F212B0">
              <w:rPr>
                <w:rtl/>
              </w:rPr>
              <w:t xml:space="preserve"> </w:t>
            </w:r>
            <w:r w:rsidRPr="00F212B0">
              <w:rPr>
                <w:rFonts w:hint="eastAsia"/>
                <w:rtl/>
              </w:rPr>
              <w:t>الحوكمة</w:t>
            </w:r>
            <w:r w:rsidRPr="00F212B0">
              <w:rPr>
                <w:rtl/>
              </w:rPr>
              <w:t xml:space="preserve"> </w:t>
            </w:r>
            <w:r w:rsidRPr="00F212B0">
              <w:rPr>
                <w:rFonts w:hint="eastAsia"/>
                <w:rtl/>
              </w:rPr>
              <w:t>السياسات</w:t>
            </w:r>
            <w:r w:rsidRPr="00F212B0">
              <w:rPr>
                <w:rtl/>
              </w:rPr>
              <w:t xml:space="preserve"> </w:t>
            </w:r>
            <w:r w:rsidRPr="00F212B0">
              <w:rPr>
                <w:rFonts w:hint="eastAsia"/>
                <w:rtl/>
              </w:rPr>
              <w:t>واللوائح،</w:t>
            </w:r>
            <w:r w:rsidRPr="00F212B0">
              <w:rPr>
                <w:rtl/>
              </w:rPr>
              <w:t xml:space="preserve"> </w:t>
            </w:r>
            <w:r w:rsidRPr="00F212B0">
              <w:rPr>
                <w:rFonts w:hint="eastAsia"/>
                <w:rtl/>
              </w:rPr>
              <w:t>في</w:t>
            </w:r>
            <w:r w:rsidRPr="00F212B0">
              <w:rPr>
                <w:rtl/>
              </w:rPr>
              <w:t xml:space="preserve"> </w:t>
            </w:r>
            <w:r w:rsidRPr="00F212B0">
              <w:rPr>
                <w:rFonts w:hint="eastAsia"/>
                <w:rtl/>
              </w:rPr>
              <w:t>حين</w:t>
            </w:r>
            <w:r w:rsidRPr="00F212B0">
              <w:rPr>
                <w:rtl/>
              </w:rPr>
              <w:t xml:space="preserve"> </w:t>
            </w:r>
            <w:r w:rsidRPr="00F212B0">
              <w:rPr>
                <w:rFonts w:hint="eastAsia"/>
                <w:rtl/>
              </w:rPr>
              <w:t>تتولى</w:t>
            </w:r>
            <w:r w:rsidRPr="00F212B0">
              <w:rPr>
                <w:rtl/>
              </w:rPr>
              <w:t xml:space="preserve"> </w:t>
            </w:r>
            <w:r w:rsidRPr="00F212B0">
              <w:rPr>
                <w:rFonts w:hint="eastAsia"/>
                <w:rtl/>
              </w:rPr>
              <w:t>الإدارة</w:t>
            </w:r>
            <w:r w:rsidRPr="00F212B0">
              <w:rPr>
                <w:rtl/>
              </w:rPr>
              <w:t xml:space="preserve"> </w:t>
            </w:r>
            <w:r w:rsidRPr="00F212B0">
              <w:rPr>
                <w:rFonts w:hint="eastAsia"/>
                <w:rtl/>
              </w:rPr>
              <w:t>مسؤولية</w:t>
            </w:r>
            <w:r w:rsidRPr="00F212B0">
              <w:rPr>
                <w:rtl/>
              </w:rPr>
              <w:t xml:space="preserve"> </w:t>
            </w:r>
            <w:r w:rsidRPr="00F212B0">
              <w:rPr>
                <w:rFonts w:hint="eastAsia"/>
                <w:rtl/>
              </w:rPr>
              <w:t>الالتزام</w:t>
            </w:r>
            <w:r w:rsidRPr="00F212B0">
              <w:rPr>
                <w:rtl/>
              </w:rPr>
              <w:t xml:space="preserve"> </w:t>
            </w:r>
            <w:r w:rsidRPr="00F212B0">
              <w:rPr>
                <w:rFonts w:hint="eastAsia"/>
                <w:rtl/>
              </w:rPr>
              <w:t>بتلك</w:t>
            </w:r>
            <w:r w:rsidRPr="00F212B0">
              <w:rPr>
                <w:rtl/>
              </w:rPr>
              <w:t xml:space="preserve"> </w:t>
            </w:r>
            <w:r w:rsidRPr="00F212B0">
              <w:rPr>
                <w:rFonts w:hint="eastAsia"/>
                <w:rtl/>
              </w:rPr>
              <w:t>السياسات</w:t>
            </w:r>
            <w:r w:rsidRPr="00F212B0">
              <w:rPr>
                <w:rtl/>
              </w:rPr>
              <w:t>.</w:t>
            </w:r>
          </w:p>
          <w:p w:rsidR="00F212B0" w:rsidRPr="00F212B0" w:rsidRDefault="00F212B0">
            <w:pPr>
              <w:pStyle w:val="a2"/>
              <w:numPr>
                <w:ilvl w:val="1"/>
                <w:numId w:val="4"/>
              </w:numPr>
              <w:spacing w:line="360" w:lineRule="auto"/>
              <w:ind w:left="576" w:hanging="576"/>
              <w:rPr>
                <w:rtl/>
              </w:rPr>
            </w:pPr>
            <w:r w:rsidRPr="00F212B0">
              <w:rPr>
                <w:rFonts w:hint="eastAsia"/>
                <w:rtl/>
              </w:rPr>
              <w:t>تضمن</w:t>
            </w:r>
            <w:r w:rsidRPr="00F212B0">
              <w:rPr>
                <w:rtl/>
              </w:rPr>
              <w:t xml:space="preserve"> </w:t>
            </w:r>
            <w:r w:rsidRPr="00F212B0">
              <w:rPr>
                <w:rFonts w:hint="eastAsia"/>
                <w:rtl/>
              </w:rPr>
              <w:t>الحوكمة</w:t>
            </w:r>
            <w:r w:rsidRPr="00F212B0">
              <w:rPr>
                <w:rtl/>
              </w:rPr>
              <w:t xml:space="preserve"> </w:t>
            </w:r>
            <w:r w:rsidRPr="00F212B0">
              <w:rPr>
                <w:rFonts w:hint="eastAsia"/>
                <w:rtl/>
              </w:rPr>
              <w:t>الشفافية</w:t>
            </w:r>
            <w:r w:rsidRPr="00F212B0">
              <w:rPr>
                <w:rtl/>
              </w:rPr>
              <w:t xml:space="preserve"> </w:t>
            </w:r>
            <w:r w:rsidRPr="00F212B0">
              <w:rPr>
                <w:rFonts w:hint="eastAsia"/>
                <w:rtl/>
              </w:rPr>
              <w:t>والمساءلة،</w:t>
            </w:r>
            <w:r w:rsidRPr="00F212B0">
              <w:rPr>
                <w:rtl/>
              </w:rPr>
              <w:t xml:space="preserve"> </w:t>
            </w:r>
            <w:r w:rsidRPr="00F212B0">
              <w:rPr>
                <w:rFonts w:hint="eastAsia"/>
                <w:rtl/>
              </w:rPr>
              <w:t>بينما</w:t>
            </w:r>
            <w:r w:rsidRPr="00F212B0">
              <w:rPr>
                <w:rtl/>
              </w:rPr>
              <w:t xml:space="preserve"> </w:t>
            </w:r>
            <w:r w:rsidRPr="00F212B0">
              <w:rPr>
                <w:rFonts w:hint="eastAsia"/>
                <w:rtl/>
              </w:rPr>
              <w:t>تقوم</w:t>
            </w:r>
            <w:r w:rsidRPr="00F212B0">
              <w:rPr>
                <w:rtl/>
              </w:rPr>
              <w:t xml:space="preserve"> </w:t>
            </w:r>
            <w:r w:rsidRPr="00F212B0">
              <w:rPr>
                <w:rFonts w:hint="eastAsia"/>
                <w:rtl/>
              </w:rPr>
              <w:t>الإدارة</w:t>
            </w:r>
            <w:r w:rsidRPr="00F212B0">
              <w:rPr>
                <w:rtl/>
              </w:rPr>
              <w:t xml:space="preserve"> </w:t>
            </w:r>
            <w:r w:rsidRPr="00F212B0">
              <w:rPr>
                <w:rFonts w:hint="eastAsia"/>
                <w:rtl/>
              </w:rPr>
              <w:t>بتنفيذ</w:t>
            </w:r>
            <w:r w:rsidRPr="00F212B0">
              <w:rPr>
                <w:rtl/>
              </w:rPr>
              <w:t xml:space="preserve"> </w:t>
            </w:r>
            <w:r w:rsidRPr="00F212B0">
              <w:rPr>
                <w:rFonts w:hint="eastAsia"/>
                <w:rtl/>
              </w:rPr>
              <w:t>عمليات</w:t>
            </w:r>
            <w:r w:rsidRPr="00F212B0">
              <w:rPr>
                <w:rtl/>
              </w:rPr>
              <w:t xml:space="preserve"> </w:t>
            </w:r>
            <w:r w:rsidRPr="00F212B0">
              <w:rPr>
                <w:rFonts w:hint="eastAsia"/>
                <w:rtl/>
              </w:rPr>
              <w:t>المؤسسة</w:t>
            </w:r>
            <w:r w:rsidRPr="00F212B0">
              <w:rPr>
                <w:rtl/>
              </w:rPr>
              <w:t xml:space="preserve"> </w:t>
            </w:r>
            <w:r w:rsidRPr="00F212B0">
              <w:rPr>
                <w:rFonts w:hint="eastAsia"/>
                <w:rtl/>
              </w:rPr>
              <w:t>بكفاءة</w:t>
            </w:r>
            <w:r w:rsidRPr="00F212B0">
              <w:rPr>
                <w:rtl/>
              </w:rPr>
              <w:t xml:space="preserve"> </w:t>
            </w:r>
            <w:r w:rsidRPr="00F212B0">
              <w:rPr>
                <w:rFonts w:hint="eastAsia"/>
                <w:rtl/>
              </w:rPr>
              <w:t>وفعالية</w:t>
            </w:r>
            <w:r w:rsidRPr="00F212B0">
              <w:rPr>
                <w:rtl/>
              </w:rPr>
              <w:t xml:space="preserve">. </w:t>
            </w:r>
          </w:p>
          <w:p w:rsidR="00F212B0" w:rsidRPr="00F212B0" w:rsidRDefault="00F212B0">
            <w:pPr>
              <w:pStyle w:val="a2"/>
              <w:numPr>
                <w:ilvl w:val="1"/>
                <w:numId w:val="4"/>
              </w:numPr>
              <w:spacing w:line="360" w:lineRule="auto"/>
              <w:ind w:left="576" w:hanging="576"/>
              <w:rPr>
                <w:rtl/>
              </w:rPr>
            </w:pPr>
            <w:r w:rsidRPr="00F212B0">
              <w:rPr>
                <w:rFonts w:hint="eastAsia"/>
                <w:rtl/>
              </w:rPr>
              <w:t>تراقب</w:t>
            </w:r>
            <w:r w:rsidRPr="00F212B0">
              <w:rPr>
                <w:rtl/>
              </w:rPr>
              <w:t xml:space="preserve"> </w:t>
            </w:r>
            <w:r w:rsidRPr="00F212B0">
              <w:rPr>
                <w:rFonts w:hint="eastAsia"/>
                <w:rtl/>
              </w:rPr>
              <w:t>الحوكمة</w:t>
            </w:r>
            <w:r w:rsidRPr="00F212B0">
              <w:rPr>
                <w:rtl/>
              </w:rPr>
              <w:t xml:space="preserve"> </w:t>
            </w:r>
            <w:r w:rsidRPr="00F212B0">
              <w:rPr>
                <w:rFonts w:hint="eastAsia"/>
                <w:rtl/>
              </w:rPr>
              <w:t>أداء</w:t>
            </w:r>
            <w:r w:rsidRPr="00F212B0">
              <w:rPr>
                <w:rtl/>
              </w:rPr>
              <w:t xml:space="preserve"> </w:t>
            </w:r>
            <w:r w:rsidRPr="00F212B0">
              <w:rPr>
                <w:rFonts w:hint="eastAsia"/>
                <w:rtl/>
              </w:rPr>
              <w:t>الإدارة</w:t>
            </w:r>
            <w:r w:rsidRPr="00F212B0">
              <w:rPr>
                <w:rtl/>
              </w:rPr>
              <w:t xml:space="preserve"> </w:t>
            </w:r>
            <w:r w:rsidRPr="00F212B0">
              <w:rPr>
                <w:rFonts w:hint="eastAsia"/>
                <w:rtl/>
              </w:rPr>
              <w:t>العليا،</w:t>
            </w:r>
            <w:r w:rsidRPr="00F212B0">
              <w:rPr>
                <w:rtl/>
              </w:rPr>
              <w:t xml:space="preserve"> </w:t>
            </w:r>
            <w:r w:rsidRPr="00F212B0">
              <w:rPr>
                <w:rFonts w:hint="eastAsia"/>
                <w:rtl/>
              </w:rPr>
              <w:t>في</w:t>
            </w:r>
            <w:r w:rsidRPr="00F212B0">
              <w:rPr>
                <w:rtl/>
              </w:rPr>
              <w:t xml:space="preserve"> </w:t>
            </w:r>
            <w:r w:rsidRPr="00F212B0">
              <w:rPr>
                <w:rFonts w:hint="eastAsia"/>
                <w:rtl/>
              </w:rPr>
              <w:t>حين</w:t>
            </w:r>
            <w:r w:rsidRPr="00F212B0">
              <w:rPr>
                <w:rtl/>
              </w:rPr>
              <w:t xml:space="preserve"> </w:t>
            </w:r>
            <w:r w:rsidRPr="00F212B0">
              <w:rPr>
                <w:rFonts w:hint="eastAsia"/>
                <w:rtl/>
              </w:rPr>
              <w:t>تقود</w:t>
            </w:r>
            <w:r w:rsidRPr="00F212B0">
              <w:rPr>
                <w:rtl/>
              </w:rPr>
              <w:t xml:space="preserve"> </w:t>
            </w:r>
            <w:r w:rsidRPr="00F212B0">
              <w:rPr>
                <w:rFonts w:hint="eastAsia"/>
                <w:rtl/>
              </w:rPr>
              <w:t>الإدارة</w:t>
            </w:r>
            <w:r w:rsidRPr="00F212B0">
              <w:rPr>
                <w:rtl/>
              </w:rPr>
              <w:t xml:space="preserve"> </w:t>
            </w:r>
            <w:r w:rsidRPr="00F212B0">
              <w:rPr>
                <w:rFonts w:hint="eastAsia"/>
                <w:rtl/>
              </w:rPr>
              <w:t>العمليات</w:t>
            </w:r>
            <w:r w:rsidRPr="00F212B0">
              <w:rPr>
                <w:rtl/>
              </w:rPr>
              <w:t xml:space="preserve"> </w:t>
            </w:r>
            <w:r w:rsidRPr="00F212B0">
              <w:rPr>
                <w:rFonts w:hint="eastAsia"/>
                <w:rtl/>
              </w:rPr>
              <w:t>اليومية</w:t>
            </w:r>
            <w:r w:rsidRPr="00F212B0">
              <w:rPr>
                <w:rtl/>
              </w:rPr>
              <w:t>.</w:t>
            </w:r>
          </w:p>
          <w:p w:rsidR="00F212B0" w:rsidRPr="00F212B0" w:rsidRDefault="00F212B0">
            <w:pPr>
              <w:pStyle w:val="a2"/>
              <w:numPr>
                <w:ilvl w:val="1"/>
                <w:numId w:val="4"/>
              </w:numPr>
              <w:spacing w:line="360" w:lineRule="auto"/>
              <w:ind w:left="576" w:hanging="576"/>
              <w:rPr>
                <w:rtl/>
              </w:rPr>
            </w:pPr>
            <w:r w:rsidRPr="00F212B0">
              <w:rPr>
                <w:rFonts w:hint="eastAsia"/>
                <w:rtl/>
              </w:rPr>
              <w:t>توفر</w:t>
            </w:r>
            <w:r w:rsidRPr="00F212B0">
              <w:rPr>
                <w:rtl/>
              </w:rPr>
              <w:t xml:space="preserve"> </w:t>
            </w:r>
            <w:r w:rsidRPr="00F212B0">
              <w:rPr>
                <w:rFonts w:hint="eastAsia"/>
                <w:rtl/>
              </w:rPr>
              <w:t>الحوكمة</w:t>
            </w:r>
            <w:r w:rsidRPr="00F212B0">
              <w:rPr>
                <w:rtl/>
              </w:rPr>
              <w:t xml:space="preserve"> </w:t>
            </w:r>
            <w:r w:rsidRPr="00F212B0">
              <w:rPr>
                <w:rFonts w:hint="eastAsia"/>
                <w:rtl/>
              </w:rPr>
              <w:t>الدعم</w:t>
            </w:r>
            <w:r w:rsidRPr="00F212B0">
              <w:rPr>
                <w:rtl/>
              </w:rPr>
              <w:t xml:space="preserve"> </w:t>
            </w:r>
            <w:r w:rsidRPr="00F212B0">
              <w:rPr>
                <w:rFonts w:hint="eastAsia"/>
                <w:rtl/>
              </w:rPr>
              <w:t>والموارد</w:t>
            </w:r>
            <w:r w:rsidRPr="00F212B0">
              <w:rPr>
                <w:rtl/>
              </w:rPr>
              <w:t xml:space="preserve"> </w:t>
            </w:r>
            <w:r w:rsidRPr="00F212B0">
              <w:rPr>
                <w:rFonts w:hint="eastAsia"/>
                <w:rtl/>
              </w:rPr>
              <w:t>للإدارة،</w:t>
            </w:r>
            <w:r w:rsidRPr="00F212B0">
              <w:rPr>
                <w:rtl/>
              </w:rPr>
              <w:t xml:space="preserve"> </w:t>
            </w:r>
            <w:r w:rsidRPr="00F212B0">
              <w:rPr>
                <w:rFonts w:hint="eastAsia"/>
                <w:rtl/>
              </w:rPr>
              <w:t>بينما</w:t>
            </w:r>
            <w:r w:rsidRPr="00F212B0">
              <w:rPr>
                <w:rtl/>
              </w:rPr>
              <w:t xml:space="preserve"> </w:t>
            </w:r>
            <w:r w:rsidRPr="00F212B0">
              <w:rPr>
                <w:rFonts w:hint="eastAsia"/>
                <w:rtl/>
              </w:rPr>
              <w:t>تقدم</w:t>
            </w:r>
            <w:r w:rsidRPr="00F212B0">
              <w:rPr>
                <w:rtl/>
              </w:rPr>
              <w:t xml:space="preserve"> </w:t>
            </w:r>
            <w:r w:rsidRPr="00F212B0">
              <w:rPr>
                <w:rFonts w:hint="eastAsia"/>
                <w:rtl/>
              </w:rPr>
              <w:t>الإدارة</w:t>
            </w:r>
            <w:r w:rsidRPr="00F212B0">
              <w:rPr>
                <w:rtl/>
              </w:rPr>
              <w:t xml:space="preserve"> </w:t>
            </w:r>
            <w:r w:rsidRPr="00F212B0">
              <w:rPr>
                <w:rFonts w:hint="eastAsia"/>
                <w:rtl/>
              </w:rPr>
              <w:t>التقارير</w:t>
            </w:r>
            <w:r w:rsidRPr="00F212B0">
              <w:rPr>
                <w:rtl/>
              </w:rPr>
              <w:t xml:space="preserve"> </w:t>
            </w:r>
            <w:r w:rsidRPr="00F212B0">
              <w:rPr>
                <w:rFonts w:hint="eastAsia"/>
                <w:rtl/>
              </w:rPr>
              <w:t>والمعلومات</w:t>
            </w:r>
            <w:r w:rsidRPr="00F212B0">
              <w:rPr>
                <w:rtl/>
              </w:rPr>
              <w:t xml:space="preserve"> </w:t>
            </w:r>
            <w:r w:rsidRPr="00F212B0">
              <w:rPr>
                <w:rFonts w:hint="eastAsia"/>
                <w:rtl/>
              </w:rPr>
              <w:t>للحوكمة</w:t>
            </w:r>
            <w:r w:rsidRPr="00F212B0">
              <w:rPr>
                <w:rtl/>
              </w:rPr>
              <w:t>.</w:t>
            </w:r>
          </w:p>
          <w:p w:rsidR="00F212B0" w:rsidRPr="00895D2F" w:rsidRDefault="00F212B0" w:rsidP="00671334">
            <w:pPr>
              <w:pStyle w:val="a2"/>
              <w:spacing w:line="360" w:lineRule="auto"/>
              <w:ind w:left="3600"/>
              <w:rPr>
                <w:rtl/>
              </w:rPr>
            </w:pPr>
            <w:r w:rsidRPr="00F131A0">
              <w:rPr>
                <w:noProof/>
              </w:rPr>
              <w:drawing>
                <wp:inline distT="0" distB="0" distL="0" distR="0" wp14:anchorId="04466F88" wp14:editId="56C57421">
                  <wp:extent cx="1140394" cy="1060892"/>
                  <wp:effectExtent l="0" t="0" r="3175" b="6350"/>
                  <wp:docPr id="41" name="Picture 41"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83" cstate="print">
                            <a:duotone>
                              <a:schemeClr val="accent3">
                                <a:shade val="45000"/>
                                <a:satMod val="135000"/>
                              </a:schemeClr>
                              <a:prstClr val="white"/>
                            </a:duotone>
                            <a:extLst>
                              <a:ext uri="{BEBA8EAE-BF5A-486C-A8C5-ECC9F3942E4B}">
                                <a14:imgProps xmlns:a14="http://schemas.microsoft.com/office/drawing/2010/main">
                                  <a14:imgLayer r:embed="rId8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tc>
      </w:tr>
    </w:tbl>
    <w:p w:rsidR="004A6D71" w:rsidRDefault="001A2196" w:rsidP="002F37B7">
      <w:pPr>
        <w:pageBreakBefore/>
        <w:rPr>
          <w:rFonts w:ascii="Sakkal Majalla" w:hAnsi="Sakkal Majalla"/>
          <w:sz w:val="32"/>
          <w:szCs w:val="32"/>
          <w:rtl/>
        </w:rPr>
      </w:pPr>
      <w:r w:rsidRPr="002A078C">
        <w:rPr>
          <w:rFonts w:ascii="Sakkal Majalla" w:hAnsi="Sakkal Majalla"/>
          <w:noProof/>
          <w:color w:val="002060"/>
          <w:sz w:val="34"/>
        </w:rPr>
        <w:lastRenderedPageBreak/>
        <mc:AlternateContent>
          <mc:Choice Requires="wpg">
            <w:drawing>
              <wp:inline distT="0" distB="0" distL="0" distR="0" wp14:anchorId="08259087" wp14:editId="46AC304A">
                <wp:extent cx="5731510" cy="895350"/>
                <wp:effectExtent l="0" t="0" r="21590" b="19050"/>
                <wp:docPr id="17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0"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1" name="مجموعة 39"/>
                        <wpg:cNvGrpSpPr/>
                        <wpg:grpSpPr>
                          <a:xfrm>
                            <a:off x="0" y="0"/>
                            <a:ext cx="5731510" cy="895350"/>
                            <a:chOff x="0" y="0"/>
                            <a:chExt cx="5878196" cy="918845"/>
                          </a:xfrm>
                        </wpg:grpSpPr>
                        <wpg:grpSp>
                          <wpg:cNvPr id="182" name="مجموعة 40"/>
                          <wpg:cNvGrpSpPr/>
                          <wpg:grpSpPr>
                            <a:xfrm>
                              <a:off x="0" y="0"/>
                              <a:ext cx="5878196" cy="918845"/>
                              <a:chOff x="0" y="0"/>
                              <a:chExt cx="6240348" cy="919070"/>
                            </a:xfrm>
                          </wpg:grpSpPr>
                          <wpg:grpSp>
                            <wpg:cNvPr id="183" name="مجموعة 41"/>
                            <wpg:cNvGrpSpPr/>
                            <wpg:grpSpPr>
                              <a:xfrm>
                                <a:off x="0" y="169208"/>
                                <a:ext cx="5433072" cy="580613"/>
                                <a:chOff x="0" y="169208"/>
                                <a:chExt cx="5433072" cy="580613"/>
                              </a:xfrm>
                            </wpg:grpSpPr>
                            <wps:wsp>
                              <wps:cNvPr id="18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16" name="مربع نص 41"/>
                          <wps:cNvSpPr txBox="1"/>
                          <wps:spPr>
                            <a:xfrm>
                              <a:off x="204484" y="257055"/>
                              <a:ext cx="4616071" cy="387740"/>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تحديات الحوكمة في البيئة الرقمية</w:t>
                                </w:r>
                              </w:p>
                            </w:txbxContent>
                          </wps:txbx>
                          <wps:bodyPr wrap="square" rtlCol="1">
                            <a:spAutoFit/>
                          </wps:bodyPr>
                        </wps:wsp>
                      </wpg:grpSp>
                    </wpg:wgp>
                  </a:graphicData>
                </a:graphic>
              </wp:inline>
            </w:drawing>
          </mc:Choice>
          <mc:Fallback>
            <w:pict>
              <v:group id="_x0000_s144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">
                <v:shape id="صورة 38" o:spid="_x0000_s1445"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EoSDEAAAA3AAAAA8AAABkcnMvZG93bnJldi54bWxEj0FrwkAQhe8F/8Mygre6qUKR1FVEFLyI&#10;NRZ6HbLTbGh2NmbXGP+9cyj0NsN78943y/XgG9VTF+vABt6mGSjiMtiaKwNfl/3rAlRMyBabwGTg&#10;QRHWq9HLEnMb7nymvkiVkhCOORpwKbW51rF05DFOQ0ss2k/oPCZZu0rbDu8S7hs9y7J37bFmaXDY&#10;0tZR+VvcvIH5rh928+3pGL9de7kWflPH86cxk/Gw+QCVaEj/5r/rgxX8heDLMzKBXj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oEoSDEAAAA3AAAAA8AAAAAAAAAAAAAAAAA&#10;nwIAAGRycy9kb3ducmV2LnhtbFBLBQYAAAAABAAEAPcAAACQAwAAAAA=&#10;">
                  <v:imagedata r:id="rId67" o:title=""/>
                </v:shape>
                <v:group id="مجموعة 39" o:spid="_x0000_s144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Vs8ncEAAADcAAAADwAA&#10;AAAAAAAAAAAAAACqAgAAZHJzL2Rvd25yZXYueG1sUEsFBgAAAAAEAAQA+gAAAJgDAAAAAA==&#10;">
                  <v:group id="مجموعة 40" o:spid="_x0000_s144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mJourCAAAA3AAAAA8A&#10;AAAAAAAAAAAAAAAAqgIAAGRycy9kb3ducmV2LnhtbFBLBQYAAAAABAAEAPoAAACZAwAAAAA=&#10;">
                    <v:group id="مجموعة 41" o:spid="_x0000_s144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FB3HCAAAA3AAAAA8A&#10;AAAAAAAAAAAAAAAAqgIAAGRycy9kb3ducmV2LnhtbFBLBQYAAAAABAAEAPoAAACZAwAAAAA=&#10;">
                      <v:shape id="شكل حر 42" o:spid="_x0000_s144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tl1cEA&#10;AADcAAAADwAAAGRycy9kb3ducmV2LnhtbERPS27CMBDdV+IO1iB1V2zaCFDAQRVqVRZsgB5gFE/j&#10;kHicxi6kt8dISOzm6X1ntR5cK87Uh9qzhulEgSAuvam50vB9/HxZgAgR2WDrmTT8U4B1MXpaYW78&#10;hfd0PsRKpBAOOWqwMXa5lKG05DBMfEecuB/fO4wJ9pU0PV5SuGvlq1Iz6bDm1GCxo42lsjn8OQ1G&#10;ZR8um3/NafO7s+o0NbF5M1o/j4f3JYhIQ3yI7+6tSfMXGdyeSRfI4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bZdXBAAAA3AAAAA8AAAAAAAAAAAAAAAAAmAIAAGRycy9kb3du&#10;cmV2LnhtbFBLBQYAAAAABAAEAPUAAACG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5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UMosYA&#10;AADcAAAADwAAAGRycy9kb3ducmV2LnhtbESPQW/CMAyF75P2HyJP2m2kcIBRCIhNYprGDhsguFqN&#10;aSsSp2oCLf8eHybtZus9v/d5vuy9U1dqYx3YwHCQgSIugq25NLDfrV9eQcWEbNEFJgM3irBcPD7M&#10;Mbeh41+6blOpJIRjjgaqlJpc61hU5DEOQkMs2im0HpOsbalti52Ee6dHWTbWHmuWhgobeq+oOG8v&#10;3sDkZ33p4sd49/V2cN915o6r0YaNeX7qVzNQifr0b/67/rSCPxV8eUYm0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UMosYAAADcAAAADwAAAAAAAAAAAAAAAACYAgAAZHJz&#10;L2Rvd25yZXYueG1sUEsFBgAAAAAEAAQA9QAAAIsDAAAAAA==&#10;" fillcolor="#168489" stroked="f" strokeweight="1pt">
                        <v:stroke joinstyle="miter"/>
                      </v:roundrect>
                    </v:group>
                    <v:oval id="شكل بيضاوي 44" o:spid="_x0000_s145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ZXMMIA&#10;AADcAAAADwAAAGRycy9kb3ducmV2LnhtbERP3WrCMBS+F3yHcITdadpdyNaZliGIIoxh3AOcNcem&#10;W3NSm0zr25vBYHfn4/s9q2p0nbjQEFrPCvJFBoK49qblRsHHcTN/AhEissHOMym4UYCqnE5WWBh/&#10;5QNddGxECuFQoAIbY19IGWpLDsPC98SJO/nBYUxwaKQZ8JrCXScfs2wpHbacGiz2tLZUf+sfp0CP&#10;R/2+PTXSv2m7/8y//Nkddko9zMbXFxCRxvgv/nPvTJr/nMPvM+kCW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ZlcwwgAAANwAAAAPAAAAAAAAAAAAAAAAAJgCAABkcnMvZG93&#10;bnJldi54bWxQSwUGAAAAAAQABAD1AAAAhwMAAAAA&#10;" filled="f" strokecolor="#a5a5a5 [2092]" strokeweight="1pt">
                      <v:stroke joinstyle="miter"/>
                    </v:oval>
                  </v:group>
                  <v:shape id="مربع نص 41" o:spid="_x0000_s1452"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AAyMMA&#10;AADdAAAADwAAAGRycy9kb3ducmV2LnhtbESPQWvCQBSE74X+h+UJvdVNShVJXUVaCx68VOP9kX3N&#10;BrNvQ/Zp4r/vCkKPw8x8wyzXo2/VlfrYBDaQTzNQxFWwDdcGyuP36wJUFGSLbWAycKMI69Xz0xIL&#10;Gwb+oetBapUgHAs04ES6QutYOfIYp6EjTt5v6D1Kkn2tbY9DgvtWv2XZXHtsOC047OjTUXU+XLwB&#10;EbvJb+XWx91p3H8NLqtmWBrzMhk3H6CERvkPP9o7a2Dxns/h/iY9Ab3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AAyMMAAADdAAAADwAAAAAAAAAAAAAAAACYAgAAZHJzL2Rv&#10;d25yZXYueG1sUEsFBgAAAAAEAAQA9QAAAIg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تحديات الحوكمة في البيئة الرقمية</w:t>
                          </w:r>
                        </w:p>
                      </w:txbxContent>
                    </v:textbox>
                  </v:shape>
                </v:group>
                <w10:wrap anchorx="page"/>
                <w10:anchorlock/>
              </v:group>
            </w:pict>
          </mc:Fallback>
        </mc:AlternateContent>
      </w:r>
    </w:p>
    <w:p w:rsidR="004A6D71" w:rsidRDefault="004A6D71" w:rsidP="004161EC">
      <w:pPr>
        <w:spacing w:line="360" w:lineRule="auto"/>
        <w:rPr>
          <w:rFonts w:ascii="Sakkal Majalla" w:hAnsi="Sakkal Majalla"/>
          <w:sz w:val="32"/>
          <w:szCs w:val="32"/>
          <w:rtl/>
        </w:rPr>
      </w:pPr>
      <w:r w:rsidRPr="004161EC">
        <w:rPr>
          <w:rFonts w:ascii="Sakkal Majalla" w:hAnsi="Sakkal Majalla" w:hint="eastAsia"/>
          <w:sz w:val="32"/>
          <w:szCs w:val="32"/>
          <w:rtl/>
        </w:rPr>
        <w:t>أدى</w:t>
      </w:r>
      <w:r w:rsidRPr="004161EC">
        <w:rPr>
          <w:rFonts w:ascii="Sakkal Majalla" w:hAnsi="Sakkal Majalla"/>
          <w:sz w:val="32"/>
          <w:szCs w:val="32"/>
          <w:rtl/>
        </w:rPr>
        <w:t xml:space="preserve"> </w:t>
      </w:r>
      <w:r w:rsidRPr="004161EC">
        <w:rPr>
          <w:rFonts w:ascii="Sakkal Majalla" w:hAnsi="Sakkal Majalla" w:hint="eastAsia"/>
          <w:sz w:val="32"/>
          <w:szCs w:val="32"/>
          <w:rtl/>
        </w:rPr>
        <w:t>التحوّل</w:t>
      </w:r>
      <w:r w:rsidRPr="004161EC">
        <w:rPr>
          <w:rFonts w:ascii="Sakkal Majalla" w:hAnsi="Sakkal Majalla"/>
          <w:sz w:val="32"/>
          <w:szCs w:val="32"/>
          <w:rtl/>
        </w:rPr>
        <w:t xml:space="preserve"> </w:t>
      </w:r>
      <w:r w:rsidRPr="004161EC">
        <w:rPr>
          <w:rFonts w:ascii="Sakkal Majalla" w:hAnsi="Sakkal Majalla" w:hint="eastAsia"/>
          <w:sz w:val="32"/>
          <w:szCs w:val="32"/>
          <w:rtl/>
        </w:rPr>
        <w:t>الرقمي</w:t>
      </w:r>
      <w:r w:rsidRPr="004161EC">
        <w:rPr>
          <w:rFonts w:ascii="Sakkal Majalla" w:hAnsi="Sakkal Majalla"/>
          <w:sz w:val="32"/>
          <w:szCs w:val="32"/>
          <w:rtl/>
        </w:rPr>
        <w:t xml:space="preserve"> </w:t>
      </w:r>
      <w:r w:rsidRPr="004161EC">
        <w:rPr>
          <w:rFonts w:ascii="Sakkal Majalla" w:hAnsi="Sakkal Majalla" w:hint="eastAsia"/>
          <w:sz w:val="32"/>
          <w:szCs w:val="32"/>
          <w:rtl/>
        </w:rPr>
        <w:t>السريع</w:t>
      </w:r>
      <w:r w:rsidRPr="004161EC">
        <w:rPr>
          <w:rFonts w:ascii="Sakkal Majalla" w:hAnsi="Sakkal Majalla"/>
          <w:sz w:val="32"/>
          <w:szCs w:val="32"/>
          <w:rtl/>
        </w:rPr>
        <w:t xml:space="preserve"> </w:t>
      </w:r>
      <w:r w:rsidRPr="004161EC">
        <w:rPr>
          <w:rFonts w:ascii="Sakkal Majalla" w:hAnsi="Sakkal Majalla" w:hint="eastAsia"/>
          <w:sz w:val="32"/>
          <w:szCs w:val="32"/>
          <w:rtl/>
        </w:rPr>
        <w:t>إلى</w:t>
      </w:r>
      <w:r w:rsidRPr="004161EC">
        <w:rPr>
          <w:rFonts w:ascii="Sakkal Majalla" w:hAnsi="Sakkal Majalla"/>
          <w:sz w:val="32"/>
          <w:szCs w:val="32"/>
          <w:rtl/>
        </w:rPr>
        <w:t xml:space="preserve"> </w:t>
      </w:r>
      <w:r w:rsidRPr="004161EC">
        <w:rPr>
          <w:rFonts w:ascii="Sakkal Majalla" w:hAnsi="Sakkal Majalla" w:hint="eastAsia"/>
          <w:sz w:val="32"/>
          <w:szCs w:val="32"/>
          <w:rtl/>
        </w:rPr>
        <w:t>ظهور</w:t>
      </w:r>
      <w:r w:rsidRPr="004161EC">
        <w:rPr>
          <w:rFonts w:ascii="Sakkal Majalla" w:hAnsi="Sakkal Majalla"/>
          <w:sz w:val="32"/>
          <w:szCs w:val="32"/>
          <w:rtl/>
        </w:rPr>
        <w:t xml:space="preserve"> </w:t>
      </w:r>
      <w:r w:rsidRPr="004161EC">
        <w:rPr>
          <w:rFonts w:ascii="Sakkal Majalla" w:hAnsi="Sakkal Majalla" w:hint="eastAsia"/>
          <w:sz w:val="32"/>
          <w:szCs w:val="32"/>
          <w:rtl/>
        </w:rPr>
        <w:t>تحديات</w:t>
      </w:r>
      <w:r w:rsidRPr="004161EC">
        <w:rPr>
          <w:rFonts w:ascii="Sakkal Majalla" w:hAnsi="Sakkal Majalla"/>
          <w:sz w:val="32"/>
          <w:szCs w:val="32"/>
          <w:rtl/>
        </w:rPr>
        <w:t xml:space="preserve"> </w:t>
      </w:r>
      <w:r w:rsidRPr="004161EC">
        <w:rPr>
          <w:rFonts w:ascii="Sakkal Majalla" w:hAnsi="Sakkal Majalla" w:hint="eastAsia"/>
          <w:sz w:val="32"/>
          <w:szCs w:val="32"/>
          <w:rtl/>
        </w:rPr>
        <w:t>جديدة</w:t>
      </w:r>
      <w:r w:rsidRPr="004161EC">
        <w:rPr>
          <w:rFonts w:ascii="Sakkal Majalla" w:hAnsi="Sakkal Majalla"/>
          <w:sz w:val="32"/>
          <w:szCs w:val="32"/>
          <w:rtl/>
        </w:rPr>
        <w:t xml:space="preserve"> </w:t>
      </w:r>
      <w:r w:rsidRPr="004161EC">
        <w:rPr>
          <w:rFonts w:ascii="Sakkal Majalla" w:hAnsi="Sakkal Majalla" w:hint="eastAsia"/>
          <w:sz w:val="32"/>
          <w:szCs w:val="32"/>
          <w:rtl/>
        </w:rPr>
        <w:t>في</w:t>
      </w:r>
      <w:r w:rsidRPr="004161EC">
        <w:rPr>
          <w:rFonts w:ascii="Sakkal Majalla" w:hAnsi="Sakkal Majalla"/>
          <w:sz w:val="32"/>
          <w:szCs w:val="32"/>
          <w:rtl/>
        </w:rPr>
        <w:t xml:space="preserve"> </w:t>
      </w:r>
      <w:r w:rsidRPr="004161EC">
        <w:rPr>
          <w:rFonts w:ascii="Sakkal Majalla" w:hAnsi="Sakkal Majalla" w:hint="eastAsia"/>
          <w:sz w:val="32"/>
          <w:szCs w:val="32"/>
          <w:rtl/>
        </w:rPr>
        <w:t>مجال</w:t>
      </w:r>
      <w:r w:rsidRPr="004161EC">
        <w:rPr>
          <w:rFonts w:ascii="Sakkal Majalla" w:hAnsi="Sakkal Majalla"/>
          <w:sz w:val="32"/>
          <w:szCs w:val="32"/>
          <w:rtl/>
        </w:rPr>
        <w:t xml:space="preserve"> </w:t>
      </w:r>
      <w:r w:rsidRPr="004161EC">
        <w:rPr>
          <w:rFonts w:ascii="Sakkal Majalla" w:hAnsi="Sakkal Majalla" w:hint="eastAsia"/>
          <w:sz w:val="32"/>
          <w:szCs w:val="32"/>
          <w:rtl/>
        </w:rPr>
        <w:t>الحوكمة</w:t>
      </w:r>
      <w:r w:rsidRPr="004161EC">
        <w:rPr>
          <w:rFonts w:ascii="Sakkal Majalla" w:hAnsi="Sakkal Majalla"/>
          <w:sz w:val="32"/>
          <w:szCs w:val="32"/>
          <w:rtl/>
        </w:rPr>
        <w:t xml:space="preserve">. </w:t>
      </w:r>
      <w:r w:rsidRPr="004161EC">
        <w:rPr>
          <w:rFonts w:ascii="Sakkal Majalla" w:hAnsi="Sakkal Majalla" w:hint="eastAsia"/>
          <w:sz w:val="32"/>
          <w:szCs w:val="32"/>
          <w:rtl/>
        </w:rPr>
        <w:t>تتطلب</w:t>
      </w:r>
      <w:r w:rsidRPr="004161EC">
        <w:rPr>
          <w:rFonts w:ascii="Sakkal Majalla" w:hAnsi="Sakkal Majalla"/>
          <w:sz w:val="32"/>
          <w:szCs w:val="32"/>
          <w:rtl/>
        </w:rPr>
        <w:t xml:space="preserve"> </w:t>
      </w:r>
      <w:r w:rsidRPr="004161EC">
        <w:rPr>
          <w:rFonts w:ascii="Sakkal Majalla" w:hAnsi="Sakkal Majalla" w:hint="eastAsia"/>
          <w:sz w:val="32"/>
          <w:szCs w:val="32"/>
          <w:rtl/>
        </w:rPr>
        <w:t>هذه</w:t>
      </w:r>
      <w:r w:rsidRPr="004161EC">
        <w:rPr>
          <w:rFonts w:ascii="Sakkal Majalla" w:hAnsi="Sakkal Majalla"/>
          <w:sz w:val="32"/>
          <w:szCs w:val="32"/>
          <w:rtl/>
        </w:rPr>
        <w:t xml:space="preserve"> </w:t>
      </w:r>
      <w:r w:rsidRPr="004161EC">
        <w:rPr>
          <w:rFonts w:ascii="Sakkal Majalla" w:hAnsi="Sakkal Majalla" w:hint="eastAsia"/>
          <w:sz w:val="32"/>
          <w:szCs w:val="32"/>
          <w:rtl/>
        </w:rPr>
        <w:t>التحديات</w:t>
      </w:r>
      <w:r w:rsidRPr="004161EC">
        <w:rPr>
          <w:rFonts w:ascii="Sakkal Majalla" w:hAnsi="Sakkal Majalla"/>
          <w:sz w:val="32"/>
          <w:szCs w:val="32"/>
          <w:rtl/>
        </w:rPr>
        <w:t xml:space="preserve"> </w:t>
      </w:r>
      <w:r w:rsidRPr="004161EC">
        <w:rPr>
          <w:rFonts w:ascii="Sakkal Majalla" w:hAnsi="Sakkal Majalla" w:hint="eastAsia"/>
          <w:sz w:val="32"/>
          <w:szCs w:val="32"/>
          <w:rtl/>
        </w:rPr>
        <w:t>استراتيجيات</w:t>
      </w:r>
      <w:r w:rsidRPr="004161EC">
        <w:rPr>
          <w:rFonts w:ascii="Sakkal Majalla" w:hAnsi="Sakkal Majalla"/>
          <w:sz w:val="32"/>
          <w:szCs w:val="32"/>
          <w:rtl/>
        </w:rPr>
        <w:t xml:space="preserve"> </w:t>
      </w:r>
      <w:r w:rsidRPr="004161EC">
        <w:rPr>
          <w:rFonts w:ascii="Sakkal Majalla" w:hAnsi="Sakkal Majalla" w:hint="eastAsia"/>
          <w:sz w:val="32"/>
          <w:szCs w:val="32"/>
          <w:rtl/>
        </w:rPr>
        <w:t>متطورة</w:t>
      </w:r>
      <w:r w:rsidRPr="004161EC">
        <w:rPr>
          <w:rFonts w:ascii="Sakkal Majalla" w:hAnsi="Sakkal Majalla"/>
          <w:sz w:val="32"/>
          <w:szCs w:val="32"/>
          <w:rtl/>
        </w:rPr>
        <w:t xml:space="preserve"> </w:t>
      </w:r>
      <w:r w:rsidRPr="004161EC">
        <w:rPr>
          <w:rFonts w:ascii="Sakkal Majalla" w:hAnsi="Sakkal Majalla" w:hint="eastAsia"/>
          <w:sz w:val="32"/>
          <w:szCs w:val="32"/>
          <w:rtl/>
        </w:rPr>
        <w:t>لضمان</w:t>
      </w:r>
      <w:r w:rsidRPr="004161EC">
        <w:rPr>
          <w:rFonts w:ascii="Sakkal Majalla" w:hAnsi="Sakkal Majalla"/>
          <w:sz w:val="32"/>
          <w:szCs w:val="32"/>
          <w:rtl/>
        </w:rPr>
        <w:t xml:space="preserve"> </w:t>
      </w:r>
      <w:r w:rsidRPr="004161EC">
        <w:rPr>
          <w:rFonts w:ascii="Sakkal Majalla" w:hAnsi="Sakkal Majalla" w:hint="eastAsia"/>
          <w:sz w:val="32"/>
          <w:szCs w:val="32"/>
          <w:rtl/>
        </w:rPr>
        <w:t>إدارة</w:t>
      </w:r>
      <w:r w:rsidRPr="004161EC">
        <w:rPr>
          <w:rFonts w:ascii="Sakkal Majalla" w:hAnsi="Sakkal Majalla"/>
          <w:sz w:val="32"/>
          <w:szCs w:val="32"/>
          <w:rtl/>
        </w:rPr>
        <w:t xml:space="preserve"> </w:t>
      </w:r>
      <w:r w:rsidRPr="004161EC">
        <w:rPr>
          <w:rFonts w:ascii="Sakkal Majalla" w:hAnsi="Sakkal Majalla" w:hint="eastAsia"/>
          <w:sz w:val="32"/>
          <w:szCs w:val="32"/>
          <w:rtl/>
        </w:rPr>
        <w:t>فعالة</w:t>
      </w:r>
      <w:r w:rsidRPr="004161EC">
        <w:rPr>
          <w:rFonts w:ascii="Sakkal Majalla" w:hAnsi="Sakkal Majalla"/>
          <w:sz w:val="32"/>
          <w:szCs w:val="32"/>
          <w:rtl/>
        </w:rPr>
        <w:t xml:space="preserve"> </w:t>
      </w:r>
      <w:r w:rsidRPr="004161EC">
        <w:rPr>
          <w:rFonts w:ascii="Sakkal Majalla" w:hAnsi="Sakkal Majalla" w:hint="eastAsia"/>
          <w:sz w:val="32"/>
          <w:szCs w:val="32"/>
          <w:rtl/>
        </w:rPr>
        <w:t>وشفافة</w:t>
      </w:r>
      <w:r w:rsidRPr="004161EC">
        <w:rPr>
          <w:rFonts w:ascii="Sakkal Majalla" w:hAnsi="Sakkal Majalla"/>
          <w:sz w:val="32"/>
          <w:szCs w:val="32"/>
          <w:rtl/>
        </w:rPr>
        <w:t xml:space="preserve"> </w:t>
      </w:r>
      <w:r w:rsidRPr="004161EC">
        <w:rPr>
          <w:rFonts w:ascii="Sakkal Majalla" w:hAnsi="Sakkal Majalla" w:hint="eastAsia"/>
          <w:sz w:val="32"/>
          <w:szCs w:val="32"/>
          <w:rtl/>
        </w:rPr>
        <w:t>للمؤسسات</w:t>
      </w:r>
      <w:r w:rsidRPr="004161EC">
        <w:rPr>
          <w:rFonts w:ascii="Sakkal Majalla" w:hAnsi="Sakkal Majalla"/>
          <w:sz w:val="32"/>
          <w:szCs w:val="32"/>
          <w:rtl/>
        </w:rPr>
        <w:t xml:space="preserve"> </w:t>
      </w:r>
      <w:r w:rsidRPr="004161EC">
        <w:rPr>
          <w:rFonts w:ascii="Sakkal Majalla" w:hAnsi="Sakkal Majalla" w:hint="eastAsia"/>
          <w:sz w:val="32"/>
          <w:szCs w:val="32"/>
          <w:rtl/>
        </w:rPr>
        <w:t>الرقمية</w:t>
      </w:r>
      <w:r w:rsidRPr="004161EC">
        <w:rPr>
          <w:rFonts w:ascii="Sakkal Majalla" w:hAnsi="Sakkal Majalla"/>
          <w:sz w:val="32"/>
          <w:szCs w:val="32"/>
          <w:rtl/>
        </w:rPr>
        <w:t>.</w:t>
      </w:r>
    </w:p>
    <w:p w:rsidR="00C8798C" w:rsidRPr="004161EC" w:rsidRDefault="00C8798C" w:rsidP="00C8798C">
      <w:pPr>
        <w:spacing w:line="360" w:lineRule="auto"/>
        <w:rPr>
          <w:rFonts w:ascii="Sakkal Majalla" w:hAnsi="Sakkal Majalla"/>
          <w:sz w:val="32"/>
          <w:szCs w:val="32"/>
          <w:rtl/>
        </w:rPr>
      </w:pPr>
      <w:r w:rsidRPr="00C8798C">
        <w:rPr>
          <w:rFonts w:ascii="Sakkal Majalla" w:hAnsi="Sakkal Majalla"/>
          <w:noProof/>
          <w:sz w:val="32"/>
          <w:szCs w:val="32"/>
        </w:rPr>
        <mc:AlternateContent>
          <mc:Choice Requires="wpg">
            <w:drawing>
              <wp:inline distT="0" distB="0" distL="0" distR="0" wp14:anchorId="74C8D2B7" wp14:editId="3E833778">
                <wp:extent cx="5731510" cy="2497663"/>
                <wp:effectExtent l="0" t="0" r="0" b="0"/>
                <wp:docPr id="2074269888" name="Group 94"/>
                <wp:cNvGraphicFramePr/>
                <a:graphic xmlns:a="http://schemas.openxmlformats.org/drawingml/2006/main">
                  <a:graphicData uri="http://schemas.microsoft.com/office/word/2010/wordprocessingGroup">
                    <wpg:wgp>
                      <wpg:cNvGrpSpPr/>
                      <wpg:grpSpPr>
                        <a:xfrm>
                          <a:off x="0" y="0"/>
                          <a:ext cx="5731510" cy="2497663"/>
                          <a:chOff x="0" y="0"/>
                          <a:chExt cx="11655120" cy="5080381"/>
                        </a:xfrm>
                      </wpg:grpSpPr>
                      <wpg:grpSp>
                        <wpg:cNvPr id="2074269889" name="Group 2074269889"/>
                        <wpg:cNvGrpSpPr/>
                        <wpg:grpSpPr>
                          <a:xfrm>
                            <a:off x="4799397" y="1449069"/>
                            <a:ext cx="2338070" cy="3627856"/>
                            <a:chOff x="4799397" y="1449069"/>
                            <a:chExt cx="2338070" cy="3627856"/>
                          </a:xfrm>
                        </wpg:grpSpPr>
                        <wps:wsp>
                          <wps:cNvPr id="2074269890" name="TextBox 58"/>
                          <wps:cNvSpPr txBox="1"/>
                          <wps:spPr>
                            <a:xfrm>
                              <a:off x="4799397" y="3953413"/>
                              <a:ext cx="2338070" cy="1123512"/>
                            </a:xfrm>
                            <a:prstGeom prst="rect">
                              <a:avLst/>
                            </a:prstGeom>
                            <a:noFill/>
                          </wps:spPr>
                          <wps:txbx>
                            <w:txbxContent>
                              <w:p w:rsidR="00671334" w:rsidRPr="00C8798C" w:rsidRDefault="00671334"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التغير التكنولوجي السريع</w:t>
                                </w:r>
                              </w:p>
                            </w:txbxContent>
                          </wps:txbx>
                          <wps:bodyPr wrap="square">
                            <a:noAutofit/>
                          </wps:bodyPr>
                        </wps:wsp>
                        <wpg:grpSp>
                          <wpg:cNvPr id="2074269891" name="Group 2074269891"/>
                          <wpg:cNvGrpSpPr/>
                          <wpg:grpSpPr>
                            <a:xfrm>
                              <a:off x="5154879" y="1449069"/>
                              <a:ext cx="1734639" cy="2453843"/>
                              <a:chOff x="5154879" y="1449069"/>
                              <a:chExt cx="1734639" cy="2453843"/>
                            </a:xfrm>
                          </wpg:grpSpPr>
                          <wps:wsp>
                            <wps:cNvPr id="2074269892" name="Shape"/>
                            <wps:cNvSpPr/>
                            <wps:spPr>
                              <a:xfrm>
                                <a:off x="5154879" y="1449069"/>
                                <a:ext cx="1734639" cy="2453843"/>
                              </a:xfrm>
                              <a:custGeom>
                                <a:avLst/>
                                <a:gdLst/>
                                <a:ahLst/>
                                <a:cxnLst>
                                  <a:cxn ang="0">
                                    <a:pos x="wd2" y="hd2"/>
                                  </a:cxn>
                                  <a:cxn ang="5400000">
                                    <a:pos x="wd2" y="hd2"/>
                                  </a:cxn>
                                  <a:cxn ang="10800000">
                                    <a:pos x="wd2" y="hd2"/>
                                  </a:cxn>
                                  <a:cxn ang="16200000">
                                    <a:pos x="wd2" y="hd2"/>
                                  </a:cxn>
                                </a:cxnLst>
                                <a:rect l="0" t="0" r="r" b="b"/>
                                <a:pathLst>
                                  <a:path w="21600" h="21553" extrusionOk="0">
                                    <a:moveTo>
                                      <a:pt x="17938" y="1048"/>
                                    </a:moveTo>
                                    <a:cubicBezTo>
                                      <a:pt x="16346" y="2171"/>
                                      <a:pt x="13851" y="2171"/>
                                      <a:pt x="12259" y="1048"/>
                                    </a:cubicBezTo>
                                    <a:lnTo>
                                      <a:pt x="11304" y="374"/>
                                    </a:lnTo>
                                    <a:cubicBezTo>
                                      <a:pt x="10986" y="150"/>
                                      <a:pt x="10455" y="150"/>
                                      <a:pt x="10136" y="374"/>
                                    </a:cubicBezTo>
                                    <a:lnTo>
                                      <a:pt x="9394" y="898"/>
                                    </a:lnTo>
                                    <a:cubicBezTo>
                                      <a:pt x="7801" y="2021"/>
                                      <a:pt x="5307" y="2021"/>
                                      <a:pt x="3715" y="898"/>
                                    </a:cubicBezTo>
                                    <a:lnTo>
                                      <a:pt x="2441" y="0"/>
                                    </a:lnTo>
                                    <a:lnTo>
                                      <a:pt x="0" y="1722"/>
                                    </a:lnTo>
                                    <a:lnTo>
                                      <a:pt x="1274" y="2620"/>
                                    </a:lnTo>
                                    <a:cubicBezTo>
                                      <a:pt x="2866" y="3743"/>
                                      <a:pt x="2866" y="5503"/>
                                      <a:pt x="1274" y="6626"/>
                                    </a:cubicBezTo>
                                    <a:lnTo>
                                      <a:pt x="1008" y="6813"/>
                                    </a:lnTo>
                                    <a:cubicBezTo>
                                      <a:pt x="690" y="7038"/>
                                      <a:pt x="690" y="7412"/>
                                      <a:pt x="1008" y="7637"/>
                                    </a:cubicBezTo>
                                    <a:lnTo>
                                      <a:pt x="10083" y="14038"/>
                                    </a:lnTo>
                                    <a:cubicBezTo>
                                      <a:pt x="10190" y="14113"/>
                                      <a:pt x="10296" y="14150"/>
                                      <a:pt x="10402" y="14188"/>
                                    </a:cubicBezTo>
                                    <a:lnTo>
                                      <a:pt x="10402" y="19691"/>
                                    </a:lnTo>
                                    <a:cubicBezTo>
                                      <a:pt x="10349" y="19728"/>
                                      <a:pt x="10296" y="19728"/>
                                      <a:pt x="10243" y="19766"/>
                                    </a:cubicBezTo>
                                    <a:lnTo>
                                      <a:pt x="9500" y="20290"/>
                                    </a:lnTo>
                                    <a:cubicBezTo>
                                      <a:pt x="9234" y="20477"/>
                                      <a:pt x="9234" y="20739"/>
                                      <a:pt x="9500" y="20889"/>
                                    </a:cubicBezTo>
                                    <a:lnTo>
                                      <a:pt x="10243" y="21413"/>
                                    </a:lnTo>
                                    <a:cubicBezTo>
                                      <a:pt x="10508" y="21600"/>
                                      <a:pt x="10880" y="21600"/>
                                      <a:pt x="11092" y="21413"/>
                                    </a:cubicBezTo>
                                    <a:lnTo>
                                      <a:pt x="11835" y="20889"/>
                                    </a:lnTo>
                                    <a:cubicBezTo>
                                      <a:pt x="12100" y="20702"/>
                                      <a:pt x="12100" y="20440"/>
                                      <a:pt x="11835" y="20290"/>
                                    </a:cubicBezTo>
                                    <a:lnTo>
                                      <a:pt x="11092" y="19766"/>
                                    </a:lnTo>
                                    <a:cubicBezTo>
                                      <a:pt x="11039" y="19728"/>
                                      <a:pt x="10986" y="19691"/>
                                      <a:pt x="10933" y="19691"/>
                                    </a:cubicBezTo>
                                    <a:lnTo>
                                      <a:pt x="10933" y="14188"/>
                                    </a:lnTo>
                                    <a:cubicBezTo>
                                      <a:pt x="11039" y="14150"/>
                                      <a:pt x="11145" y="14113"/>
                                      <a:pt x="11251" y="14038"/>
                                    </a:cubicBezTo>
                                    <a:lnTo>
                                      <a:pt x="20326" y="7637"/>
                                    </a:lnTo>
                                    <a:cubicBezTo>
                                      <a:pt x="20645" y="7412"/>
                                      <a:pt x="20645" y="7038"/>
                                      <a:pt x="20326" y="6813"/>
                                    </a:cubicBezTo>
                                    <a:lnTo>
                                      <a:pt x="20326" y="6813"/>
                                    </a:lnTo>
                                    <a:cubicBezTo>
                                      <a:pt x="18734" y="5690"/>
                                      <a:pt x="18734" y="3931"/>
                                      <a:pt x="20326" y="2808"/>
                                    </a:cubicBezTo>
                                    <a:lnTo>
                                      <a:pt x="21600" y="1909"/>
                                    </a:lnTo>
                                    <a:lnTo>
                                      <a:pt x="19159" y="187"/>
                                    </a:lnTo>
                                    <a:lnTo>
                                      <a:pt x="17938" y="1048"/>
                                    </a:lnTo>
                                    <a:close/>
                                  </a:path>
                                </a:pathLst>
                              </a:custGeom>
                              <a:solidFill>
                                <a:srgbClr val="FFC000"/>
                              </a:solidFill>
                              <a:ln w="12700">
                                <a:miter lim="400000"/>
                              </a:ln>
                            </wps:spPr>
                            <wps:bodyPr lIns="38100" tIns="38100" rIns="38100" bIns="38100" anchor="ctr"/>
                          </wps:wsp>
                          <wps:wsp>
                            <wps:cNvPr id="2074269893" name="Shape"/>
                            <wps:cNvSpPr/>
                            <wps:spPr>
                              <a:xfrm>
                                <a:off x="5453217" y="1704792"/>
                                <a:ext cx="1110259" cy="1110245"/>
                              </a:xfrm>
                              <a:custGeom>
                                <a:avLst/>
                                <a:gdLst/>
                                <a:ahLst/>
                                <a:cxnLst>
                                  <a:cxn ang="0">
                                    <a:pos x="wd2" y="hd2"/>
                                  </a:cxn>
                                  <a:cxn ang="5400000">
                                    <a:pos x="wd2" y="hd2"/>
                                  </a:cxn>
                                  <a:cxn ang="10800000">
                                    <a:pos x="wd2" y="hd2"/>
                                  </a:cxn>
                                  <a:cxn ang="16200000">
                                    <a:pos x="wd2" y="hd2"/>
                                  </a:cxn>
                                </a:cxnLst>
                                <a:rect l="0" t="0" r="r" b="b"/>
                                <a:pathLst>
                                  <a:path w="20687" h="20687" extrusionOk="0">
                                    <a:moveTo>
                                      <a:pt x="7008" y="19317"/>
                                    </a:moveTo>
                                    <a:lnTo>
                                      <a:pt x="1369" y="13678"/>
                                    </a:lnTo>
                                    <a:cubicBezTo>
                                      <a:pt x="-457" y="11852"/>
                                      <a:pt x="-457" y="8834"/>
                                      <a:pt x="1369" y="7008"/>
                                    </a:cubicBezTo>
                                    <a:lnTo>
                                      <a:pt x="7008" y="1369"/>
                                    </a:lnTo>
                                    <a:cubicBezTo>
                                      <a:pt x="8834" y="-457"/>
                                      <a:pt x="11852" y="-457"/>
                                      <a:pt x="13678" y="1369"/>
                                    </a:cubicBezTo>
                                    <a:lnTo>
                                      <a:pt x="19317" y="7008"/>
                                    </a:lnTo>
                                    <a:cubicBezTo>
                                      <a:pt x="21143" y="8834"/>
                                      <a:pt x="21143" y="11852"/>
                                      <a:pt x="19317" y="13678"/>
                                    </a:cubicBezTo>
                                    <a:lnTo>
                                      <a:pt x="13678" y="19317"/>
                                    </a:lnTo>
                                    <a:cubicBezTo>
                                      <a:pt x="11852" y="21143"/>
                                      <a:pt x="8834" y="21143"/>
                                      <a:pt x="7008" y="19317"/>
                                    </a:cubicBezTo>
                                    <a:close/>
                                  </a:path>
                                </a:pathLst>
                              </a:custGeom>
                              <a:solidFill>
                                <a:schemeClr val="bg1"/>
                              </a:solidFill>
                              <a:ln w="12700">
                                <a:miter lim="400000"/>
                              </a:ln>
                            </wps:spPr>
                            <wps:bodyPr lIns="38100" tIns="38100" rIns="38100" bIns="38100" anchor="ctr"/>
                          </wps:wsp>
                        </wpg:grpSp>
                      </wpg:grpSp>
                      <wpg:grpSp>
                        <wpg:cNvPr id="2074269894" name="Group 2074269894"/>
                        <wpg:cNvGrpSpPr/>
                        <wpg:grpSpPr>
                          <a:xfrm>
                            <a:off x="7788336" y="1449073"/>
                            <a:ext cx="2570480" cy="3631308"/>
                            <a:chOff x="7788336" y="1449073"/>
                            <a:chExt cx="2570480" cy="3631308"/>
                          </a:xfrm>
                        </wpg:grpSpPr>
                        <wps:wsp>
                          <wps:cNvPr id="2074269895" name="TextBox 63"/>
                          <wps:cNvSpPr txBox="1"/>
                          <wps:spPr>
                            <a:xfrm>
                              <a:off x="7788336" y="3956869"/>
                              <a:ext cx="2570480" cy="1123512"/>
                            </a:xfrm>
                            <a:prstGeom prst="rect">
                              <a:avLst/>
                            </a:prstGeom>
                            <a:noFill/>
                          </wps:spPr>
                          <wps:txbx>
                            <w:txbxContent>
                              <w:p w:rsidR="00671334" w:rsidRPr="00C8798C" w:rsidRDefault="00671334"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حماية الخصوصية</w:t>
                                </w:r>
                              </w:p>
                            </w:txbxContent>
                          </wps:txbx>
                          <wps:bodyPr wrap="square">
                            <a:noAutofit/>
                          </wps:bodyPr>
                        </wps:wsp>
                        <wpg:grpSp>
                          <wpg:cNvPr id="2074269896" name="Group 2074269896"/>
                          <wpg:cNvGrpSpPr/>
                          <wpg:grpSpPr>
                            <a:xfrm>
                              <a:off x="8223507" y="1449073"/>
                              <a:ext cx="1700550" cy="2470887"/>
                              <a:chOff x="8223507" y="1449073"/>
                              <a:chExt cx="1700550" cy="2470887"/>
                            </a:xfrm>
                          </wpg:grpSpPr>
                          <wps:wsp>
                            <wps:cNvPr id="2074269897" name="Shape"/>
                            <wps:cNvSpPr/>
                            <wps:spPr>
                              <a:xfrm>
                                <a:off x="8223507" y="1449073"/>
                                <a:ext cx="1700550" cy="2470887"/>
                              </a:xfrm>
                              <a:custGeom>
                                <a:avLst/>
                                <a:gdLst/>
                                <a:ahLst/>
                                <a:cxnLst>
                                  <a:cxn ang="0">
                                    <a:pos x="wd2" y="hd2"/>
                                  </a:cxn>
                                  <a:cxn ang="5400000">
                                    <a:pos x="wd2" y="hd2"/>
                                  </a:cxn>
                                  <a:cxn ang="10800000">
                                    <a:pos x="wd2" y="hd2"/>
                                  </a:cxn>
                                  <a:cxn ang="16200000">
                                    <a:pos x="wd2" y="hd2"/>
                                  </a:cxn>
                                </a:cxnLst>
                                <a:rect l="0" t="0" r="r" b="b"/>
                                <a:pathLst>
                                  <a:path w="21600" h="21554" extrusionOk="0">
                                    <a:moveTo>
                                      <a:pt x="17864" y="855"/>
                                    </a:moveTo>
                                    <a:cubicBezTo>
                                      <a:pt x="16240" y="1970"/>
                                      <a:pt x="13696" y="1970"/>
                                      <a:pt x="12072" y="855"/>
                                    </a:cubicBezTo>
                                    <a:lnTo>
                                      <a:pt x="11585" y="520"/>
                                    </a:lnTo>
                                    <a:cubicBezTo>
                                      <a:pt x="11260" y="297"/>
                                      <a:pt x="10719" y="297"/>
                                      <a:pt x="10394" y="520"/>
                                    </a:cubicBezTo>
                                    <a:lnTo>
                                      <a:pt x="9636" y="1041"/>
                                    </a:lnTo>
                                    <a:cubicBezTo>
                                      <a:pt x="8012" y="2156"/>
                                      <a:pt x="5468" y="2156"/>
                                      <a:pt x="3844" y="1041"/>
                                    </a:cubicBezTo>
                                    <a:lnTo>
                                      <a:pt x="2490" y="112"/>
                                    </a:lnTo>
                                    <a:lnTo>
                                      <a:pt x="0" y="1822"/>
                                    </a:lnTo>
                                    <a:lnTo>
                                      <a:pt x="1353" y="2751"/>
                                    </a:lnTo>
                                    <a:cubicBezTo>
                                      <a:pt x="2977" y="3866"/>
                                      <a:pt x="2977" y="5614"/>
                                      <a:pt x="1353" y="6729"/>
                                    </a:cubicBezTo>
                                    <a:lnTo>
                                      <a:pt x="1083" y="6915"/>
                                    </a:lnTo>
                                    <a:cubicBezTo>
                                      <a:pt x="758" y="7138"/>
                                      <a:pt x="758" y="7510"/>
                                      <a:pt x="1083" y="7733"/>
                                    </a:cubicBezTo>
                                    <a:lnTo>
                                      <a:pt x="10340" y="14090"/>
                                    </a:lnTo>
                                    <a:cubicBezTo>
                                      <a:pt x="10448" y="14165"/>
                                      <a:pt x="10556" y="14202"/>
                                      <a:pt x="10665" y="14239"/>
                                    </a:cubicBezTo>
                                    <a:lnTo>
                                      <a:pt x="10665" y="19704"/>
                                    </a:lnTo>
                                    <a:cubicBezTo>
                                      <a:pt x="10610" y="19741"/>
                                      <a:pt x="10556" y="19741"/>
                                      <a:pt x="10502" y="19778"/>
                                    </a:cubicBezTo>
                                    <a:lnTo>
                                      <a:pt x="9744" y="20299"/>
                                    </a:lnTo>
                                    <a:cubicBezTo>
                                      <a:pt x="9474" y="20485"/>
                                      <a:pt x="9474" y="20745"/>
                                      <a:pt x="9744" y="20894"/>
                                    </a:cubicBezTo>
                                    <a:lnTo>
                                      <a:pt x="10502" y="21414"/>
                                    </a:lnTo>
                                    <a:cubicBezTo>
                                      <a:pt x="10773" y="21600"/>
                                      <a:pt x="11152" y="21600"/>
                                      <a:pt x="11368" y="21414"/>
                                    </a:cubicBezTo>
                                    <a:lnTo>
                                      <a:pt x="12126" y="20894"/>
                                    </a:lnTo>
                                    <a:cubicBezTo>
                                      <a:pt x="12397" y="20708"/>
                                      <a:pt x="12397" y="20447"/>
                                      <a:pt x="12126" y="20299"/>
                                    </a:cubicBezTo>
                                    <a:lnTo>
                                      <a:pt x="11368" y="19778"/>
                                    </a:lnTo>
                                    <a:cubicBezTo>
                                      <a:pt x="11314" y="19741"/>
                                      <a:pt x="11260" y="19704"/>
                                      <a:pt x="11206" y="19704"/>
                                    </a:cubicBezTo>
                                    <a:lnTo>
                                      <a:pt x="11206" y="14239"/>
                                    </a:lnTo>
                                    <a:cubicBezTo>
                                      <a:pt x="11314" y="14202"/>
                                      <a:pt x="11422" y="14165"/>
                                      <a:pt x="11531" y="14090"/>
                                    </a:cubicBezTo>
                                    <a:lnTo>
                                      <a:pt x="20788" y="7733"/>
                                    </a:lnTo>
                                    <a:cubicBezTo>
                                      <a:pt x="21113" y="7510"/>
                                      <a:pt x="21113" y="7138"/>
                                      <a:pt x="20788" y="6915"/>
                                    </a:cubicBezTo>
                                    <a:lnTo>
                                      <a:pt x="20301" y="6580"/>
                                    </a:lnTo>
                                    <a:cubicBezTo>
                                      <a:pt x="18677" y="5465"/>
                                      <a:pt x="18677" y="3718"/>
                                      <a:pt x="20301" y="2602"/>
                                    </a:cubicBezTo>
                                    <a:lnTo>
                                      <a:pt x="21600" y="1710"/>
                                    </a:lnTo>
                                    <a:lnTo>
                                      <a:pt x="19110" y="0"/>
                                    </a:lnTo>
                                    <a:lnTo>
                                      <a:pt x="17864" y="855"/>
                                    </a:lnTo>
                                    <a:close/>
                                  </a:path>
                                </a:pathLst>
                              </a:custGeom>
                              <a:solidFill>
                                <a:srgbClr val="9FCFD1"/>
                              </a:solidFill>
                              <a:ln w="12700">
                                <a:miter lim="400000"/>
                              </a:ln>
                            </wps:spPr>
                            <wps:bodyPr lIns="38100" tIns="38100" rIns="38100" bIns="38100" anchor="ctr"/>
                          </wps:wsp>
                          <wps:wsp>
                            <wps:cNvPr id="2074269898" name="Shape"/>
                            <wps:cNvSpPr/>
                            <wps:spPr>
                              <a:xfrm>
                                <a:off x="8533565" y="1711580"/>
                                <a:ext cx="1110259" cy="1110245"/>
                              </a:xfrm>
                              <a:custGeom>
                                <a:avLst/>
                                <a:gdLst/>
                                <a:ahLst/>
                                <a:cxnLst>
                                  <a:cxn ang="0">
                                    <a:pos x="wd2" y="hd2"/>
                                  </a:cxn>
                                  <a:cxn ang="5400000">
                                    <a:pos x="wd2" y="hd2"/>
                                  </a:cxn>
                                  <a:cxn ang="10800000">
                                    <a:pos x="wd2" y="hd2"/>
                                  </a:cxn>
                                  <a:cxn ang="16200000">
                                    <a:pos x="wd2" y="hd2"/>
                                  </a:cxn>
                                </a:cxnLst>
                                <a:rect l="0" t="0" r="r" b="b"/>
                                <a:pathLst>
                                  <a:path w="20687" h="20687" extrusionOk="0">
                                    <a:moveTo>
                                      <a:pt x="7008" y="19317"/>
                                    </a:moveTo>
                                    <a:lnTo>
                                      <a:pt x="1369" y="13678"/>
                                    </a:lnTo>
                                    <a:cubicBezTo>
                                      <a:pt x="-457" y="11852"/>
                                      <a:pt x="-457" y="8834"/>
                                      <a:pt x="1369" y="7008"/>
                                    </a:cubicBezTo>
                                    <a:lnTo>
                                      <a:pt x="7008" y="1369"/>
                                    </a:lnTo>
                                    <a:cubicBezTo>
                                      <a:pt x="8834" y="-457"/>
                                      <a:pt x="11852" y="-457"/>
                                      <a:pt x="13678" y="1369"/>
                                    </a:cubicBezTo>
                                    <a:lnTo>
                                      <a:pt x="19317" y="7008"/>
                                    </a:lnTo>
                                    <a:cubicBezTo>
                                      <a:pt x="21143" y="8834"/>
                                      <a:pt x="21143" y="11852"/>
                                      <a:pt x="19317" y="13678"/>
                                    </a:cubicBezTo>
                                    <a:lnTo>
                                      <a:pt x="13678" y="19317"/>
                                    </a:lnTo>
                                    <a:cubicBezTo>
                                      <a:pt x="11852" y="21143"/>
                                      <a:pt x="8914" y="21143"/>
                                      <a:pt x="7008" y="19317"/>
                                    </a:cubicBezTo>
                                    <a:close/>
                                  </a:path>
                                </a:pathLst>
                              </a:custGeom>
                              <a:solidFill>
                                <a:schemeClr val="bg1"/>
                              </a:solidFill>
                              <a:ln w="12700">
                                <a:miter lim="400000"/>
                              </a:ln>
                            </wps:spPr>
                            <wps:bodyPr lIns="38100" tIns="38100" rIns="38100" bIns="38100" anchor="ctr"/>
                          </wps:wsp>
                        </wpg:grpSp>
                      </wpg:grpSp>
                      <wpg:grpSp>
                        <wpg:cNvPr id="2074269899" name="Group 2074269899"/>
                        <wpg:cNvGrpSpPr/>
                        <wpg:grpSpPr>
                          <a:xfrm>
                            <a:off x="6413635" y="0"/>
                            <a:ext cx="2338070" cy="3636238"/>
                            <a:chOff x="6413635" y="0"/>
                            <a:chExt cx="2338070" cy="3636238"/>
                          </a:xfrm>
                        </wpg:grpSpPr>
                        <wps:wsp>
                          <wps:cNvPr id="2074269900" name="TextBox 68"/>
                          <wps:cNvSpPr txBox="1"/>
                          <wps:spPr>
                            <a:xfrm>
                              <a:off x="6413635" y="2512727"/>
                              <a:ext cx="2338070" cy="1123511"/>
                            </a:xfrm>
                            <a:prstGeom prst="rect">
                              <a:avLst/>
                            </a:prstGeom>
                            <a:noFill/>
                          </wps:spPr>
                          <wps:txbx>
                            <w:txbxContent>
                              <w:p w:rsidR="00671334" w:rsidRPr="00C8798C" w:rsidRDefault="00671334"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إدارة البيانات الضخمة</w:t>
                                </w:r>
                              </w:p>
                            </w:txbxContent>
                          </wps:txbx>
                          <wps:bodyPr wrap="square">
                            <a:noAutofit/>
                          </wps:bodyPr>
                        </wps:wsp>
                        <wps:wsp>
                          <wps:cNvPr id="2074269901" name="Shape"/>
                          <wps:cNvSpPr/>
                          <wps:spPr>
                            <a:xfrm>
                              <a:off x="6731811" y="0"/>
                              <a:ext cx="1645134" cy="2434660"/>
                            </a:xfrm>
                            <a:custGeom>
                              <a:avLst/>
                              <a:gdLst/>
                              <a:ahLst/>
                              <a:cxnLst>
                                <a:cxn ang="0">
                                  <a:pos x="wd2" y="hd2"/>
                                </a:cxn>
                                <a:cxn ang="5400000">
                                  <a:pos x="wd2" y="hd2"/>
                                </a:cxn>
                                <a:cxn ang="10800000">
                                  <a:pos x="wd2" y="hd2"/>
                                </a:cxn>
                                <a:cxn ang="16200000">
                                  <a:pos x="wd2" y="hd2"/>
                                </a:cxn>
                              </a:cxnLst>
                              <a:rect l="0" t="0" r="r" b="b"/>
                              <a:pathLst>
                                <a:path w="21600" h="21497" extrusionOk="0">
                                  <a:moveTo>
                                    <a:pt x="20593" y="11647"/>
                                  </a:moveTo>
                                  <a:cubicBezTo>
                                    <a:pt x="18914" y="10518"/>
                                    <a:pt x="18914" y="8750"/>
                                    <a:pt x="20593" y="7621"/>
                                  </a:cubicBezTo>
                                  <a:lnTo>
                                    <a:pt x="20873" y="7432"/>
                                  </a:lnTo>
                                  <a:cubicBezTo>
                                    <a:pt x="21208" y="7207"/>
                                    <a:pt x="21208" y="6830"/>
                                    <a:pt x="20873" y="6605"/>
                                  </a:cubicBezTo>
                                  <a:lnTo>
                                    <a:pt x="11304" y="170"/>
                                  </a:lnTo>
                                  <a:cubicBezTo>
                                    <a:pt x="10968" y="-56"/>
                                    <a:pt x="10408" y="-56"/>
                                    <a:pt x="10073" y="170"/>
                                  </a:cubicBezTo>
                                  <a:lnTo>
                                    <a:pt x="504" y="6605"/>
                                  </a:lnTo>
                                  <a:cubicBezTo>
                                    <a:pt x="168" y="6830"/>
                                    <a:pt x="168" y="7207"/>
                                    <a:pt x="504" y="7432"/>
                                  </a:cubicBezTo>
                                  <a:lnTo>
                                    <a:pt x="1007" y="7771"/>
                                  </a:lnTo>
                                  <a:cubicBezTo>
                                    <a:pt x="2686" y="8900"/>
                                    <a:pt x="2686" y="10669"/>
                                    <a:pt x="1007" y="11798"/>
                                  </a:cubicBezTo>
                                  <a:lnTo>
                                    <a:pt x="0" y="12475"/>
                                  </a:lnTo>
                                  <a:lnTo>
                                    <a:pt x="2574" y="14206"/>
                                  </a:lnTo>
                                  <a:lnTo>
                                    <a:pt x="3581" y="13529"/>
                                  </a:lnTo>
                                  <a:cubicBezTo>
                                    <a:pt x="5260" y="12400"/>
                                    <a:pt x="7890" y="12400"/>
                                    <a:pt x="9569" y="13529"/>
                                  </a:cubicBezTo>
                                  <a:lnTo>
                                    <a:pt x="10073" y="13867"/>
                                  </a:lnTo>
                                  <a:cubicBezTo>
                                    <a:pt x="10184" y="13943"/>
                                    <a:pt x="10296" y="13980"/>
                                    <a:pt x="10408" y="14018"/>
                                  </a:cubicBezTo>
                                  <a:lnTo>
                                    <a:pt x="10408" y="19625"/>
                                  </a:lnTo>
                                  <a:cubicBezTo>
                                    <a:pt x="10352" y="19662"/>
                                    <a:pt x="10296" y="19662"/>
                                    <a:pt x="10240" y="19700"/>
                                  </a:cubicBezTo>
                                  <a:lnTo>
                                    <a:pt x="9457" y="20227"/>
                                  </a:lnTo>
                                  <a:cubicBezTo>
                                    <a:pt x="9177" y="20415"/>
                                    <a:pt x="9177" y="20679"/>
                                    <a:pt x="9457" y="20829"/>
                                  </a:cubicBezTo>
                                  <a:lnTo>
                                    <a:pt x="10240" y="21356"/>
                                  </a:lnTo>
                                  <a:cubicBezTo>
                                    <a:pt x="10520" y="21544"/>
                                    <a:pt x="10912" y="21544"/>
                                    <a:pt x="11136" y="21356"/>
                                  </a:cubicBezTo>
                                  <a:lnTo>
                                    <a:pt x="11919" y="20829"/>
                                  </a:lnTo>
                                  <a:cubicBezTo>
                                    <a:pt x="12199" y="20641"/>
                                    <a:pt x="12199" y="20377"/>
                                    <a:pt x="11919" y="20227"/>
                                  </a:cubicBezTo>
                                  <a:lnTo>
                                    <a:pt x="11136" y="19700"/>
                                  </a:lnTo>
                                  <a:cubicBezTo>
                                    <a:pt x="11080" y="19662"/>
                                    <a:pt x="11024" y="19625"/>
                                    <a:pt x="10968" y="19625"/>
                                  </a:cubicBezTo>
                                  <a:lnTo>
                                    <a:pt x="10968" y="14018"/>
                                  </a:lnTo>
                                  <a:cubicBezTo>
                                    <a:pt x="11080" y="13980"/>
                                    <a:pt x="11192" y="13943"/>
                                    <a:pt x="11304" y="13867"/>
                                  </a:cubicBezTo>
                                  <a:lnTo>
                                    <a:pt x="12087" y="13340"/>
                                  </a:lnTo>
                                  <a:cubicBezTo>
                                    <a:pt x="13766" y="12212"/>
                                    <a:pt x="16396" y="12212"/>
                                    <a:pt x="18075" y="13340"/>
                                  </a:cubicBezTo>
                                  <a:lnTo>
                                    <a:pt x="19026" y="13980"/>
                                  </a:lnTo>
                                  <a:lnTo>
                                    <a:pt x="21600" y="12249"/>
                                  </a:lnTo>
                                  <a:lnTo>
                                    <a:pt x="20593" y="11647"/>
                                  </a:lnTo>
                                  <a:close/>
                                </a:path>
                              </a:pathLst>
                            </a:custGeom>
                            <a:solidFill>
                              <a:srgbClr val="99A8BD"/>
                            </a:solidFill>
                            <a:ln w="12700">
                              <a:miter lim="400000"/>
                            </a:ln>
                          </wps:spPr>
                          <wps:bodyPr lIns="38100" tIns="38100" rIns="38100" bIns="38100" anchor="ctr"/>
                        </wps:wsp>
                        <wps:wsp>
                          <wps:cNvPr id="2074269902" name="Shape"/>
                          <wps:cNvSpPr/>
                          <wps:spPr>
                            <a:xfrm>
                              <a:off x="6987530" y="255719"/>
                              <a:ext cx="1110259" cy="1113444"/>
                            </a:xfrm>
                            <a:custGeom>
                              <a:avLst/>
                              <a:gdLst/>
                              <a:ahLst/>
                              <a:cxnLst>
                                <a:cxn ang="0">
                                  <a:pos x="wd2" y="hd2"/>
                                </a:cxn>
                                <a:cxn ang="5400000">
                                  <a:pos x="wd2" y="hd2"/>
                                </a:cxn>
                                <a:cxn ang="10800000">
                                  <a:pos x="wd2" y="hd2"/>
                                </a:cxn>
                                <a:cxn ang="16200000">
                                  <a:pos x="wd2" y="hd2"/>
                                </a:cxn>
                              </a:cxnLst>
                              <a:rect l="0" t="0" r="r" b="b"/>
                              <a:pathLst>
                                <a:path w="20687" h="20670" extrusionOk="0">
                                  <a:moveTo>
                                    <a:pt x="7008" y="19246"/>
                                  </a:moveTo>
                                  <a:lnTo>
                                    <a:pt x="1369" y="13629"/>
                                  </a:lnTo>
                                  <a:cubicBezTo>
                                    <a:pt x="-457" y="11809"/>
                                    <a:pt x="-457" y="8802"/>
                                    <a:pt x="1369" y="6982"/>
                                  </a:cubicBezTo>
                                  <a:lnTo>
                                    <a:pt x="7008" y="1365"/>
                                  </a:lnTo>
                                  <a:cubicBezTo>
                                    <a:pt x="8834" y="-455"/>
                                    <a:pt x="11852" y="-455"/>
                                    <a:pt x="13678" y="1365"/>
                                  </a:cubicBezTo>
                                  <a:lnTo>
                                    <a:pt x="19317" y="6982"/>
                                  </a:lnTo>
                                  <a:cubicBezTo>
                                    <a:pt x="21143" y="8802"/>
                                    <a:pt x="21143" y="11809"/>
                                    <a:pt x="19317" y="13629"/>
                                  </a:cubicBezTo>
                                  <a:lnTo>
                                    <a:pt x="13678" y="19246"/>
                                  </a:lnTo>
                                  <a:cubicBezTo>
                                    <a:pt x="11852" y="21145"/>
                                    <a:pt x="8914" y="21145"/>
                                    <a:pt x="7008" y="19246"/>
                                  </a:cubicBezTo>
                                  <a:close/>
                                </a:path>
                              </a:pathLst>
                            </a:custGeom>
                            <a:solidFill>
                              <a:schemeClr val="bg1"/>
                            </a:solidFill>
                            <a:ln w="12700">
                              <a:miter lim="400000"/>
                            </a:ln>
                          </wps:spPr>
                          <wps:bodyPr lIns="38100" tIns="38100" rIns="38100" bIns="38100" anchor="ctr"/>
                        </wps:wsp>
                      </wpg:grpSp>
                      <wpg:grpSp>
                        <wpg:cNvPr id="2074269903" name="Group 2074269903"/>
                        <wpg:cNvGrpSpPr/>
                        <wpg:grpSpPr>
                          <a:xfrm>
                            <a:off x="2927458" y="0"/>
                            <a:ext cx="3043555" cy="3606132"/>
                            <a:chOff x="2927458" y="0"/>
                            <a:chExt cx="3043555" cy="3606132"/>
                          </a:xfrm>
                        </wpg:grpSpPr>
                        <wps:wsp>
                          <wps:cNvPr id="2074269904" name="TextBox 72"/>
                          <wps:cNvSpPr txBox="1"/>
                          <wps:spPr>
                            <a:xfrm>
                              <a:off x="2927458" y="2482620"/>
                              <a:ext cx="3043555" cy="1123512"/>
                            </a:xfrm>
                            <a:prstGeom prst="rect">
                              <a:avLst/>
                            </a:prstGeom>
                            <a:noFill/>
                          </wps:spPr>
                          <wps:txbx>
                            <w:txbxContent>
                              <w:p w:rsidR="00671334" w:rsidRPr="00C8798C" w:rsidRDefault="00671334"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التنظيم والامتثال</w:t>
                                </w:r>
                              </w:p>
                            </w:txbxContent>
                          </wps:txbx>
                          <wps:bodyPr wrap="square">
                            <a:noAutofit/>
                          </wps:bodyPr>
                        </wps:wsp>
                        <wps:wsp>
                          <wps:cNvPr id="2074269905" name="Shape"/>
                          <wps:cNvSpPr/>
                          <wps:spPr>
                            <a:xfrm>
                              <a:off x="3663190" y="0"/>
                              <a:ext cx="1662182" cy="2434660"/>
                            </a:xfrm>
                            <a:custGeom>
                              <a:avLst/>
                              <a:gdLst/>
                              <a:ahLst/>
                              <a:cxnLst>
                                <a:cxn ang="0">
                                  <a:pos x="wd2" y="hd2"/>
                                </a:cxn>
                                <a:cxn ang="5400000">
                                  <a:pos x="wd2" y="hd2"/>
                                </a:cxn>
                                <a:cxn ang="10800000">
                                  <a:pos x="wd2" y="hd2"/>
                                </a:cxn>
                                <a:cxn ang="16200000">
                                  <a:pos x="wd2" y="hd2"/>
                                </a:cxn>
                              </a:cxnLst>
                              <a:rect l="0" t="0" r="r" b="b"/>
                              <a:pathLst>
                                <a:path w="21600" h="21497" extrusionOk="0">
                                  <a:moveTo>
                                    <a:pt x="20548" y="11647"/>
                                  </a:moveTo>
                                  <a:cubicBezTo>
                                    <a:pt x="18886" y="10518"/>
                                    <a:pt x="18886" y="8750"/>
                                    <a:pt x="20548" y="7621"/>
                                  </a:cubicBezTo>
                                  <a:lnTo>
                                    <a:pt x="20825" y="7432"/>
                                  </a:lnTo>
                                  <a:cubicBezTo>
                                    <a:pt x="21157" y="7207"/>
                                    <a:pt x="21157" y="6830"/>
                                    <a:pt x="20825" y="6605"/>
                                  </a:cubicBezTo>
                                  <a:lnTo>
                                    <a:pt x="11354" y="170"/>
                                  </a:lnTo>
                                  <a:cubicBezTo>
                                    <a:pt x="11022" y="-56"/>
                                    <a:pt x="10468" y="-56"/>
                                    <a:pt x="10135" y="170"/>
                                  </a:cubicBezTo>
                                  <a:lnTo>
                                    <a:pt x="665" y="6605"/>
                                  </a:lnTo>
                                  <a:cubicBezTo>
                                    <a:pt x="332" y="6830"/>
                                    <a:pt x="332" y="7207"/>
                                    <a:pt x="665" y="7432"/>
                                  </a:cubicBezTo>
                                  <a:lnTo>
                                    <a:pt x="1163" y="7771"/>
                                  </a:lnTo>
                                  <a:cubicBezTo>
                                    <a:pt x="2825" y="8900"/>
                                    <a:pt x="2825" y="10669"/>
                                    <a:pt x="1163" y="11798"/>
                                  </a:cubicBezTo>
                                  <a:lnTo>
                                    <a:pt x="0" y="12588"/>
                                  </a:lnTo>
                                  <a:lnTo>
                                    <a:pt x="2548" y="14319"/>
                                  </a:lnTo>
                                  <a:lnTo>
                                    <a:pt x="3711" y="13529"/>
                                  </a:lnTo>
                                  <a:cubicBezTo>
                                    <a:pt x="5372" y="12400"/>
                                    <a:pt x="7975" y="12400"/>
                                    <a:pt x="9637" y="13529"/>
                                  </a:cubicBezTo>
                                  <a:lnTo>
                                    <a:pt x="10135" y="13867"/>
                                  </a:lnTo>
                                  <a:cubicBezTo>
                                    <a:pt x="10246" y="13943"/>
                                    <a:pt x="10357" y="13980"/>
                                    <a:pt x="10468" y="14018"/>
                                  </a:cubicBezTo>
                                  <a:lnTo>
                                    <a:pt x="10468" y="19625"/>
                                  </a:lnTo>
                                  <a:cubicBezTo>
                                    <a:pt x="10412" y="19662"/>
                                    <a:pt x="10357" y="19662"/>
                                    <a:pt x="10302" y="19700"/>
                                  </a:cubicBezTo>
                                  <a:lnTo>
                                    <a:pt x="9526" y="20227"/>
                                  </a:lnTo>
                                  <a:cubicBezTo>
                                    <a:pt x="9249" y="20415"/>
                                    <a:pt x="9249" y="20679"/>
                                    <a:pt x="9526" y="20829"/>
                                  </a:cubicBezTo>
                                  <a:lnTo>
                                    <a:pt x="10302" y="21356"/>
                                  </a:lnTo>
                                  <a:cubicBezTo>
                                    <a:pt x="10578" y="21544"/>
                                    <a:pt x="10966" y="21544"/>
                                    <a:pt x="11188" y="21356"/>
                                  </a:cubicBezTo>
                                  <a:lnTo>
                                    <a:pt x="11963" y="20829"/>
                                  </a:lnTo>
                                  <a:cubicBezTo>
                                    <a:pt x="12240" y="20641"/>
                                    <a:pt x="12240" y="20377"/>
                                    <a:pt x="11963" y="20227"/>
                                  </a:cubicBezTo>
                                  <a:lnTo>
                                    <a:pt x="11188" y="19700"/>
                                  </a:lnTo>
                                  <a:cubicBezTo>
                                    <a:pt x="11132" y="19662"/>
                                    <a:pt x="11077" y="19625"/>
                                    <a:pt x="11022" y="19625"/>
                                  </a:cubicBezTo>
                                  <a:lnTo>
                                    <a:pt x="11022" y="14018"/>
                                  </a:lnTo>
                                  <a:cubicBezTo>
                                    <a:pt x="11132" y="13980"/>
                                    <a:pt x="11243" y="13943"/>
                                    <a:pt x="11354" y="13867"/>
                                  </a:cubicBezTo>
                                  <a:lnTo>
                                    <a:pt x="12129" y="13340"/>
                                  </a:lnTo>
                                  <a:cubicBezTo>
                                    <a:pt x="13791" y="12212"/>
                                    <a:pt x="16394" y="12212"/>
                                    <a:pt x="18055" y="13340"/>
                                  </a:cubicBezTo>
                                  <a:lnTo>
                                    <a:pt x="19052" y="14018"/>
                                  </a:lnTo>
                                  <a:lnTo>
                                    <a:pt x="21600" y="12287"/>
                                  </a:lnTo>
                                  <a:lnTo>
                                    <a:pt x="20548" y="11647"/>
                                  </a:lnTo>
                                  <a:close/>
                                </a:path>
                              </a:pathLst>
                            </a:custGeom>
                            <a:solidFill>
                              <a:srgbClr val="3D8E92"/>
                            </a:solidFill>
                            <a:ln w="12700">
                              <a:miter lim="400000"/>
                            </a:ln>
                          </wps:spPr>
                          <wps:bodyPr lIns="38100" tIns="38100" rIns="38100" bIns="38100" anchor="ctr"/>
                        </wps:wsp>
                        <wps:wsp>
                          <wps:cNvPr id="2074269906" name="Shape"/>
                          <wps:cNvSpPr/>
                          <wps:spPr>
                            <a:xfrm>
                              <a:off x="3918905" y="255719"/>
                              <a:ext cx="1110259" cy="1113444"/>
                            </a:xfrm>
                            <a:custGeom>
                              <a:avLst/>
                              <a:gdLst/>
                              <a:ahLst/>
                              <a:cxnLst>
                                <a:cxn ang="0">
                                  <a:pos x="wd2" y="hd2"/>
                                </a:cxn>
                                <a:cxn ang="5400000">
                                  <a:pos x="wd2" y="hd2"/>
                                </a:cxn>
                                <a:cxn ang="10800000">
                                  <a:pos x="wd2" y="hd2"/>
                                </a:cxn>
                                <a:cxn ang="16200000">
                                  <a:pos x="wd2" y="hd2"/>
                                </a:cxn>
                              </a:cxnLst>
                              <a:rect l="0" t="0" r="r" b="b"/>
                              <a:pathLst>
                                <a:path w="20687" h="20670" extrusionOk="0">
                                  <a:moveTo>
                                    <a:pt x="7008" y="19246"/>
                                  </a:moveTo>
                                  <a:lnTo>
                                    <a:pt x="1369" y="13629"/>
                                  </a:lnTo>
                                  <a:cubicBezTo>
                                    <a:pt x="-457" y="11809"/>
                                    <a:pt x="-457" y="8802"/>
                                    <a:pt x="1369" y="6982"/>
                                  </a:cubicBezTo>
                                  <a:lnTo>
                                    <a:pt x="7008" y="1365"/>
                                  </a:lnTo>
                                  <a:cubicBezTo>
                                    <a:pt x="8834" y="-455"/>
                                    <a:pt x="11852" y="-455"/>
                                    <a:pt x="13678" y="1365"/>
                                  </a:cubicBezTo>
                                  <a:lnTo>
                                    <a:pt x="19317" y="6982"/>
                                  </a:lnTo>
                                  <a:cubicBezTo>
                                    <a:pt x="21143" y="8802"/>
                                    <a:pt x="21143" y="11809"/>
                                    <a:pt x="19317" y="13629"/>
                                  </a:cubicBezTo>
                                  <a:lnTo>
                                    <a:pt x="13678" y="19246"/>
                                  </a:lnTo>
                                  <a:cubicBezTo>
                                    <a:pt x="11852" y="21145"/>
                                    <a:pt x="8834" y="21145"/>
                                    <a:pt x="7008" y="19246"/>
                                  </a:cubicBezTo>
                                  <a:close/>
                                </a:path>
                              </a:pathLst>
                            </a:custGeom>
                            <a:solidFill>
                              <a:schemeClr val="bg1"/>
                            </a:solidFill>
                            <a:ln w="12700">
                              <a:miter lim="400000"/>
                            </a:ln>
                          </wps:spPr>
                          <wps:bodyPr lIns="38100" tIns="38100" rIns="38100" bIns="38100" anchor="ctr"/>
                        </wps:wsp>
                      </wpg:grpSp>
                      <wpg:grpSp>
                        <wpg:cNvPr id="2074269907" name="Group 2074269907"/>
                        <wpg:cNvGrpSpPr/>
                        <wpg:grpSpPr>
                          <a:xfrm>
                            <a:off x="9643440" y="42620"/>
                            <a:ext cx="2011680" cy="3899924"/>
                            <a:chOff x="9643440" y="42620"/>
                            <a:chExt cx="2011680" cy="3899924"/>
                          </a:xfrm>
                        </wpg:grpSpPr>
                        <wps:wsp>
                          <wps:cNvPr id="2074269908" name="TextBox 76"/>
                          <wps:cNvSpPr txBox="1"/>
                          <wps:spPr>
                            <a:xfrm>
                              <a:off x="9643440" y="2819032"/>
                              <a:ext cx="2011680" cy="1123512"/>
                            </a:xfrm>
                            <a:prstGeom prst="rect">
                              <a:avLst/>
                            </a:prstGeom>
                            <a:noFill/>
                          </wps:spPr>
                          <wps:txbx>
                            <w:txbxContent>
                              <w:p w:rsidR="00671334" w:rsidRPr="00C8798C" w:rsidRDefault="00671334"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الأمن السيبراني</w:t>
                                </w:r>
                              </w:p>
                            </w:txbxContent>
                          </wps:txbx>
                          <wps:bodyPr wrap="square">
                            <a:noAutofit/>
                          </wps:bodyPr>
                        </wps:wsp>
                        <wps:wsp>
                          <wps:cNvPr id="2074269909" name="Shape"/>
                          <wps:cNvSpPr/>
                          <wps:spPr>
                            <a:xfrm>
                              <a:off x="9800440" y="42620"/>
                              <a:ext cx="1647268" cy="2434660"/>
                            </a:xfrm>
                            <a:custGeom>
                              <a:avLst/>
                              <a:gdLst/>
                              <a:ahLst/>
                              <a:cxnLst>
                                <a:cxn ang="0">
                                  <a:pos x="wd2" y="hd2"/>
                                </a:cxn>
                                <a:cxn ang="5400000">
                                  <a:pos x="wd2" y="hd2"/>
                                </a:cxn>
                                <a:cxn ang="10800000">
                                  <a:pos x="wd2" y="hd2"/>
                                </a:cxn>
                                <a:cxn ang="16200000">
                                  <a:pos x="wd2" y="hd2"/>
                                </a:cxn>
                              </a:cxnLst>
                              <a:rect l="0" t="0" r="r" b="b"/>
                              <a:pathLst>
                                <a:path w="21516" h="21497" extrusionOk="0">
                                  <a:moveTo>
                                    <a:pt x="11746" y="13867"/>
                                  </a:moveTo>
                                  <a:lnTo>
                                    <a:pt x="21266" y="7432"/>
                                  </a:lnTo>
                                  <a:cubicBezTo>
                                    <a:pt x="21600" y="7207"/>
                                    <a:pt x="21600" y="6830"/>
                                    <a:pt x="21266" y="6605"/>
                                  </a:cubicBezTo>
                                  <a:lnTo>
                                    <a:pt x="11746" y="170"/>
                                  </a:lnTo>
                                  <a:cubicBezTo>
                                    <a:pt x="11412" y="-56"/>
                                    <a:pt x="10856" y="-56"/>
                                    <a:pt x="10522" y="170"/>
                                  </a:cubicBezTo>
                                  <a:lnTo>
                                    <a:pt x="1002" y="6605"/>
                                  </a:lnTo>
                                  <a:cubicBezTo>
                                    <a:pt x="668" y="6830"/>
                                    <a:pt x="668" y="7207"/>
                                    <a:pt x="1002" y="7432"/>
                                  </a:cubicBezTo>
                                  <a:cubicBezTo>
                                    <a:pt x="2672" y="8561"/>
                                    <a:pt x="2672" y="10330"/>
                                    <a:pt x="1002" y="11459"/>
                                  </a:cubicBezTo>
                                  <a:lnTo>
                                    <a:pt x="0" y="12136"/>
                                  </a:lnTo>
                                  <a:lnTo>
                                    <a:pt x="2561" y="13867"/>
                                  </a:lnTo>
                                  <a:lnTo>
                                    <a:pt x="3563" y="13190"/>
                                  </a:lnTo>
                                  <a:cubicBezTo>
                                    <a:pt x="5233" y="12061"/>
                                    <a:pt x="7849" y="12061"/>
                                    <a:pt x="9520" y="13190"/>
                                  </a:cubicBezTo>
                                  <a:lnTo>
                                    <a:pt x="10522" y="13867"/>
                                  </a:lnTo>
                                  <a:cubicBezTo>
                                    <a:pt x="10633" y="13943"/>
                                    <a:pt x="10744" y="13980"/>
                                    <a:pt x="10856" y="14018"/>
                                  </a:cubicBezTo>
                                  <a:lnTo>
                                    <a:pt x="10856" y="19625"/>
                                  </a:lnTo>
                                  <a:cubicBezTo>
                                    <a:pt x="10800" y="19662"/>
                                    <a:pt x="10744" y="19662"/>
                                    <a:pt x="10689" y="19700"/>
                                  </a:cubicBezTo>
                                  <a:lnTo>
                                    <a:pt x="9909" y="20227"/>
                                  </a:lnTo>
                                  <a:cubicBezTo>
                                    <a:pt x="9631" y="20415"/>
                                    <a:pt x="9631" y="20678"/>
                                    <a:pt x="9909" y="20829"/>
                                  </a:cubicBezTo>
                                  <a:lnTo>
                                    <a:pt x="10689" y="21356"/>
                                  </a:lnTo>
                                  <a:cubicBezTo>
                                    <a:pt x="10967" y="21544"/>
                                    <a:pt x="11357" y="21544"/>
                                    <a:pt x="11579" y="21356"/>
                                  </a:cubicBezTo>
                                  <a:lnTo>
                                    <a:pt x="12359" y="20829"/>
                                  </a:lnTo>
                                  <a:cubicBezTo>
                                    <a:pt x="12637" y="20641"/>
                                    <a:pt x="12637" y="20377"/>
                                    <a:pt x="12359" y="20227"/>
                                  </a:cubicBezTo>
                                  <a:lnTo>
                                    <a:pt x="11579" y="19700"/>
                                  </a:lnTo>
                                  <a:cubicBezTo>
                                    <a:pt x="11524" y="19662"/>
                                    <a:pt x="11468" y="19625"/>
                                    <a:pt x="11412" y="19625"/>
                                  </a:cubicBezTo>
                                  <a:lnTo>
                                    <a:pt x="11412" y="14018"/>
                                  </a:lnTo>
                                  <a:cubicBezTo>
                                    <a:pt x="11524" y="13980"/>
                                    <a:pt x="11635" y="13943"/>
                                    <a:pt x="11746" y="13867"/>
                                  </a:cubicBezTo>
                                  <a:close/>
                                </a:path>
                              </a:pathLst>
                            </a:custGeom>
                            <a:solidFill>
                              <a:srgbClr val="3D8E92"/>
                            </a:solidFill>
                            <a:ln w="12700">
                              <a:miter lim="400000"/>
                            </a:ln>
                          </wps:spPr>
                          <wps:bodyPr lIns="38100" tIns="38100" rIns="38100" bIns="38100" anchor="ctr"/>
                        </wps:wsp>
                        <wps:wsp>
                          <wps:cNvPr id="2074269910" name="Shape"/>
                          <wps:cNvSpPr/>
                          <wps:spPr>
                            <a:xfrm>
                              <a:off x="10096107" y="273827"/>
                              <a:ext cx="1110259" cy="1113444"/>
                            </a:xfrm>
                            <a:custGeom>
                              <a:avLst/>
                              <a:gdLst/>
                              <a:ahLst/>
                              <a:cxnLst>
                                <a:cxn ang="0">
                                  <a:pos x="wd2" y="hd2"/>
                                </a:cxn>
                                <a:cxn ang="5400000">
                                  <a:pos x="wd2" y="hd2"/>
                                </a:cxn>
                                <a:cxn ang="10800000">
                                  <a:pos x="wd2" y="hd2"/>
                                </a:cxn>
                                <a:cxn ang="16200000">
                                  <a:pos x="wd2" y="hd2"/>
                                </a:cxn>
                              </a:cxnLst>
                              <a:rect l="0" t="0" r="r" b="b"/>
                              <a:pathLst>
                                <a:path w="20687" h="20670" extrusionOk="0">
                                  <a:moveTo>
                                    <a:pt x="7008" y="19246"/>
                                  </a:moveTo>
                                  <a:lnTo>
                                    <a:pt x="1369" y="13629"/>
                                  </a:lnTo>
                                  <a:cubicBezTo>
                                    <a:pt x="-457" y="11809"/>
                                    <a:pt x="-457" y="8802"/>
                                    <a:pt x="1369" y="6982"/>
                                  </a:cubicBezTo>
                                  <a:lnTo>
                                    <a:pt x="7008" y="1365"/>
                                  </a:lnTo>
                                  <a:cubicBezTo>
                                    <a:pt x="8834" y="-455"/>
                                    <a:pt x="11852" y="-455"/>
                                    <a:pt x="13678" y="1365"/>
                                  </a:cubicBezTo>
                                  <a:lnTo>
                                    <a:pt x="19317" y="6982"/>
                                  </a:lnTo>
                                  <a:cubicBezTo>
                                    <a:pt x="21143" y="8802"/>
                                    <a:pt x="21143" y="11809"/>
                                    <a:pt x="19317" y="13629"/>
                                  </a:cubicBezTo>
                                  <a:lnTo>
                                    <a:pt x="13678" y="19246"/>
                                  </a:lnTo>
                                  <a:cubicBezTo>
                                    <a:pt x="11852" y="21145"/>
                                    <a:pt x="8834" y="21145"/>
                                    <a:pt x="7008" y="19246"/>
                                  </a:cubicBezTo>
                                  <a:close/>
                                </a:path>
                              </a:pathLst>
                            </a:custGeom>
                            <a:solidFill>
                              <a:schemeClr val="bg1"/>
                            </a:solidFill>
                            <a:ln w="12700">
                              <a:miter lim="400000"/>
                            </a:ln>
                          </wps:spPr>
                          <wps:bodyPr lIns="38100" tIns="38100" rIns="38100" bIns="38100" anchor="ctr"/>
                        </wps:wsp>
                      </wpg:grpSp>
                      <wpg:grpSp>
                        <wpg:cNvPr id="2074269911" name="Group 2074269911"/>
                        <wpg:cNvGrpSpPr/>
                        <wpg:grpSpPr>
                          <a:xfrm>
                            <a:off x="0" y="39649"/>
                            <a:ext cx="2570480" cy="3664054"/>
                            <a:chOff x="0" y="39649"/>
                            <a:chExt cx="2570480" cy="3664054"/>
                          </a:xfrm>
                        </wpg:grpSpPr>
                        <wps:wsp>
                          <wps:cNvPr id="2074269912" name="Shape"/>
                          <wps:cNvSpPr/>
                          <wps:spPr>
                            <a:xfrm flipH="1">
                              <a:off x="565588" y="39649"/>
                              <a:ext cx="1647268" cy="2434660"/>
                            </a:xfrm>
                            <a:custGeom>
                              <a:avLst/>
                              <a:gdLst/>
                              <a:ahLst/>
                              <a:cxnLst>
                                <a:cxn ang="0">
                                  <a:pos x="wd2" y="hd2"/>
                                </a:cxn>
                                <a:cxn ang="5400000">
                                  <a:pos x="wd2" y="hd2"/>
                                </a:cxn>
                                <a:cxn ang="10800000">
                                  <a:pos x="wd2" y="hd2"/>
                                </a:cxn>
                                <a:cxn ang="16200000">
                                  <a:pos x="wd2" y="hd2"/>
                                </a:cxn>
                              </a:cxnLst>
                              <a:rect l="0" t="0" r="r" b="b"/>
                              <a:pathLst>
                                <a:path w="21516" h="21497" extrusionOk="0">
                                  <a:moveTo>
                                    <a:pt x="11746" y="13867"/>
                                  </a:moveTo>
                                  <a:lnTo>
                                    <a:pt x="21266" y="7432"/>
                                  </a:lnTo>
                                  <a:cubicBezTo>
                                    <a:pt x="21600" y="7207"/>
                                    <a:pt x="21600" y="6830"/>
                                    <a:pt x="21266" y="6605"/>
                                  </a:cubicBezTo>
                                  <a:lnTo>
                                    <a:pt x="11746" y="170"/>
                                  </a:lnTo>
                                  <a:cubicBezTo>
                                    <a:pt x="11412" y="-56"/>
                                    <a:pt x="10856" y="-56"/>
                                    <a:pt x="10522" y="170"/>
                                  </a:cubicBezTo>
                                  <a:lnTo>
                                    <a:pt x="1002" y="6605"/>
                                  </a:lnTo>
                                  <a:cubicBezTo>
                                    <a:pt x="668" y="6830"/>
                                    <a:pt x="668" y="7207"/>
                                    <a:pt x="1002" y="7432"/>
                                  </a:cubicBezTo>
                                  <a:cubicBezTo>
                                    <a:pt x="2672" y="8561"/>
                                    <a:pt x="2672" y="10330"/>
                                    <a:pt x="1002" y="11459"/>
                                  </a:cubicBezTo>
                                  <a:lnTo>
                                    <a:pt x="0" y="12136"/>
                                  </a:lnTo>
                                  <a:lnTo>
                                    <a:pt x="2561" y="13867"/>
                                  </a:lnTo>
                                  <a:lnTo>
                                    <a:pt x="3563" y="13190"/>
                                  </a:lnTo>
                                  <a:cubicBezTo>
                                    <a:pt x="5233" y="12061"/>
                                    <a:pt x="7849" y="12061"/>
                                    <a:pt x="9520" y="13190"/>
                                  </a:cubicBezTo>
                                  <a:lnTo>
                                    <a:pt x="10522" y="13867"/>
                                  </a:lnTo>
                                  <a:cubicBezTo>
                                    <a:pt x="10633" y="13943"/>
                                    <a:pt x="10744" y="13980"/>
                                    <a:pt x="10856" y="14018"/>
                                  </a:cubicBezTo>
                                  <a:lnTo>
                                    <a:pt x="10856" y="19625"/>
                                  </a:lnTo>
                                  <a:cubicBezTo>
                                    <a:pt x="10800" y="19662"/>
                                    <a:pt x="10744" y="19662"/>
                                    <a:pt x="10689" y="19700"/>
                                  </a:cubicBezTo>
                                  <a:lnTo>
                                    <a:pt x="9909" y="20227"/>
                                  </a:lnTo>
                                  <a:cubicBezTo>
                                    <a:pt x="9631" y="20415"/>
                                    <a:pt x="9631" y="20678"/>
                                    <a:pt x="9909" y="20829"/>
                                  </a:cubicBezTo>
                                  <a:lnTo>
                                    <a:pt x="10689" y="21356"/>
                                  </a:lnTo>
                                  <a:cubicBezTo>
                                    <a:pt x="10967" y="21544"/>
                                    <a:pt x="11357" y="21544"/>
                                    <a:pt x="11579" y="21356"/>
                                  </a:cubicBezTo>
                                  <a:lnTo>
                                    <a:pt x="12359" y="20829"/>
                                  </a:lnTo>
                                  <a:cubicBezTo>
                                    <a:pt x="12637" y="20641"/>
                                    <a:pt x="12637" y="20377"/>
                                    <a:pt x="12359" y="20227"/>
                                  </a:cubicBezTo>
                                  <a:lnTo>
                                    <a:pt x="11579" y="19700"/>
                                  </a:lnTo>
                                  <a:cubicBezTo>
                                    <a:pt x="11524" y="19662"/>
                                    <a:pt x="11468" y="19625"/>
                                    <a:pt x="11412" y="19625"/>
                                  </a:cubicBezTo>
                                  <a:lnTo>
                                    <a:pt x="11412" y="14018"/>
                                  </a:lnTo>
                                  <a:cubicBezTo>
                                    <a:pt x="11524" y="13980"/>
                                    <a:pt x="11635" y="13943"/>
                                    <a:pt x="11746" y="13867"/>
                                  </a:cubicBezTo>
                                  <a:close/>
                                </a:path>
                              </a:pathLst>
                            </a:custGeom>
                            <a:solidFill>
                              <a:srgbClr val="99A8BD"/>
                            </a:solidFill>
                            <a:ln w="12700">
                              <a:miter lim="400000"/>
                            </a:ln>
                          </wps:spPr>
                          <wps:bodyPr lIns="38100" tIns="38100" rIns="38100" bIns="38100" anchor="ctr"/>
                        </wps:wsp>
                        <wps:wsp>
                          <wps:cNvPr id="2074269913" name="Shape"/>
                          <wps:cNvSpPr/>
                          <wps:spPr>
                            <a:xfrm flipH="1">
                              <a:off x="834092" y="255719"/>
                              <a:ext cx="1110259" cy="1113444"/>
                            </a:xfrm>
                            <a:custGeom>
                              <a:avLst/>
                              <a:gdLst/>
                              <a:ahLst/>
                              <a:cxnLst>
                                <a:cxn ang="0">
                                  <a:pos x="wd2" y="hd2"/>
                                </a:cxn>
                                <a:cxn ang="5400000">
                                  <a:pos x="wd2" y="hd2"/>
                                </a:cxn>
                                <a:cxn ang="10800000">
                                  <a:pos x="wd2" y="hd2"/>
                                </a:cxn>
                                <a:cxn ang="16200000">
                                  <a:pos x="wd2" y="hd2"/>
                                </a:cxn>
                              </a:cxnLst>
                              <a:rect l="0" t="0" r="r" b="b"/>
                              <a:pathLst>
                                <a:path w="20687" h="20670" extrusionOk="0">
                                  <a:moveTo>
                                    <a:pt x="7008" y="19246"/>
                                  </a:moveTo>
                                  <a:lnTo>
                                    <a:pt x="1369" y="13629"/>
                                  </a:lnTo>
                                  <a:cubicBezTo>
                                    <a:pt x="-457" y="11809"/>
                                    <a:pt x="-457" y="8802"/>
                                    <a:pt x="1369" y="6982"/>
                                  </a:cubicBezTo>
                                  <a:lnTo>
                                    <a:pt x="7008" y="1365"/>
                                  </a:lnTo>
                                  <a:cubicBezTo>
                                    <a:pt x="8834" y="-455"/>
                                    <a:pt x="11852" y="-455"/>
                                    <a:pt x="13678" y="1365"/>
                                  </a:cubicBezTo>
                                  <a:lnTo>
                                    <a:pt x="19317" y="6982"/>
                                  </a:lnTo>
                                  <a:cubicBezTo>
                                    <a:pt x="21143" y="8802"/>
                                    <a:pt x="21143" y="11809"/>
                                    <a:pt x="19317" y="13629"/>
                                  </a:cubicBezTo>
                                  <a:lnTo>
                                    <a:pt x="13678" y="19246"/>
                                  </a:lnTo>
                                  <a:cubicBezTo>
                                    <a:pt x="11852" y="21145"/>
                                    <a:pt x="8834" y="21145"/>
                                    <a:pt x="7008" y="19246"/>
                                  </a:cubicBezTo>
                                  <a:close/>
                                </a:path>
                              </a:pathLst>
                            </a:custGeom>
                            <a:solidFill>
                              <a:schemeClr val="bg1"/>
                            </a:solidFill>
                            <a:ln w="12700">
                              <a:miter lim="400000"/>
                            </a:ln>
                          </wps:spPr>
                          <wps:bodyPr lIns="38100" tIns="38100" rIns="38100" bIns="38100" anchor="ctr"/>
                        </wps:wsp>
                        <wps:wsp>
                          <wps:cNvPr id="2074269914" name="TextBox 82"/>
                          <wps:cNvSpPr txBox="1"/>
                          <wps:spPr>
                            <a:xfrm>
                              <a:off x="0" y="2580191"/>
                              <a:ext cx="2570480" cy="1123512"/>
                            </a:xfrm>
                            <a:prstGeom prst="rect">
                              <a:avLst/>
                            </a:prstGeom>
                            <a:noFill/>
                          </wps:spPr>
                          <wps:txbx>
                            <w:txbxContent>
                              <w:p w:rsidR="00671334" w:rsidRPr="00C8798C" w:rsidRDefault="00671334"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الابتكار المستدام</w:t>
                                </w:r>
                              </w:p>
                            </w:txbxContent>
                          </wps:txbx>
                          <wps:bodyPr wrap="square">
                            <a:noAutofit/>
                          </wps:bodyPr>
                        </wps:wsp>
                      </wpg:grpSp>
                      <wpg:grpSp>
                        <wpg:cNvPr id="2074269915" name="Group 2074269915"/>
                        <wpg:cNvGrpSpPr/>
                        <wpg:grpSpPr>
                          <a:xfrm>
                            <a:off x="1642392" y="1387271"/>
                            <a:ext cx="2570480" cy="3670898"/>
                            <a:chOff x="1642392" y="1387271"/>
                            <a:chExt cx="2570480" cy="3670898"/>
                          </a:xfrm>
                        </wpg:grpSpPr>
                        <wps:wsp>
                          <wps:cNvPr id="2074269916" name="TextBox 84"/>
                          <wps:cNvSpPr txBox="1"/>
                          <wps:spPr>
                            <a:xfrm>
                              <a:off x="1642392" y="3934657"/>
                              <a:ext cx="2570480" cy="1123512"/>
                            </a:xfrm>
                            <a:prstGeom prst="rect">
                              <a:avLst/>
                            </a:prstGeom>
                            <a:noFill/>
                          </wps:spPr>
                          <wps:txbx>
                            <w:txbxContent>
                              <w:p w:rsidR="00671334" w:rsidRPr="00C8798C" w:rsidRDefault="00671334"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التفاعل مع العملاء</w:t>
                                </w:r>
                              </w:p>
                            </w:txbxContent>
                          </wps:txbx>
                          <wps:bodyPr wrap="square">
                            <a:noAutofit/>
                          </wps:bodyPr>
                        </wps:wsp>
                        <wps:wsp>
                          <wps:cNvPr id="2074269917" name="Shape"/>
                          <wps:cNvSpPr/>
                          <wps:spPr>
                            <a:xfrm>
                              <a:off x="2074645" y="1387271"/>
                              <a:ext cx="1734639" cy="2453843"/>
                            </a:xfrm>
                            <a:custGeom>
                              <a:avLst/>
                              <a:gdLst/>
                              <a:ahLst/>
                              <a:cxnLst>
                                <a:cxn ang="0">
                                  <a:pos x="wd2" y="hd2"/>
                                </a:cxn>
                                <a:cxn ang="5400000">
                                  <a:pos x="wd2" y="hd2"/>
                                </a:cxn>
                                <a:cxn ang="10800000">
                                  <a:pos x="wd2" y="hd2"/>
                                </a:cxn>
                                <a:cxn ang="16200000">
                                  <a:pos x="wd2" y="hd2"/>
                                </a:cxn>
                              </a:cxnLst>
                              <a:rect l="0" t="0" r="r" b="b"/>
                              <a:pathLst>
                                <a:path w="21600" h="21553" extrusionOk="0">
                                  <a:moveTo>
                                    <a:pt x="17938" y="1048"/>
                                  </a:moveTo>
                                  <a:cubicBezTo>
                                    <a:pt x="16346" y="2171"/>
                                    <a:pt x="13851" y="2171"/>
                                    <a:pt x="12259" y="1048"/>
                                  </a:cubicBezTo>
                                  <a:lnTo>
                                    <a:pt x="11304" y="374"/>
                                  </a:lnTo>
                                  <a:cubicBezTo>
                                    <a:pt x="10986" y="150"/>
                                    <a:pt x="10455" y="150"/>
                                    <a:pt x="10136" y="374"/>
                                  </a:cubicBezTo>
                                  <a:lnTo>
                                    <a:pt x="9394" y="898"/>
                                  </a:lnTo>
                                  <a:cubicBezTo>
                                    <a:pt x="7801" y="2021"/>
                                    <a:pt x="5307" y="2021"/>
                                    <a:pt x="3715" y="898"/>
                                  </a:cubicBezTo>
                                  <a:lnTo>
                                    <a:pt x="2441" y="0"/>
                                  </a:lnTo>
                                  <a:lnTo>
                                    <a:pt x="0" y="1722"/>
                                  </a:lnTo>
                                  <a:lnTo>
                                    <a:pt x="1274" y="2620"/>
                                  </a:lnTo>
                                  <a:cubicBezTo>
                                    <a:pt x="2866" y="3743"/>
                                    <a:pt x="2866" y="5503"/>
                                    <a:pt x="1274" y="6626"/>
                                  </a:cubicBezTo>
                                  <a:lnTo>
                                    <a:pt x="1008" y="6813"/>
                                  </a:lnTo>
                                  <a:cubicBezTo>
                                    <a:pt x="690" y="7038"/>
                                    <a:pt x="690" y="7412"/>
                                    <a:pt x="1008" y="7637"/>
                                  </a:cubicBezTo>
                                  <a:lnTo>
                                    <a:pt x="10083" y="14038"/>
                                  </a:lnTo>
                                  <a:cubicBezTo>
                                    <a:pt x="10190" y="14113"/>
                                    <a:pt x="10296" y="14150"/>
                                    <a:pt x="10402" y="14188"/>
                                  </a:cubicBezTo>
                                  <a:lnTo>
                                    <a:pt x="10402" y="19691"/>
                                  </a:lnTo>
                                  <a:cubicBezTo>
                                    <a:pt x="10349" y="19728"/>
                                    <a:pt x="10296" y="19728"/>
                                    <a:pt x="10243" y="19766"/>
                                  </a:cubicBezTo>
                                  <a:lnTo>
                                    <a:pt x="9500" y="20290"/>
                                  </a:lnTo>
                                  <a:cubicBezTo>
                                    <a:pt x="9234" y="20477"/>
                                    <a:pt x="9234" y="20739"/>
                                    <a:pt x="9500" y="20889"/>
                                  </a:cubicBezTo>
                                  <a:lnTo>
                                    <a:pt x="10243" y="21413"/>
                                  </a:lnTo>
                                  <a:cubicBezTo>
                                    <a:pt x="10508" y="21600"/>
                                    <a:pt x="10880" y="21600"/>
                                    <a:pt x="11092" y="21413"/>
                                  </a:cubicBezTo>
                                  <a:lnTo>
                                    <a:pt x="11835" y="20889"/>
                                  </a:lnTo>
                                  <a:cubicBezTo>
                                    <a:pt x="12100" y="20702"/>
                                    <a:pt x="12100" y="20440"/>
                                    <a:pt x="11835" y="20290"/>
                                  </a:cubicBezTo>
                                  <a:lnTo>
                                    <a:pt x="11092" y="19766"/>
                                  </a:lnTo>
                                  <a:cubicBezTo>
                                    <a:pt x="11039" y="19728"/>
                                    <a:pt x="10986" y="19691"/>
                                    <a:pt x="10933" y="19691"/>
                                  </a:cubicBezTo>
                                  <a:lnTo>
                                    <a:pt x="10933" y="14188"/>
                                  </a:lnTo>
                                  <a:cubicBezTo>
                                    <a:pt x="11039" y="14150"/>
                                    <a:pt x="11145" y="14113"/>
                                    <a:pt x="11251" y="14038"/>
                                  </a:cubicBezTo>
                                  <a:lnTo>
                                    <a:pt x="20326" y="7637"/>
                                  </a:lnTo>
                                  <a:cubicBezTo>
                                    <a:pt x="20645" y="7412"/>
                                    <a:pt x="20645" y="7038"/>
                                    <a:pt x="20326" y="6813"/>
                                  </a:cubicBezTo>
                                  <a:lnTo>
                                    <a:pt x="20326" y="6813"/>
                                  </a:lnTo>
                                  <a:cubicBezTo>
                                    <a:pt x="18734" y="5690"/>
                                    <a:pt x="18734" y="3931"/>
                                    <a:pt x="20326" y="2808"/>
                                  </a:cubicBezTo>
                                  <a:lnTo>
                                    <a:pt x="21600" y="1909"/>
                                  </a:lnTo>
                                  <a:lnTo>
                                    <a:pt x="19159" y="187"/>
                                  </a:lnTo>
                                  <a:lnTo>
                                    <a:pt x="17938" y="1048"/>
                                  </a:lnTo>
                                  <a:close/>
                                </a:path>
                              </a:pathLst>
                            </a:custGeom>
                            <a:solidFill>
                              <a:srgbClr val="9FCFD1"/>
                            </a:solidFill>
                            <a:ln w="12700">
                              <a:miter lim="400000"/>
                            </a:ln>
                          </wps:spPr>
                          <wps:bodyPr lIns="38100" tIns="38100" rIns="38100" bIns="38100" anchor="ctr"/>
                        </wps:wsp>
                        <wps:wsp>
                          <wps:cNvPr id="2074269918" name="Shape"/>
                          <wps:cNvSpPr/>
                          <wps:spPr>
                            <a:xfrm>
                              <a:off x="2372983" y="1642994"/>
                              <a:ext cx="1110259" cy="1110245"/>
                            </a:xfrm>
                            <a:custGeom>
                              <a:avLst/>
                              <a:gdLst/>
                              <a:ahLst/>
                              <a:cxnLst>
                                <a:cxn ang="0">
                                  <a:pos x="wd2" y="hd2"/>
                                </a:cxn>
                                <a:cxn ang="5400000">
                                  <a:pos x="wd2" y="hd2"/>
                                </a:cxn>
                                <a:cxn ang="10800000">
                                  <a:pos x="wd2" y="hd2"/>
                                </a:cxn>
                                <a:cxn ang="16200000">
                                  <a:pos x="wd2" y="hd2"/>
                                </a:cxn>
                              </a:cxnLst>
                              <a:rect l="0" t="0" r="r" b="b"/>
                              <a:pathLst>
                                <a:path w="20687" h="20687" extrusionOk="0">
                                  <a:moveTo>
                                    <a:pt x="7008" y="19317"/>
                                  </a:moveTo>
                                  <a:lnTo>
                                    <a:pt x="1369" y="13678"/>
                                  </a:lnTo>
                                  <a:cubicBezTo>
                                    <a:pt x="-457" y="11852"/>
                                    <a:pt x="-457" y="8834"/>
                                    <a:pt x="1369" y="7008"/>
                                  </a:cubicBezTo>
                                  <a:lnTo>
                                    <a:pt x="7008" y="1369"/>
                                  </a:lnTo>
                                  <a:cubicBezTo>
                                    <a:pt x="8834" y="-457"/>
                                    <a:pt x="11852" y="-457"/>
                                    <a:pt x="13678" y="1369"/>
                                  </a:cubicBezTo>
                                  <a:lnTo>
                                    <a:pt x="19317" y="7008"/>
                                  </a:lnTo>
                                  <a:cubicBezTo>
                                    <a:pt x="21143" y="8834"/>
                                    <a:pt x="21143" y="11852"/>
                                    <a:pt x="19317" y="13678"/>
                                  </a:cubicBezTo>
                                  <a:lnTo>
                                    <a:pt x="13678" y="19317"/>
                                  </a:lnTo>
                                  <a:cubicBezTo>
                                    <a:pt x="11852" y="21143"/>
                                    <a:pt x="8834" y="21143"/>
                                    <a:pt x="7008" y="19317"/>
                                  </a:cubicBezTo>
                                  <a:close/>
                                </a:path>
                              </a:pathLst>
                            </a:custGeom>
                            <a:solidFill>
                              <a:schemeClr val="bg1"/>
                            </a:solidFill>
                            <a:ln w="12700">
                              <a:miter lim="400000"/>
                            </a:ln>
                          </wps:spPr>
                          <wps:bodyPr lIns="38100" tIns="38100" rIns="38100" bIns="38100" anchor="ctr"/>
                        </wps:wsp>
                      </wpg:grpSp>
                      <pic:pic xmlns:pic="http://schemas.openxmlformats.org/drawingml/2006/picture">
                        <pic:nvPicPr>
                          <pic:cNvPr id="2074269919" name="Graphic 87" descr="Boardroom outline"/>
                          <pic:cNvPicPr>
                            <a:picLocks noChangeAspect="1"/>
                          </pic:cNvPicPr>
                        </pic:nvPicPr>
                        <pic:blipFill>
                          <a:blip r:embed="rId10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06"/>
                              </a:ext>
                            </a:extLst>
                          </a:blip>
                          <a:stretch>
                            <a:fillRect/>
                          </a:stretch>
                        </pic:blipFill>
                        <pic:spPr>
                          <a:xfrm>
                            <a:off x="2589942" y="1790188"/>
                            <a:ext cx="709699" cy="709699"/>
                          </a:xfrm>
                          <a:prstGeom prst="rect">
                            <a:avLst/>
                          </a:prstGeom>
                        </pic:spPr>
                      </pic:pic>
                      <pic:pic xmlns:pic="http://schemas.openxmlformats.org/drawingml/2006/picture">
                        <pic:nvPicPr>
                          <pic:cNvPr id="2074269920" name="Picture 2074269920"/>
                          <pic:cNvPicPr>
                            <a:picLocks noChangeAspect="1"/>
                          </pic:cNvPicPr>
                        </pic:nvPicPr>
                        <pic:blipFill>
                          <a:blip r:embed="rId107"/>
                          <a:stretch>
                            <a:fillRect/>
                          </a:stretch>
                        </pic:blipFill>
                        <pic:spPr>
                          <a:xfrm>
                            <a:off x="1000200" y="423420"/>
                            <a:ext cx="778042" cy="778042"/>
                          </a:xfrm>
                          <a:prstGeom prst="rect">
                            <a:avLst/>
                          </a:prstGeom>
                        </pic:spPr>
                      </pic:pic>
                      <pic:pic xmlns:pic="http://schemas.openxmlformats.org/drawingml/2006/picture">
                        <pic:nvPicPr>
                          <pic:cNvPr id="2074269921" name="Picture 2074269921"/>
                          <pic:cNvPicPr>
                            <a:picLocks noChangeAspect="1"/>
                          </pic:cNvPicPr>
                        </pic:nvPicPr>
                        <pic:blipFill>
                          <a:blip r:embed="rId96"/>
                          <a:stretch>
                            <a:fillRect/>
                          </a:stretch>
                        </pic:blipFill>
                        <pic:spPr>
                          <a:xfrm>
                            <a:off x="10323088" y="529563"/>
                            <a:ext cx="601972" cy="601972"/>
                          </a:xfrm>
                          <a:prstGeom prst="rect">
                            <a:avLst/>
                          </a:prstGeom>
                        </pic:spPr>
                      </pic:pic>
                      <pic:pic xmlns:pic="http://schemas.openxmlformats.org/drawingml/2006/picture">
                        <pic:nvPicPr>
                          <pic:cNvPr id="2074269922" name="Picture 2074269922"/>
                          <pic:cNvPicPr>
                            <a:picLocks noChangeAspect="1"/>
                          </pic:cNvPicPr>
                        </pic:nvPicPr>
                        <pic:blipFill>
                          <a:blip r:embed="rId108"/>
                          <a:stretch>
                            <a:fillRect/>
                          </a:stretch>
                        </pic:blipFill>
                        <pic:spPr>
                          <a:xfrm>
                            <a:off x="8774977" y="2016582"/>
                            <a:ext cx="597610" cy="597610"/>
                          </a:xfrm>
                          <a:prstGeom prst="rect">
                            <a:avLst/>
                          </a:prstGeom>
                        </pic:spPr>
                      </pic:pic>
                      <pic:pic xmlns:pic="http://schemas.openxmlformats.org/drawingml/2006/picture">
                        <pic:nvPicPr>
                          <pic:cNvPr id="2074269923" name="Picture 2074269923"/>
                          <pic:cNvPicPr>
                            <a:picLocks noChangeAspect="1"/>
                          </pic:cNvPicPr>
                        </pic:nvPicPr>
                        <pic:blipFill>
                          <a:blip r:embed="rId109"/>
                          <a:stretch>
                            <a:fillRect/>
                          </a:stretch>
                        </pic:blipFill>
                        <pic:spPr>
                          <a:xfrm>
                            <a:off x="7201792" y="523683"/>
                            <a:ext cx="677779" cy="677779"/>
                          </a:xfrm>
                          <a:prstGeom prst="rect">
                            <a:avLst/>
                          </a:prstGeom>
                        </pic:spPr>
                      </pic:pic>
                      <pic:pic xmlns:pic="http://schemas.openxmlformats.org/drawingml/2006/picture">
                        <pic:nvPicPr>
                          <pic:cNvPr id="2074269924" name="Picture 2074269924"/>
                          <pic:cNvPicPr>
                            <a:picLocks noChangeAspect="1"/>
                          </pic:cNvPicPr>
                        </pic:nvPicPr>
                        <pic:blipFill>
                          <a:blip r:embed="rId110"/>
                          <a:stretch>
                            <a:fillRect/>
                          </a:stretch>
                        </pic:blipFill>
                        <pic:spPr>
                          <a:xfrm>
                            <a:off x="4212711" y="477181"/>
                            <a:ext cx="654354" cy="654354"/>
                          </a:xfrm>
                          <a:prstGeom prst="rect">
                            <a:avLst/>
                          </a:prstGeom>
                        </pic:spPr>
                      </pic:pic>
                      <pic:pic xmlns:pic="http://schemas.openxmlformats.org/drawingml/2006/picture">
                        <pic:nvPicPr>
                          <pic:cNvPr id="2074269925" name="Picture 2074269925"/>
                          <pic:cNvPicPr>
                            <a:picLocks noChangeAspect="1"/>
                          </pic:cNvPicPr>
                        </pic:nvPicPr>
                        <pic:blipFill>
                          <a:blip r:embed="rId111"/>
                          <a:stretch>
                            <a:fillRect/>
                          </a:stretch>
                        </pic:blipFill>
                        <pic:spPr>
                          <a:xfrm>
                            <a:off x="5623987" y="1899134"/>
                            <a:ext cx="814137" cy="814137"/>
                          </a:xfrm>
                          <a:prstGeom prst="rect">
                            <a:avLst/>
                          </a:prstGeom>
                        </pic:spPr>
                      </pic:pic>
                    </wpg:wgp>
                  </a:graphicData>
                </a:graphic>
              </wp:inline>
            </w:drawing>
          </mc:Choice>
          <mc:Fallback>
            <w:pict>
              <v:group id="Group 94" o:spid="_x0000_s1453" style="width:451.3pt;height:196.65pt;mso-position-horizontal-relative:char;mso-position-vertical-relative:line" coordsize="116551,508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">
                <v:group id="Group 2074269889" o:spid="_x0000_s1454" style="position:absolute;left:47993;top:14490;width:23381;height:36279" coordorigin="47993,14490" coordsize="23380,36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PSrKy&#10;zAAAAOMAAAAPAAAAAAAAAAAAAAAAAKoCAABkcnMvZG93bnJldi54bWxQSwUGAAAAAAQABAD6AAAA&#10;owMAAAAA&#10;">
                  <v:shape id="TextBox 58" o:spid="_x0000_s1455" type="#_x0000_t202" style="position:absolute;left:47993;top:39534;width:23381;height:1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7U2MkA&#10;AADjAAAADwAAAGRycy9kb3ducmV2LnhtbESPy2rDMBBF94X8g5hAd40Uk5ddyyGkFLJqyaOF7gZr&#10;YptYI2Opsfv31aLQ5eW+OPl2tK24U+8bxxrmMwWCuHSm4UrD5fz6tAHhA7LB1jFp+CEP22LykGNm&#10;3MBHup9CJeII+ww11CF0mZS+rMmin7mOOHpX11sMUfaVND0Ocdy2MlFqJS02HB9q7GhfU3k7fVsN&#10;H2/Xr8+Feq9e7LIb3Kgk21Rq/Tgdd88gAo3hP/zXPhgNiVovklW6SSNFZIo8II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t7U2MkAAADjAAAADwAAAAAAAAAAAAAAAACYAgAA&#10;ZHJzL2Rvd25yZXYueG1sUEsFBgAAAAAEAAQA9QAAAI4DAAAAAA==&#10;" filled="f" stroked="f">
                    <v:textbox>
                      <w:txbxContent>
                        <w:p w:rsidR="00671334" w:rsidRPr="00C8798C" w:rsidRDefault="00671334"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التغير التكنولوجي السريع</w:t>
                          </w:r>
                        </w:p>
                      </w:txbxContent>
                    </v:textbox>
                  </v:shape>
                  <v:group id="Group 2074269891" o:spid="_x0000_s1456" style="position:absolute;left:51548;top:14490;width:17347;height:24539" coordorigin="51548,14490" coordsize="17346,24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05Shp&#10;zAAAAOMAAAAPAAAAAAAAAAAAAAAAAKoCAABkcnMvZG93bnJldi54bWxQSwUGAAAAAAQABAD6AAAA&#10;owMAAAAA&#10;">
                    <v:shape id="Shape" o:spid="_x0000_s1457" style="position:absolute;left:51548;top:14490;width:17347;height:24539;visibility:visible;mso-wrap-style:square;v-text-anchor:middle" coordsize="21600,21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" path="m17938,1048v-1592,1123,-4087,1123,-5679,l11304,374v-318,-224,-849,-224,-1168,l9394,898c7801,2021,5307,2021,3715,898l2441,,,1722r1274,898c2866,3743,2866,5503,1274,6626r-266,187c690,7038,690,7412,1008,7637r9075,6401c10190,14113,10296,14150,10402,14188r,5503c10349,19728,10296,19728,10243,19766r-743,524c9234,20477,9234,20739,9500,20889r743,524c10508,21600,10880,21600,11092,21413r743,-524c12100,20702,12100,20440,11835,20290r-743,-524c11039,19728,10986,19691,10933,19691r,-5503c11039,14150,11145,14113,11251,14038l20326,7637v319,-225,319,-599,,-824l20326,6813v-1592,-1123,-1592,-2882,,-4005l21600,1909,19159,187r-1221,861xe" fillcolor="#ffc000" stroked="f" strokeweight="1pt">
                      <v:stroke miterlimit="4" joinstyle="miter"/>
                      <v:path arrowok="t" o:extrusionok="f" o:connecttype="custom" o:connectlocs="867320,1226922;867320,1226922;867320,1226922;867320,1226922" o:connectangles="0,90,180,270"/>
                    </v:shape>
                    <v:shape id="Shape" o:spid="_x0000_s1458" style="position:absolute;left:54532;top:17047;width:11102;height:11103;visibility:visible;mso-wrap-style:square;v-text-anchor:middle" coordsize="20687,206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tU2csA&#10;AADjAAAADwAAAGRycy9kb3ducmV2LnhtbESPUUvDQBCE3wv+h2MLvtlLU6lN7LVoRVAoqG2hr0tu&#10;TYK5vZBbm9hf7wlCH4eZ+YZZrgfXqBN1ofZsYDpJQBEX3tZcGjjsn28WoIIgW2w8k4EfCrBeXY2W&#10;mFvf8weddlKqCOGQo4FKpM21DkVFDsPEt8TR+/SdQ4myK7XtsI9w1+g0SebaYc1xocKWNhUVX7tv&#10;Z2C7T8+vjyG8Ze/9ZiZP52w4khhzPR4e7kEJDXIJ/7dfrIE0ubtN59kim8Hfp/gH9Oo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7y1TZywAAAOMAAAAPAAAAAAAAAAAAAAAAAJgC&#10;AABkcnMvZG93bnJldi54bWxQSwUGAAAAAAQABAD1AAAAkAMAAAAA&#10;" path="m7008,19317l1369,13678c-457,11852,-457,8834,1369,7008l7008,1369v1826,-1826,4844,-1826,6670,l19317,7008v1826,1826,1826,4844,,6670l13678,19317v-1826,1826,-4844,1826,-6670,xe" fillcolor="white [3212]" stroked="f" strokeweight="1pt">
                      <v:stroke miterlimit="4" joinstyle="miter"/>
                      <v:path arrowok="t" o:extrusionok="f" o:connecttype="custom" o:connectlocs="555130,555123;555130,555123;555130,555123;555130,555123" o:connectangles="0,90,180,270"/>
                    </v:shape>
                  </v:group>
                </v:group>
                <v:group id="Group 2074269894" o:spid="_x0000_s1459" style="position:absolute;left:77883;top:14490;width:25705;height:36313" coordorigin="77883,14490" coordsize="25704,36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kkovx&#10;zAAAAOMAAAAPAAAAAAAAAAAAAAAAAKoCAABkcnMvZG93bnJldi54bWxQSwUGAAAAAAQABAD6AAAA&#10;owMAAAAA&#10;">
                  <v:shape id="TextBox 63" o:spid="_x0000_s1460" type="#_x0000_t202" style="position:absolute;left:77883;top:39568;width:25705;height:1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l3QMoA&#10;AADjAAAADwAAAGRycy9kb3ducmV2LnhtbESPT2vCQBTE7wW/w/KE3nTXoNZEVxFLoaeW+g+8PbLP&#10;JJh9G7Jbk377bkHocZiZ3zCrTW9rcafWV441TMYKBHHuTMWFhuPhbbQA4QOywdoxafghD5v14GmF&#10;mXEdf9F9HwoRIewz1FCG0GRS+rwki37sGuLoXV1rMUTZFtK02EW4rWWi1FxarDgulNjQrqT8tv+2&#10;Gk4f18t5qj6LVztrOtcryTaVWj8P++0SRKA+/Icf7XejIVEv02SeLtIZ/H2Kf0C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6pd0DKAAAA4wAAAA8AAAAAAAAAAAAAAAAAmAIA&#10;AGRycy9kb3ducmV2LnhtbFBLBQYAAAAABAAEAPUAAACPAwAAAAA=&#10;" filled="f" stroked="f">
                    <v:textbox>
                      <w:txbxContent>
                        <w:p w:rsidR="00671334" w:rsidRPr="00C8798C" w:rsidRDefault="00671334"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حماية الخصوصية</w:t>
                          </w:r>
                        </w:p>
                      </w:txbxContent>
                    </v:textbox>
                  </v:shape>
                  <v:group id="Group 2074269896" o:spid="_x0000_s1461" style="position:absolute;left:82235;top:14490;width:17005;height:24709" coordorigin="82235,14490" coordsize="17005,24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7DLAd&#10;zAAAAOMAAAAPAAAAAAAAAAAAAAAAAKoCAABkcnMvZG93bnJldi54bWxQSwUGAAAAAAQABAD6AAAA&#10;owMAAAAA&#10;">
                    <v:shape id="Shape" o:spid="_x0000_s1462" style="position:absolute;left:82235;top:14490;width:17005;height:24709;visibility:visible;mso-wrap-style:square;v-text-anchor:middle" coordsize="21600,215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MxWs0A&#10;AADjAAAADwAAAGRycy9kb3ducmV2LnhtbESPT2vCQBTE7wW/w/KEXoruNoh/UlcRQSn0UIwePD6y&#10;r0kw+zZmVxP76buFQo/DzPyGWa57W4s7tb5yrOF1rEAQ585UXGg4HXejOQgfkA3WjknDgzysV4On&#10;JabGdXygexYKESHsU9RQhtCkUvq8JIt+7Bri6H251mKIsi2kabGLcFvLRKmptFhxXCixoW1J+SW7&#10;WQ172n58ZtntsPOTTd29nI/qfP3W+nnYb95ABOrDf/iv/W40JGo2SaaL+WIGv5/iH5CrH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O5jMVrNAAAA4wAAAA8AAAAAAAAAAAAAAAAA&#10;mAIAAGRycy9kb3ducmV2LnhtbFBLBQYAAAAABAAEAPUAAACSAwAAAAA=&#10;" path="m17864,855v-1624,1115,-4168,1115,-5792,l11585,520v-325,-223,-866,-223,-1191,l9636,1041v-1624,1115,-4168,1115,-5792,l2490,112,,1822r1353,929c2977,3866,2977,5614,1353,6729r-270,186c758,7138,758,7510,1083,7733r9257,6357c10448,14165,10556,14202,10665,14239r,5465c10610,19741,10556,19741,10502,19778r-758,521c9474,20485,9474,20745,9744,20894r758,520c10773,21600,11152,21600,11368,21414r758,-520c12397,20708,12397,20447,12126,20299r-758,-521c11314,19741,11260,19704,11206,19704r,-5465c11314,14202,11422,14165,11531,14090l20788,7733v325,-223,325,-595,,-818l20301,6580v-1624,-1115,-1624,-2862,,-3978l21600,1710,19110,,17864,855xe" fillcolor="#9fcfd1" stroked="f" strokeweight="1pt">
                      <v:stroke miterlimit="4" joinstyle="miter"/>
                      <v:path arrowok="t" o:extrusionok="f" o:connecttype="custom" o:connectlocs="850275,1235444;850275,1235444;850275,1235444;850275,1235444" o:connectangles="0,90,180,270"/>
                    </v:shape>
                    <v:shape id="Shape" o:spid="_x0000_s1463" style="position:absolute;left:85335;top:17115;width:11103;height:11103;visibility:visible;mso-wrap-style:square;v-text-anchor:middle" coordsize="20687,206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GqMkA&#10;AADjAAAADwAAAGRycy9kb3ducmV2LnhtbERPTWvCQBC9F/oflin0ppumxZrUVVqloCC01UKvQ3aa&#10;hGZnQ3Y00V/vHoQeH+97thhco47UhdqzgYdxAoq48Lbm0sD3/n00BRUE2WLjmQycKMBifnszw9z6&#10;nr/ouJNSxRAOORqoRNpc61BU5DCMfUscuV/fOZQIu1LbDvsY7hqdJslEO6w5NlTY0rKi4m93cAa2&#10;+/S8eQvhI/vsl4+yOmfDD4kx93fD6wsooUH+xVf32hpIk+endJJNszg6fop/QM8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W/GqMkAAADjAAAADwAAAAAAAAAAAAAAAACYAgAA&#10;ZHJzL2Rvd25yZXYueG1sUEsFBgAAAAAEAAQA9QAAAI4DAAAAAA==&#10;" path="m7008,19317l1369,13678c-457,11852,-457,8834,1369,7008l7008,1369v1826,-1826,4844,-1826,6670,l19317,7008v1826,1826,1826,4844,,6670l13678,19317v-1826,1826,-4764,1826,-6670,xe" fillcolor="white [3212]" stroked="f" strokeweight="1pt">
                      <v:stroke miterlimit="4" joinstyle="miter"/>
                      <v:path arrowok="t" o:extrusionok="f" o:connecttype="custom" o:connectlocs="555130,555123;555130,555123;555130,555123;555130,555123" o:connectangles="0,90,180,270"/>
                    </v:shape>
                  </v:group>
                </v:group>
                <v:group id="Group 2074269899" o:spid="_x0000_s1464" style="position:absolute;left:64136;width:23381;height:36362" coordorigin="64136" coordsize="23380,36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KkyRv&#10;zAAAAOMAAAAPAAAAAAAAAAAAAAAAAKoCAABkcnMvZG93bnJldi54bWxQSwUGAAAAAAQABAD6AAAA&#10;owMAAAAA&#10;">
                  <v:shape id="TextBox 68" o:spid="_x0000_s1465" type="#_x0000_t202" style="position:absolute;left:64136;top:25127;width:23381;height:1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VOwsgA&#10;AADjAAAADwAAAGRycy9kb3ducmV2LnhtbESPyWrDMBCG74W8g5hAb4kUk82ulVBaCjk1ZGmht8Ea&#10;L8QaGUuN3bevDoUef/6NL9+PthV36n3jWMNirkAQF840XGm4Xt5mWxA+IBtsHZOGH/Kw300ecsyM&#10;G/hE93OoRBxhn6GGOoQuk9IXNVn0c9cRR690vcUQZV9J0+MQx20rE6XW0mLD8aHGjl5qKm7nb6vh&#10;4738+lyqY/VqV93gRiXZplLrx+n4/AQi0Bj+w3/tg9GQqM0yWaepihSRKfKA3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NU7CyAAAAOMAAAAPAAAAAAAAAAAAAAAAAJgCAABk&#10;cnMvZG93bnJldi54bWxQSwUGAAAAAAQABAD1AAAAjQMAAAAA&#10;" filled="f" stroked="f">
                    <v:textbox>
                      <w:txbxContent>
                        <w:p w:rsidR="00671334" w:rsidRPr="00C8798C" w:rsidRDefault="00671334"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إدارة البيانات الضخمة</w:t>
                          </w:r>
                        </w:p>
                      </w:txbxContent>
                    </v:textbox>
                  </v:shape>
                  <v:shape id="Shape" o:spid="_x0000_s1466" style="position:absolute;left:67318;width:16451;height:24346;visibility:visible;mso-wrap-style:square;v-text-anchor:middle" coordsize="21600,214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lgl8oA&#10;AADjAAAADwAAAGRycy9kb3ducmV2LnhtbESPQUsDMRSE74L/ITzBm026Sk3XpmURhYInWz14e2ye&#10;m8XNy5rEdvvvjSD0OMzMN8xqM/lBHCimPrCB+UyBIG6D7bkz8LZ/vtEgUka2OAQmAydKsFlfXqyw&#10;tuHIr3TY5U4UCKcaDbicx1rK1DrymGZhJC7eZ4gec5GxkzbiscD9ICulFtJjz2XB4UiPjtqv3Y83&#10;oL+V1NE329PTx9Tc6n3r3l+0MddXU/MAItOUz+H/9tYaqNT9XbVYLtUc/j6VPyD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opYJfKAAAA4wAAAA8AAAAAAAAAAAAAAAAAmAIA&#10;AGRycy9kb3ducmV2LnhtbFBLBQYAAAAABAAEAPUAAACPAwAAAAA=&#10;" path="m20593,11647v-1679,-1129,-1679,-2897,,-4026l20873,7432v335,-225,335,-602,,-827l11304,170v-336,-226,-896,-226,-1231,l504,6605v-336,225,-336,602,,827l1007,7771v1679,1129,1679,2898,,4027l,12475r2574,1731l3581,13529v1679,-1129,4309,-1129,5988,l10073,13867v111,76,223,113,335,151l10408,19625v-56,37,-112,37,-168,75l9457,20227v-280,188,-280,452,,602l10240,21356v280,188,672,188,896,l11919,20829v280,-188,280,-452,,-602l11136,19700v-56,-38,-112,-75,-168,-75l10968,14018v112,-38,224,-75,336,-151l12087,13340v1679,-1128,4309,-1128,5988,l19026,13980r2574,-1731l20593,11647xe" fillcolor="#99a8bd" stroked="f" strokeweight="1pt">
                    <v:stroke miterlimit="4" joinstyle="miter"/>
                    <v:path arrowok="t" o:extrusionok="f" o:connecttype="custom" o:connectlocs="822567,1217330;822567,1217330;822567,1217330;822567,1217330" o:connectangles="0,90,180,270"/>
                  </v:shape>
                  <v:shape id="Shape" o:spid="_x0000_s1467" style="position:absolute;left:69875;top:2557;width:11102;height:11134;visibility:visible;mso-wrap-style:square;v-text-anchor:middle" coordsize="20687,20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ENa8sA&#10;AADjAAAADwAAAGRycy9kb3ducmV2LnhtbESPQUvDQBSE70L/w/IKXkq72xCqjd2WUBAET42C9vbM&#10;PpNgdjfsPpv037uC4HGYmW+Y3WGyvbhQiJ13GtYrBYJc7U3nGg2vL4/LexCR0RnsvSMNV4pw2M9u&#10;dlgYP7oTXSpuRIK4WKCGlnkopIx1Sxbjyg/kkvfpg0VOMjTSBBwT3PYyU2ojLXYuLbQ40LGl+qv6&#10;threT4vqvOgDlSb/yJ9NyePblbW+nU/lAwimif/Df+0noyFTd3m22W5VBr+f0h+Q+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1UQ1rywAAAOMAAAAPAAAAAAAAAAAAAAAAAJgC&#10;AABkcnMvZG93bnJldi54bWxQSwUGAAAAAAQABAD1AAAAkAMAAAAA&#10;" path="m7008,19246l1369,13629c-457,11809,-457,8802,1369,6982l7008,1365v1826,-1820,4844,-1820,6670,l19317,6982v1826,1820,1826,4827,,6647l13678,19246v-1826,1899,-4764,1899,-6670,xe" fillcolor="white [3212]" stroked="f" strokeweight="1pt">
                    <v:stroke miterlimit="4" joinstyle="miter"/>
                    <v:path arrowok="t" o:extrusionok="f" o:connecttype="custom" o:connectlocs="555130,556722;555130,556722;555130,556722;555130,556722" o:connectangles="0,90,180,270"/>
                  </v:shape>
                </v:group>
                <v:group id="Group 2074269903" o:spid="_x0000_s1468" style="position:absolute;left:29274;width:30436;height:36061" coordorigin="29274" coordsize="30435,36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1kImf&#10;zAAAAOMAAAAPAAAAAAAAAAAAAAAAAKoCAABkcnMvZG93bnJldi54bWxQSwUGAAAAAAQABAD6AAAA&#10;owMAAAAA&#10;">
                  <v:shape id="TextBox 72" o:spid="_x0000_s1469" type="#_x0000_t202" style="position:absolute;left:29274;top:24826;width:30436;height:1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5IwcoA&#10;AADjAAAADwAAAGRycy9kb3ducmV2LnhtbESPzWrDMBCE74W8g9hAb40U46SxGyWEhEJPLc0f5LZY&#10;G9vUWhlLjZ23rwqFHoeZ+YZZrgfbiBt1vnasYTpRIIgLZ2ouNRwPr08LED4gG2wck4Y7eVivRg9L&#10;zI3r+ZNu+1CKCGGfo4YqhDaX0hcVWfQT1xJH7+o6iyHKrpSmwz7CbSMTpebSYs1xocKWthUVX/tv&#10;q+H0fr2cU/VR7uys7d2gJNtMav04HjYvIAIN4T/8134zGhL1nCbzLFMp/H6Kf0C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8OSMHKAAAA4wAAAA8AAAAAAAAAAAAAAAAAmAIA&#10;AGRycy9kb3ducmV2LnhtbFBLBQYAAAAABAAEAPUAAACPAwAAAAA=&#10;" filled="f" stroked="f">
                    <v:textbox>
                      <w:txbxContent>
                        <w:p w:rsidR="00671334" w:rsidRPr="00C8798C" w:rsidRDefault="00671334"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التنظيم والامتثال</w:t>
                          </w:r>
                        </w:p>
                      </w:txbxContent>
                    </v:textbox>
                  </v:shape>
                  <v:shape id="Shape" o:spid="_x0000_s1470" style="position:absolute;left:36631;width:16622;height:24346;visibility:visible;mso-wrap-style:square;v-text-anchor:middle" coordsize="21600,214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HTc8sA&#10;AADjAAAADwAAAGRycy9kb3ducmV2LnhtbESPQUsDMRSE74L/ITzBm0262NquTUsRBRE8uJb1+kye&#10;u9tuXpYktqu/3giCx2FmvmFWm9H14kghdp41TCcKBLHxtuNGw+714WoBIiZki71n0vBFETbr87MV&#10;ltaf+IWOVWpEhnAsUUOb0lBKGU1LDuPED8TZ+/DBYcoyNNIGPGW462Wh1Fw67DgvtDjQXUvmUH06&#10;DfsqmPfv8YlqMwtxUb/t4nN9r/Xlxbi9BZFoTP/hv/aj1VCom+tivlyqGfx+yn9Arn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6EdNzywAAAOMAAAAPAAAAAAAAAAAAAAAAAJgC&#10;AABkcnMvZG93bnJldi54bWxQSwUGAAAAAAQABAD1AAAAkAMAAAAA&#10;" path="m20548,11647v-1662,-1129,-1662,-2897,,-4026l20825,7432v332,-225,332,-602,,-827l11354,170v-332,-226,-886,-226,-1219,l665,6605v-333,225,-333,602,,827l1163,7771v1662,1129,1662,2898,,4027l,12588r2548,1731l3711,13529v1661,-1129,4264,-1129,5926,l10135,13867v111,76,222,113,333,151l10468,19625v-56,37,-111,37,-166,75l9526,20227v-277,188,-277,452,,602l10302,21356v276,188,664,188,886,l11963,20829v277,-188,277,-452,,-602l11188,19700v-56,-38,-111,-75,-166,-75l11022,14018v110,-38,221,-75,332,-151l12129,13340v1662,-1128,4265,-1128,5926,l19052,14018r2548,-1731l20548,11647xe" fillcolor="#3d8e92" stroked="f" strokeweight="1pt">
                    <v:stroke miterlimit="4" joinstyle="miter"/>
                    <v:path arrowok="t" o:extrusionok="f" o:connecttype="custom" o:connectlocs="831091,1217330;831091,1217330;831091,1217330;831091,1217330" o:connectangles="0,90,180,270"/>
                  </v:shape>
                  <v:shape id="Shape" o:spid="_x0000_s1471" style="position:absolute;left:39189;top:2557;width:11102;height:11134;visibility:visible;mso-wrap-style:square;v-text-anchor:middle" coordsize="20687,20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oLaMoA&#10;AADjAAAADwAAAGRycy9kb3ducmV2LnhtbESPQUvDQBSE70L/w/IKXordNYRoY7clCILgqVFQb8/s&#10;axKafRt21yb9964geBxm5htmu5/tIM7kQ+9Yw+1agSBunOm51fD2+nRzDyJEZIODY9JwoQD73eJq&#10;i6VxEx/oXMdWJAiHEjV0MY6llKHpyGJYu5E4eUfnLcYkfSuNxynB7SAzpQppsee00OFIjx01p/rb&#10;avg4rOrP1eCpMvlX/mKqOL1fotbXy7l6ABFpjv/hv/az0ZCpuzwrNhtVwO+n9Afk7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pqC2jKAAAA4wAAAA8AAAAAAAAAAAAAAAAAmAIA&#10;AGRycy9kb3ducmV2LnhtbFBLBQYAAAAABAAEAPUAAACPAwAAAAA=&#10;" path="m7008,19246l1369,13629c-457,11809,-457,8802,1369,6982l7008,1365v1826,-1820,4844,-1820,6670,l19317,6982v1826,1820,1826,4827,,6647l13678,19246v-1826,1899,-4844,1899,-6670,xe" fillcolor="white [3212]" stroked="f" strokeweight="1pt">
                    <v:stroke miterlimit="4" joinstyle="miter"/>
                    <v:path arrowok="t" o:extrusionok="f" o:connecttype="custom" o:connectlocs="555130,556722;555130,556722;555130,556722;555130,556722" o:connectangles="0,90,180,270"/>
                  </v:shape>
                </v:group>
                <v:group id="Group 2074269907" o:spid="_x0000_s1472" style="position:absolute;left:96434;top:426;width:20117;height:38999" coordorigin="96434,426" coordsize="20116,38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Kq4+c&#10;zAAAAOMAAAAPAAAAAAAAAAAAAAAAAKoCAABkcnMvZG93bnJldi54bWxQSwUGAAAAAAQABAD6AAAA&#10;owMAAAAA&#10;">
                  <v:shape id="TextBox 76" o:spid="_x0000_s1473" type="#_x0000_t202" style="position:absolute;left:96434;top:28190;width:20117;height:1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CxMYA&#10;AADjAAAADwAAAGRycy9kb3ducmV2LnhtbERPyWrDMBC9F/IPYgK9JVJMNrtWQmkp5NSQpYXeBmu8&#10;EGtkLDV2/746FHp8vD3fj7YVd+p941jDYq5AEBfONFxpuF7eZlsQPiAbbB2Thh/ysN9NHnLMjBv4&#10;RPdzqEQMYZ+hhjqELpPSFzVZ9HPXEUeudL3FEGFfSdPjEMNtKxOl1tJiw7Ghxo5eaipu52+r4eO9&#10;/PpcqmP1alfd4EYl2aZS68fp+PwEItAY/sV/7oPRkKjNMlmnqYqj46f4B+Tu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NCxMYAAADjAAAADwAAAAAAAAAAAAAAAACYAgAAZHJz&#10;L2Rvd25yZXYueG1sUEsFBgAAAAAEAAQA9QAAAIsDAAAAAA==&#10;" filled="f" stroked="f">
                    <v:textbox>
                      <w:txbxContent>
                        <w:p w:rsidR="00671334" w:rsidRPr="00C8798C" w:rsidRDefault="00671334"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الأمن السيبراني</w:t>
                          </w:r>
                        </w:p>
                      </w:txbxContent>
                    </v:textbox>
                  </v:shape>
                  <v:shape id="Shape" o:spid="_x0000_s1474" style="position:absolute;left:98004;top:426;width:16473;height:24346;visibility:visible;mso-wrap-style:square;v-text-anchor:middle" coordsize="21516,214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QDcsA&#10;AADjAAAADwAAAGRycy9kb3ducmV2LnhtbESPQUvDQBSE74L/YXmCN7trkNak3Za2IBUEoWlVvD2y&#10;r0lM9m3Irmn8965Q8DjMzDfMYjXaVgzU+9qxhvuJAkFcOFNzqeF4eLp7BOEDssHWMWn4IQ+r5fXV&#10;AjPjzrynIQ+liBD2GWqoQugyKX1RkUU/cR1x9E6utxii7EtpejxHuG1lotRUWqw5LlTY0baiosm/&#10;rYa3l13zPjY7+2WawXzkW3z93KDWtzfjeg4i0Bj+w5f2s9GQqNlDMk1TlcLfp/gH5PI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S1ANywAAAOMAAAAPAAAAAAAAAAAAAAAAAJgC&#10;AABkcnMvZG93bnJldi54bWxQSwUGAAAAAAQABAD1AAAAkAMAAAAA&#10;" path="m11746,13867l21266,7432v334,-225,334,-602,,-827l11746,170v-334,-226,-890,-226,-1224,l1002,6605v-334,225,-334,602,,827c2672,8561,2672,10330,1002,11459l,12136r2561,1731l3563,13190v1670,-1129,4286,-1129,5957,l10522,13867v111,76,222,113,334,151l10856,19625v-56,37,-112,37,-167,75l9909,20227v-278,188,-278,451,,602l10689,21356v278,188,668,188,890,l12359,20829v278,-188,278,-452,,-602l11579,19700v-55,-38,-111,-75,-167,-75l11412,14018v112,-38,223,-75,334,-151xe" fillcolor="#3d8e92" stroked="f" strokeweight="1pt">
                    <v:stroke miterlimit="4" joinstyle="miter"/>
                    <v:path arrowok="t" o:extrusionok="f" o:connecttype="custom" o:connectlocs="823634,1217330;823634,1217330;823634,1217330;823634,1217330" o:connectangles="0,90,180,270"/>
                  </v:shape>
                  <v:shape id="Shape" o:spid="_x0000_s1475" style="position:absolute;left:100961;top:2738;width:11102;height:11134;visibility:visible;mso-wrap-style:square;v-text-anchor:middle" coordsize="20687,20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agWskA&#10;AADjAAAADwAAAGRycy9kb3ducmV2LnhtbESPTUvDQBCG74L/YRnBS2k3DaHa2G0JgiB4ahS0tzE7&#10;JsHsbNgdm/TfuwfB48v7xbM7zG5QZwqx92xgvcpAETfe9twaeHt9Wt6DioJscfBMBi4U4bC/vtph&#10;af3ERzrX0qo0wrFEA53IWGodm44cxpUfiZP35YNDSTK02gac0rgbdJ5lG+2w5/TQ4UiPHTXf9Y8z&#10;8HFc1KfFEKiyxWfxYiuZ3i9izO3NXD2AEprlP/zXfrYG8uyuyDfb7TpRJKbEA3r/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xagWskAAADjAAAADwAAAAAAAAAAAAAAAACYAgAA&#10;ZHJzL2Rvd25yZXYueG1sUEsFBgAAAAAEAAQA9QAAAI4DAAAAAA==&#10;" path="m7008,19246l1369,13629c-457,11809,-457,8802,1369,6982l7008,1365v1826,-1820,4844,-1820,6670,l19317,6982v1826,1820,1826,4827,,6647l13678,19246v-1826,1899,-4844,1899,-6670,xe" fillcolor="white [3212]" stroked="f" strokeweight="1pt">
                    <v:stroke miterlimit="4" joinstyle="miter"/>
                    <v:path arrowok="t" o:extrusionok="f" o:connecttype="custom" o:connectlocs="555130,556722;555130,556722;555130,556722;555130,556722" o:connectangles="0,90,180,270"/>
                  </v:shape>
                </v:group>
                <v:group id="Group 2074269911" o:spid="_x0000_s1476" style="position:absolute;top:396;width:25704;height:36641" coordorigin=",396" coordsize="25704,366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v1ySu&#10;zAAAAOMAAAAPAAAAAAAAAAAAAAAAAKoCAABkcnMvZG93bnJldi54bWxQSwUGAAAAAAQABAD6AAAA&#10;owMAAAAA&#10;">
                  <v:shape id="Shape" o:spid="_x0000_s1477" style="position:absolute;left:5655;top:396;width:16473;height:24347;flip:x;visibility:visible;mso-wrap-style:square;v-text-anchor:middle" coordsize="21516,214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VdP8sA&#10;AADjAAAADwAAAGRycy9kb3ducmV2LnhtbESP3WrCQBSE7wu+w3IKvasbg1hNXUVaRakg+AN6ecie&#10;ZIPZsyG71fj23UKhl8PMfMNM552txY1aXzlWMOgnIIhzpysuFZyOq9cxCB+QNdaOScGDPMxnvacp&#10;ZtrdeU+3QyhFhLDPUIEJocmk9Lkhi77vGuLoFa61GKJsS6lbvEe4rWWaJCNpseK4YLChD0P59fBt&#10;FXxu3b74Wu7O9aJZbc16U1wIpVIvz93iHUSgLvyH/9obrSBN3obpaDIZpPD7Kf4BOfs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NhV0/ywAAAOMAAAAPAAAAAAAAAAAAAAAAAJgC&#10;AABkcnMvZG93bnJldi54bWxQSwUGAAAAAAQABAD1AAAAkAMAAAAA&#10;" path="m11746,13867l21266,7432v334,-225,334,-602,,-827l11746,170v-334,-226,-890,-226,-1224,l1002,6605v-334,225,-334,602,,827c2672,8561,2672,10330,1002,11459l,12136r2561,1731l3563,13190v1670,-1129,4286,-1129,5957,l10522,13867v111,76,222,113,334,151l10856,19625v-56,37,-112,37,-167,75l9909,20227v-278,188,-278,451,,602l10689,21356v278,188,668,188,890,l12359,20829v278,-188,278,-452,,-602l11579,19700v-55,-38,-111,-75,-167,-75l11412,14018v112,-38,223,-75,334,-151xe" fillcolor="#99a8bd" stroked="f" strokeweight="1pt">
                    <v:stroke miterlimit="4" joinstyle="miter"/>
                    <v:path arrowok="t" o:extrusionok="f" o:connecttype="custom" o:connectlocs="823634,1217330;823634,1217330;823634,1217330;823634,1217330" o:connectangles="0,90,180,270"/>
                  </v:shape>
                  <v:shape id="Shape" o:spid="_x0000_s1478" style="position:absolute;left:8340;top:2557;width:11103;height:11134;flip:x;visibility:visible;mso-wrap-style:square;v-text-anchor:middle" coordsize="20687,20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" path="m7008,19246l1369,13629c-457,11809,-457,8802,1369,6982l7008,1365v1826,-1820,4844,-1820,6670,l19317,6982v1826,1820,1826,4827,,6647l13678,19246v-1826,1899,-4844,1899,-6670,xe" fillcolor="white [3212]" stroked="f" strokeweight="1pt">
                    <v:stroke miterlimit="4" joinstyle="miter"/>
                    <v:path arrowok="t" o:extrusionok="f" o:connecttype="custom" o:connectlocs="555130,556722;555130,556722;555130,556722;555130,556722" o:connectangles="0,90,180,270"/>
                  </v:shape>
                  <v:shape id="TextBox 82" o:spid="_x0000_s1479" type="#_x0000_t202" style="position:absolute;top:25801;width:25704;height:11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feHMoA&#10;AADjAAAADwAAAGRycy9kb3ducmV2LnhtbESPT2vCQBTE7wW/w/IKvemuIdomdRVpETwp2j/Q2yP7&#10;TEKzb0N2a+K3dwWhx2FmfsMsVoNtxJk6XzvWMJ0oEMSFMzWXGj4/NuMXED4gG2wck4YLeVgtRw8L&#10;zI3r+UDnYyhFhLDPUUMVQptL6YuKLPqJa4mjd3KdxRBlV0rTYR/htpGJUnNpsea4UGFLbxUVv8c/&#10;q+Frd/r5TtW+fLeztneDkmwzqfXT47B+BRFoCP/he3trNCTqOU3mWTZN4fYp/gG5v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rX3hzKAAAA4wAAAA8AAAAAAAAAAAAAAAAAmAIA&#10;AGRycy9kb3ducmV2LnhtbFBLBQYAAAAABAAEAPUAAACPAwAAAAA=&#10;" filled="f" stroked="f">
                    <v:textbox>
                      <w:txbxContent>
                        <w:p w:rsidR="00671334" w:rsidRPr="00C8798C" w:rsidRDefault="00671334"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الابتكار المستدام</w:t>
                          </w:r>
                        </w:p>
                      </w:txbxContent>
                    </v:textbox>
                  </v:shape>
                </v:group>
                <v:group id="Group 2074269915" o:spid="_x0000_s1480" style="position:absolute;left:16423;top:13872;width:25705;height:36709" coordorigin="16423,13872" coordsize="25704,36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Q7CKt&#10;zAAAAOMAAAAPAAAAAAAAAAAAAAAAAKoCAABkcnMvZG93bnJldi54bWxQSwUGAAAAAAQABAD6AAAA&#10;owMAAAAA&#10;">
                  <v:shape id="TextBox 84" o:spid="_x0000_s1481" type="#_x0000_t202" style="position:absolute;left:16423;top:39346;width:25705;height:1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nl8MoA&#10;AADjAAAADwAAAGRycy9kb3ducmV2LnhtbESPQWvCQBSE7wX/w/IKvdVdg6ZNdBVpETxZtFXw9sg+&#10;k9Ds25Ddmvjv3UKhx2FmvmEWq8E24kqdrx1rmIwVCOLCmZpLDV+fm+dXED4gG2wck4YbeVgtRw8L&#10;zI3reU/XQyhFhLDPUUMVQptL6YuKLPqxa4mjd3GdxRBlV0rTYR/htpGJUqm0WHNcqLClt4qK78OP&#10;1XDcXc6nqfoo3+2s7d2gJNtMav30OKznIAIN4T/8194aDYl6mSZplk1S+P0U/4Bc3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VJ5fDKAAAA4wAAAA8AAAAAAAAAAAAAAAAAmAIA&#10;AGRycy9kb3ducmV2LnhtbFBLBQYAAAAABAAEAPUAAACPAwAAAAA=&#10;" filled="f" stroked="f">
                    <v:textbox>
                      <w:txbxContent>
                        <w:p w:rsidR="00671334" w:rsidRPr="00C8798C" w:rsidRDefault="00671334"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التفاعل مع العملاء</w:t>
                          </w:r>
                        </w:p>
                      </w:txbxContent>
                    </v:textbox>
                  </v:shape>
                  <v:shape id="Shape" o:spid="_x0000_s1482" style="position:absolute;left:20746;top:13872;width:17346;height:24539;visibility:visible;mso-wrap-style:square;v-text-anchor:middle" coordsize="21600,21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xq28oA&#10;AADjAAAADwAAAGRycy9kb3ducmV2LnhtbESPwWrDMBBE74X8g9hCb40Ut40bN0oIgUIOvTTJIcfF&#10;2trG0spIcuL+fVUo9DjMzBtmvZ2cFVcKsfOsYTFXIIhrbzpuNJxP74+vIGJCNmg9k4ZvirDdzO7W&#10;WBl/40+6HlMjMoRjhRralIZKyli35DDO/UCcvS8fHKYsQyNNwFuGOysLpZbSYcd5ocWB9i3V/XF0&#10;GpIbn2x/CLsXczmrj74vy9EGrR/up90biERT+g//tQ9GQ6HK52K5Wi1K+P2U/4Dc/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asatvKAAAA4wAAAA8AAAAAAAAAAAAAAAAAmAIA&#10;AGRycy9kb3ducmV2LnhtbFBLBQYAAAAABAAEAPUAAACPAwAAAAA=&#10;" path="m17938,1048v-1592,1123,-4087,1123,-5679,l11304,374v-318,-224,-849,-224,-1168,l9394,898c7801,2021,5307,2021,3715,898l2441,,,1722r1274,898c2866,3743,2866,5503,1274,6626r-266,187c690,7038,690,7412,1008,7637r9075,6401c10190,14113,10296,14150,10402,14188r,5503c10349,19728,10296,19728,10243,19766r-743,524c9234,20477,9234,20739,9500,20889r743,524c10508,21600,10880,21600,11092,21413r743,-524c12100,20702,12100,20440,11835,20290r-743,-524c11039,19728,10986,19691,10933,19691r,-5503c11039,14150,11145,14113,11251,14038l20326,7637v319,-225,319,-599,,-824l20326,6813v-1592,-1123,-1592,-2882,,-4005l21600,1909,19159,187r-1221,861xe" fillcolor="#9fcfd1" stroked="f" strokeweight="1pt">
                    <v:stroke miterlimit="4" joinstyle="miter"/>
                    <v:path arrowok="t" o:extrusionok="f" o:connecttype="custom" o:connectlocs="867320,1226922;867320,1226922;867320,1226922;867320,1226922" o:connectangles="0,90,180,270"/>
                  </v:shape>
                  <v:shape id="Shape" o:spid="_x0000_s1483" style="position:absolute;left:23729;top:16429;width:11103;height:11103;visibility:visible;mso-wrap-style:square;v-text-anchor:middle" coordsize="20687,206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3Kb8kA&#10;AADjAAAADwAAAGRycy9kb3ducmV2LnhtbERPTWvCQBC9C/0PyxS81Y2xWBNdpbUUWhDaquB1yE6T&#10;0OxsyE5N6q/vHgoeH+97tRlco87UhdqzgekkAUVceFtzaeB4eLlbgAqCbLHxTAZ+KcBmfTNaYW59&#10;z5903kupYgiHHA1UIm2udSgqchgmviWO3JfvHEqEXalth30Md41Ok2SuHdYcGypsaVtR8b3/cQZ2&#10;h/Ty9hTCe/bRb2fyfMmGE4kx49vhcQlKaJCr+N/9ag2kycN9Os+yaRwdP8U/oN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l3Kb8kAAADjAAAADwAAAAAAAAAAAAAAAACYAgAA&#10;ZHJzL2Rvd25yZXYueG1sUEsFBgAAAAAEAAQA9QAAAI4DAAAAAA==&#10;" path="m7008,19317l1369,13678c-457,11852,-457,8834,1369,7008l7008,1369v1826,-1826,4844,-1826,6670,l19317,7008v1826,1826,1826,4844,,6670l13678,19317v-1826,1826,-4844,1826,-6670,xe" fillcolor="white [3212]" stroked="f" strokeweight="1pt">
                    <v:stroke miterlimit="4" joinstyle="miter"/>
                    <v:path arrowok="t" o:extrusionok="f" o:connecttype="custom" o:connectlocs="555130,555123;555130,555123;555130,555123;555130,555123" o:connectangles="0,90,180,270"/>
                  </v:shape>
                </v:group>
                <v:shape id="Graphic 87" o:spid="_x0000_s1484" type="#_x0000_t75" alt="Boardroom outline" style="position:absolute;left:25899;top:17901;width:7097;height:7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YC8DKAAAA4wAAAA8AAABkcnMvZG93bnJldi54bWxEj0FrwkAUhO+F/oflFbzVjVFiE12lSAWF&#10;etDq/ZF9JqHZt2F3q/Hfu4LQ4zAz3zDzZW9acSHnG8sKRsMEBHFpdcOVguPP+v0DhA/IGlvLpOBG&#10;HpaL15c5FtpeeU+XQ6hEhLAvUEEdQldI6cuaDPqh7Yijd7bOYIjSVVI7vEa4aWWaJJk02HBcqLGj&#10;VU3l7+HPKJDu9JWtN6ftavK9p74d787jUis1eOs/ZyAC9eE//GxvtII0mU7SLM9HOTw+xT8gF3c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LDYC8DKAAAA4wAAAA8AAAAAAAAA&#10;AAAAAAAAnwIAAGRycy9kb3ducmV2LnhtbFBLBQYAAAAABAAEAPcAAACWAwAAAAA=&#10;">
                  <v:imagedata r:id="rId112" o:title="Boardroom outline"/>
                  <v:path arrowok="t"/>
                </v:shape>
                <v:shape id="Picture 2074269920" o:spid="_x0000_s1485" type="#_x0000_t75" style="position:absolute;left:10002;top:4234;width:7780;height:77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5WtvKAAAA4wAAAA8AAABkcnMvZG93bnJldi54bWxEj01rwkAQhu+F/odlCt7qxlDSGl2lLYgW&#10;QdBG8DhkxySYnQnZVdN/3z0Uenx5v3jmy8G16ka9b4QNTMYJKOJSbMOVgeJ79fwGygdki60wGfgh&#10;D8vF48Mccyt33tPtECoVR9jnaKAOocu19mVNDv1YOuLonaV3GKLsK217vMdx1+o0STLtsOH4UGNH&#10;nzWVl8PVGTjti+3Xyu30+ShZs/4opNtOxJjR0/A+AxVoCP/hv/bGGkiT15c0m07TSBGZIg/oxS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EV5WtvKAAAA4wAAAA8AAAAAAAAA&#10;AAAAAAAAnwIAAGRycy9kb3ducmV2LnhtbFBLBQYAAAAABAAEAPcAAACWAwAAAAA=&#10;">
                  <v:imagedata r:id="rId113" o:title=""/>
                  <v:path arrowok="t"/>
                </v:shape>
                <v:shape id="Picture 2074269921" o:spid="_x0000_s1486" type="#_x0000_t75" style="position:absolute;left:103230;top:5295;width:6020;height:60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K+UDIAAAA4wAAAA8AAABkcnMvZG93bnJldi54bWxEj0FrwkAUhO8F/8PyCr3VjduiNXUVESy9&#10;1qjnR/aZhGbfhuxTk3/fLRR6HGbmG2a1GXyrbtTHJrCF2TQDRVwG13Bl4Vjsn99ARUF22AYmCyNF&#10;2KwnDyvMXbjzF90OUqkE4ZijhVqky7WOZU0e4zR0xMm7hN6jJNlX2vV4T3DfapNlc+2x4bRQY0e7&#10;msrvw9VbuBSOx5dub84fMjZXLsxOTmdrnx6H7TsooUH+w3/tT2fBZItXM18uzQx+P6U/oNc/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givlAyAAAAOMAAAAPAAAAAAAAAAAA&#10;AAAAAJ8CAABkcnMvZG93bnJldi54bWxQSwUGAAAAAAQABAD3AAAAlAMAAAAA&#10;">
                  <v:imagedata r:id="rId103" o:title=""/>
                  <v:path arrowok="t"/>
                </v:shape>
                <v:shape id="Picture 2074269922" o:spid="_x0000_s1487" type="#_x0000_t75" style="position:absolute;left:87749;top:20165;width:5976;height:59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5X1hTcwAAADjAAAADwAAAAAA&#10;AAAAAAAAAACfAgAAZHJzL2Rvd25yZXYueG1sUEsFBgAAAAAEAAQA9wAAAJgDAAAAAA==&#10;">
                  <v:imagedata r:id="rId114" o:title=""/>
                  <v:path arrowok="t"/>
                </v:shape>
                <v:shape id="Picture 2074269923" o:spid="_x0000_s1488" type="#_x0000_t75" style="position:absolute;left:72017;top:5236;width:6778;height:67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5IIfLAAAA4wAAAA8AAABkcnMvZG93bnJldi54bWxEj0FLw0AUhO+F/oflFby1u40ltbHbUgqK&#10;hyI26v2Rfc0Gs29Ddm2iv94VBI/DzHzDbPeja8WV+tB41rBcKBDElTcN1xreXh/mdyBCRDbYeiYN&#10;XxRgv5tOtlgYP/CZrmWsRYJwKFCDjbErpAyVJYdh4Tvi5F187zAm2dfS9DgkuGtlplQuHTacFix2&#10;dLRUfZSfTsPKn9ry+X1QuXk8Lb8vL7Ze52etb2bj4R5EpDH+h//aT0ZDptarLN9sslv4/ZT+gNz9&#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lOSCHywAAAOMAAAAPAAAAAAAA&#10;AAAAAAAAAJ8CAABkcnMvZG93bnJldi54bWxQSwUGAAAAAAQABAD3AAAAlwMAAAAA&#10;">
                  <v:imagedata r:id="rId115" o:title=""/>
                  <v:path arrowok="t"/>
                </v:shape>
                <v:shape id="Picture 2074269924" o:spid="_x0000_s1489" type="#_x0000_t75" style="position:absolute;left:42127;top:4771;width:6543;height:65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XXzXJAAAA4wAAAA8AAABkcnMvZG93bnJldi54bWxEj0FrwkAUhO+C/2F5Qi+iG4PGJnWVIhUK&#10;noxCr4/saxLMvl2yW03/fbcgeBxm5htmsxtMJ27U+9aygsU8AUFcWd1yreByPsxeQfiArLGzTAp+&#10;ycNuOx5tsND2zie6laEWEcK+QAVNCK6Q0lcNGfRz64ij9217gyHKvpa6x3uEm06mSZJJgy3HhQYd&#10;7RuqruWPUWBW7tziweWLj266P7qvS6bNVamXyfD+BiLQEJ7hR/tTK0iT9TLN8jxdwv+n+Afk9g8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1dfNckAAADjAAAADwAAAAAAAAAA&#10;AAAAAACfAgAAZHJzL2Rvd25yZXYueG1sUEsFBgAAAAAEAAQA9wAAAJUDAAAAAA==&#10;">
                  <v:imagedata r:id="rId116" o:title=""/>
                  <v:path arrowok="t"/>
                </v:shape>
                <v:shape id="Picture 2074269925" o:spid="_x0000_s1490" type="#_x0000_t75" style="position:absolute;left:56239;top:18991;width:8142;height:81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2v7bLAAAA4wAAAA8AAABkcnMvZG93bnJldi54bWxEj0FLw0AUhO8F/8PyBG/tpiFWE7stpSDa&#10;njR68PjMPrOh2bchuybx37uFQo/DzHzDrLeTbcVAvW8cK1guEhDEldMN1wo+P57njyB8QNbYOiYF&#10;f+Rhu7mZrbHQbuR3GspQiwhhX6ACE0JXSOkrQxb9wnXE0ftxvcUQZV9L3eMY4baVaZKspMWG44LB&#10;jvaGqlP5axWUzZCbQ7a3nXnj4+7w8vWdjZlSd7fT7glEoClcw5f2q1aQJg9Zusrz9B7On+IfkJt/&#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F9r+2ywAAAOMAAAAPAAAAAAAA&#10;AAAAAAAAAJ8CAABkcnMvZG93bnJldi54bWxQSwUGAAAAAAQABAD3AAAAlwMAAAAA&#10;">
                  <v:imagedata r:id="rId117" o:title=""/>
                  <v:path arrowok="t"/>
                </v:shape>
                <w10:wrap anchorx="page"/>
                <w10:anchorlock/>
              </v:group>
            </w:pict>
          </mc:Fallback>
        </mc:AlternateContent>
      </w:r>
    </w:p>
    <w:p w:rsidR="001A2196" w:rsidRPr="0012794C" w:rsidRDefault="001A2196" w:rsidP="004A6D71">
      <w:pPr>
        <w:spacing w:line="278" w:lineRule="auto"/>
        <w:rPr>
          <w:rFonts w:ascii="Sakkal Majalla" w:eastAsia="Times New Roman" w:hAnsi="Sakkal Majalla"/>
          <w:sz w:val="32"/>
          <w:szCs w:val="32"/>
        </w:rPr>
      </w:pPr>
      <w:r w:rsidRPr="002A078C">
        <w:rPr>
          <w:rFonts w:ascii="Sakkal Majalla" w:hAnsi="Sakkal Majalla"/>
          <w:noProof/>
          <w:sz w:val="34"/>
        </w:rPr>
        <mc:AlternateContent>
          <mc:Choice Requires="wpg">
            <w:drawing>
              <wp:inline distT="0" distB="0" distL="0" distR="0" wp14:anchorId="5AAA7B52" wp14:editId="47FA8504">
                <wp:extent cx="5731510" cy="892088"/>
                <wp:effectExtent l="0" t="0" r="2540" b="22860"/>
                <wp:docPr id="146569818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65698184" name="مجموعة 47"/>
                        <wpg:cNvGrpSpPr/>
                        <wpg:grpSpPr>
                          <a:xfrm>
                            <a:off x="0" y="0"/>
                            <a:ext cx="5731510" cy="895351"/>
                            <a:chOff x="0" y="0"/>
                            <a:chExt cx="5878196" cy="918845"/>
                          </a:xfrm>
                        </wpg:grpSpPr>
                        <wpg:grpSp>
                          <wpg:cNvPr id="1465698185" name="مجموعة 48"/>
                          <wpg:cNvGrpSpPr/>
                          <wpg:grpSpPr>
                            <a:xfrm>
                              <a:off x="0" y="0"/>
                              <a:ext cx="5878196" cy="918845"/>
                              <a:chOff x="0" y="0"/>
                              <a:chExt cx="6240348" cy="919070"/>
                            </a:xfrm>
                          </wpg:grpSpPr>
                          <wpg:grpSp>
                            <wpg:cNvPr id="1465698186" name="مجموعة 49"/>
                            <wpg:cNvGrpSpPr/>
                            <wpg:grpSpPr>
                              <a:xfrm>
                                <a:off x="0" y="169208"/>
                                <a:ext cx="5433072" cy="580613"/>
                                <a:chOff x="0" y="169208"/>
                                <a:chExt cx="5433072" cy="580613"/>
                              </a:xfrm>
                            </wpg:grpSpPr>
                            <wps:wsp>
                              <wps:cNvPr id="14656981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1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18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190"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الأمن</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السيبراني</w:t>
                                </w:r>
                              </w:p>
                            </w:txbxContent>
                          </wps:txbx>
                          <wps:bodyPr wrap="square" rtlCol="1">
                            <a:spAutoFit/>
                          </wps:bodyPr>
                        </wps:wsp>
                      </wpg:grpSp>
                      <pic:pic xmlns:pic="http://schemas.openxmlformats.org/drawingml/2006/picture">
                        <pic:nvPicPr>
                          <pic:cNvPr id="1465698191"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9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BZeZPzhBwAA5B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149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cBHLyQAA&#10;AOMAAAAPAAAAAAAAAAAAAAAAAKoCAABkcnMvZG93bnJldi54bWxQSwUGAAAAAAQABAD6AAAAoAMA&#10;AAAA&#10;">
                  <v:group id="مجموعة 48" o:spid="_x0000_s149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QPLRQyQAA&#10;AOMAAAAPAAAAAAAAAAAAAAAAAKoCAABkcnMvZG93bnJldi54bWxQSwUGAAAAAAQABAD6AAAAoAMA&#10;AAAA&#10;">
                    <v:group id="مجموعة 49" o:spid="_x0000_s149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g7ionyQAA&#10;AOMAAAAPAAAAAAAAAAAAAAAAAKoCAABkcnMvZG93bnJldi54bWxQSwUGAAAAAAQABAD6AAAAoAMA&#10;AAAA&#10;">
                      <v:shape id="شكل حر 50" o:spid="_x0000_s149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TQv8cA&#10;AADjAAAADwAAAGRycy9kb3ducmV2LnhtbERPzWrCQBC+C77DMkJvurFtYoyuUgqCFA+aKl6H7JgE&#10;s7Mhu9X07buC0ON8/7Nc96YRN+pcbVnBdBKBIC6srrlUcPzejFMQziNrbCyTgl9ysF4NB0vMtL3z&#10;gW65L0UIYZehgsr7NpPSFRUZdBPbEgfuYjuDPpxdKXWH9xBuGvkaRYk0WHNoqLClz4qKa/5jFCRf&#10;8Xm/LzbxId++7RwZfdLWK/Uy6j8WIDz1/l/8dG91mP+exMk8naYzePwUAJ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00L/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9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Qsb8kA&#10;AADjAAAADwAAAGRycy9kb3ducmV2LnhtbESPQU/DMAyF70j8h8iTuExbOkSrriybEAiJI2zTzl5j&#10;0mqNU5rQlX+PD0gc7ff83ufNbvKdGmmIbWADq2UGirgOtmVn4Hh4XZSgYkK22AUmAz8UYbe9vdlg&#10;ZcOVP2jcJ6ckhGOFBpqU+krrWDfkMS5DTyzaZxg8JhkHp+2AVwn3nb7PskJ7bFkaGuzpuaH6sv/2&#10;BvDLv5/OIYU4np17mef9NLe5MXez6ekRVKIp/Zv/rt+s4D8UebEuV6VAy0+yAL39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HQsb8kAAADjAAAADwAAAAAAAAAAAAAAAACYAgAA&#10;ZHJzL2Rvd25yZXYueG1sUEsFBgAAAAAEAAQA9QAAAI4DAAAAAA==&#10;" fillcolor="#a5a5a5 [2092]" stroked="f" strokeweight="1pt">
                        <v:stroke joinstyle="miter"/>
                      </v:roundrect>
                    </v:group>
                    <v:oval id="شكل بيضاوي 52" o:spid="_x0000_s149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RQMcA&#10;AADjAAAADwAAAGRycy9kb3ducmV2LnhtbERPX2vCMBB/H/gdwgm+zdSipVajyIawgYOtbns+mrMt&#10;NpfSRFu/vREGe7zf/1tvB9OIK3WutqxgNo1AEBdW11wq+D7un1MQziNrbCyTghs52G5GT2vMtO35&#10;i665L0UIYZehgsr7NpPSFRUZdFPbEgfuZDuDPpxdKXWHfQg3jYyjKJEGaw4NFbb0UlFxzi9Gwef5&#10;9HP7fT9EH6Xt86Q3r3Gsj0pNxsNuBcLT4P/Ff+43HebPk0WyTGfpEh4/BQDk5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k0UDHAAAA4wAAAA8AAAAAAAAAAAAAAAAAmAIAAGRy&#10;cy9kb3ducmV2LnhtbFBLBQYAAAAABAAEAPUAAACMAwAAAAA=&#10;" filled="f" strokecolor="#168489" strokeweight="1pt">
                      <v:stroke joinstyle="miter"/>
                    </v:oval>
                  </v:group>
                  <v:shape id="مربع نص 41" o:spid="_x0000_s149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GoZMkA&#10;AADjAAAADwAAAGRycy9kb3ducmV2LnhtbESPQW/CMAyF75P2HyIj7TbSTqOCjoDQAInDLmPd3Wq8&#10;pqJJqsaj5d/jw6QdbT+/9771dvKdutKQ2hgM5PMMFIU62jY0Bqqv4/MSVGIMFrsYyMCNEmw3jw9r&#10;LG0cwyddz9woMQmpRAOOuS+1TrUjj2keewpy+4mDR5ZxaLQdcBRz3+mXLCu0xzZIgsOe3h3Vl/Ov&#10;N8Bsd/mtOvh0+p4+9qPL6gVWxjzNpt0bKKaJ/8V/3ycr9V+LRbFa5iuhECZZgN7c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jGoZMkAAADjAAAADwAAAAAAAAAAAAAAAACYAgAA&#10;ZHJzL2Rvd25yZXYueG1sUEsFBgAAAAAEAAQA9QAAAI4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الأمن</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السيبراني</w:t>
                          </w:r>
                        </w:p>
                      </w:txbxContent>
                    </v:textbox>
                  </v:shape>
                </v:group>
                <v:shape id="صورة 54" o:spid="_x0000_s149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qRF/JAAAA4wAAAA8AAABkcnMvZG93bnJldi54bWxET0tPwzAMviPxHyIjcWNpeZS2LJsADQlp&#10;p62AOJrGtGWJU5KwlX9PkJA4+nt7vpysEXvyYXCsIJ9lIIhbpwfuFDw1D2cliBCRNRrHpOCbAiwX&#10;x0dzrLU78Ib229iJFMKhRgV9jGMtZWh7shhmbiRO3LvzFmM6fSe1x0MKt0aeZ1khLQ6cGnoc6b6n&#10;drf9sgrW/u7to2peTPO5eV2V5uL6ebdaK3V6Mt3egIg0xX/xn/tRp/mXxVVRlXmVw+9PCQC5+A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ZqpEX8kAAADjAAAADwAAAAAAAAAA&#10;AAAAAACfAgAAZHJzL2Rvd25yZXYueG1sUEsFBgAAAAAEAAQA9wAAAJUDAAAAAA==&#10;">
                  <v:imagedata r:id="rId81" o:title=""/>
                  <v:path arrowok="t"/>
                </v:shape>
                <w10:wrap anchorx="page"/>
                <w10:anchorlock/>
              </v:group>
            </w:pict>
          </mc:Fallback>
        </mc:AlternateContent>
      </w:r>
    </w:p>
    <w:p w:rsidR="004A6D71" w:rsidRPr="0012794C" w:rsidRDefault="004A6D71" w:rsidP="004161EC">
      <w:pPr>
        <w:spacing w:line="360" w:lineRule="auto"/>
        <w:rPr>
          <w:rFonts w:ascii="Sakkal Majalla" w:eastAsia="Times New Roman" w:hAnsi="Sakkal Majalla"/>
          <w:sz w:val="32"/>
          <w:szCs w:val="32"/>
        </w:rPr>
      </w:pPr>
      <w:r w:rsidRPr="004161EC">
        <w:rPr>
          <w:rFonts w:ascii="Sakkal Majalla" w:eastAsia="Times New Roman" w:hAnsi="Sakkal Majalla" w:hint="eastAsia"/>
          <w:color w:val="C00000"/>
          <w:sz w:val="32"/>
          <w:szCs w:val="32"/>
          <w:rtl/>
        </w:rPr>
        <w:t>التحدي</w:t>
      </w:r>
      <w:r w:rsidRPr="004161EC">
        <w:rPr>
          <w:rFonts w:ascii="Sakkal Majalla" w:eastAsia="Times New Roman" w:hAnsi="Sakkal Majalla"/>
          <w:color w:val="C00000"/>
          <w:sz w:val="32"/>
          <w:szCs w:val="32"/>
          <w:rtl/>
        </w:rPr>
        <w:t>:</w:t>
      </w:r>
      <w:r w:rsidRPr="004161EC">
        <w:rPr>
          <w:rFonts w:ascii="Sakkal Majalla" w:eastAsia="Times New Roman" w:hAnsi="Sakkal Majalla" w:hint="cs"/>
          <w:color w:val="C00000"/>
          <w:sz w:val="32"/>
          <w:szCs w:val="32"/>
          <w:rtl/>
        </w:rPr>
        <w:t xml:space="preserve"> </w:t>
      </w:r>
      <w:r w:rsidRPr="0012794C">
        <w:rPr>
          <w:rFonts w:ascii="Sakkal Majalla" w:eastAsia="Times New Roman" w:hAnsi="Sakkal Majalla" w:hint="eastAsia"/>
          <w:sz w:val="32"/>
          <w:szCs w:val="32"/>
          <w:rtl/>
        </w:rPr>
        <w:t>تزايد</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التهديدات</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السيبرانية</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يعرض</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البيانات</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الحساسة</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والمعلومات</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الشخصية</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للخطر</w:t>
      </w:r>
      <w:r w:rsidRPr="0012794C">
        <w:rPr>
          <w:rFonts w:ascii="Sakkal Majalla" w:eastAsia="Times New Roman" w:hAnsi="Sakkal Majalla"/>
          <w:sz w:val="32"/>
          <w:szCs w:val="32"/>
          <w:rtl/>
        </w:rPr>
        <w:t>.</w:t>
      </w:r>
    </w:p>
    <w:p w:rsidR="004A6D71" w:rsidRPr="004161EC" w:rsidRDefault="004A6D71" w:rsidP="004161EC">
      <w:pPr>
        <w:spacing w:line="360" w:lineRule="auto"/>
        <w:rPr>
          <w:rFonts w:ascii="Sakkal Majalla" w:eastAsia="Times New Roman" w:hAnsi="Sakkal Majalla"/>
          <w:color w:val="C00000"/>
          <w:sz w:val="32"/>
          <w:szCs w:val="32"/>
        </w:rPr>
      </w:pPr>
      <w:r w:rsidRPr="004161EC">
        <w:rPr>
          <w:rFonts w:ascii="Sakkal Majalla" w:eastAsia="Times New Roman" w:hAnsi="Sakkal Majalla" w:hint="eastAsia"/>
          <w:color w:val="C00000"/>
          <w:sz w:val="32"/>
          <w:szCs w:val="32"/>
          <w:rtl/>
        </w:rPr>
        <w:t>الحل</w:t>
      </w:r>
      <w:r w:rsidRPr="004161EC">
        <w:rPr>
          <w:rFonts w:ascii="Sakkal Majalla" w:eastAsia="Times New Roman" w:hAnsi="Sakkal Majalla"/>
          <w:color w:val="C00000"/>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hint="eastAsia"/>
          <w:sz w:val="32"/>
          <w:szCs w:val="32"/>
          <w:rtl/>
        </w:rPr>
        <w:t>تطوير</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أنظمة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حماية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فعالة</w:t>
      </w:r>
      <w:r w:rsidRPr="004161EC">
        <w:rPr>
          <w:rFonts w:ascii="Sakkal Majalla" w:hAnsi="Sakkal Majalla" w:cs="Sakkal Majalla"/>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4161EC">
        <w:rPr>
          <w:rFonts w:ascii="Sakkal Majalla" w:hAnsi="Sakkal Majalla" w:cs="Sakkal Majalla" w:hint="eastAsia"/>
          <w:sz w:val="32"/>
          <w:szCs w:val="32"/>
          <w:rtl/>
        </w:rPr>
        <w:t>تعزيز</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الوعي</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الأمني</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بين</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الموظفين</w:t>
      </w:r>
      <w:r w:rsidRPr="004161EC">
        <w:rPr>
          <w:rFonts w:ascii="Sakkal Majalla" w:hAnsi="Sakkal Majalla" w:cs="Sakkal Majalla"/>
          <w:sz w:val="32"/>
          <w:szCs w:val="32"/>
          <w:rtl/>
        </w:rPr>
        <w:t>.</w:t>
      </w:r>
    </w:p>
    <w:p w:rsidR="004A6D71" w:rsidRPr="0012794C" w:rsidRDefault="001A2196" w:rsidP="002F37B7">
      <w:pPr>
        <w:pageBreakBefore/>
        <w:spacing w:line="278" w:lineRule="auto"/>
        <w:rPr>
          <w:rFonts w:ascii="Sakkal Majalla" w:eastAsia="Times New Roman" w:hAnsi="Sakkal Majalla"/>
          <w:sz w:val="32"/>
          <w:szCs w:val="32"/>
        </w:rPr>
      </w:pPr>
      <w:r w:rsidRPr="002A078C">
        <w:rPr>
          <w:rFonts w:ascii="Sakkal Majalla" w:hAnsi="Sakkal Majalla"/>
          <w:noProof/>
          <w:sz w:val="34"/>
        </w:rPr>
        <w:lastRenderedPageBreak/>
        <mc:AlternateContent>
          <mc:Choice Requires="wpg">
            <w:drawing>
              <wp:inline distT="0" distB="0" distL="0" distR="0" wp14:anchorId="7A71474B" wp14:editId="0D0A14DA">
                <wp:extent cx="5731510" cy="892088"/>
                <wp:effectExtent l="0" t="0" r="2540" b="22860"/>
                <wp:docPr id="146569819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65698193" name="مجموعة 47"/>
                        <wpg:cNvGrpSpPr/>
                        <wpg:grpSpPr>
                          <a:xfrm>
                            <a:off x="0" y="0"/>
                            <a:ext cx="5731510" cy="895351"/>
                            <a:chOff x="0" y="0"/>
                            <a:chExt cx="5878196" cy="918845"/>
                          </a:xfrm>
                        </wpg:grpSpPr>
                        <wpg:grpSp>
                          <wpg:cNvPr id="1465698194" name="مجموعة 48"/>
                          <wpg:cNvGrpSpPr/>
                          <wpg:grpSpPr>
                            <a:xfrm>
                              <a:off x="0" y="0"/>
                              <a:ext cx="5878196" cy="918845"/>
                              <a:chOff x="0" y="0"/>
                              <a:chExt cx="6240348" cy="919070"/>
                            </a:xfrm>
                          </wpg:grpSpPr>
                          <wpg:grpSp>
                            <wpg:cNvPr id="1465698195" name="مجموعة 49"/>
                            <wpg:cNvGrpSpPr/>
                            <wpg:grpSpPr>
                              <a:xfrm>
                                <a:off x="0" y="169208"/>
                                <a:ext cx="5433072" cy="580613"/>
                                <a:chOff x="0" y="169208"/>
                                <a:chExt cx="5433072" cy="580613"/>
                              </a:xfrm>
                            </wpg:grpSpPr>
                            <wps:wsp>
                              <wps:cNvPr id="14656981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19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1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199" name="مربع نص 41"/>
                          <wps:cNvSpPr txBox="1"/>
                          <wps:spPr>
                            <a:xfrm>
                              <a:off x="204466" y="256664"/>
                              <a:ext cx="4615440" cy="389157"/>
                            </a:xfrm>
                            <a:prstGeom prst="rect">
                              <a:avLst/>
                            </a:prstGeom>
                            <a:noFill/>
                          </wps:spPr>
                          <wps:txbx>
                            <w:txbxContent>
                              <w:p w:rsidR="00671334" w:rsidRDefault="00671334" w:rsidP="00081A2A">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حماية</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الخصوصية</w:t>
                                </w:r>
                              </w:p>
                            </w:txbxContent>
                          </wps:txbx>
                          <wps:bodyPr wrap="square" rtlCol="1">
                            <a:spAutoFit/>
                          </wps:bodyPr>
                        </wps:wsp>
                      </wpg:grpSp>
                      <pic:pic xmlns:pic="http://schemas.openxmlformats.org/drawingml/2006/picture">
                        <pic:nvPicPr>
                          <pic:cNvPr id="1465698200"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0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4XuN3wcAAOQ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&#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AN4XuN3wcAAOQ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150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VAH2LIAAAA&#10;4wAAAA8AAAAAAAAAAAAAAAAAqgIAAGRycy9kb3ducmV2LnhtbFBLBQYAAAAABAAEAPoAAACfAwAA&#10;AAA=&#10;">
                  <v:group id="مجموعة 48" o:spid="_x0000_s150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qphxbIAAAA&#10;4wAAAA8AAAAAAAAAAAAAAAAAqgIAAGRycy9kb3ducmV2LnhtbFBLBQYAAAAABAAEAPoAAACfAwAA&#10;AAA=&#10;">
                    <v:group id="مجموعة 49" o:spid="_x0000_s150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V5SKNyQAA&#10;AOMAAAAPAAAAAAAAAAAAAAAAAKoCAABkcnMvZG93bnJldi54bWxQSwUGAAAAAAQABAD6AAAAoAMA&#10;AAAA&#10;">
                      <v:shape id="شكل حر 50" o:spid="_x0000_s150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j+cYA&#10;AADjAAAADwAAAGRycy9kb3ducmV2LnhtbERPX2vCMBB/F/wO4QZ701S3Bq1GEUGQsQftJr4ezdmW&#10;NZfSZNp9+0UQfLzf/1uue9uIK3W+dqxhMk5AEBfO1Fxq+P7ajWYgfEA22DgmDX/kYb0aDpaYGXfj&#10;I13zUIoYwj5DDVUIbSalLyqy6MeuJY7cxXUWQzy7UpoObzHcNnKaJEparDk2VNjStqLiJ/+1GtRH&#10;ej4cil16zPdvn56sORkXtH596TcLEIH68BQ/3HsT57+rVM1nk7mC+08RALn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j+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0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IuwMYA&#10;AADjAAAADwAAAGRycy9kb3ducmV2LnhtbERPX2vCMBB/H/gdwgl7EU0dtmpnlLEx8HFW2fPZ3NKy&#10;5tI1Wa3f3gwGPt7v/212g21ET52vHSuYzxIQxKXTNRsFp+P7dAXCB2SNjWNScCUPu+3oYYO5dhc+&#10;UF8EI2II+xwVVCG0uZS+rMiin7mWOHJfrrMY4tkZqTu8xHDbyKckyaTFmmNDhS29VlR+F79WAf7Y&#10;j8+zC873Z2PeJmk7THSq1ON4eHkGEWgId/G/e6/j/EWWZuvVfL2Ev58iAHJ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DIuwMYAAADjAAAADwAAAAAAAAAAAAAAAACYAgAAZHJz&#10;L2Rvd25yZXYueG1sUEsFBgAAAAAEAAQA9QAAAIsDAAAAAA==&#10;" fillcolor="#a5a5a5 [2092]" stroked="f" strokeweight="1pt">
                        <v:stroke joinstyle="miter"/>
                      </v:roundrect>
                    </v:group>
                    <v:oval id="شكل بيضاوي 52" o:spid="_x0000_s150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HiBswA&#10;AADjAAAADwAAAGRycy9kb3ducmV2LnhtbESPT0vDQBDF70K/wzIFb3bToKFNuy2iCAoKmv45D9lp&#10;EpqdDdm1Sb+9cxB6nHlv3vvNeju6Vl2oD41nA/NZAoq49LbhysB+9/awABUissXWMxm4UoDtZnK3&#10;xtz6gX/oUsRKSQiHHA3UMXa51qGsyWGY+Y5YtJPvHUYZ+0rbHgcJd61OkyTTDhuWhho7eqmpPBe/&#10;zsD3+XS4Hj8+k6/KD0U2uNc0tTtj7qfj8wpUpDHezP/X71bwH7OnbLmYLwVafpIF6M0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FjHiBswAAADjAAAADwAAAAAAAAAAAAAAAACY&#10;AgAAZHJzL2Rvd25yZXYueG1sUEsFBgAAAAAEAAQA9QAAAJEDAAAAAA==&#10;" filled="f" strokecolor="#168489" strokeweight="1pt">
                      <v:stroke joinstyle="miter"/>
                    </v:oval>
                  </v:group>
                  <v:shape id="مربع نص 41" o:spid="_x0000_s1507"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sB+cYA&#10;AADjAAAADwAAAGRycy9kb3ducmV2LnhtbERPS0vDQBC+C/6HZQRvdhOxoYndluIDevBiG+9DdpoN&#10;zc6G7Nik/94VBI/zvWe9nX2vLjTGLrCBfJGBIm6C7bg1UB/fH1agoiBb7AOTgStF2G5ub9ZY2TDx&#10;J10O0qoUwrFCA05kqLSOjSOPcREG4sSdwuhR0jm22o44pXDf68csK7THjlODw4FeHDXnw7c3IGJ3&#10;+bV+83H/NX+8Ti5rllgbc383755BCc3yL/5z722a/1Qsi3KVlyX8/pQA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sB+cYAAADjAAAADwAAAAAAAAAAAAAAAACYAgAAZHJz&#10;L2Rvd25yZXYueG1sUEsFBgAAAAAEAAQA9QAAAIsDAAAAAA==&#10;" filled="f" stroked="f">
                    <v:textbox style="mso-fit-shape-to-text:t">
                      <w:txbxContent>
                        <w:p w:rsidR="00671334" w:rsidRDefault="00671334" w:rsidP="00081A2A">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حماية</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الخصوصية</w:t>
                          </w:r>
                        </w:p>
                      </w:txbxContent>
                    </v:textbox>
                  </v:shape>
                </v:group>
                <v:shape id="صورة 54" o:spid="_x0000_s150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OskVP8wAAADjAAAADwAAAAAA&#10;AAAAAAAAAACfAgAAZHJzL2Rvd25yZXYueG1sUEsFBgAAAAAEAAQA9wAAAJgDAAAAAA==&#10;">
                  <v:imagedata r:id="rId81" o:title=""/>
                  <v:path arrowok="t"/>
                </v:shape>
                <w10:wrap anchorx="page"/>
                <w10:anchorlock/>
              </v:group>
            </w:pict>
          </mc:Fallback>
        </mc:AlternateContent>
      </w:r>
    </w:p>
    <w:p w:rsidR="004A6D71" w:rsidRPr="0012794C" w:rsidRDefault="004A6D71" w:rsidP="004161EC">
      <w:pPr>
        <w:spacing w:line="360" w:lineRule="auto"/>
        <w:rPr>
          <w:rFonts w:ascii="Sakkal Majalla" w:eastAsia="Times New Roman" w:hAnsi="Sakkal Majalla"/>
          <w:sz w:val="32"/>
          <w:szCs w:val="32"/>
        </w:rPr>
      </w:pPr>
      <w:r w:rsidRPr="004161EC">
        <w:rPr>
          <w:rFonts w:ascii="Sakkal Majalla" w:eastAsia="Times New Roman" w:hAnsi="Sakkal Majalla" w:hint="eastAsia"/>
          <w:color w:val="C00000"/>
          <w:sz w:val="32"/>
          <w:szCs w:val="32"/>
          <w:rtl/>
        </w:rPr>
        <w:t>التحدي</w:t>
      </w:r>
      <w:r w:rsidRPr="004161EC">
        <w:rPr>
          <w:rFonts w:ascii="Sakkal Majalla" w:eastAsia="Times New Roman" w:hAnsi="Sakkal Majalla"/>
          <w:color w:val="C00000"/>
          <w:sz w:val="32"/>
          <w:szCs w:val="32"/>
          <w:rtl/>
        </w:rPr>
        <w:t>:</w:t>
      </w:r>
      <w:r w:rsidRPr="004161EC">
        <w:rPr>
          <w:rFonts w:ascii="Sakkal Majalla" w:eastAsia="Times New Roman" w:hAnsi="Sakkal Majalla" w:hint="cs"/>
          <w:color w:val="C00000"/>
          <w:sz w:val="32"/>
          <w:szCs w:val="32"/>
          <w:rtl/>
        </w:rPr>
        <w:t xml:space="preserve"> </w:t>
      </w:r>
      <w:r w:rsidRPr="0012794C">
        <w:rPr>
          <w:rFonts w:ascii="Sakkal Majalla" w:eastAsia="Times New Roman" w:hAnsi="Sakkal Majalla" w:hint="eastAsia"/>
          <w:sz w:val="32"/>
          <w:szCs w:val="32"/>
          <w:rtl/>
        </w:rPr>
        <w:t>جمع</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البيانات</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الكبيرة</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يثير</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مخاوف</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حول</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كيفية</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استخدامها</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وحماية</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خصوصية</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الأفراد</w:t>
      </w:r>
      <w:r w:rsidRPr="0012794C">
        <w:rPr>
          <w:rFonts w:ascii="Sakkal Majalla" w:eastAsia="Times New Roman" w:hAnsi="Sakkal Majalla"/>
          <w:sz w:val="32"/>
          <w:szCs w:val="32"/>
          <w:rtl/>
        </w:rPr>
        <w:t>.</w:t>
      </w:r>
    </w:p>
    <w:p w:rsidR="004A6D71" w:rsidRPr="004161EC" w:rsidRDefault="004A6D71" w:rsidP="004161EC">
      <w:pPr>
        <w:spacing w:line="360" w:lineRule="auto"/>
        <w:rPr>
          <w:rFonts w:ascii="Sakkal Majalla" w:eastAsia="Times New Roman" w:hAnsi="Sakkal Majalla"/>
          <w:color w:val="C00000"/>
          <w:sz w:val="32"/>
          <w:szCs w:val="32"/>
        </w:rPr>
      </w:pPr>
      <w:r w:rsidRPr="004161EC">
        <w:rPr>
          <w:rFonts w:ascii="Sakkal Majalla" w:eastAsia="Times New Roman" w:hAnsi="Sakkal Majalla" w:hint="eastAsia"/>
          <w:color w:val="C00000"/>
          <w:sz w:val="32"/>
          <w:szCs w:val="32"/>
          <w:rtl/>
        </w:rPr>
        <w:t>الحل</w:t>
      </w:r>
      <w:r w:rsidRPr="004161EC">
        <w:rPr>
          <w:rFonts w:ascii="Sakkal Majalla" w:eastAsia="Times New Roman" w:hAnsi="Sakkal Majalla"/>
          <w:color w:val="C00000"/>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hint="eastAsia"/>
          <w:sz w:val="32"/>
          <w:szCs w:val="32"/>
          <w:rtl/>
        </w:rPr>
        <w:t>الامتثال</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للقوانين</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واللوائح</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مثل</w:t>
      </w:r>
      <w:r w:rsidRPr="004161EC">
        <w:rPr>
          <w:rFonts w:ascii="Sakkal Majalla" w:hAnsi="Sakkal Majalla" w:cs="Sakkal Majalla"/>
          <w:sz w:val="32"/>
          <w:szCs w:val="32"/>
          <w:rtl/>
        </w:rPr>
        <w:t xml:space="preserve"> </w:t>
      </w:r>
      <w:r w:rsidRPr="004161EC">
        <w:rPr>
          <w:rFonts w:ascii="Sakkal Majalla" w:hAnsi="Sakkal Majalla" w:cs="Sakkal Majalla"/>
          <w:sz w:val="32"/>
          <w:szCs w:val="32"/>
        </w:rPr>
        <w:t>GDPR.</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hint="eastAsia"/>
          <w:sz w:val="32"/>
          <w:szCs w:val="32"/>
          <w:rtl/>
        </w:rPr>
        <w:t>وضع</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سياسات</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واضحة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لحماية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البيانات</w:t>
      </w:r>
      <w:r w:rsidRPr="004161EC">
        <w:rPr>
          <w:rFonts w:ascii="Sakkal Majalla" w:hAnsi="Sakkal Majalla" w:cs="Sakkal Majalla"/>
          <w:sz w:val="32"/>
          <w:szCs w:val="32"/>
          <w:rtl/>
        </w:rPr>
        <w:t>.</w:t>
      </w:r>
    </w:p>
    <w:p w:rsidR="004A6D71" w:rsidRPr="0012794C" w:rsidRDefault="001A2196" w:rsidP="00081A2A">
      <w:pPr>
        <w:spacing w:line="278" w:lineRule="auto"/>
        <w:rPr>
          <w:rFonts w:ascii="Sakkal Majalla" w:eastAsia="Times New Roman" w:hAnsi="Sakkal Majalla"/>
          <w:sz w:val="32"/>
          <w:szCs w:val="32"/>
        </w:rPr>
      </w:pPr>
      <w:r w:rsidRPr="002A078C">
        <w:rPr>
          <w:rFonts w:ascii="Sakkal Majalla" w:hAnsi="Sakkal Majalla"/>
          <w:noProof/>
          <w:sz w:val="34"/>
        </w:rPr>
        <mc:AlternateContent>
          <mc:Choice Requires="wpg">
            <w:drawing>
              <wp:inline distT="0" distB="0" distL="0" distR="0" wp14:anchorId="2AEE2211" wp14:editId="58692EB7">
                <wp:extent cx="5731510" cy="892088"/>
                <wp:effectExtent l="0" t="0" r="2540" b="22860"/>
                <wp:docPr id="146569820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65698202" name="مجموعة 47"/>
                        <wpg:cNvGrpSpPr/>
                        <wpg:grpSpPr>
                          <a:xfrm>
                            <a:off x="0" y="0"/>
                            <a:ext cx="5731510" cy="895351"/>
                            <a:chOff x="0" y="0"/>
                            <a:chExt cx="5878196" cy="918845"/>
                          </a:xfrm>
                        </wpg:grpSpPr>
                        <wpg:grpSp>
                          <wpg:cNvPr id="1465698203" name="مجموعة 48"/>
                          <wpg:cNvGrpSpPr/>
                          <wpg:grpSpPr>
                            <a:xfrm>
                              <a:off x="0" y="0"/>
                              <a:ext cx="5878196" cy="918845"/>
                              <a:chOff x="0" y="0"/>
                              <a:chExt cx="6240348" cy="919070"/>
                            </a:xfrm>
                          </wpg:grpSpPr>
                          <wpg:grpSp>
                            <wpg:cNvPr id="1465698207" name="مجموعة 49"/>
                            <wpg:cNvGrpSpPr/>
                            <wpg:grpSpPr>
                              <a:xfrm>
                                <a:off x="0" y="169208"/>
                                <a:ext cx="5433072" cy="580613"/>
                                <a:chOff x="0" y="169208"/>
                                <a:chExt cx="5433072" cy="580613"/>
                              </a:xfrm>
                            </wpg:grpSpPr>
                            <wps:wsp>
                              <wps:cNvPr id="14656982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2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26" name="مربع نص 41"/>
                          <wps:cNvSpPr txBox="1"/>
                          <wps:spPr>
                            <a:xfrm>
                              <a:off x="204466" y="256664"/>
                              <a:ext cx="4615440" cy="389157"/>
                            </a:xfrm>
                            <a:prstGeom prst="rect">
                              <a:avLst/>
                            </a:prstGeom>
                            <a:noFill/>
                          </wps:spPr>
                          <wps:txbx>
                            <w:txbxContent>
                              <w:p w:rsidR="00671334" w:rsidRDefault="00671334" w:rsidP="00081A2A">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إدارة</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البيانات</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الضخمة</w:t>
                                </w:r>
                              </w:p>
                            </w:txbxContent>
                          </wps:txbx>
                          <wps:bodyPr wrap="square" rtlCol="1">
                            <a:spAutoFit/>
                          </wps:bodyPr>
                        </wps:wsp>
                      </wpg:grpSp>
                      <pic:pic xmlns:pic="http://schemas.openxmlformats.org/drawingml/2006/picture">
                        <pic:nvPicPr>
                          <pic:cNvPr id="1465698227"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0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Bq827J4gcAAOQ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151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pI04CyQAA&#10;AOMAAAAPAAAAAAAAAAAAAAAAAKoCAABkcnMvZG93bnJldi54bWxQSwUGAAAAAAQABAD6AAAAoAMA&#10;AAAA&#10;">
                  <v:group id="مجموعة 48" o:spid="_x0000_s151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Gb+uZyQAA&#10;AOMAAAAPAAAAAAAAAAAAAAAAAKoCAABkcnMvZG93bnJldi54bWxQSwUGAAAAAAQABAD6AAAAoAMA&#10;AAAA&#10;">
                    <v:group id="مجموعة 49" o:spid="_x0000_s151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5VO2ayQAA&#10;AOMAAAAPAAAAAAAAAAAAAAAAAKoCAABkcnMvZG93bnJldi54bWxQSwUGAAAAAAQABAD6AAAAoAMA&#10;AAAA&#10;">
                      <v:shape id="شكل حر 50" o:spid="_x0000_s151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0m68oA&#10;AADjAAAADwAAAGRycy9kb3ducmV2LnhtbESPQWvCQBCF7wX/wzJCb3VT2wSNriKCIMWDxhavQ3ZM&#10;QrOzIbvV9N87h0KPM+/Ne98s14Nr1Y360Hg28DpJQBGX3jZcGfg8715moEJEtth6JgO/FGC9Gj0t&#10;Mbf+zie6FbFSEsIhRwN1jF2udShrchgmviMW7ep7h1HGvtK2x7uEu1ZPkyTTDhuWhho72tZUfhc/&#10;zkD2kV6Ox3KXnor92yGQs1/WR2Oex8NmASrSEP/Nf9d7K/jvWZrNZ9NEoOUnWYBePQ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4dJuv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1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7r0sYA&#10;AADjAAAADwAAAGRycy9kb3ducmV2LnhtbERPX2vCMBB/H+w7hBP2Imuq2GKrUWRj4OOmsuezOdNi&#10;c+marHbffhkMfLzf/1tvR9uKgXrfOFYwS1IQxJXTDRsFp+Pb8xKED8gaW8ek4Ic8bDePD2sstbvx&#10;Bw2HYEQMYV+igjqErpTSVzVZ9InriCN3cb3FEM/eSN3jLYbbVs7TNJcWG44NNXb0UlN1PXxbBfhl&#10;3z/PLjg/nI15nWbdONWZUk+TcbcCEWgMd/G/e6/j/EWe5cVynhbw91ME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7r0sYAAADjAAAADwAAAAAAAAAAAAAAAACYAgAAZHJz&#10;L2Rvd25yZXYueG1sUEsFBgAAAAAEAAQA9QAAAIsDAAAAAA==&#10;" fillcolor="#a5a5a5 [2092]" stroked="f" strokeweight="1pt">
                        <v:stroke joinstyle="miter"/>
                      </v:roundrect>
                    </v:group>
                    <v:oval id="شكل بيضاوي 52" o:spid="_x0000_s151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rlA8cA&#10;AADjAAAADwAAAGRycy9kb3ducmV2LnhtbERPX2vCMBB/H/gdwgl7m6lBi1ajyIawwQZaN5+P5myL&#10;zaU0ma3ffhkM9ni//7feDrYRN+p87VjDdJKAIC6cqbnU8HnaPy1A+IBssHFMGu7kYbsZPawxM67n&#10;I93yUIoYwj5DDVUIbSalLyqy6CeuJY7cxXUWQzy7UpoO+xhuG6mSJJUWa44NFbb0XFFxzb+thsP1&#10;8nU/v70nH6Xr87S3L0qZk9aP42G3AhFoCP/iP/erifNn6TxdLpSaw+9PEQC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q5QPHAAAA4wAAAA8AAAAAAAAAAAAAAAAAmAIAAGRy&#10;cy9kb3ducmV2LnhtbFBLBQYAAAAABAAEAPUAAACMAwAAAAA=&#10;" filled="f" strokecolor="#168489" strokeweight="1pt">
                      <v:stroke joinstyle="miter"/>
                    </v:oval>
                  </v:group>
                  <v:shape id="مربع نص 41" o:spid="_x0000_s1516"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49EMYA&#10;AADjAAAADwAAAGRycy9kb3ducmV2LnhtbERPzUrDQBC+C32HZQRvdtNgQxu7LaUq9ODFNr0P2TEb&#10;zM6G7Nikb+8Kgsf5/mezm3ynrjTENrCBxTwDRVwH23JjoDq/Pa5ARUG22AUmAzeKsNvO7jZY2jDy&#10;B11P0qgUwrFEA06kL7WOtSOPcR564sR9hsGjpHNotB1wTOG+03mWFdpjy6nBYU8HR/XX6dsbELH7&#10;xa169fF4md5fRpfVS6yMebif9s+ghCb5F/+5jzbNfyqWxXqV5w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49EMYAAADjAAAADwAAAAAAAAAAAAAAAACYAgAAZHJz&#10;L2Rvd25yZXYueG1sUEsFBgAAAAAEAAQA9QAAAIsDAAAAAA==&#10;" filled="f" stroked="f">
                    <v:textbox style="mso-fit-shape-to-text:t">
                      <w:txbxContent>
                        <w:p w:rsidR="00671334" w:rsidRDefault="00671334" w:rsidP="00081A2A">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إدارة</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البيانات</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الضخمة</w:t>
                          </w:r>
                        </w:p>
                      </w:txbxContent>
                    </v:textbox>
                  </v:shape>
                </v:group>
                <v:shape id="صورة 54" o:spid="_x0000_s151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6V0SvJAAAA4wAAAA8AAABkcnMvZG93bnJldi54bWxET19LwzAQfxf8DuEE31xq1a6ry4bKBGFP&#10;W1V8PJuzrUsuNYlb/faLIPh4v/83X47WiD350DtWcDnJQBA3TvfcKniuHy9KECEiazSOScEPBVgu&#10;Tk/mWGl34A3tt7EVKYRDhQq6GIdKytB0ZDFM3ECcuA/nLcZ0+lZqj4cUbo3Ms6yQFntODR0O9NBR&#10;s9t+WwVrf//+OatfTf21eVuV5mr6slutlTo/G+9uQUQa47/4z/2k0/zr4qaYlXk+hd+fEgBycQ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pXRK8kAAADjAAAADwAAAAAAAAAA&#10;AAAAAACfAgAAZHJzL2Rvd25yZXYueG1sUEsFBgAAAAAEAAQA9wAAAJUDAAAAAA==&#10;">
                  <v:imagedata r:id="rId81" o:title=""/>
                  <v:path arrowok="t"/>
                </v:shape>
                <w10:wrap anchorx="page"/>
                <w10:anchorlock/>
              </v:group>
            </w:pict>
          </mc:Fallback>
        </mc:AlternateContent>
      </w:r>
    </w:p>
    <w:p w:rsidR="004A6D71" w:rsidRPr="004161EC" w:rsidRDefault="004A6D71" w:rsidP="004161EC">
      <w:pPr>
        <w:spacing w:line="360" w:lineRule="auto"/>
        <w:rPr>
          <w:rFonts w:ascii="Sakkal Majalla" w:hAnsi="Sakkal Majalla"/>
          <w:sz w:val="32"/>
          <w:szCs w:val="32"/>
        </w:rPr>
      </w:pPr>
      <w:r w:rsidRPr="004161EC">
        <w:rPr>
          <w:rFonts w:ascii="Sakkal Majalla" w:hAnsi="Sakkal Majalla" w:hint="eastAsia"/>
          <w:color w:val="C00000"/>
          <w:sz w:val="32"/>
          <w:szCs w:val="32"/>
          <w:rtl/>
        </w:rPr>
        <w:t>التحدي</w:t>
      </w:r>
      <w:r w:rsidRPr="004161EC">
        <w:rPr>
          <w:rFonts w:ascii="Sakkal Majalla" w:hAnsi="Sakkal Majalla"/>
          <w:color w:val="C00000"/>
          <w:sz w:val="32"/>
          <w:szCs w:val="32"/>
          <w:rtl/>
        </w:rPr>
        <w:t>:</w:t>
      </w:r>
      <w:r w:rsidRPr="004161EC">
        <w:rPr>
          <w:rFonts w:ascii="Sakkal Majalla" w:hAnsi="Sakkal Majalla" w:hint="cs"/>
          <w:color w:val="C00000"/>
          <w:sz w:val="32"/>
          <w:szCs w:val="32"/>
          <w:rtl/>
        </w:rPr>
        <w:t xml:space="preserve"> </w:t>
      </w:r>
      <w:r w:rsidRPr="004161EC">
        <w:rPr>
          <w:rFonts w:ascii="Sakkal Majalla" w:hAnsi="Sakkal Majalla" w:hint="eastAsia"/>
          <w:sz w:val="32"/>
          <w:szCs w:val="32"/>
          <w:rtl/>
        </w:rPr>
        <w:t>التعامل</w:t>
      </w:r>
      <w:r w:rsidRPr="004161EC">
        <w:rPr>
          <w:rFonts w:ascii="Sakkal Majalla" w:hAnsi="Sakkal Majalla"/>
          <w:sz w:val="32"/>
          <w:szCs w:val="32"/>
          <w:rtl/>
        </w:rPr>
        <w:t xml:space="preserve"> </w:t>
      </w:r>
      <w:r w:rsidRPr="004161EC">
        <w:rPr>
          <w:rFonts w:ascii="Sakkal Majalla" w:hAnsi="Sakkal Majalla" w:hint="eastAsia"/>
          <w:sz w:val="32"/>
          <w:szCs w:val="32"/>
          <w:rtl/>
        </w:rPr>
        <w:t>مع</w:t>
      </w:r>
      <w:r w:rsidRPr="004161EC">
        <w:rPr>
          <w:rFonts w:ascii="Sakkal Majalla" w:hAnsi="Sakkal Majalla"/>
          <w:sz w:val="32"/>
          <w:szCs w:val="32"/>
          <w:rtl/>
        </w:rPr>
        <w:t xml:space="preserve"> </w:t>
      </w:r>
      <w:r w:rsidRPr="004161EC">
        <w:rPr>
          <w:rFonts w:ascii="Sakkal Majalla" w:hAnsi="Sakkal Majalla" w:hint="eastAsia"/>
          <w:sz w:val="32"/>
          <w:szCs w:val="32"/>
          <w:rtl/>
        </w:rPr>
        <w:t>كميات</w:t>
      </w:r>
      <w:r w:rsidRPr="004161EC">
        <w:rPr>
          <w:rFonts w:ascii="Sakkal Majalla" w:hAnsi="Sakkal Majalla"/>
          <w:sz w:val="32"/>
          <w:szCs w:val="32"/>
          <w:rtl/>
        </w:rPr>
        <w:t xml:space="preserve"> </w:t>
      </w:r>
      <w:r w:rsidRPr="004161EC">
        <w:rPr>
          <w:rFonts w:ascii="Sakkal Majalla" w:hAnsi="Sakkal Majalla" w:hint="eastAsia"/>
          <w:sz w:val="32"/>
          <w:szCs w:val="32"/>
          <w:rtl/>
        </w:rPr>
        <w:t>هائلة</w:t>
      </w:r>
      <w:r w:rsidRPr="004161EC">
        <w:rPr>
          <w:rFonts w:ascii="Sakkal Majalla" w:hAnsi="Sakkal Majalla"/>
          <w:sz w:val="32"/>
          <w:szCs w:val="32"/>
          <w:rtl/>
        </w:rPr>
        <w:t xml:space="preserve"> </w:t>
      </w:r>
      <w:r w:rsidRPr="004161EC">
        <w:rPr>
          <w:rFonts w:ascii="Sakkal Majalla" w:hAnsi="Sakkal Majalla" w:hint="eastAsia"/>
          <w:sz w:val="32"/>
          <w:szCs w:val="32"/>
          <w:rtl/>
        </w:rPr>
        <w:t>من</w:t>
      </w:r>
      <w:r w:rsidRPr="004161EC">
        <w:rPr>
          <w:rFonts w:ascii="Sakkal Majalla" w:hAnsi="Sakkal Majalla"/>
          <w:sz w:val="32"/>
          <w:szCs w:val="32"/>
          <w:rtl/>
        </w:rPr>
        <w:t xml:space="preserve"> </w:t>
      </w:r>
      <w:r w:rsidRPr="004161EC">
        <w:rPr>
          <w:rFonts w:ascii="Sakkal Majalla" w:hAnsi="Sakkal Majalla" w:hint="eastAsia"/>
          <w:sz w:val="32"/>
          <w:szCs w:val="32"/>
          <w:rtl/>
        </w:rPr>
        <w:t>البيانات</w:t>
      </w:r>
      <w:r w:rsidRPr="004161EC">
        <w:rPr>
          <w:rFonts w:ascii="Sakkal Majalla" w:hAnsi="Sakkal Majalla"/>
          <w:sz w:val="32"/>
          <w:szCs w:val="32"/>
          <w:rtl/>
        </w:rPr>
        <w:t xml:space="preserve"> </w:t>
      </w:r>
      <w:r w:rsidRPr="004161EC">
        <w:rPr>
          <w:rFonts w:ascii="Sakkal Majalla" w:hAnsi="Sakkal Majalla" w:hint="eastAsia"/>
          <w:sz w:val="32"/>
          <w:szCs w:val="32"/>
          <w:rtl/>
        </w:rPr>
        <w:t>وتحليلها</w:t>
      </w:r>
      <w:r w:rsidRPr="004161EC">
        <w:rPr>
          <w:rFonts w:ascii="Sakkal Majalla" w:hAnsi="Sakkal Majalla"/>
          <w:sz w:val="32"/>
          <w:szCs w:val="32"/>
          <w:rtl/>
        </w:rPr>
        <w:t xml:space="preserve"> </w:t>
      </w:r>
      <w:r w:rsidRPr="004161EC">
        <w:rPr>
          <w:rFonts w:ascii="Sakkal Majalla" w:hAnsi="Sakkal Majalla" w:hint="eastAsia"/>
          <w:sz w:val="32"/>
          <w:szCs w:val="32"/>
          <w:rtl/>
        </w:rPr>
        <w:t>بفعالية</w:t>
      </w:r>
      <w:r w:rsidRPr="004161EC">
        <w:rPr>
          <w:rFonts w:ascii="Sakkal Majalla" w:hAnsi="Sakkal Majalla"/>
          <w:sz w:val="32"/>
          <w:szCs w:val="32"/>
          <w:rtl/>
        </w:rPr>
        <w:t>.</w:t>
      </w:r>
    </w:p>
    <w:p w:rsidR="004A6D71" w:rsidRPr="004161EC" w:rsidRDefault="004A6D71" w:rsidP="004161EC">
      <w:pPr>
        <w:spacing w:line="360" w:lineRule="auto"/>
        <w:rPr>
          <w:rFonts w:ascii="Sakkal Majalla" w:hAnsi="Sakkal Majalla"/>
          <w:color w:val="C00000"/>
          <w:sz w:val="32"/>
          <w:szCs w:val="32"/>
        </w:rPr>
      </w:pPr>
      <w:r w:rsidRPr="004161EC">
        <w:rPr>
          <w:rFonts w:ascii="Sakkal Majalla" w:hAnsi="Sakkal Majalla" w:hint="eastAsia"/>
          <w:color w:val="C00000"/>
          <w:sz w:val="32"/>
          <w:szCs w:val="32"/>
          <w:rtl/>
        </w:rPr>
        <w:t>الحل</w:t>
      </w:r>
      <w:r w:rsidRPr="004161EC">
        <w:rPr>
          <w:rFonts w:ascii="Sakkal Majalla" w:hAnsi="Sakkal Majalla"/>
          <w:color w:val="C00000"/>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hint="eastAsia"/>
          <w:sz w:val="32"/>
          <w:szCs w:val="32"/>
          <w:rtl/>
        </w:rPr>
        <w:t>استخدام</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تقنيات</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تحليل</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البيانات</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المتقدمة</w:t>
      </w:r>
      <w:r w:rsidRPr="004161EC">
        <w:rPr>
          <w:rFonts w:ascii="Sakkal Majalla" w:hAnsi="Sakkal Majalla" w:cs="Sakkal Majalla"/>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eastAsia="Times New Roman" w:hAnsi="Sakkal Majalla"/>
          <w:sz w:val="32"/>
          <w:szCs w:val="32"/>
        </w:rPr>
      </w:pPr>
      <w:r w:rsidRPr="004161EC">
        <w:rPr>
          <w:rFonts w:ascii="Sakkal Majalla" w:hAnsi="Sakkal Majalla" w:cs="Sakkal Majalla" w:hint="eastAsia"/>
          <w:sz w:val="32"/>
          <w:szCs w:val="32"/>
          <w:rtl/>
        </w:rPr>
        <w:t>تحسين</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البنية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التحتية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لتخزين</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ومعالجة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البيانات</w:t>
      </w:r>
      <w:r w:rsidRPr="004161EC">
        <w:rPr>
          <w:rFonts w:ascii="Sakkal Majalla" w:eastAsia="Times New Roman" w:hAnsi="Sakkal Majalla"/>
          <w:sz w:val="32"/>
          <w:szCs w:val="32"/>
          <w:rtl/>
        </w:rPr>
        <w:t>.</w:t>
      </w:r>
    </w:p>
    <w:p w:rsidR="004A6D71" w:rsidRPr="0012794C" w:rsidRDefault="001A2196" w:rsidP="004A6D71">
      <w:pPr>
        <w:spacing w:line="278" w:lineRule="auto"/>
        <w:rPr>
          <w:rFonts w:ascii="Sakkal Majalla" w:eastAsia="Times New Roman" w:hAnsi="Sakkal Majalla"/>
          <w:sz w:val="32"/>
          <w:szCs w:val="32"/>
        </w:rPr>
      </w:pPr>
      <w:r w:rsidRPr="002A078C">
        <w:rPr>
          <w:rFonts w:ascii="Sakkal Majalla" w:hAnsi="Sakkal Majalla"/>
          <w:noProof/>
          <w:sz w:val="34"/>
        </w:rPr>
        <mc:AlternateContent>
          <mc:Choice Requires="wpg">
            <w:drawing>
              <wp:inline distT="0" distB="0" distL="0" distR="0" wp14:anchorId="08308BD3" wp14:editId="20B79E78">
                <wp:extent cx="5731510" cy="892088"/>
                <wp:effectExtent l="0" t="0" r="2540" b="22860"/>
                <wp:docPr id="146569822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65698229" name="مجموعة 47"/>
                        <wpg:cNvGrpSpPr/>
                        <wpg:grpSpPr>
                          <a:xfrm>
                            <a:off x="0" y="0"/>
                            <a:ext cx="5731510" cy="895351"/>
                            <a:chOff x="0" y="0"/>
                            <a:chExt cx="5878196" cy="918845"/>
                          </a:xfrm>
                        </wpg:grpSpPr>
                        <wpg:grpSp>
                          <wpg:cNvPr id="1465698230" name="مجموعة 48"/>
                          <wpg:cNvGrpSpPr/>
                          <wpg:grpSpPr>
                            <a:xfrm>
                              <a:off x="0" y="0"/>
                              <a:ext cx="5878196" cy="918845"/>
                              <a:chOff x="0" y="0"/>
                              <a:chExt cx="6240348" cy="919070"/>
                            </a:xfrm>
                          </wpg:grpSpPr>
                          <wpg:grpSp>
                            <wpg:cNvPr id="1465698231" name="مجموعة 49"/>
                            <wpg:cNvGrpSpPr/>
                            <wpg:grpSpPr>
                              <a:xfrm>
                                <a:off x="0" y="169208"/>
                                <a:ext cx="5433072" cy="580613"/>
                                <a:chOff x="0" y="169208"/>
                                <a:chExt cx="5433072" cy="580613"/>
                              </a:xfrm>
                            </wpg:grpSpPr>
                            <wps:wsp>
                              <wps:cNvPr id="14656982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2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35"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التغير</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التكنولوجي</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السريع</w:t>
                                </w:r>
                              </w:p>
                            </w:txbxContent>
                          </wps:txbx>
                          <wps:bodyPr wrap="square" rtlCol="1">
                            <a:spAutoFit/>
                          </wps:bodyPr>
                        </wps:wsp>
                      </wpg:grpSp>
                      <pic:pic xmlns:pic="http://schemas.openxmlformats.org/drawingml/2006/picture">
                        <pic:nvPicPr>
                          <pic:cNvPr id="1465698236"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1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">
                <v:group id="مجموعة 47" o:spid="_x0000_s151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sMoATyQAA&#10;AOMAAAAPAAAAAAAAAAAAAAAAAKoCAABkcnMvZG93bnJldi54bWxQSwUGAAAAAAQABAD6AAAAoAMA&#10;AAAA&#10;">
                  <v:group id="مجموعة 48" o:spid="_x0000_s152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uNG/&#10;U80AAADjAAAADwAAAAAAAAAAAAAAAACqAgAAZHJzL2Rvd25yZXYueG1sUEsFBgAAAAAEAAQA+gAA&#10;AKQDAAAAAA==&#10;">
                    <v:group id="مجموعة 49" o:spid="_x0000_s152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XnRrIyQAA&#10;AOMAAAAPAAAAAAAAAAAAAAAAAKoCAABkcnMvZG93bnJldi54bWxQSwUGAAAAAAQABAD6AAAAoAMA&#10;AAAA&#10;">
                      <v:shape id="شكل حر 50" o:spid="_x0000_s152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nbvMYA&#10;AADjAAAADwAAAGRycy9kb3ducmV2LnhtbERPzWrCQBC+F/oOywje6sbYBI2uUgRBigdNK16H7JgE&#10;s7Mhu2p8e7dQ8Djf/yxWvWnEjTpXW1YwHkUgiAuray4V/P5sPqYgnEfW2FgmBQ9ysFq+vy0w0/bO&#10;B7rlvhQhhF2GCirv20xKV1Rk0I1sSxy4s+0M+nB2pdQd3kO4aWQcRak0WHNoqLCldUXFJb8aBel3&#10;ctrvi01yyLeTnSOjj9p6pYaD/msOwlPvX+J/91aH+Z9pks6m8SSGv58CAHL5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Znbv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2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oWhcYA&#10;AADjAAAADwAAAGRycy9kb3ducmV2LnhtbERPX2vCMBB/H/gdwgl7EU2na3GdUcbGwEdXxeezuaVl&#10;zaVrslq/vRGEPd7v/602g21ET52vHSt4miUgiEunazYKDvvP6RKED8gaG8ek4EIeNuvRwwpz7c78&#10;RX0RjIgh7HNUUIXQ5lL6siKLfuZa4sh9u85iiGdnpO7wHMNtI+dJkkmLNceGClt6r6j8Kf6sAvy1&#10;u+PJBef7kzEfk7QdJjpV6nE8vL2CCDSEf/HdvdVx/nOWZi/L+WIBt58iAHJ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oWhcYAAADjAAAADwAAAAAAAAAAAAAAAACYAgAAZHJz&#10;L2Rvd25yZXYueG1sUEsFBgAAAAAEAAQA9QAAAIsDAAAAAA==&#10;" fillcolor="#a5a5a5 [2092]" stroked="f" strokeweight="1pt">
                        <v:stroke joinstyle="miter"/>
                      </v:roundrect>
                    </v:group>
                    <v:oval id="شكل بيضاوي 52" o:spid="_x0000_s152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WRccA&#10;AADjAAAADwAAAGRycy9kb3ducmV2LnhtbERPX2vCMBB/H/gdwgm+zXSdK64zytgQFBxonT4fzdkW&#10;m0tpoq3f3giDPd7v/80WvanFlVpXWVbwMo5AEOdWV1wo+N0vn6cgnEfWWFsmBTdysJgPnmaYatvx&#10;jq6ZL0QIYZeigtL7JpXS5SUZdGPbEAfuZFuDPpxtIXWLXQg3tYyjKJEGKw4NJTb0VVJ+zi5GwfZ8&#10;OtyO6030U9guSzrzHcd6r9Ro2H9+gPDU+3/xn3ulw/xJ8pa8T+PXCTx+CgDI+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1kXHAAAA4wAAAA8AAAAAAAAAAAAAAAAAmAIAAGRy&#10;cy9kb3ducmV2LnhtbFBLBQYAAAAABAAEAPUAAACMAwAAAAA=&#10;" filled="f" strokecolor="#168489" strokeweight="1pt">
                      <v:stroke joinstyle="miter"/>
                    </v:oval>
                  </v:group>
                  <v:shape id="مربع نص 41" o:spid="_x0000_s152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U1usYA&#10;AADjAAAADwAAAGRycy9kb3ducmV2LnhtbERPzUrDQBC+C32HZQre7KbVhBq7LaUq9ODFGu9DdsyG&#10;ZmdDdmzSt3cFweN8/7PZTb5TFxpiG9jAcpGBIq6DbbkxUH283q1BRUG22AUmA1eKsNvObjZY2jDy&#10;O11O0qgUwrFEA06kL7WOtSOPcRF64sR9hcGjpHNotB1wTOG+06ssK7THllODw54Ojurz6dsbELH7&#10;5bV68fH4Ob09jy6rc6yMuZ1P+ydQQpP8i//cR5vmPxR58bhe3ef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U1usYAAADjAAAADwAAAAAAAAAAAAAAAACYAgAAZHJz&#10;L2Rvd25yZXYueG1sUEsFBgAAAAAEAAQA9QAAAIs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التغير</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التكنولوجي</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السريع</w:t>
                          </w:r>
                        </w:p>
                      </w:txbxContent>
                    </v:textbox>
                  </v:shape>
                </v:group>
                <v:shape id="صورة 54" o:spid="_x0000_s152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A4m3JAAAA4wAAAA8AAABkcnMvZG93bnJldi54bWxET19PwjAQfzfxOzRn4pt0gs4xKUQNJiY8&#10;wcD4eK7nNmmvs60wvz01MfHxfv9vthisEQfyoXOs4HqUgSCune64UbCtnq8KECEiazSOScEPBVjM&#10;z89mWGp35DUdNrERKYRDiQraGPtSylC3ZDGMXE+cuA/nLcZ0+kZqj8cUbo0cZ1kuLXacGlrs6aml&#10;er/5tgpW/vH9c1q9mupr/bYszORut1+ulLq8GB7uQUQa4r/4z/2i0/yb/DafFuNJDr8/JQDk/A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FADibckAAADjAAAADwAAAAAAAAAA&#10;AAAAAACfAgAAZHJzL2Rvd25yZXYueG1sUEsFBgAAAAAEAAQA9wAAAJUDAAAAAA==&#10;">
                  <v:imagedata r:id="rId81" o:title=""/>
                  <v:path arrowok="t"/>
                </v:shape>
                <w10:wrap anchorx="page"/>
                <w10:anchorlock/>
              </v:group>
            </w:pict>
          </mc:Fallback>
        </mc:AlternateContent>
      </w:r>
    </w:p>
    <w:p w:rsidR="004A6D71" w:rsidRPr="0012794C" w:rsidRDefault="004A6D71" w:rsidP="004161EC">
      <w:pPr>
        <w:spacing w:line="360" w:lineRule="auto"/>
        <w:rPr>
          <w:rFonts w:ascii="Sakkal Majalla" w:eastAsia="Times New Roman" w:hAnsi="Sakkal Majalla"/>
          <w:sz w:val="32"/>
          <w:szCs w:val="32"/>
        </w:rPr>
      </w:pPr>
      <w:r w:rsidRPr="004161EC">
        <w:rPr>
          <w:rFonts w:ascii="Sakkal Majalla" w:eastAsia="Times New Roman" w:hAnsi="Sakkal Majalla" w:hint="eastAsia"/>
          <w:color w:val="C00000"/>
          <w:sz w:val="32"/>
          <w:szCs w:val="32"/>
          <w:rtl/>
        </w:rPr>
        <w:t>التحدي</w:t>
      </w:r>
      <w:r w:rsidRPr="004161EC">
        <w:rPr>
          <w:rFonts w:ascii="Sakkal Majalla" w:eastAsia="Times New Roman" w:hAnsi="Sakkal Majalla"/>
          <w:color w:val="C00000"/>
          <w:sz w:val="32"/>
          <w:szCs w:val="32"/>
          <w:rtl/>
        </w:rPr>
        <w:t>:</w:t>
      </w:r>
      <w:r w:rsidRPr="004161EC">
        <w:rPr>
          <w:rFonts w:ascii="Sakkal Majalla" w:eastAsia="Times New Roman" w:hAnsi="Sakkal Majalla" w:hint="cs"/>
          <w:color w:val="C00000"/>
          <w:sz w:val="32"/>
          <w:szCs w:val="32"/>
          <w:rtl/>
        </w:rPr>
        <w:t xml:space="preserve"> </w:t>
      </w:r>
      <w:r w:rsidRPr="0012794C">
        <w:rPr>
          <w:rFonts w:ascii="Sakkal Majalla" w:eastAsia="Times New Roman" w:hAnsi="Sakkal Majalla" w:hint="eastAsia"/>
          <w:sz w:val="32"/>
          <w:szCs w:val="32"/>
          <w:rtl/>
        </w:rPr>
        <w:t>صعوبة</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مواكبة</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التطورات</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التكنولوجية</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المستمرة</w:t>
      </w:r>
      <w:r w:rsidRPr="0012794C">
        <w:rPr>
          <w:rFonts w:ascii="Sakkal Majalla" w:eastAsia="Times New Roman" w:hAnsi="Sakkal Majalla"/>
          <w:sz w:val="32"/>
          <w:szCs w:val="32"/>
          <w:rtl/>
        </w:rPr>
        <w:t>.</w:t>
      </w:r>
    </w:p>
    <w:p w:rsidR="004A6D71" w:rsidRPr="004161EC" w:rsidRDefault="004A6D71" w:rsidP="004161EC">
      <w:pPr>
        <w:spacing w:line="360" w:lineRule="auto"/>
        <w:rPr>
          <w:rFonts w:ascii="Sakkal Majalla" w:eastAsia="Times New Roman" w:hAnsi="Sakkal Majalla"/>
          <w:color w:val="C00000"/>
          <w:sz w:val="32"/>
          <w:szCs w:val="32"/>
        </w:rPr>
      </w:pPr>
      <w:r w:rsidRPr="004161EC">
        <w:rPr>
          <w:rFonts w:ascii="Sakkal Majalla" w:eastAsia="Times New Roman" w:hAnsi="Sakkal Majalla" w:hint="eastAsia"/>
          <w:color w:val="C00000"/>
          <w:sz w:val="32"/>
          <w:szCs w:val="32"/>
          <w:rtl/>
        </w:rPr>
        <w:t>الحل</w:t>
      </w:r>
      <w:r w:rsidRPr="004161EC">
        <w:rPr>
          <w:rFonts w:ascii="Sakkal Majalla" w:eastAsia="Times New Roman" w:hAnsi="Sakkal Majalla"/>
          <w:color w:val="C00000"/>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hint="eastAsia"/>
          <w:sz w:val="32"/>
          <w:szCs w:val="32"/>
          <w:rtl/>
        </w:rPr>
        <w:t>الاستثمار</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في</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التدريب</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المستمر</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للموظفين</w:t>
      </w:r>
      <w:r w:rsidRPr="004161EC">
        <w:rPr>
          <w:rFonts w:ascii="Sakkal Majalla" w:hAnsi="Sakkal Majalla" w:cs="Sakkal Majalla"/>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hint="eastAsia"/>
          <w:sz w:val="32"/>
          <w:szCs w:val="32"/>
          <w:rtl/>
        </w:rPr>
        <w:t>تبني</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استراتيجيات</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مرنة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للتكيف</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مع</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التغيرات</w:t>
      </w:r>
      <w:r w:rsidRPr="004161EC">
        <w:rPr>
          <w:rFonts w:ascii="Sakkal Majalla" w:hAnsi="Sakkal Majalla" w:cs="Sakkal Majalla"/>
          <w:sz w:val="32"/>
          <w:szCs w:val="32"/>
          <w:rtl/>
        </w:rPr>
        <w:t>.</w:t>
      </w:r>
    </w:p>
    <w:p w:rsidR="004A6D71" w:rsidRPr="0012794C" w:rsidRDefault="001A2196" w:rsidP="004A6D71">
      <w:pPr>
        <w:spacing w:line="278" w:lineRule="auto"/>
        <w:rPr>
          <w:rFonts w:ascii="Sakkal Majalla" w:eastAsia="Times New Roman" w:hAnsi="Sakkal Majalla"/>
          <w:sz w:val="32"/>
          <w:szCs w:val="32"/>
        </w:rPr>
      </w:pPr>
      <w:r w:rsidRPr="002A078C">
        <w:rPr>
          <w:rFonts w:ascii="Sakkal Majalla" w:hAnsi="Sakkal Majalla"/>
          <w:noProof/>
          <w:sz w:val="34"/>
        </w:rPr>
        <w:lastRenderedPageBreak/>
        <mc:AlternateContent>
          <mc:Choice Requires="wpg">
            <w:drawing>
              <wp:inline distT="0" distB="0" distL="0" distR="0" wp14:anchorId="22B0521D" wp14:editId="66BCCDEF">
                <wp:extent cx="5731510" cy="892088"/>
                <wp:effectExtent l="0" t="0" r="2540" b="22860"/>
                <wp:docPr id="14656982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65698238" name="مجموعة 47"/>
                        <wpg:cNvGrpSpPr/>
                        <wpg:grpSpPr>
                          <a:xfrm>
                            <a:off x="0" y="0"/>
                            <a:ext cx="5731510" cy="895351"/>
                            <a:chOff x="0" y="0"/>
                            <a:chExt cx="5878196" cy="918845"/>
                          </a:xfrm>
                        </wpg:grpSpPr>
                        <wpg:grpSp>
                          <wpg:cNvPr id="1465698239" name="مجموعة 48"/>
                          <wpg:cNvGrpSpPr/>
                          <wpg:grpSpPr>
                            <a:xfrm>
                              <a:off x="0" y="0"/>
                              <a:ext cx="5878196" cy="918845"/>
                              <a:chOff x="0" y="0"/>
                              <a:chExt cx="6240348" cy="919070"/>
                            </a:xfrm>
                          </wpg:grpSpPr>
                          <wpg:grpSp>
                            <wpg:cNvPr id="388507678" name="مجموعة 49"/>
                            <wpg:cNvGrpSpPr/>
                            <wpg:grpSpPr>
                              <a:xfrm>
                                <a:off x="0" y="169208"/>
                                <a:ext cx="5433072" cy="580613"/>
                                <a:chOff x="0" y="169208"/>
                                <a:chExt cx="5433072" cy="580613"/>
                              </a:xfrm>
                            </wpg:grpSpPr>
                            <wps:wsp>
                              <wps:cNvPr id="15798567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0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08"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التنظيم</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والامتثال</w:t>
                                </w:r>
                              </w:p>
                            </w:txbxContent>
                          </wps:txbx>
                          <wps:bodyPr wrap="square" rtlCol="1">
                            <a:spAutoFit/>
                          </wps:bodyPr>
                        </wps:wsp>
                      </wpg:grpSp>
                      <pic:pic xmlns:pic="http://schemas.openxmlformats.org/drawingml/2006/picture">
                        <pic:nvPicPr>
                          <pic:cNvPr id="1579856709"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2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&#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AtUNIX3wcAAOM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152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Rqez&#10;Vc0AAADjAAAADwAAAAAAAAAAAAAAAACqAgAAZHJzL2Rvd25yZXYueG1sUEsFBgAAAAAEAAQA+gAA&#10;AKQDAAAAAA==&#10;">
                  <v:group id="مجموعة 48" o:spid="_x0000_s152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nrFs7IAAAA&#10;4wAAAA8AAAAAAAAAAAAAAAAAqgIAAGRycy9kb3ducmV2LnhtbFBLBQYAAAAABAAEAPoAAACfAwAA&#10;AAA=&#10;">
                    <v:group id="مجموعة 49" o:spid="_x0000_s153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r3AFccAAADi&#10;AAAADwAAAAAAAAAAAAAAAACqAgAAZHJzL2Rvd25yZXYueG1sUEsFBgAAAAAEAAQA+gAAAJ4DAAAA&#10;AA==&#10;">
                      <v:shape id="شكل حر 50" o:spid="_x0000_s153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MjVMYA&#10;AADjAAAADwAAAGRycy9kb3ducmV2LnhtbERPX2vCMBB/H/gdwgl7m+kcqdoZRQRBhg9aN3w9mltb&#10;1lxKE7X79kYQfLzf/5sve9uIC3W+dqzhfZSAIC6cqbnU8H3cvE1B+IBssHFMGv7Jw3IxeJljZtyV&#10;D3TJQyliCPsMNVQhtJmUvqjIoh+5ljhyv66zGOLZldJ0eI3htpHjJEmlxZpjQ4UtrSsq/vKz1ZB+&#10;qdN+X2zUId9+7DxZ82Nc0Pp12K8+QQTqw1P8cG9NnK8ms6lKJ4mC+08RAL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oMjV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3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7VgcUA&#10;AADjAAAADwAAAGRycy9kb3ducmV2LnhtbERPX2vCMBB/F/wO4QRfZKYKra4ziijCHqcTn8/mlhab&#10;S21i7b79Mhjs8X7/b7XpbS06an3lWMFsmoAgLpyu2Cg4fx5eliB8QNZYOyYF3+Rhsx4OVphr9+Qj&#10;dadgRAxhn6OCMoQml9IXJVn0U9cQR+7LtRZDPFsjdYvPGG5rOU+STFqsODaU2NCupOJ2elgFeLcf&#10;l6sLzndXY/aTtOknOlVqPOq3byAC9eFf/Od+13F+unhdptkiyeD3pwi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ztWBxQAAAOMAAAAPAAAAAAAAAAAAAAAAAJgCAABkcnMv&#10;ZG93bnJldi54bWxQSwUGAAAAAAQABAD1AAAAigMAAAAA&#10;" fillcolor="#a5a5a5 [2092]" stroked="f" strokeweight="1pt">
                        <v:stroke joinstyle="miter"/>
                      </v:roundrect>
                    </v:group>
                    <v:oval id="شكل بيضاوي 52" o:spid="_x0000_s153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4orsgA&#10;AADjAAAADwAAAGRycy9kb3ducmV2LnhtbERPX0vDMBB/F/wO4QTfXGJhba3LhiiCwgZbpz4fza0t&#10;ay6liWv37ZeB4OP9/t9iNdlOnGjwrWMNjzMFgrhypuVaw9f+/SEH4QOywc4xaTiTh9Xy9maBhXEj&#10;7+hUhlrEEPYFamhC6AspfdWQRT9zPXHkDm6wGOI51NIMOMZw28lEqVRabDk2NNjTa0PVsfy1GrbH&#10;w/f553OtNrUby3S0b0li9lrf300vzyACTeFf/Of+MHH+PHvK52mmMrj+FAGQy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HiiuyAAAAOMAAAAPAAAAAAAAAAAAAAAAAJgCAABk&#10;cnMvZG93bnJldi54bWxQSwUGAAAAAAQABAD1AAAAjQMAAAAA&#10;" filled="f" strokecolor="#168489" strokeweight="1pt">
                      <v:stroke joinstyle="miter"/>
                    </v:oval>
                  </v:group>
                  <v:shape id="مربع نص 41" o:spid="_x0000_s153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f6uMkA&#10;AADjAAAADwAAAGRycy9kb3ducmV2LnhtbESPQU/DMAyF70j7D5EncWPJJnUbZdk0DZB24MIod6sx&#10;TUWTVI1Zu3+PD0gc7ff83ufdYQqdutKQ2xQtLBcGFMU6uTY2FqqP14ctqMwYHXYpkoUbZTjsZ3c7&#10;LF0a4ztdL9woCYm5RAueuS+1zrWngHmReoqifaUhIMs4NNoNOEp46PTKmLUO2EZp8NjTyVP9ffkJ&#10;FpjdcXmrXkI+f05vz6M3dYGVtffz6fgEimnif/Pf9dkJfrF53BbrjRFo+UkWoP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ff6uMkAAADjAAAADwAAAAAAAAAAAAAAAACYAgAA&#10;ZHJzL2Rvd25yZXYueG1sUEsFBgAAAAAEAAQA9QAAAI4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التنظيم</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والامتثال</w:t>
                          </w:r>
                        </w:p>
                      </w:txbxContent>
                    </v:textbox>
                  </v:shape>
                </v:group>
                <v:shape id="صورة 54" o:spid="_x0000_s153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sFoPJAAAA4wAAAA8AAABkcnMvZG93bnJldi54bWxET0tLAzEQvgv+hzCCN5tVafdh06JSQeip&#10;XS09jptxd20yWZPYrv/eCILH+d4zX47WiCP50DtWcD3JQBA3TvfcKnipn64KECEiazSOScE3BVgu&#10;zs/mWGl34g0dt7EVKYRDhQq6GIdKytB0ZDFM3ECcuHfnLcZ0+lZqj6cUbo28ybKZtNhzauhwoMeO&#10;msP2yypY+4e3j7Lemfpzs18V5jZ/PazWSl1ejPd3ICKN8V/8537Waf40L4vpLM9K+P0pASA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WwWg8kAAADjAAAADwAAAAAAAAAA&#10;AAAAAACfAgAAZHJzL2Rvd25yZXYueG1sUEsFBgAAAAAEAAQA9wAAAJUDAAAAAA==&#10;">
                  <v:imagedata r:id="rId81" o:title=""/>
                  <v:path arrowok="t"/>
                </v:shape>
                <w10:wrap anchorx="page"/>
                <w10:anchorlock/>
              </v:group>
            </w:pict>
          </mc:Fallback>
        </mc:AlternateContent>
      </w:r>
    </w:p>
    <w:p w:rsidR="004A6D71" w:rsidRPr="004161EC" w:rsidRDefault="004A6D71" w:rsidP="004161EC">
      <w:pPr>
        <w:spacing w:line="360" w:lineRule="auto"/>
        <w:rPr>
          <w:rFonts w:ascii="Sakkal Majalla" w:hAnsi="Sakkal Majalla"/>
          <w:sz w:val="32"/>
          <w:szCs w:val="32"/>
        </w:rPr>
      </w:pPr>
      <w:r w:rsidRPr="004161EC">
        <w:rPr>
          <w:rFonts w:ascii="Sakkal Majalla" w:hAnsi="Sakkal Majalla" w:hint="eastAsia"/>
          <w:color w:val="C00000"/>
          <w:sz w:val="32"/>
          <w:szCs w:val="32"/>
          <w:rtl/>
        </w:rPr>
        <w:t>التحدي</w:t>
      </w:r>
      <w:r w:rsidRPr="004161EC">
        <w:rPr>
          <w:rFonts w:ascii="Sakkal Majalla" w:hAnsi="Sakkal Majalla"/>
          <w:color w:val="C00000"/>
          <w:sz w:val="32"/>
          <w:szCs w:val="32"/>
          <w:rtl/>
        </w:rPr>
        <w:t>:</w:t>
      </w:r>
      <w:r w:rsidRPr="004161EC">
        <w:rPr>
          <w:rFonts w:ascii="Sakkal Majalla" w:hAnsi="Sakkal Majalla" w:hint="cs"/>
          <w:color w:val="C00000"/>
          <w:sz w:val="32"/>
          <w:szCs w:val="32"/>
          <w:rtl/>
        </w:rPr>
        <w:t xml:space="preserve"> </w:t>
      </w:r>
      <w:r w:rsidRPr="004161EC">
        <w:rPr>
          <w:rFonts w:ascii="Sakkal Majalla" w:hAnsi="Sakkal Majalla" w:hint="eastAsia"/>
          <w:sz w:val="32"/>
          <w:szCs w:val="32"/>
          <w:rtl/>
        </w:rPr>
        <w:t>الامتثال</w:t>
      </w:r>
      <w:r w:rsidRPr="004161EC">
        <w:rPr>
          <w:rFonts w:ascii="Sakkal Majalla" w:hAnsi="Sakkal Majalla"/>
          <w:sz w:val="32"/>
          <w:szCs w:val="32"/>
          <w:rtl/>
        </w:rPr>
        <w:t xml:space="preserve"> </w:t>
      </w:r>
      <w:r w:rsidRPr="004161EC">
        <w:rPr>
          <w:rFonts w:ascii="Sakkal Majalla" w:hAnsi="Sakkal Majalla" w:hint="eastAsia"/>
          <w:sz w:val="32"/>
          <w:szCs w:val="32"/>
          <w:rtl/>
        </w:rPr>
        <w:t>للقوانين</w:t>
      </w:r>
      <w:r w:rsidRPr="004161EC">
        <w:rPr>
          <w:rFonts w:ascii="Sakkal Majalla" w:hAnsi="Sakkal Majalla"/>
          <w:sz w:val="32"/>
          <w:szCs w:val="32"/>
          <w:rtl/>
        </w:rPr>
        <w:t xml:space="preserve"> </w:t>
      </w:r>
      <w:r w:rsidRPr="004161EC">
        <w:rPr>
          <w:rFonts w:ascii="Sakkal Majalla" w:hAnsi="Sakkal Majalla" w:hint="eastAsia"/>
          <w:sz w:val="32"/>
          <w:szCs w:val="32"/>
          <w:rtl/>
        </w:rPr>
        <w:t>واللوائح</w:t>
      </w:r>
      <w:r w:rsidRPr="004161EC">
        <w:rPr>
          <w:rFonts w:ascii="Sakkal Majalla" w:hAnsi="Sakkal Majalla"/>
          <w:sz w:val="32"/>
          <w:szCs w:val="32"/>
          <w:rtl/>
        </w:rPr>
        <w:t xml:space="preserve"> </w:t>
      </w:r>
      <w:r w:rsidRPr="004161EC">
        <w:rPr>
          <w:rFonts w:ascii="Sakkal Majalla" w:hAnsi="Sakkal Majalla" w:hint="eastAsia"/>
          <w:sz w:val="32"/>
          <w:szCs w:val="32"/>
          <w:rtl/>
        </w:rPr>
        <w:t>التي</w:t>
      </w:r>
      <w:r w:rsidRPr="004161EC">
        <w:rPr>
          <w:rFonts w:ascii="Sakkal Majalla" w:hAnsi="Sakkal Majalla"/>
          <w:sz w:val="32"/>
          <w:szCs w:val="32"/>
          <w:rtl/>
        </w:rPr>
        <w:t xml:space="preserve"> </w:t>
      </w:r>
      <w:r w:rsidRPr="004161EC">
        <w:rPr>
          <w:rFonts w:ascii="Sakkal Majalla" w:hAnsi="Sakkal Majalla" w:hint="eastAsia"/>
          <w:sz w:val="32"/>
          <w:szCs w:val="32"/>
          <w:rtl/>
        </w:rPr>
        <w:t>تتغير</w:t>
      </w:r>
      <w:r w:rsidRPr="004161EC">
        <w:rPr>
          <w:rFonts w:ascii="Sakkal Majalla" w:hAnsi="Sakkal Majalla"/>
          <w:sz w:val="32"/>
          <w:szCs w:val="32"/>
          <w:rtl/>
        </w:rPr>
        <w:t xml:space="preserve"> </w:t>
      </w:r>
      <w:r w:rsidRPr="004161EC">
        <w:rPr>
          <w:rFonts w:ascii="Sakkal Majalla" w:hAnsi="Sakkal Majalla" w:hint="eastAsia"/>
          <w:sz w:val="32"/>
          <w:szCs w:val="32"/>
          <w:rtl/>
        </w:rPr>
        <w:t>باستمرار</w:t>
      </w:r>
      <w:r w:rsidRPr="004161EC">
        <w:rPr>
          <w:rFonts w:ascii="Sakkal Majalla" w:hAnsi="Sakkal Majalla"/>
          <w:sz w:val="32"/>
          <w:szCs w:val="32"/>
          <w:rtl/>
        </w:rPr>
        <w:t>.</w:t>
      </w:r>
    </w:p>
    <w:p w:rsidR="004A6D71" w:rsidRPr="004161EC" w:rsidRDefault="004A6D71" w:rsidP="004161EC">
      <w:pPr>
        <w:spacing w:line="360" w:lineRule="auto"/>
        <w:rPr>
          <w:rFonts w:ascii="Sakkal Majalla" w:hAnsi="Sakkal Majalla"/>
          <w:color w:val="C00000"/>
          <w:sz w:val="32"/>
          <w:szCs w:val="32"/>
        </w:rPr>
      </w:pPr>
      <w:r w:rsidRPr="004161EC">
        <w:rPr>
          <w:rFonts w:ascii="Sakkal Majalla" w:hAnsi="Sakkal Majalla" w:hint="eastAsia"/>
          <w:color w:val="C00000"/>
          <w:sz w:val="32"/>
          <w:szCs w:val="32"/>
          <w:rtl/>
        </w:rPr>
        <w:t>الحل</w:t>
      </w:r>
      <w:r w:rsidRPr="004161EC">
        <w:rPr>
          <w:rFonts w:ascii="Sakkal Majalla" w:hAnsi="Sakkal Majalla"/>
          <w:color w:val="C00000"/>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hint="eastAsia"/>
          <w:sz w:val="32"/>
          <w:szCs w:val="32"/>
          <w:rtl/>
        </w:rPr>
        <w:t>إنشاء</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فرق</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متخصصة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لمتابعة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التطورات</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القانونية</w:t>
      </w:r>
      <w:r w:rsidRPr="004161EC">
        <w:rPr>
          <w:rFonts w:ascii="Sakkal Majalla" w:hAnsi="Sakkal Majalla" w:cs="Sakkal Majalla"/>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hint="eastAsia"/>
          <w:sz w:val="32"/>
          <w:szCs w:val="32"/>
          <w:rtl/>
        </w:rPr>
        <w:t>اعتماد</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أنظمة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إدارة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الامتثال</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التلقائية</w:t>
      </w:r>
      <w:r w:rsidRPr="004161EC">
        <w:rPr>
          <w:rFonts w:ascii="Sakkal Majalla" w:hAnsi="Sakkal Majalla" w:cs="Sakkal Majalla"/>
          <w:sz w:val="32"/>
          <w:szCs w:val="32"/>
          <w:rtl/>
        </w:rPr>
        <w:t>.</w:t>
      </w:r>
    </w:p>
    <w:p w:rsidR="004A6D71" w:rsidRPr="0012794C" w:rsidRDefault="001A2196" w:rsidP="004A6D71">
      <w:pPr>
        <w:spacing w:line="278" w:lineRule="auto"/>
        <w:rPr>
          <w:rFonts w:ascii="Sakkal Majalla" w:eastAsia="Times New Roman" w:hAnsi="Sakkal Majalla"/>
          <w:sz w:val="32"/>
          <w:szCs w:val="32"/>
        </w:rPr>
      </w:pPr>
      <w:r w:rsidRPr="002A078C">
        <w:rPr>
          <w:rFonts w:ascii="Sakkal Majalla" w:hAnsi="Sakkal Majalla"/>
          <w:noProof/>
          <w:sz w:val="34"/>
        </w:rPr>
        <mc:AlternateContent>
          <mc:Choice Requires="wpg">
            <w:drawing>
              <wp:inline distT="0" distB="0" distL="0" distR="0" wp14:anchorId="0EFD975F" wp14:editId="74021D25">
                <wp:extent cx="5731510" cy="892088"/>
                <wp:effectExtent l="0" t="0" r="2540" b="22860"/>
                <wp:docPr id="157985671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11" name="مجموعة 47"/>
                        <wpg:cNvGrpSpPr/>
                        <wpg:grpSpPr>
                          <a:xfrm>
                            <a:off x="0" y="0"/>
                            <a:ext cx="5731510" cy="895351"/>
                            <a:chOff x="0" y="0"/>
                            <a:chExt cx="5878196" cy="918845"/>
                          </a:xfrm>
                        </wpg:grpSpPr>
                        <wpg:grpSp>
                          <wpg:cNvPr id="1579856712" name="مجموعة 48"/>
                          <wpg:cNvGrpSpPr/>
                          <wpg:grpSpPr>
                            <a:xfrm>
                              <a:off x="0" y="0"/>
                              <a:ext cx="5878196" cy="918845"/>
                              <a:chOff x="0" y="0"/>
                              <a:chExt cx="6240348" cy="919070"/>
                            </a:xfrm>
                          </wpg:grpSpPr>
                          <wpg:grpSp>
                            <wpg:cNvPr id="1579856713" name="مجموعة 49"/>
                            <wpg:cNvGrpSpPr/>
                            <wpg:grpSpPr>
                              <a:xfrm>
                                <a:off x="0" y="169208"/>
                                <a:ext cx="5433072" cy="580613"/>
                                <a:chOff x="0" y="169208"/>
                                <a:chExt cx="5433072" cy="580613"/>
                              </a:xfrm>
                            </wpg:grpSpPr>
                            <wps:wsp>
                              <wps:cNvPr id="15798567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17"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التفاعل</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مع</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العملاء</w:t>
                                </w:r>
                              </w:p>
                            </w:txbxContent>
                          </wps:txbx>
                          <wps:bodyPr wrap="square" rtlCol="1">
                            <a:spAutoFit/>
                          </wps:bodyPr>
                        </wps:wsp>
                      </wpg:grpSp>
                      <pic:pic xmlns:pic="http://schemas.openxmlformats.org/drawingml/2006/picture">
                        <pic:nvPicPr>
                          <pic:cNvPr id="1579856718"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3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1pxl4QcAAOQ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LHWnGXhBwAA5B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153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Ot+yJyQAA&#10;AOMAAAAPAAAAAAAAAAAAAAAAAKoCAABkcnMvZG93bnJldi54bWxQSwUGAAAAAAQABAD6AAAAoAMA&#10;AAAA&#10;">
                  <v:group id="مجموعة 48" o:spid="_x0000_s153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ZXL+yQAA&#10;AOMAAAAPAAAAAAAAAAAAAAAAAKoCAABkcnMvZG93bnJldi54bWxQSwUGAAAAAAQABAD6AAAAoAMA&#10;AAAA&#10;">
                    <v:group id="مجموعة 49" o:spid="_x0000_s153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KddlyQAA&#10;AOMAAAAPAAAAAAAAAAAAAAAAAKoCAABkcnMvZG93bnJldi54bWxQSwUGAAAAAAQABAD6AAAAoAMA&#10;AAAA&#10;">
                      <v:shape id="شكل حر 50" o:spid="_x0000_s154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YQEsYA&#10;AADjAAAADwAAAGRycy9kb3ducmV2LnhtbERPzWrCQBC+C77DMoI33WibqKmrSEEQ6UGjpdchOyah&#10;2dmQXTV9e7cgeJzvf5brztTiRq2rLCuYjCMQxLnVFRcKzqftaA7CeWSNtWVS8EcO1qt+b4mptnc+&#10;0i3zhQgh7FJUUHrfpFK6vCSDbmwb4sBdbGvQh7MtpG7xHsJNLadRlEiDFYeGEhv6LCn/za5GQbKP&#10;fw6HfBsfs93blyOjv7X1Sg0H3eYDhKfOv8RP906H+fFsMY+T2eQd/n8KAMjV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YQE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4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XdK8UA&#10;AADjAAAADwAAAGRycy9kb3ducmV2LnhtbERPX2vCMBB/H/gdwgl7EU0Voq4ziiiDPW4qPp/NLS1r&#10;LrWJtfv2y2Dg4/3+32rTu1p01IbKs4bpJANBXHhTsdVwOr6NlyBCRDZYeyYNPxRgsx48rTA3/s6f&#10;1B2iFSmEQ44ayhibXMpQlOQwTHxDnLgv3zqM6WytNC3eU7ir5SzL5tJhxamhxIZ2JRXfh5vTgFf3&#10;cb746EN3sXY/Uk0/Mkrr52G/fQURqY8P8b/73aT5avGyVPPFVMHfTwkA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xd0rxQAAAOMAAAAPAAAAAAAAAAAAAAAAAJgCAABkcnMv&#10;ZG93bnJldi54bWxQSwUGAAAAAAQABAD1AAAAigMAAAAA&#10;" fillcolor="#a5a5a5 [2092]" stroked="f" strokeweight="1pt">
                        <v:stroke joinstyle="miter"/>
                      </v:roundrect>
                    </v:group>
                    <v:oval id="شكل بيضاوي 52" o:spid="_x0000_s154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sb6McA&#10;AADjAAAADwAAAGRycy9kb3ducmV2LnhtbERPS2vCQBC+C/0PyxR6qxsDRo2uIpZCCxY0Ps5DdkyC&#10;2dmQ3Zr4791CweN871mselOLG7WusqxgNIxAEOdWV1woOB4+36cgnEfWWFsmBXdysFq+DBaYatvx&#10;nm6ZL0QIYZeigtL7JpXS5SUZdEPbEAfuYluDPpxtIXWLXQg3tYyjKJEGKw4NJTa0KSm/Zr9Gwe56&#10;Od3P39vop7BdlnTmI471Qam31349B+Gp90/xv/tLh/njyWw6TiajBP5+CgDI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LG+jHAAAA4wAAAA8AAAAAAAAAAAAAAAAAmAIAAGRy&#10;cy9kb3ducmV2LnhtbFBLBQYAAAAABAAEAPUAAACMAwAAAAA=&#10;" filled="f" strokecolor="#168489" strokeweight="1pt">
                      <v:stroke joinstyle="miter"/>
                    </v:oval>
                  </v:group>
                  <v:shape id="مربع نص 41" o:spid="_x0000_s154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H4F8YA&#10;AADjAAAADwAAAGRycy9kb3ducmV2LnhtbERPS0vDQBC+C/6HZQre7CZCmhq7LcUH9ODFNt6H7JgN&#10;zc6G7Nik/94VBI/zvWezm32vLjTGLrCBfJmBIm6C7bg1UJ/e7tegoiBb7AOTgStF2G1vbzZY2TDx&#10;B12O0qoUwrFCA05kqLSOjSOPcRkG4sR9hdGjpHNstR1xSuG+1w9ZttIeO04NDgd6dtScj9/egIjd&#10;59f61cfD5/z+MrmsKbA25m4x759ACc3yL/5zH2yaX5SP62JV5i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bH4F8YAAADjAAAADwAAAAAAAAAAAAAAAACYAgAAZHJz&#10;L2Rvd25yZXYueG1sUEsFBgAAAAAEAAQA9QAAAIs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التفاعل</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مع</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العملاء</w:t>
                          </w:r>
                        </w:p>
                      </w:txbxContent>
                    </v:textbox>
                  </v:shape>
                </v:group>
                <v:shape id="صورة 54" o:spid="_x0000_s154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BP5JcXNAAAA4wAAAA8AAAAA&#10;AAAAAAAAAAAAnwIAAGRycy9kb3ducmV2LnhtbFBLBQYAAAAABAAEAPcAAACZAwAAAAA=&#10;">
                  <v:imagedata r:id="rId81" o:title=""/>
                  <v:path arrowok="t"/>
                </v:shape>
                <w10:wrap anchorx="page"/>
                <w10:anchorlock/>
              </v:group>
            </w:pict>
          </mc:Fallback>
        </mc:AlternateContent>
      </w:r>
    </w:p>
    <w:p w:rsidR="004A6D71" w:rsidRPr="004161EC" w:rsidRDefault="004A6D71" w:rsidP="004161EC">
      <w:pPr>
        <w:spacing w:line="360" w:lineRule="auto"/>
        <w:rPr>
          <w:rFonts w:ascii="Sakkal Majalla" w:hAnsi="Sakkal Majalla"/>
          <w:sz w:val="32"/>
          <w:szCs w:val="32"/>
        </w:rPr>
      </w:pPr>
      <w:r w:rsidRPr="004161EC">
        <w:rPr>
          <w:rFonts w:ascii="Sakkal Majalla" w:hAnsi="Sakkal Majalla" w:hint="eastAsia"/>
          <w:color w:val="C00000"/>
          <w:sz w:val="32"/>
          <w:szCs w:val="32"/>
          <w:rtl/>
        </w:rPr>
        <w:t>التحدي</w:t>
      </w:r>
      <w:r w:rsidRPr="004161EC">
        <w:rPr>
          <w:rFonts w:ascii="Sakkal Majalla" w:hAnsi="Sakkal Majalla"/>
          <w:sz w:val="32"/>
          <w:szCs w:val="32"/>
          <w:rtl/>
        </w:rPr>
        <w:t>:</w:t>
      </w:r>
      <w:r w:rsidRPr="004161EC">
        <w:rPr>
          <w:rFonts w:ascii="Sakkal Majalla" w:hAnsi="Sakkal Majalla" w:hint="cs"/>
          <w:sz w:val="32"/>
          <w:szCs w:val="32"/>
          <w:rtl/>
        </w:rPr>
        <w:t xml:space="preserve"> </w:t>
      </w:r>
      <w:r w:rsidRPr="004161EC">
        <w:rPr>
          <w:rFonts w:ascii="Sakkal Majalla" w:hAnsi="Sakkal Majalla" w:hint="eastAsia"/>
          <w:sz w:val="32"/>
          <w:szCs w:val="32"/>
          <w:rtl/>
        </w:rPr>
        <w:t>تلبية</w:t>
      </w:r>
      <w:r w:rsidRPr="004161EC">
        <w:rPr>
          <w:rFonts w:ascii="Sakkal Majalla" w:hAnsi="Sakkal Majalla"/>
          <w:sz w:val="32"/>
          <w:szCs w:val="32"/>
          <w:rtl/>
        </w:rPr>
        <w:t xml:space="preserve"> </w:t>
      </w:r>
      <w:r w:rsidRPr="004161EC">
        <w:rPr>
          <w:rFonts w:ascii="Sakkal Majalla" w:hAnsi="Sakkal Majalla" w:hint="eastAsia"/>
          <w:sz w:val="32"/>
          <w:szCs w:val="32"/>
          <w:rtl/>
        </w:rPr>
        <w:t>توقعات</w:t>
      </w:r>
      <w:r w:rsidRPr="004161EC">
        <w:rPr>
          <w:rFonts w:ascii="Sakkal Majalla" w:hAnsi="Sakkal Majalla"/>
          <w:sz w:val="32"/>
          <w:szCs w:val="32"/>
          <w:rtl/>
        </w:rPr>
        <w:t xml:space="preserve"> </w:t>
      </w:r>
      <w:r w:rsidRPr="004161EC">
        <w:rPr>
          <w:rFonts w:ascii="Sakkal Majalla" w:hAnsi="Sakkal Majalla" w:hint="eastAsia"/>
          <w:sz w:val="32"/>
          <w:szCs w:val="32"/>
          <w:rtl/>
        </w:rPr>
        <w:t>العملاء</w:t>
      </w:r>
      <w:r w:rsidRPr="004161EC">
        <w:rPr>
          <w:rFonts w:ascii="Sakkal Majalla" w:hAnsi="Sakkal Majalla"/>
          <w:sz w:val="32"/>
          <w:szCs w:val="32"/>
          <w:rtl/>
        </w:rPr>
        <w:t xml:space="preserve"> </w:t>
      </w:r>
      <w:r w:rsidRPr="004161EC">
        <w:rPr>
          <w:rFonts w:ascii="Sakkal Majalla" w:hAnsi="Sakkal Majalla" w:hint="eastAsia"/>
          <w:sz w:val="32"/>
          <w:szCs w:val="32"/>
          <w:rtl/>
        </w:rPr>
        <w:t>المتزايدة</w:t>
      </w:r>
      <w:r w:rsidRPr="004161EC">
        <w:rPr>
          <w:rFonts w:ascii="Sakkal Majalla" w:hAnsi="Sakkal Majalla"/>
          <w:sz w:val="32"/>
          <w:szCs w:val="32"/>
          <w:rtl/>
        </w:rPr>
        <w:t xml:space="preserve"> </w:t>
      </w:r>
      <w:r w:rsidRPr="004161EC">
        <w:rPr>
          <w:rFonts w:ascii="Sakkal Majalla" w:hAnsi="Sakkal Majalla" w:hint="eastAsia"/>
          <w:sz w:val="32"/>
          <w:szCs w:val="32"/>
          <w:rtl/>
        </w:rPr>
        <w:t>في</w:t>
      </w:r>
      <w:r w:rsidRPr="004161EC">
        <w:rPr>
          <w:rFonts w:ascii="Sakkal Majalla" w:hAnsi="Sakkal Majalla"/>
          <w:sz w:val="32"/>
          <w:szCs w:val="32"/>
          <w:rtl/>
        </w:rPr>
        <w:t xml:space="preserve"> </w:t>
      </w:r>
      <w:r w:rsidRPr="004161EC">
        <w:rPr>
          <w:rFonts w:ascii="Sakkal Majalla" w:hAnsi="Sakkal Majalla" w:hint="eastAsia"/>
          <w:sz w:val="32"/>
          <w:szCs w:val="32"/>
          <w:rtl/>
        </w:rPr>
        <w:t>البيئة</w:t>
      </w:r>
      <w:r w:rsidRPr="004161EC">
        <w:rPr>
          <w:rFonts w:ascii="Sakkal Majalla" w:hAnsi="Sakkal Majalla"/>
          <w:sz w:val="32"/>
          <w:szCs w:val="32"/>
          <w:rtl/>
        </w:rPr>
        <w:t xml:space="preserve"> </w:t>
      </w:r>
      <w:r w:rsidRPr="004161EC">
        <w:rPr>
          <w:rFonts w:ascii="Sakkal Majalla" w:hAnsi="Sakkal Majalla" w:hint="eastAsia"/>
          <w:sz w:val="32"/>
          <w:szCs w:val="32"/>
          <w:rtl/>
        </w:rPr>
        <w:t>الرقمية</w:t>
      </w:r>
      <w:r w:rsidRPr="004161EC">
        <w:rPr>
          <w:rFonts w:ascii="Sakkal Majalla" w:hAnsi="Sakkal Majalla"/>
          <w:sz w:val="32"/>
          <w:szCs w:val="32"/>
          <w:rtl/>
        </w:rPr>
        <w:t>.</w:t>
      </w:r>
    </w:p>
    <w:p w:rsidR="004A6D71" w:rsidRPr="004161EC" w:rsidRDefault="004A6D71" w:rsidP="004161EC">
      <w:pPr>
        <w:spacing w:line="360" w:lineRule="auto"/>
        <w:rPr>
          <w:rFonts w:ascii="Sakkal Majalla" w:hAnsi="Sakkal Majalla"/>
          <w:color w:val="C00000"/>
          <w:sz w:val="32"/>
          <w:szCs w:val="32"/>
        </w:rPr>
      </w:pPr>
      <w:r w:rsidRPr="004161EC">
        <w:rPr>
          <w:rFonts w:ascii="Sakkal Majalla" w:hAnsi="Sakkal Majalla" w:hint="eastAsia"/>
          <w:color w:val="C00000"/>
          <w:sz w:val="32"/>
          <w:szCs w:val="32"/>
          <w:rtl/>
        </w:rPr>
        <w:t>الحل</w:t>
      </w:r>
      <w:r w:rsidRPr="004161EC">
        <w:rPr>
          <w:rFonts w:ascii="Sakkal Majalla" w:hAnsi="Sakkal Majalla"/>
          <w:color w:val="C00000"/>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تحسين</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تجربة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المستخدم</w:t>
      </w:r>
      <w:r w:rsidRPr="004161EC">
        <w:rPr>
          <w:rFonts w:ascii="Sakkal Majalla" w:hAnsi="Sakkal Majalla" w:cs="Sakkal Majalla"/>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استخدام</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تقنيات</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الذكاء</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الاصطناعي</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لتخصيص</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الخدمات</w:t>
      </w:r>
      <w:r w:rsidRPr="004161EC">
        <w:rPr>
          <w:rFonts w:ascii="Sakkal Majalla" w:hAnsi="Sakkal Majalla" w:cs="Sakkal Majalla"/>
          <w:sz w:val="32"/>
          <w:szCs w:val="32"/>
          <w:rtl/>
        </w:rPr>
        <w:t>.</w:t>
      </w:r>
    </w:p>
    <w:p w:rsidR="004A6D71" w:rsidRPr="0012794C" w:rsidRDefault="001A2196" w:rsidP="004A6D71">
      <w:pPr>
        <w:spacing w:line="278" w:lineRule="auto"/>
        <w:rPr>
          <w:rFonts w:ascii="Sakkal Majalla" w:eastAsia="Times New Roman" w:hAnsi="Sakkal Majalla"/>
          <w:sz w:val="32"/>
          <w:szCs w:val="32"/>
        </w:rPr>
      </w:pPr>
      <w:r w:rsidRPr="002A078C">
        <w:rPr>
          <w:rFonts w:ascii="Sakkal Majalla" w:hAnsi="Sakkal Majalla"/>
          <w:noProof/>
          <w:sz w:val="34"/>
        </w:rPr>
        <mc:AlternateContent>
          <mc:Choice Requires="wpg">
            <w:drawing>
              <wp:inline distT="0" distB="0" distL="0" distR="0" wp14:anchorId="1F4BCAB1" wp14:editId="66C28FF4">
                <wp:extent cx="5731510" cy="892088"/>
                <wp:effectExtent l="0" t="0" r="2540" b="22860"/>
                <wp:docPr id="157985671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20" name="مجموعة 47"/>
                        <wpg:cNvGrpSpPr/>
                        <wpg:grpSpPr>
                          <a:xfrm>
                            <a:off x="0" y="0"/>
                            <a:ext cx="5731510" cy="895351"/>
                            <a:chOff x="0" y="0"/>
                            <a:chExt cx="5878196" cy="918845"/>
                          </a:xfrm>
                        </wpg:grpSpPr>
                        <wpg:grpSp>
                          <wpg:cNvPr id="1579856721" name="مجموعة 48"/>
                          <wpg:cNvGrpSpPr/>
                          <wpg:grpSpPr>
                            <a:xfrm>
                              <a:off x="0" y="0"/>
                              <a:ext cx="5878196" cy="918845"/>
                              <a:chOff x="0" y="0"/>
                              <a:chExt cx="6240348" cy="919070"/>
                            </a:xfrm>
                          </wpg:grpSpPr>
                          <wpg:grpSp>
                            <wpg:cNvPr id="1579856722" name="مجموعة 49"/>
                            <wpg:cNvGrpSpPr/>
                            <wpg:grpSpPr>
                              <a:xfrm>
                                <a:off x="0" y="169208"/>
                                <a:ext cx="5433072" cy="580613"/>
                                <a:chOff x="0" y="169208"/>
                                <a:chExt cx="5433072" cy="580613"/>
                              </a:xfrm>
                            </wpg:grpSpPr>
                            <wps:wsp>
                              <wps:cNvPr id="15798567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26"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الابتكار</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المستدام</w:t>
                                </w:r>
                              </w:p>
                            </w:txbxContent>
                          </wps:txbx>
                          <wps:bodyPr wrap="square" rtlCol="1">
                            <a:spAutoFit/>
                          </wps:bodyPr>
                        </wps:wsp>
                      </wpg:grpSp>
                      <pic:pic xmlns:pic="http://schemas.openxmlformats.org/drawingml/2006/picture">
                        <pic:nvPicPr>
                          <pic:cNvPr id="1579856727"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4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CS4gbF3wcAAOQ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154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b5eD&#10;r80AAADjAAAADwAAAAAAAAAAAAAAAACqAgAAZHJzL2Rvd25yZXYueG1sUEsFBgAAAAAEAAQA+gAA&#10;AKQDAAAAAA==&#10;">
                  <v:group id="مجموعة 48" o:spid="_x0000_s154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A2yY0yQAA&#10;AOMAAAAPAAAAAAAAAAAAAAAAAKoCAABkcnMvZG93bnJldi54bWxQSwUGAAAAAAQABAD6AAAAoAMA&#10;AAAA&#10;">
                    <v:group id="مجموعة 49" o:spid="_x0000_s154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wCbhDyQAA&#10;AOMAAAAPAAAAAAAAAAAAAAAAAKoCAABkcnMvZG93bnJldi54bWxQSwUGAAAAAAQABAD6AAAAoAMA&#10;AAAA&#10;">
                      <v:shape id="شكل حر 50" o:spid="_x0000_s154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NC28YA&#10;AADjAAAADwAAAGRycy9kb3ducmV2LnhtbERPzYrCMBC+C75DGGFvmqq0utUoIgiyeNCustehGdti&#10;MylNVrtvbwRhj/P9z3LdmVrcqXWVZQXjUQSCOLe64kLB+Xs3nINwHlljbZkU/JGD9arfW2Kq7YNP&#10;dM98IUIIuxQVlN43qZQuL8mgG9mGOHBX2xr04WwLqVt8hHBTy0kUJdJgxaGhxIa2JeW37NcoSL7i&#10;n+Mx38WnbD89ODL6oq1X6mPQbRYgPHX+X/x273WYH88+53Eym0zh9VMAQK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NC2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5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yDcYA&#10;AADjAAAADwAAAGRycy9kb3ducmV2LnhtbERPS2vCQBC+F/wPywheRDdK4yO6SqkIPbYqnsfsuAlm&#10;Z2N2jem/7xYKPc73nvW2s5VoqfGlYwWTcQKCOHe6ZKPgdNyPFiB8QNZYOSYF3+Rhu+m9rDHT7slf&#10;1B6CETGEfYYKihDqTEqfF2TRj11NHLmrayyGeDZG6gafMdxWcpokM2mx5NhQYE3vBeW3w8MqwLv9&#10;PF9ccL69GLMbpnU31KlSg373tgIRqAv/4j/3h47z0/lykc7m01f4/SkC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uWyDcYAAADjAAAADwAAAAAAAAAAAAAAAACYAgAAZHJz&#10;L2Rvd25yZXYueG1sUEsFBgAAAAAEAAQA9QAAAIsDAAAAAA==&#10;" fillcolor="#a5a5a5 [2092]" stroked="f" strokeweight="1pt">
                        <v:stroke joinstyle="miter"/>
                      </v:roundrect>
                    </v:group>
                    <v:oval id="شكل بيضاوي 52" o:spid="_x0000_s155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VPIscA&#10;AADjAAAADwAAAGRycy9kb3ducmV2LnhtbERPX2vCMBB/H+w7hBvsTVMLra4aRRRhAwdatz0fzdkW&#10;m0tpMlu/vRkIe7zf/1usBtOIK3WutqxgMo5AEBdW11wq+DrtRjMQziNrbCyTghs5WC2fnxaYadvz&#10;ka65L0UIYZehgsr7NpPSFRUZdGPbEgfubDuDPpxdKXWHfQg3jYyjKJUGaw4NFba0qai45L9GweFy&#10;/r79fOyjz9L2edqbbRzrk1KvL8N6DsLT4P/FD/e7DvOT6dssSadxAn8/BQDk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1TyLHAAAA4wAAAA8AAAAAAAAAAAAAAAAAmAIAAGRy&#10;cy9kb3ducmV2LnhtbFBLBQYAAAAABAAEAPUAAACMAwAAAAA=&#10;" filled="f" strokecolor="#168489" strokeweight="1pt">
                      <v:stroke joinstyle="miter"/>
                    </v:oval>
                  </v:group>
                  <v:shape id="مربع نص 41" o:spid="_x0000_s155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GXMcYA&#10;AADjAAAADwAAAGRycy9kb3ducmV2LnhtbERPzUrDQBC+C32HZQre7KaFpDV2W0pV6MGLNd6H7JgN&#10;ZmdDdtqkb+8Kgsf5/me7n3ynrjTENrCB5SIDRVwH23JjoPp4fdiAioJssQtMBm4UYb+b3W2xtGHk&#10;d7qepVEphGOJBpxIX2oda0ce4yL0xIn7CoNHSefQaDvgmMJ9p1dZVmiPLacGhz0dHdXf54s3IGIP&#10;y1v14uPpc3p7Hl1W51gZcz+fDk+ghCb5F/+5TzbNz9ePm7xYrwr4/SkBo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GXMcYAAADjAAAADwAAAAAAAAAAAAAAAACYAgAAZHJz&#10;L2Rvd25yZXYueG1sUEsFBgAAAAAEAAQA9QAAAIs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الابتكار</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المستدام</w:t>
                          </w:r>
                        </w:p>
                      </w:txbxContent>
                    </v:textbox>
                  </v:shape>
                </v:group>
                <v:shape id="صورة 54" o:spid="_x0000_s155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KewrJAAAA4wAAAA8AAABkcnMvZG93bnJldi54bWxET19PwjAQfzfxOzRn4pt0YmBjUogaTEx4&#10;ggnx8VzPbdJeZ1thfntqYuLj/f7ffDlYI47kQ+dYwe0oA0FcO91xo+C1er4pQISIrNE4JgU/FGC5&#10;uLyYY6ndiTd03MZGpBAOJSpoY+xLKUPdksUwcj1x4j6ctxjT6RupPZ5SuDVynGVTabHj1NBiT08t&#10;1Yftt1Ww9o/vn7Nqb6qvzduqMHf57rBaK3V9NTzcg4g0xH/xn/tFp/mTfFZMpvk4h9+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rAp7CskAAADjAAAADwAAAAAAAAAA&#10;AAAAAACfAgAAZHJzL2Rvd25yZXYueG1sUEsFBgAAAAAEAAQA9wAAAJUDAAAAAA==&#10;">
                  <v:imagedata r:id="rId81" o:title=""/>
                  <v:path arrowok="t"/>
                </v:shape>
                <w10:wrap anchorx="page"/>
                <w10:anchorlock/>
              </v:group>
            </w:pict>
          </mc:Fallback>
        </mc:AlternateContent>
      </w:r>
    </w:p>
    <w:p w:rsidR="004A6D71" w:rsidRPr="0012794C" w:rsidRDefault="004A6D71" w:rsidP="004A6D71">
      <w:pPr>
        <w:spacing w:line="278" w:lineRule="auto"/>
        <w:rPr>
          <w:rFonts w:ascii="Sakkal Majalla" w:eastAsia="Times New Roman" w:hAnsi="Sakkal Majalla"/>
          <w:sz w:val="32"/>
          <w:szCs w:val="32"/>
        </w:rPr>
      </w:pPr>
      <w:r w:rsidRPr="004161EC">
        <w:rPr>
          <w:rFonts w:ascii="Sakkal Majalla" w:eastAsia="Times New Roman" w:hAnsi="Sakkal Majalla" w:hint="eastAsia"/>
          <w:color w:val="C00000"/>
          <w:sz w:val="32"/>
          <w:szCs w:val="32"/>
          <w:rtl/>
        </w:rPr>
        <w:t>التحدي</w:t>
      </w:r>
      <w:r w:rsidRPr="004161EC">
        <w:rPr>
          <w:rFonts w:ascii="Sakkal Majalla" w:eastAsia="Times New Roman" w:hAnsi="Sakkal Majalla"/>
          <w:color w:val="C00000"/>
          <w:sz w:val="32"/>
          <w:szCs w:val="32"/>
          <w:rtl/>
        </w:rPr>
        <w:t>:</w:t>
      </w:r>
      <w:r w:rsidRPr="004161EC">
        <w:rPr>
          <w:rFonts w:ascii="Sakkal Majalla" w:eastAsia="Times New Roman" w:hAnsi="Sakkal Majalla" w:hint="cs"/>
          <w:color w:val="C00000"/>
          <w:sz w:val="32"/>
          <w:szCs w:val="32"/>
          <w:rtl/>
        </w:rPr>
        <w:t xml:space="preserve"> </w:t>
      </w:r>
      <w:r w:rsidRPr="0012794C">
        <w:rPr>
          <w:rFonts w:ascii="Sakkal Majalla" w:eastAsia="Times New Roman" w:hAnsi="Sakkal Majalla" w:hint="eastAsia"/>
          <w:sz w:val="32"/>
          <w:szCs w:val="32"/>
          <w:rtl/>
        </w:rPr>
        <w:t>تحقيق</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التوازن</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بين</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الابتكار</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والاستدامة</w:t>
      </w:r>
      <w:r w:rsidRPr="0012794C">
        <w:rPr>
          <w:rFonts w:ascii="Sakkal Majalla" w:eastAsia="Times New Roman" w:hAnsi="Sakkal Majalla"/>
          <w:sz w:val="32"/>
          <w:szCs w:val="32"/>
          <w:rtl/>
        </w:rPr>
        <w:t>.</w:t>
      </w:r>
    </w:p>
    <w:p w:rsidR="004A6D71" w:rsidRPr="004161EC" w:rsidRDefault="004A6D71" w:rsidP="004A6D71">
      <w:pPr>
        <w:spacing w:line="278" w:lineRule="auto"/>
        <w:rPr>
          <w:rFonts w:ascii="Sakkal Majalla" w:eastAsia="Times New Roman" w:hAnsi="Sakkal Majalla"/>
          <w:color w:val="C00000"/>
          <w:sz w:val="32"/>
          <w:szCs w:val="32"/>
        </w:rPr>
      </w:pPr>
      <w:r w:rsidRPr="004161EC">
        <w:rPr>
          <w:rFonts w:ascii="Sakkal Majalla" w:eastAsia="Times New Roman" w:hAnsi="Sakkal Majalla" w:hint="eastAsia"/>
          <w:color w:val="C00000"/>
          <w:sz w:val="32"/>
          <w:szCs w:val="32"/>
          <w:rtl/>
        </w:rPr>
        <w:t>الحل</w:t>
      </w:r>
      <w:r w:rsidRPr="004161EC">
        <w:rPr>
          <w:rFonts w:ascii="Sakkal Majalla" w:eastAsia="Times New Roman" w:hAnsi="Sakkal Majalla"/>
          <w:color w:val="C00000"/>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hint="eastAsia"/>
          <w:sz w:val="32"/>
          <w:szCs w:val="32"/>
          <w:rtl/>
        </w:rPr>
        <w:t>تطوير</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منتجات</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وخدمات</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تكنولوجية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صديقة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للبيئة</w:t>
      </w:r>
      <w:r w:rsidRPr="004161EC">
        <w:rPr>
          <w:rFonts w:ascii="Sakkal Majalla" w:hAnsi="Sakkal Majalla" w:cs="Sakkal Majalla"/>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hint="eastAsia"/>
          <w:sz w:val="32"/>
          <w:szCs w:val="32"/>
          <w:rtl/>
        </w:rPr>
        <w:t>تعزيز</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ثقافة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الابتكار</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داخل</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المؤسسة</w:t>
      </w:r>
      <w:r w:rsidRPr="004161EC">
        <w:rPr>
          <w:rFonts w:ascii="Sakkal Majalla" w:hAnsi="Sakkal Majalla" w:cs="Sakkal Majalla"/>
          <w:sz w:val="32"/>
          <w:szCs w:val="32"/>
          <w:rtl/>
        </w:rPr>
        <w:t>.</w:t>
      </w:r>
    </w:p>
    <w:p w:rsidR="004A6D71" w:rsidRDefault="004A6D71" w:rsidP="004161EC">
      <w:pPr>
        <w:spacing w:line="360" w:lineRule="auto"/>
        <w:rPr>
          <w:rFonts w:ascii="Sakkal Majalla" w:hAnsi="Sakkal Majalla"/>
          <w:sz w:val="32"/>
          <w:szCs w:val="32"/>
          <w:rtl/>
        </w:rPr>
      </w:pPr>
      <w:r w:rsidRPr="004161EC">
        <w:rPr>
          <w:rFonts w:ascii="Sakkal Majalla" w:hAnsi="Sakkal Majalla" w:hint="eastAsia"/>
          <w:color w:val="C00000"/>
          <w:sz w:val="32"/>
          <w:szCs w:val="32"/>
          <w:rtl/>
        </w:rPr>
        <w:lastRenderedPageBreak/>
        <w:t>الخلاصة</w:t>
      </w:r>
      <w:r w:rsidRPr="004161EC">
        <w:rPr>
          <w:rFonts w:ascii="Sakkal Majalla" w:hAnsi="Sakkal Majalla" w:hint="cs"/>
          <w:color w:val="C00000"/>
          <w:sz w:val="32"/>
          <w:szCs w:val="32"/>
          <w:rtl/>
        </w:rPr>
        <w:t xml:space="preserve">: </w:t>
      </w:r>
      <w:r w:rsidRPr="004161EC">
        <w:rPr>
          <w:rFonts w:ascii="Sakkal Majalla" w:hAnsi="Sakkal Majalla" w:hint="eastAsia"/>
          <w:sz w:val="32"/>
          <w:szCs w:val="32"/>
          <w:rtl/>
        </w:rPr>
        <w:t>تواجه</w:t>
      </w:r>
      <w:r w:rsidRPr="004161EC">
        <w:rPr>
          <w:rFonts w:ascii="Sakkal Majalla" w:hAnsi="Sakkal Majalla"/>
          <w:sz w:val="32"/>
          <w:szCs w:val="32"/>
          <w:rtl/>
        </w:rPr>
        <w:t xml:space="preserve"> </w:t>
      </w:r>
      <w:r w:rsidRPr="004161EC">
        <w:rPr>
          <w:rFonts w:ascii="Sakkal Majalla" w:hAnsi="Sakkal Majalla" w:hint="eastAsia"/>
          <w:sz w:val="32"/>
          <w:szCs w:val="32"/>
          <w:rtl/>
        </w:rPr>
        <w:t>المؤسسات</w:t>
      </w:r>
      <w:r w:rsidRPr="004161EC">
        <w:rPr>
          <w:rFonts w:ascii="Sakkal Majalla" w:hAnsi="Sakkal Majalla"/>
          <w:sz w:val="32"/>
          <w:szCs w:val="32"/>
          <w:rtl/>
        </w:rPr>
        <w:t xml:space="preserve"> </w:t>
      </w:r>
      <w:r w:rsidRPr="004161EC">
        <w:rPr>
          <w:rFonts w:ascii="Sakkal Majalla" w:hAnsi="Sakkal Majalla" w:hint="eastAsia"/>
          <w:sz w:val="32"/>
          <w:szCs w:val="32"/>
          <w:rtl/>
        </w:rPr>
        <w:t>الرقمية</w:t>
      </w:r>
      <w:r w:rsidRPr="004161EC">
        <w:rPr>
          <w:rFonts w:ascii="Sakkal Majalla" w:hAnsi="Sakkal Majalla"/>
          <w:sz w:val="32"/>
          <w:szCs w:val="32"/>
          <w:rtl/>
        </w:rPr>
        <w:t xml:space="preserve"> </w:t>
      </w:r>
      <w:r w:rsidRPr="004161EC">
        <w:rPr>
          <w:rFonts w:ascii="Sakkal Majalla" w:hAnsi="Sakkal Majalla" w:hint="eastAsia"/>
          <w:sz w:val="32"/>
          <w:szCs w:val="32"/>
          <w:rtl/>
        </w:rPr>
        <w:t>مجموعة</w:t>
      </w:r>
      <w:r w:rsidRPr="004161EC">
        <w:rPr>
          <w:rFonts w:ascii="Sakkal Majalla" w:hAnsi="Sakkal Majalla"/>
          <w:sz w:val="32"/>
          <w:szCs w:val="32"/>
          <w:rtl/>
        </w:rPr>
        <w:t xml:space="preserve"> </w:t>
      </w:r>
      <w:r w:rsidRPr="004161EC">
        <w:rPr>
          <w:rFonts w:ascii="Sakkal Majalla" w:hAnsi="Sakkal Majalla" w:hint="eastAsia"/>
          <w:sz w:val="32"/>
          <w:szCs w:val="32"/>
          <w:rtl/>
        </w:rPr>
        <w:t>من</w:t>
      </w:r>
      <w:r w:rsidRPr="004161EC">
        <w:rPr>
          <w:rFonts w:ascii="Sakkal Majalla" w:hAnsi="Sakkal Majalla"/>
          <w:sz w:val="32"/>
          <w:szCs w:val="32"/>
          <w:rtl/>
        </w:rPr>
        <w:t xml:space="preserve"> </w:t>
      </w:r>
      <w:r w:rsidRPr="004161EC">
        <w:rPr>
          <w:rFonts w:ascii="Sakkal Majalla" w:hAnsi="Sakkal Majalla" w:hint="eastAsia"/>
          <w:sz w:val="32"/>
          <w:szCs w:val="32"/>
          <w:rtl/>
        </w:rPr>
        <w:t>التحديات</w:t>
      </w:r>
      <w:r w:rsidRPr="004161EC">
        <w:rPr>
          <w:rFonts w:ascii="Sakkal Majalla" w:hAnsi="Sakkal Majalla"/>
          <w:sz w:val="32"/>
          <w:szCs w:val="32"/>
          <w:rtl/>
        </w:rPr>
        <w:t xml:space="preserve"> </w:t>
      </w:r>
      <w:r w:rsidRPr="004161EC">
        <w:rPr>
          <w:rFonts w:ascii="Sakkal Majalla" w:hAnsi="Sakkal Majalla" w:hint="eastAsia"/>
          <w:sz w:val="32"/>
          <w:szCs w:val="32"/>
          <w:rtl/>
        </w:rPr>
        <w:t>الفريدة</w:t>
      </w:r>
      <w:r w:rsidRPr="004161EC">
        <w:rPr>
          <w:rFonts w:ascii="Sakkal Majalla" w:hAnsi="Sakkal Majalla"/>
          <w:sz w:val="32"/>
          <w:szCs w:val="32"/>
          <w:rtl/>
        </w:rPr>
        <w:t xml:space="preserve"> </w:t>
      </w:r>
      <w:r w:rsidRPr="004161EC">
        <w:rPr>
          <w:rFonts w:ascii="Sakkal Majalla" w:hAnsi="Sakkal Majalla" w:hint="eastAsia"/>
          <w:sz w:val="32"/>
          <w:szCs w:val="32"/>
          <w:rtl/>
        </w:rPr>
        <w:t>في</w:t>
      </w:r>
      <w:r w:rsidRPr="004161EC">
        <w:rPr>
          <w:rFonts w:ascii="Sakkal Majalla" w:hAnsi="Sakkal Majalla"/>
          <w:sz w:val="32"/>
          <w:szCs w:val="32"/>
          <w:rtl/>
        </w:rPr>
        <w:t xml:space="preserve"> </w:t>
      </w:r>
      <w:r w:rsidRPr="004161EC">
        <w:rPr>
          <w:rFonts w:ascii="Sakkal Majalla" w:hAnsi="Sakkal Majalla" w:hint="eastAsia"/>
          <w:sz w:val="32"/>
          <w:szCs w:val="32"/>
          <w:rtl/>
        </w:rPr>
        <w:t>مجال</w:t>
      </w:r>
      <w:r w:rsidRPr="004161EC">
        <w:rPr>
          <w:rFonts w:ascii="Sakkal Majalla" w:hAnsi="Sakkal Majalla"/>
          <w:sz w:val="32"/>
          <w:szCs w:val="32"/>
          <w:rtl/>
        </w:rPr>
        <w:t xml:space="preserve"> </w:t>
      </w:r>
      <w:r w:rsidRPr="004161EC">
        <w:rPr>
          <w:rFonts w:ascii="Sakkal Majalla" w:hAnsi="Sakkal Majalla" w:hint="eastAsia"/>
          <w:sz w:val="32"/>
          <w:szCs w:val="32"/>
          <w:rtl/>
        </w:rPr>
        <w:t>الحوكمة</w:t>
      </w:r>
      <w:r w:rsidRPr="004161EC">
        <w:rPr>
          <w:rFonts w:ascii="Sakkal Majalla" w:hAnsi="Sakkal Majalla"/>
          <w:sz w:val="32"/>
          <w:szCs w:val="32"/>
          <w:rtl/>
        </w:rPr>
        <w:t xml:space="preserve">. </w:t>
      </w:r>
      <w:r w:rsidRPr="004161EC">
        <w:rPr>
          <w:rFonts w:ascii="Sakkal Majalla" w:hAnsi="Sakkal Majalla" w:hint="eastAsia"/>
          <w:sz w:val="32"/>
          <w:szCs w:val="32"/>
          <w:rtl/>
        </w:rPr>
        <w:t>تتطلب</w:t>
      </w:r>
      <w:r w:rsidRPr="004161EC">
        <w:rPr>
          <w:rFonts w:ascii="Sakkal Majalla" w:hAnsi="Sakkal Majalla"/>
          <w:sz w:val="32"/>
          <w:szCs w:val="32"/>
          <w:rtl/>
        </w:rPr>
        <w:t xml:space="preserve"> </w:t>
      </w:r>
      <w:r w:rsidRPr="004161EC">
        <w:rPr>
          <w:rFonts w:ascii="Sakkal Majalla" w:hAnsi="Sakkal Majalla" w:hint="eastAsia"/>
          <w:sz w:val="32"/>
          <w:szCs w:val="32"/>
          <w:rtl/>
        </w:rPr>
        <w:t>مواجهة</w:t>
      </w:r>
      <w:r w:rsidRPr="004161EC">
        <w:rPr>
          <w:rFonts w:ascii="Sakkal Majalla" w:hAnsi="Sakkal Majalla"/>
          <w:sz w:val="32"/>
          <w:szCs w:val="32"/>
          <w:rtl/>
        </w:rPr>
        <w:t xml:space="preserve"> </w:t>
      </w:r>
      <w:r w:rsidRPr="004161EC">
        <w:rPr>
          <w:rFonts w:ascii="Sakkal Majalla" w:hAnsi="Sakkal Majalla" w:hint="eastAsia"/>
          <w:sz w:val="32"/>
          <w:szCs w:val="32"/>
          <w:rtl/>
        </w:rPr>
        <w:t>هذه</w:t>
      </w:r>
      <w:r w:rsidRPr="004161EC">
        <w:rPr>
          <w:rFonts w:ascii="Sakkal Majalla" w:hAnsi="Sakkal Majalla"/>
          <w:sz w:val="32"/>
          <w:szCs w:val="32"/>
          <w:rtl/>
        </w:rPr>
        <w:t xml:space="preserve"> </w:t>
      </w:r>
      <w:r w:rsidRPr="004161EC">
        <w:rPr>
          <w:rFonts w:ascii="Sakkal Majalla" w:hAnsi="Sakkal Majalla" w:hint="eastAsia"/>
          <w:sz w:val="32"/>
          <w:szCs w:val="32"/>
          <w:rtl/>
        </w:rPr>
        <w:t>التحديات</w:t>
      </w:r>
      <w:r w:rsidRPr="004161EC">
        <w:rPr>
          <w:rFonts w:ascii="Sakkal Majalla" w:hAnsi="Sakkal Majalla"/>
          <w:sz w:val="32"/>
          <w:szCs w:val="32"/>
          <w:rtl/>
        </w:rPr>
        <w:t xml:space="preserve"> </w:t>
      </w:r>
      <w:r w:rsidRPr="004161EC">
        <w:rPr>
          <w:rFonts w:ascii="Sakkal Majalla" w:hAnsi="Sakkal Majalla" w:hint="eastAsia"/>
          <w:sz w:val="32"/>
          <w:szCs w:val="32"/>
          <w:rtl/>
        </w:rPr>
        <w:t>استراتيجيات</w:t>
      </w:r>
      <w:r w:rsidRPr="004161EC">
        <w:rPr>
          <w:rFonts w:ascii="Sakkal Majalla" w:hAnsi="Sakkal Majalla"/>
          <w:sz w:val="32"/>
          <w:szCs w:val="32"/>
          <w:rtl/>
        </w:rPr>
        <w:t xml:space="preserve"> </w:t>
      </w:r>
      <w:r w:rsidRPr="004161EC">
        <w:rPr>
          <w:rFonts w:ascii="Sakkal Majalla" w:hAnsi="Sakkal Majalla" w:hint="eastAsia"/>
          <w:sz w:val="32"/>
          <w:szCs w:val="32"/>
          <w:rtl/>
        </w:rPr>
        <w:t>مبتكرة</w:t>
      </w:r>
      <w:r w:rsidRPr="004161EC">
        <w:rPr>
          <w:rFonts w:ascii="Sakkal Majalla" w:hAnsi="Sakkal Majalla"/>
          <w:sz w:val="32"/>
          <w:szCs w:val="32"/>
          <w:rtl/>
        </w:rPr>
        <w:t xml:space="preserve"> </w:t>
      </w:r>
      <w:r w:rsidRPr="004161EC">
        <w:rPr>
          <w:rFonts w:ascii="Sakkal Majalla" w:hAnsi="Sakkal Majalla" w:hint="eastAsia"/>
          <w:sz w:val="32"/>
          <w:szCs w:val="32"/>
          <w:rtl/>
        </w:rPr>
        <w:t>وتبني</w:t>
      </w:r>
      <w:r w:rsidRPr="004161EC">
        <w:rPr>
          <w:rFonts w:ascii="Sakkal Majalla" w:hAnsi="Sakkal Majalla"/>
          <w:sz w:val="32"/>
          <w:szCs w:val="32"/>
          <w:rtl/>
        </w:rPr>
        <w:t xml:space="preserve"> </w:t>
      </w:r>
      <w:r w:rsidRPr="004161EC">
        <w:rPr>
          <w:rFonts w:ascii="Sakkal Majalla" w:hAnsi="Sakkal Majalla" w:hint="eastAsia"/>
          <w:sz w:val="32"/>
          <w:szCs w:val="32"/>
          <w:rtl/>
        </w:rPr>
        <w:t>التكنولوجيا</w:t>
      </w:r>
      <w:r w:rsidRPr="004161EC">
        <w:rPr>
          <w:rFonts w:ascii="Sakkal Majalla" w:hAnsi="Sakkal Majalla"/>
          <w:sz w:val="32"/>
          <w:szCs w:val="32"/>
          <w:rtl/>
        </w:rPr>
        <w:t xml:space="preserve"> </w:t>
      </w:r>
      <w:r w:rsidRPr="004161EC">
        <w:rPr>
          <w:rFonts w:ascii="Sakkal Majalla" w:hAnsi="Sakkal Majalla" w:hint="eastAsia"/>
          <w:sz w:val="32"/>
          <w:szCs w:val="32"/>
          <w:rtl/>
        </w:rPr>
        <w:t>الحديثة</w:t>
      </w:r>
      <w:r w:rsidRPr="004161EC">
        <w:rPr>
          <w:rFonts w:ascii="Sakkal Majalla" w:hAnsi="Sakkal Majalla"/>
          <w:sz w:val="32"/>
          <w:szCs w:val="32"/>
          <w:rtl/>
        </w:rPr>
        <w:t xml:space="preserve"> </w:t>
      </w:r>
      <w:r w:rsidRPr="004161EC">
        <w:rPr>
          <w:rFonts w:ascii="Sakkal Majalla" w:hAnsi="Sakkal Majalla" w:hint="eastAsia"/>
          <w:sz w:val="32"/>
          <w:szCs w:val="32"/>
          <w:rtl/>
        </w:rPr>
        <w:t>لضمان</w:t>
      </w:r>
      <w:r w:rsidRPr="004161EC">
        <w:rPr>
          <w:rFonts w:ascii="Sakkal Majalla" w:hAnsi="Sakkal Majalla"/>
          <w:sz w:val="32"/>
          <w:szCs w:val="32"/>
          <w:rtl/>
        </w:rPr>
        <w:t xml:space="preserve"> </w:t>
      </w:r>
      <w:r w:rsidRPr="004161EC">
        <w:rPr>
          <w:rFonts w:ascii="Sakkal Majalla" w:hAnsi="Sakkal Majalla" w:hint="eastAsia"/>
          <w:sz w:val="32"/>
          <w:szCs w:val="32"/>
          <w:rtl/>
        </w:rPr>
        <w:t>الكفاءة</w:t>
      </w:r>
      <w:r w:rsidRPr="004161EC">
        <w:rPr>
          <w:rFonts w:ascii="Sakkal Majalla" w:hAnsi="Sakkal Majalla"/>
          <w:sz w:val="32"/>
          <w:szCs w:val="32"/>
          <w:rtl/>
        </w:rPr>
        <w:t xml:space="preserve"> </w:t>
      </w:r>
      <w:r w:rsidRPr="004161EC">
        <w:rPr>
          <w:rFonts w:ascii="Sakkal Majalla" w:hAnsi="Sakkal Majalla" w:hint="eastAsia"/>
          <w:sz w:val="32"/>
          <w:szCs w:val="32"/>
          <w:rtl/>
        </w:rPr>
        <w:t>والاستدامة</w:t>
      </w:r>
      <w:r w:rsidRPr="004161EC">
        <w:rPr>
          <w:rFonts w:ascii="Sakkal Majalla" w:hAnsi="Sakkal Majalla"/>
          <w:sz w:val="32"/>
          <w:szCs w:val="32"/>
          <w:rtl/>
        </w:rPr>
        <w:t xml:space="preserve">. </w:t>
      </w:r>
      <w:r w:rsidRPr="004161EC">
        <w:rPr>
          <w:rFonts w:ascii="Sakkal Majalla" w:hAnsi="Sakkal Majalla" w:hint="eastAsia"/>
          <w:sz w:val="32"/>
          <w:szCs w:val="32"/>
          <w:rtl/>
        </w:rPr>
        <w:t>من</w:t>
      </w:r>
      <w:r w:rsidRPr="004161EC">
        <w:rPr>
          <w:rFonts w:ascii="Sakkal Majalla" w:hAnsi="Sakkal Majalla"/>
          <w:sz w:val="32"/>
          <w:szCs w:val="32"/>
          <w:rtl/>
        </w:rPr>
        <w:t xml:space="preserve"> </w:t>
      </w:r>
      <w:r w:rsidRPr="004161EC">
        <w:rPr>
          <w:rFonts w:ascii="Sakkal Majalla" w:hAnsi="Sakkal Majalla" w:hint="eastAsia"/>
          <w:sz w:val="32"/>
          <w:szCs w:val="32"/>
          <w:rtl/>
        </w:rPr>
        <w:t>خلال</w:t>
      </w:r>
      <w:r w:rsidRPr="004161EC">
        <w:rPr>
          <w:rFonts w:ascii="Sakkal Majalla" w:hAnsi="Sakkal Majalla"/>
          <w:sz w:val="32"/>
          <w:szCs w:val="32"/>
          <w:rtl/>
        </w:rPr>
        <w:t xml:space="preserve"> </w:t>
      </w:r>
      <w:r w:rsidRPr="004161EC">
        <w:rPr>
          <w:rFonts w:ascii="Sakkal Majalla" w:hAnsi="Sakkal Majalla" w:hint="eastAsia"/>
          <w:sz w:val="32"/>
          <w:szCs w:val="32"/>
          <w:rtl/>
        </w:rPr>
        <w:t>معالجة</w:t>
      </w:r>
      <w:r w:rsidRPr="004161EC">
        <w:rPr>
          <w:rFonts w:ascii="Sakkal Majalla" w:hAnsi="Sakkal Majalla"/>
          <w:sz w:val="32"/>
          <w:szCs w:val="32"/>
          <w:rtl/>
        </w:rPr>
        <w:t xml:space="preserve"> </w:t>
      </w:r>
      <w:r w:rsidRPr="004161EC">
        <w:rPr>
          <w:rFonts w:ascii="Sakkal Majalla" w:hAnsi="Sakkal Majalla" w:hint="eastAsia"/>
          <w:sz w:val="32"/>
          <w:szCs w:val="32"/>
          <w:rtl/>
        </w:rPr>
        <w:t>هذه</w:t>
      </w:r>
      <w:r w:rsidRPr="004161EC">
        <w:rPr>
          <w:rFonts w:ascii="Sakkal Majalla" w:hAnsi="Sakkal Majalla"/>
          <w:sz w:val="32"/>
          <w:szCs w:val="32"/>
          <w:rtl/>
        </w:rPr>
        <w:t xml:space="preserve"> </w:t>
      </w:r>
      <w:r w:rsidRPr="004161EC">
        <w:rPr>
          <w:rFonts w:ascii="Sakkal Majalla" w:hAnsi="Sakkal Majalla" w:hint="eastAsia"/>
          <w:sz w:val="32"/>
          <w:szCs w:val="32"/>
          <w:rtl/>
        </w:rPr>
        <w:t>القضايا</w:t>
      </w:r>
      <w:r w:rsidRPr="004161EC">
        <w:rPr>
          <w:rFonts w:ascii="Sakkal Majalla" w:hAnsi="Sakkal Majalla"/>
          <w:sz w:val="32"/>
          <w:szCs w:val="32"/>
          <w:rtl/>
        </w:rPr>
        <w:t xml:space="preserve"> </w:t>
      </w:r>
      <w:r w:rsidRPr="004161EC">
        <w:rPr>
          <w:rFonts w:ascii="Sakkal Majalla" w:hAnsi="Sakkal Majalla" w:hint="eastAsia"/>
          <w:sz w:val="32"/>
          <w:szCs w:val="32"/>
          <w:rtl/>
        </w:rPr>
        <w:t>بفعالية،</w:t>
      </w:r>
      <w:r w:rsidRPr="004161EC">
        <w:rPr>
          <w:rFonts w:ascii="Sakkal Majalla" w:hAnsi="Sakkal Majalla"/>
          <w:sz w:val="32"/>
          <w:szCs w:val="32"/>
          <w:rtl/>
        </w:rPr>
        <w:t xml:space="preserve"> </w:t>
      </w:r>
      <w:r w:rsidRPr="004161EC">
        <w:rPr>
          <w:rFonts w:ascii="Sakkal Majalla" w:hAnsi="Sakkal Majalla" w:hint="eastAsia"/>
          <w:sz w:val="32"/>
          <w:szCs w:val="32"/>
          <w:rtl/>
        </w:rPr>
        <w:t>يمكن</w:t>
      </w:r>
      <w:r w:rsidRPr="004161EC">
        <w:rPr>
          <w:rFonts w:ascii="Sakkal Majalla" w:hAnsi="Sakkal Majalla"/>
          <w:sz w:val="32"/>
          <w:szCs w:val="32"/>
          <w:rtl/>
        </w:rPr>
        <w:t xml:space="preserve"> </w:t>
      </w:r>
      <w:r w:rsidRPr="004161EC">
        <w:rPr>
          <w:rFonts w:ascii="Sakkal Majalla" w:hAnsi="Sakkal Majalla" w:hint="eastAsia"/>
          <w:sz w:val="32"/>
          <w:szCs w:val="32"/>
          <w:rtl/>
        </w:rPr>
        <w:t>للمؤسسات</w:t>
      </w:r>
      <w:r w:rsidRPr="004161EC">
        <w:rPr>
          <w:rFonts w:ascii="Sakkal Majalla" w:hAnsi="Sakkal Majalla"/>
          <w:sz w:val="32"/>
          <w:szCs w:val="32"/>
          <w:rtl/>
        </w:rPr>
        <w:t xml:space="preserve"> </w:t>
      </w:r>
      <w:r w:rsidRPr="004161EC">
        <w:rPr>
          <w:rFonts w:ascii="Sakkal Majalla" w:hAnsi="Sakkal Majalla" w:hint="eastAsia"/>
          <w:sz w:val="32"/>
          <w:szCs w:val="32"/>
          <w:rtl/>
        </w:rPr>
        <w:t>تعزيز</w:t>
      </w:r>
      <w:r w:rsidRPr="004161EC">
        <w:rPr>
          <w:rFonts w:ascii="Sakkal Majalla" w:hAnsi="Sakkal Majalla"/>
          <w:sz w:val="32"/>
          <w:szCs w:val="32"/>
          <w:rtl/>
        </w:rPr>
        <w:t xml:space="preserve"> </w:t>
      </w:r>
      <w:r w:rsidRPr="004161EC">
        <w:rPr>
          <w:rFonts w:ascii="Sakkal Majalla" w:hAnsi="Sakkal Majalla" w:hint="eastAsia"/>
          <w:sz w:val="32"/>
          <w:szCs w:val="32"/>
          <w:rtl/>
        </w:rPr>
        <w:t>قدرتها</w:t>
      </w:r>
      <w:r w:rsidRPr="004161EC">
        <w:rPr>
          <w:rFonts w:ascii="Sakkal Majalla" w:hAnsi="Sakkal Majalla"/>
          <w:sz w:val="32"/>
          <w:szCs w:val="32"/>
          <w:rtl/>
        </w:rPr>
        <w:t xml:space="preserve"> </w:t>
      </w:r>
      <w:r w:rsidRPr="004161EC">
        <w:rPr>
          <w:rFonts w:ascii="Sakkal Majalla" w:hAnsi="Sakkal Majalla" w:hint="eastAsia"/>
          <w:sz w:val="32"/>
          <w:szCs w:val="32"/>
          <w:rtl/>
        </w:rPr>
        <w:t>التنافسية</w:t>
      </w:r>
      <w:r w:rsidRPr="004161EC">
        <w:rPr>
          <w:rFonts w:ascii="Sakkal Majalla" w:hAnsi="Sakkal Majalla"/>
          <w:sz w:val="32"/>
          <w:szCs w:val="32"/>
          <w:rtl/>
        </w:rPr>
        <w:t xml:space="preserve"> </w:t>
      </w:r>
      <w:r w:rsidRPr="004161EC">
        <w:rPr>
          <w:rFonts w:ascii="Sakkal Majalla" w:hAnsi="Sakkal Majalla" w:hint="eastAsia"/>
          <w:sz w:val="32"/>
          <w:szCs w:val="32"/>
          <w:rtl/>
        </w:rPr>
        <w:t>وبناء</w:t>
      </w:r>
      <w:r w:rsidRPr="004161EC">
        <w:rPr>
          <w:rFonts w:ascii="Sakkal Majalla" w:hAnsi="Sakkal Majalla"/>
          <w:sz w:val="32"/>
          <w:szCs w:val="32"/>
          <w:rtl/>
        </w:rPr>
        <w:t xml:space="preserve"> </w:t>
      </w:r>
      <w:r w:rsidRPr="004161EC">
        <w:rPr>
          <w:rFonts w:ascii="Sakkal Majalla" w:hAnsi="Sakkal Majalla" w:hint="eastAsia"/>
          <w:sz w:val="32"/>
          <w:szCs w:val="32"/>
          <w:rtl/>
        </w:rPr>
        <w:t>الثقة</w:t>
      </w:r>
      <w:r w:rsidRPr="004161EC">
        <w:rPr>
          <w:rFonts w:ascii="Sakkal Majalla" w:hAnsi="Sakkal Majalla"/>
          <w:sz w:val="32"/>
          <w:szCs w:val="32"/>
          <w:rtl/>
        </w:rPr>
        <w:t xml:space="preserve"> </w:t>
      </w:r>
      <w:r w:rsidRPr="004161EC">
        <w:rPr>
          <w:rFonts w:ascii="Sakkal Majalla" w:hAnsi="Sakkal Majalla" w:hint="eastAsia"/>
          <w:sz w:val="32"/>
          <w:szCs w:val="32"/>
          <w:rtl/>
        </w:rPr>
        <w:t>مع</w:t>
      </w:r>
      <w:r w:rsidRPr="004161EC">
        <w:rPr>
          <w:rFonts w:ascii="Sakkal Majalla" w:hAnsi="Sakkal Majalla"/>
          <w:sz w:val="32"/>
          <w:szCs w:val="32"/>
          <w:rtl/>
        </w:rPr>
        <w:t xml:space="preserve"> </w:t>
      </w:r>
      <w:r w:rsidRPr="004161EC">
        <w:rPr>
          <w:rFonts w:ascii="Sakkal Majalla" w:hAnsi="Sakkal Majalla" w:hint="eastAsia"/>
          <w:sz w:val="32"/>
          <w:szCs w:val="32"/>
          <w:rtl/>
        </w:rPr>
        <w:t>عملائها</w:t>
      </w:r>
      <w:r w:rsidRPr="004161EC">
        <w:rPr>
          <w:rFonts w:ascii="Sakkal Majalla" w:hAnsi="Sakkal Majalla"/>
          <w:sz w:val="32"/>
          <w:szCs w:val="32"/>
          <w:rtl/>
        </w:rPr>
        <w:t>.</w:t>
      </w:r>
    </w:p>
    <w:p w:rsidR="004161EC" w:rsidRPr="004161EC" w:rsidRDefault="004161EC" w:rsidP="004161EC">
      <w:pPr>
        <w:spacing w:line="360" w:lineRule="auto"/>
        <w:rPr>
          <w:rFonts w:ascii="Sakkal Majalla" w:hAnsi="Sakkal Majalla"/>
          <w:sz w:val="32"/>
          <w:szCs w:val="32"/>
        </w:rPr>
      </w:pPr>
    </w:p>
    <w:p w:rsidR="00F212B0" w:rsidRDefault="00F212B0" w:rsidP="00765F8F">
      <w:pPr>
        <w:rPr>
          <w:rFonts w:ascii="Adobe Arabic" w:hAnsi="Adobe Arabic" w:cs="Adobe Arabic"/>
          <w:b/>
          <w:bCs/>
          <w:color w:val="2B5474"/>
          <w:kern w:val="24"/>
          <w:sz w:val="56"/>
          <w:szCs w:val="56"/>
          <w:rtl/>
          <w:lang w:bidi="ar-SY"/>
        </w:rPr>
      </w:pPr>
      <w:r>
        <w:rPr>
          <w:rFonts w:asciiTheme="minorHAnsi" w:hAnsiTheme="minorHAnsi" w:cstheme="minorBidi"/>
          <w:noProof/>
          <w:color w:val="auto"/>
          <w:kern w:val="2"/>
          <w:sz w:val="22"/>
          <w:szCs w:val="22"/>
        </w:rPr>
        <mc:AlternateContent>
          <mc:Choice Requires="wpg">
            <w:drawing>
              <wp:inline distT="0" distB="0" distL="0" distR="0" wp14:anchorId="0AA187AD" wp14:editId="6151411E">
                <wp:extent cx="5633720" cy="593090"/>
                <wp:effectExtent l="0" t="4445" r="0" b="2540"/>
                <wp:docPr id="42"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43" name="Rectangle 207426568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207426568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5"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Default="00671334" w:rsidP="00F212B0">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rot="0" vert="horz" wrap="square" lIns="91440" tIns="45720" rIns="91440" bIns="45720" anchor="t" anchorCtr="0" upright="1">
                          <a:noAutofit/>
                        </wps:bodyPr>
                      </wps:wsp>
                    </wpg:wgp>
                  </a:graphicData>
                </a:graphic>
              </wp:inline>
            </w:drawing>
          </mc:Choice>
          <mc:Fallback>
            <w:pict>
              <v:group id="_x0000_s155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">
                <v:rect id="Rectangle 2074265687" o:spid="_x0000_s1555"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55o8UA&#10;AADbAAAADwAAAGRycy9kb3ducmV2LnhtbESPQWvCQBSE70L/w/IKvemmqQ2auglFkPbiQRsK3p7Z&#10;1yQ0+zbNrib+e1coeBxm5htmlY+mFWfqXWNZwfMsAkFcWt1wpaD42kwXIJxH1thaJgUXcpBnD5MV&#10;ptoOvKPz3lciQNilqKD2vkuldGVNBt3MdsTB+7G9QR9kX0nd4xDgppVxFCXSYMNhocaO1jWVv/uT&#10;URAX42s8bDfL70Nx/IiS0986pkSpp8fx/Q2Ep9Hfw//tT61g/gK3L+EHy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TnmjxQAAANsAAAAPAAAAAAAAAAAAAAAAAJgCAABkcnMv&#10;ZG93bnJldi54bWxQSwUGAAAAAAQABAD1AAAAigMAAAAA&#10;" fillcolor="#f2f2f2 [3052]" stroked="f" strokeweight="1pt"/>
                <v:rect id="Rectangle 2074265688" o:spid="_x0000_s1556"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2aE8MA&#10;AADbAAAADwAAAGRycy9kb3ducmV2LnhtbESPQWvCQBSE7wX/w/IEL0U3BikluooGBE/SWvH8yD6z&#10;0ezbkF018de7hUKPw8x8wyxWna3FnVpfOVYwnSQgiAunKy4VHH+2408QPiBrrB2Tgp48rJaDtwVm&#10;2j34m+6HUIoIYZ+hAhNCk0npC0MW/cQ1xNE7u9ZiiLItpW7xEeG2lmmSfEiLFccFgw3lhorr4WYV&#10;PM1Xmuf9/hqm7+v+sjnak9unSo2G3XoOIlAX/sN/7Z1WMJvB75f4A+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32aE8MAAADbAAAADwAAAAAAAAAAAAAAAACYAgAAZHJzL2Rv&#10;d25yZXYueG1sUEsFBgAAAAAEAAQA9QAAAIgDAAAAAA==&#10;" fillcolor="#168489" stroked="f" strokeweight="1pt"/>
                <v:shape id="TextBox 7" o:spid="_x0000_s1557"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rsidR="00671334" w:rsidRDefault="00671334" w:rsidP="00F212B0">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wrap anchorx="page"/>
                <w10:anchorlock/>
              </v:group>
            </w:pict>
          </mc:Fallback>
        </mc:AlternateContent>
      </w:r>
    </w:p>
    <w:p w:rsidR="00F212B0" w:rsidRPr="00A84A2A" w:rsidRDefault="00F212B0" w:rsidP="00F212B0">
      <w:pPr>
        <w:pStyle w:val="a2"/>
        <w:rPr>
          <w:color w:val="168489"/>
        </w:rPr>
      </w:pPr>
      <w:bookmarkStart w:id="5" w:name="_Hlk172220237"/>
      <w:r w:rsidRPr="00A84A2A">
        <w:rPr>
          <w:color w:val="168489"/>
          <w:rtl/>
        </w:rPr>
        <w:t>تم في هذه الجلسة مناقشة المواضيع والأفكار الآتية:</w:t>
      </w:r>
    </w:p>
    <w:bookmarkEnd w:id="5"/>
    <w:p w:rsidR="00F212B0" w:rsidRPr="00F212B0" w:rsidRDefault="00F212B0">
      <w:pPr>
        <w:pStyle w:val="a2"/>
        <w:numPr>
          <w:ilvl w:val="1"/>
          <w:numId w:val="5"/>
        </w:numPr>
        <w:spacing w:line="360" w:lineRule="auto"/>
      </w:pPr>
      <w:r w:rsidRPr="00F212B0">
        <w:rPr>
          <w:rtl/>
        </w:rPr>
        <w:t>تعريف الحوكمة وأهميتها</w:t>
      </w:r>
      <w:r w:rsidRPr="00F212B0">
        <w:rPr>
          <w:rFonts w:hint="cs"/>
          <w:rtl/>
        </w:rPr>
        <w:t>.</w:t>
      </w:r>
    </w:p>
    <w:p w:rsidR="00F212B0" w:rsidRPr="00F212B0" w:rsidRDefault="00F212B0">
      <w:pPr>
        <w:pStyle w:val="a2"/>
        <w:numPr>
          <w:ilvl w:val="1"/>
          <w:numId w:val="5"/>
        </w:numPr>
        <w:spacing w:line="360" w:lineRule="auto"/>
      </w:pPr>
      <w:r w:rsidRPr="00F212B0">
        <w:rPr>
          <w:rtl/>
        </w:rPr>
        <w:t>تطور مفهوم الحوكمة في ظل التكنولوجيا الحديثة</w:t>
      </w:r>
      <w:r w:rsidRPr="00F212B0">
        <w:rPr>
          <w:rFonts w:hint="cs"/>
          <w:rtl/>
        </w:rPr>
        <w:t>.</w:t>
      </w:r>
    </w:p>
    <w:p w:rsidR="00F212B0" w:rsidRPr="00F212B0" w:rsidRDefault="00F212B0">
      <w:pPr>
        <w:pStyle w:val="a2"/>
        <w:numPr>
          <w:ilvl w:val="1"/>
          <w:numId w:val="5"/>
        </w:numPr>
        <w:spacing w:line="360" w:lineRule="auto"/>
      </w:pPr>
      <w:r w:rsidRPr="00F212B0">
        <w:rPr>
          <w:rtl/>
        </w:rPr>
        <w:t>مبادئ الحوكمة الرشيدة في المؤسسات</w:t>
      </w:r>
      <w:r w:rsidRPr="00F212B0">
        <w:rPr>
          <w:rFonts w:hint="cs"/>
          <w:rtl/>
        </w:rPr>
        <w:t>.</w:t>
      </w:r>
    </w:p>
    <w:p w:rsidR="00F212B0" w:rsidRDefault="00F212B0">
      <w:pPr>
        <w:pStyle w:val="a2"/>
        <w:numPr>
          <w:ilvl w:val="1"/>
          <w:numId w:val="5"/>
        </w:numPr>
        <w:spacing w:line="360" w:lineRule="auto"/>
      </w:pPr>
      <w:r w:rsidRPr="00F212B0">
        <w:rPr>
          <w:rtl/>
        </w:rPr>
        <w:t>تحديات الحوكمة في البيئة الرقمية</w:t>
      </w:r>
      <w:r w:rsidRPr="00F212B0">
        <w:rPr>
          <w:rFonts w:hint="cs"/>
          <w:rtl/>
        </w:rPr>
        <w:t>.</w:t>
      </w:r>
    </w:p>
    <w:p w:rsidR="00716BE5" w:rsidRDefault="00716BE5" w:rsidP="00716BE5">
      <w:pPr>
        <w:pStyle w:val="a2"/>
        <w:spacing w:line="360" w:lineRule="auto"/>
        <w:rPr>
          <w:rtl/>
        </w:rPr>
      </w:pPr>
    </w:p>
    <w:p w:rsidR="00716BE5" w:rsidRPr="00F212B0" w:rsidRDefault="00716BE5" w:rsidP="00716BE5">
      <w:pPr>
        <w:pStyle w:val="a2"/>
        <w:spacing w:line="360" w:lineRule="auto"/>
      </w:pPr>
    </w:p>
    <w:p w:rsidR="00F212B0" w:rsidRPr="00F212B0" w:rsidRDefault="00F212B0" w:rsidP="00F212B0"/>
    <w:p w:rsidR="00F212B0" w:rsidRDefault="00F212B0" w:rsidP="00F212B0">
      <w:pPr>
        <w:tabs>
          <w:tab w:val="left" w:pos="8192"/>
        </w:tabs>
        <w:jc w:val="center"/>
        <w:rPr>
          <w:rFonts w:ascii="Adobe Arabic" w:hAnsi="Adobe Arabic" w:cs="Adobe Arabic"/>
          <w:b/>
          <w:bCs/>
          <w:color w:val="2B5474"/>
          <w:kern w:val="24"/>
          <w:sz w:val="56"/>
          <w:szCs w:val="56"/>
          <w:lang w:bidi="ar-SY"/>
        </w:rPr>
      </w:pPr>
      <w:r w:rsidRPr="00504A7D">
        <w:rPr>
          <w:noProof/>
        </w:rPr>
        <w:drawing>
          <wp:inline distT="0" distB="0" distL="0" distR="0" wp14:anchorId="23D39F43" wp14:editId="08919473">
            <wp:extent cx="1219200" cy="1219200"/>
            <wp:effectExtent l="0" t="0" r="0" b="0"/>
            <wp:docPr id="2074267471" name="Picture 2074267471" descr="Contrac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ontrac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pic:cNvPr>
                    <pic:cNvPicPr>
                      <a:picLocks noChangeAspect="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3F41BB" w:rsidRPr="004A6D71" w:rsidRDefault="003F41BB" w:rsidP="00BD5495">
      <w:pPr>
        <w:rPr>
          <w:rFonts w:ascii="Sakkal Majalla" w:hAnsi="Sakkal Majalla"/>
          <w:sz w:val="34"/>
          <w:rtl/>
        </w:rPr>
      </w:pPr>
    </w:p>
    <w:p w:rsidR="003F41BB" w:rsidRDefault="003F41BB">
      <w:pPr>
        <w:bidi w:val="0"/>
        <w:spacing w:after="160" w:line="259" w:lineRule="auto"/>
        <w:jc w:val="left"/>
        <w:rPr>
          <w:rFonts w:ascii="Sakkal Majalla" w:hAnsi="Sakkal Majalla"/>
          <w:sz w:val="34"/>
          <w:rtl/>
        </w:rPr>
      </w:pPr>
      <w:r>
        <w:rPr>
          <w:rFonts w:ascii="Sakkal Majalla" w:hAnsi="Sakkal Majalla"/>
          <w:sz w:val="34"/>
          <w:rtl/>
        </w:rPr>
        <w:br w:type="page"/>
      </w:r>
    </w:p>
    <w:p w:rsidR="00CC5AE1" w:rsidRPr="00BD5495" w:rsidRDefault="00CC5AE1" w:rsidP="00BD5495">
      <w:pPr>
        <w:rPr>
          <w:rFonts w:ascii="Sakkal Majalla" w:hAnsi="Sakkal Majalla"/>
          <w:sz w:val="34"/>
          <w:rtl/>
        </w:rPr>
        <w:sectPr w:rsidR="00CC5AE1" w:rsidRPr="00BD5495" w:rsidSect="00FA1FE9">
          <w:headerReference w:type="first" r:id="rId119"/>
          <w:footerReference w:type="first" r:id="rId120"/>
          <w:pgSz w:w="11906" w:h="16838" w:code="9"/>
          <w:pgMar w:top="1440" w:right="1440" w:bottom="1440" w:left="1440" w:header="113" w:footer="0" w:gutter="0"/>
          <w:pgNumType w:start="7"/>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F01FA2">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F01FA2">
        <w:tc>
          <w:tcPr>
            <w:tcW w:w="2612" w:type="pct"/>
            <w:tcBorders>
              <w:left w:val="single" w:sz="4" w:space="0" w:color="168489"/>
              <w:right w:val="single" w:sz="4" w:space="0" w:color="168489"/>
            </w:tcBorders>
            <w:shd w:val="clear" w:color="auto" w:fill="auto"/>
          </w:tcPr>
          <w:p w:rsidR="00F01FA2" w:rsidRDefault="00F01FA2" w:rsidP="00F01FA2">
            <w:pPr>
              <w:pStyle w:val="bold"/>
              <w:jc w:val="center"/>
              <w:rPr>
                <w:color w:val="168489"/>
                <w:sz w:val="40"/>
                <w:szCs w:val="40"/>
                <w:rtl/>
                <w:lang w:bidi="ar-EG"/>
              </w:rPr>
            </w:pPr>
            <w:r>
              <w:rPr>
                <w:noProof/>
              </w:rPr>
              <w:drawing>
                <wp:inline distT="0" distB="0" distL="0" distR="0" wp14:anchorId="287E71FA" wp14:editId="15E74FA7">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F01FA2">
            <w:pPr>
              <w:pStyle w:val="bold"/>
              <w:jc w:val="center"/>
              <w:rPr>
                <w:color w:val="168489"/>
                <w:sz w:val="40"/>
                <w:szCs w:val="40"/>
                <w:rtl/>
                <w:lang w:bidi="ar-EG"/>
              </w:rPr>
            </w:pPr>
            <w:r>
              <w:rPr>
                <w:noProof/>
              </w:rPr>
              <w:drawing>
                <wp:inline distT="0" distB="0" distL="0" distR="0" wp14:anchorId="65E76640" wp14:editId="794A8202">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347E3CC7" wp14:editId="266F8AC2">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F01FA2">
        <w:tc>
          <w:tcPr>
            <w:tcW w:w="2612" w:type="pct"/>
            <w:tcBorders>
              <w:left w:val="single" w:sz="4" w:space="0" w:color="168489"/>
              <w:right w:val="single" w:sz="4" w:space="0" w:color="168489"/>
            </w:tcBorders>
            <w:vAlign w:val="center"/>
          </w:tcPr>
          <w:p w:rsidR="00F01FA2" w:rsidRPr="00F01FA2" w:rsidRDefault="00937552">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937552">
              <w:rPr>
                <w:rFonts w:ascii="Adobe Arabic" w:eastAsia="Calibri" w:hAnsi="Adobe Arabic" w:cs="Adobe Arabic"/>
                <w:color w:val="0D0D0D" w:themeColor="text1" w:themeTint="F2"/>
                <w:sz w:val="32"/>
                <w:szCs w:val="32"/>
                <w:rtl/>
                <w:lang w:bidi="ar-EG"/>
              </w:rPr>
              <w:t>مفهوم التحوّل الرقمي وأبعاده</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F01FA2" w:rsidRDefault="00937552">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937552">
              <w:rPr>
                <w:rFonts w:ascii="Adobe Arabic" w:eastAsia="Calibri" w:hAnsi="Adobe Arabic" w:cs="Adobe Arabic"/>
                <w:color w:val="0D0D0D" w:themeColor="text1" w:themeTint="F2"/>
                <w:sz w:val="32"/>
                <w:szCs w:val="32"/>
                <w:rtl/>
                <w:lang w:bidi="ar-EG"/>
              </w:rPr>
              <w:t>دوافع التحوّل الرقمي في المؤسسات الحديثة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F01FA2" w:rsidRDefault="00937552">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937552">
              <w:rPr>
                <w:rFonts w:ascii="Adobe Arabic" w:eastAsia="Calibri" w:hAnsi="Adobe Arabic" w:cs="Adobe Arabic"/>
                <w:color w:val="0D0D0D" w:themeColor="text1" w:themeTint="F2"/>
                <w:sz w:val="32"/>
                <w:szCs w:val="32"/>
                <w:rtl/>
                <w:lang w:bidi="ar-EG"/>
              </w:rPr>
              <w:t>مراحل عملية التحوّل الرقمي</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937552" w:rsidRDefault="00937552">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937552">
              <w:rPr>
                <w:rFonts w:ascii="Adobe Arabic" w:eastAsia="Calibri" w:hAnsi="Adobe Arabic" w:cs="Adobe Arabic"/>
                <w:color w:val="0D0D0D" w:themeColor="text1" w:themeTint="F2"/>
                <w:sz w:val="32"/>
                <w:szCs w:val="32"/>
                <w:rtl/>
                <w:lang w:bidi="ar-EG"/>
              </w:rPr>
              <w:t>أثر التحوّل الرقمي على هياكل الحوكمة التقليدية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rsidR="00937552" w:rsidRPr="00937552" w:rsidRDefault="00937552">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937552">
              <w:rPr>
                <w:rFonts w:ascii="Adobe Arabic" w:eastAsia="Calibri" w:hAnsi="Adobe Arabic" w:cs="Adobe Arabic" w:hint="cs"/>
                <w:color w:val="0D0D0D" w:themeColor="text1" w:themeTint="F2"/>
                <w:sz w:val="28"/>
                <w:szCs w:val="28"/>
                <w:rtl/>
                <w:lang w:bidi="ar-EG"/>
              </w:rPr>
              <w:t>فيديوهات تدريبية.</w:t>
            </w:r>
          </w:p>
          <w:p w:rsidR="00937552" w:rsidRPr="00937552" w:rsidRDefault="00937552">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937552">
              <w:rPr>
                <w:rFonts w:ascii="Adobe Arabic" w:eastAsia="Calibri" w:hAnsi="Adobe Arabic" w:cs="Adobe Arabic"/>
                <w:color w:val="0D0D0D" w:themeColor="text1" w:themeTint="F2"/>
                <w:sz w:val="28"/>
                <w:szCs w:val="28"/>
                <w:rtl/>
                <w:lang w:bidi="ar-EG"/>
              </w:rPr>
              <w:t>العصف الذهني.</w:t>
            </w:r>
          </w:p>
          <w:p w:rsidR="00937552" w:rsidRPr="00937552" w:rsidRDefault="00937552">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937552">
              <w:rPr>
                <w:rFonts w:ascii="Adobe Arabic" w:eastAsia="Calibri" w:hAnsi="Adobe Arabic" w:cs="Adobe Arabic"/>
                <w:color w:val="0D0D0D" w:themeColor="text1" w:themeTint="F2"/>
                <w:sz w:val="28"/>
                <w:szCs w:val="28"/>
                <w:rtl/>
                <w:lang w:bidi="ar-EG"/>
              </w:rPr>
              <w:t>المحاكاة في التدريب.</w:t>
            </w:r>
          </w:p>
          <w:p w:rsidR="00937552" w:rsidRPr="00937552" w:rsidRDefault="00937552">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937552">
              <w:rPr>
                <w:rFonts w:ascii="Adobe Arabic" w:eastAsia="Calibri" w:hAnsi="Adobe Arabic" w:cs="Adobe Arabic"/>
                <w:color w:val="0D0D0D" w:themeColor="text1" w:themeTint="F2"/>
                <w:sz w:val="28"/>
                <w:szCs w:val="28"/>
                <w:rtl/>
                <w:lang w:bidi="ar-EG"/>
              </w:rPr>
              <w:t>التدريب والتوجيه.</w:t>
            </w:r>
          </w:p>
          <w:p w:rsidR="00937552" w:rsidRPr="00937552" w:rsidRDefault="00937552">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937552">
              <w:rPr>
                <w:rFonts w:ascii="Adobe Arabic" w:eastAsia="Calibri" w:hAnsi="Adobe Arabic" w:cs="Adobe Arabic"/>
                <w:color w:val="0D0D0D" w:themeColor="text1" w:themeTint="F2"/>
                <w:sz w:val="28"/>
                <w:szCs w:val="28"/>
                <w:rtl/>
                <w:lang w:bidi="ar-EG"/>
              </w:rPr>
              <w:t>مناقشات جماعية.</w:t>
            </w:r>
          </w:p>
          <w:p w:rsidR="00F01FA2" w:rsidRPr="00937552" w:rsidRDefault="00937552">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937552">
              <w:rPr>
                <w:rFonts w:ascii="Adobe Arabic" w:eastAsia="Calibri" w:hAnsi="Adobe Arabic" w:cs="Adobe Arabic"/>
                <w:color w:val="0D0D0D" w:themeColor="text1" w:themeTint="F2"/>
                <w:sz w:val="28"/>
                <w:szCs w:val="28"/>
                <w:rtl/>
                <w:lang w:bidi="ar-EG"/>
              </w:rPr>
              <w:t>أنشطة تعاونيّة</w:t>
            </w:r>
          </w:p>
        </w:tc>
        <w:tc>
          <w:tcPr>
            <w:tcW w:w="579" w:type="pct"/>
            <w:tcBorders>
              <w:left w:val="single" w:sz="4" w:space="0" w:color="168489"/>
              <w:right w:val="single" w:sz="4" w:space="0" w:color="168489"/>
            </w:tcBorders>
            <w:vAlign w:val="center"/>
          </w:tcPr>
          <w:p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3376" behindDoc="0" locked="0" layoutInCell="1" allowOverlap="1" wp14:anchorId="7FCB6DAD" wp14:editId="1C7C61E1">
                <wp:simplePos x="0" y="0"/>
                <wp:positionH relativeFrom="column">
                  <wp:posOffset>127221</wp:posOffset>
                </wp:positionH>
                <wp:positionV relativeFrom="paragraph">
                  <wp:posOffset>-469127</wp:posOffset>
                </wp:positionV>
                <wp:extent cx="6353174" cy="6965342"/>
                <wp:effectExtent l="0" t="0" r="0" b="6985"/>
                <wp:wrapNone/>
                <wp:docPr id="175" name="Group 175"/>
                <wp:cNvGraphicFramePr/>
                <a:graphic xmlns:a="http://schemas.openxmlformats.org/drawingml/2006/main">
                  <a:graphicData uri="http://schemas.microsoft.com/office/word/2010/wordprocessingGroup">
                    <wpg:wgp>
                      <wpg:cNvGrpSpPr/>
                      <wpg:grpSpPr>
                        <a:xfrm>
                          <a:off x="0" y="0"/>
                          <a:ext cx="6353174" cy="6965342"/>
                          <a:chOff x="0" y="0"/>
                          <a:chExt cx="6353174" cy="6965342"/>
                        </a:xfrm>
                      </wpg:grpSpPr>
                      <wpg:grpSp>
                        <wpg:cNvPr id="176" name="Group 176"/>
                        <wpg:cNvGrpSpPr/>
                        <wpg:grpSpPr>
                          <a:xfrm>
                            <a:off x="161925" y="2571750"/>
                            <a:ext cx="5425327" cy="4393592"/>
                            <a:chOff x="-2" y="0"/>
                            <a:chExt cx="5425399" cy="4393904"/>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4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rsidR="00671334" w:rsidRPr="00BC6FB1" w:rsidRDefault="00671334"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rsidR="00671334" w:rsidRPr="00BC6FB1" w:rsidRDefault="00671334"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3010683" y="874304"/>
                              <a:ext cx="2414714" cy="3288056"/>
                            </a:xfrm>
                            <a:prstGeom prst="rect">
                              <a:avLst/>
                            </a:prstGeom>
                            <a:noFill/>
                            <a:ln w="6350">
                              <a:noFill/>
                            </a:ln>
                          </wps:spPr>
                          <wps:txbx>
                            <w:txbxContent>
                              <w:p w:rsidR="00671334" w:rsidRPr="000F32C7" w:rsidRDefault="00671334"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671334" w:rsidRPr="00937552"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توضيح </w:t>
                                </w:r>
                                <w:r w:rsidRPr="00937552">
                                  <w:rPr>
                                    <w:rFonts w:ascii="Adobe Arabic" w:eastAsia="GE Dinar One" w:hAnsi="Adobe Arabic" w:cs="Adobe Arabic"/>
                                    <w:color w:val="000000"/>
                                    <w:kern w:val="24"/>
                                    <w:sz w:val="36"/>
                                    <w:szCs w:val="36"/>
                                    <w:rtl/>
                                    <w:lang w:bidi="ar-SY"/>
                                  </w:rPr>
                                  <w:t>مفهوم التحوّل الرقمي و</w:t>
                                </w:r>
                                <w:r w:rsidRPr="00937552">
                                  <w:rPr>
                                    <w:rFonts w:ascii="Adobe Arabic" w:eastAsia="GE Dinar One" w:hAnsi="Adobe Arabic" w:cs="Adobe Arabic" w:hint="cs"/>
                                    <w:color w:val="000000"/>
                                    <w:kern w:val="24"/>
                                    <w:sz w:val="36"/>
                                    <w:szCs w:val="36"/>
                                    <w:rtl/>
                                    <w:lang w:bidi="ar-SY"/>
                                  </w:rPr>
                                  <w:t xml:space="preserve">تحديد </w:t>
                                </w:r>
                                <w:r w:rsidRPr="00937552">
                                  <w:rPr>
                                    <w:rFonts w:ascii="Adobe Arabic" w:eastAsia="GE Dinar One" w:hAnsi="Adobe Arabic" w:cs="Adobe Arabic"/>
                                    <w:color w:val="000000"/>
                                    <w:kern w:val="24"/>
                                    <w:sz w:val="36"/>
                                    <w:szCs w:val="36"/>
                                    <w:rtl/>
                                    <w:lang w:bidi="ar-SY"/>
                                  </w:rPr>
                                  <w:t>أبعاده</w:t>
                                </w:r>
                                <w:r w:rsidRPr="00937552">
                                  <w:rPr>
                                    <w:rFonts w:ascii="Adobe Arabic" w:eastAsia="GE Dinar One" w:hAnsi="Adobe Arabic" w:cs="Adobe Arabic" w:hint="cs"/>
                                    <w:color w:val="000000"/>
                                    <w:kern w:val="24"/>
                                    <w:sz w:val="36"/>
                                    <w:szCs w:val="36"/>
                                    <w:rtl/>
                                    <w:lang w:bidi="ar-SY"/>
                                  </w:rPr>
                                  <w:t>.</w:t>
                                </w:r>
                              </w:p>
                              <w:p w:rsidR="00671334" w:rsidRPr="00937552"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تحليل </w:t>
                                </w:r>
                                <w:r w:rsidRPr="00937552">
                                  <w:rPr>
                                    <w:rFonts w:ascii="Adobe Arabic" w:eastAsia="GE Dinar One" w:hAnsi="Adobe Arabic" w:cs="Adobe Arabic"/>
                                    <w:color w:val="000000"/>
                                    <w:kern w:val="24"/>
                                    <w:sz w:val="36"/>
                                    <w:szCs w:val="36"/>
                                    <w:rtl/>
                                    <w:lang w:bidi="ar-SY"/>
                                  </w:rPr>
                                  <w:t>دوافع التحوّل الرقمي في المؤسسات الحديثة</w:t>
                                </w:r>
                                <w:r w:rsidRPr="00937552">
                                  <w:rPr>
                                    <w:rFonts w:ascii="Adobe Arabic" w:eastAsia="GE Dinar One" w:hAnsi="Adobe Arabic" w:cs="Adobe Arabic" w:hint="cs"/>
                                    <w:color w:val="000000"/>
                                    <w:kern w:val="24"/>
                                    <w:sz w:val="36"/>
                                    <w:szCs w:val="36"/>
                                    <w:rtl/>
                                    <w:lang w:bidi="ar-SY"/>
                                  </w:rPr>
                                  <w:t>.</w:t>
                                </w:r>
                              </w:p>
                              <w:p w:rsidR="00671334" w:rsidRPr="00937552"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تحديد </w:t>
                                </w:r>
                                <w:r w:rsidRPr="00937552">
                                  <w:rPr>
                                    <w:rFonts w:ascii="Adobe Arabic" w:eastAsia="GE Dinar One" w:hAnsi="Adobe Arabic" w:cs="Adobe Arabic"/>
                                    <w:color w:val="000000"/>
                                    <w:kern w:val="24"/>
                                    <w:sz w:val="36"/>
                                    <w:szCs w:val="36"/>
                                    <w:rtl/>
                                    <w:lang w:bidi="ar-SY"/>
                                  </w:rPr>
                                  <w:t>مراحل عملية التحوّل الرقمي</w:t>
                                </w:r>
                                <w:r w:rsidRPr="00937552">
                                  <w:rPr>
                                    <w:rFonts w:ascii="Adobe Arabic" w:eastAsia="GE Dinar One" w:hAnsi="Adobe Arabic" w:cs="Adobe Arabic" w:hint="cs"/>
                                    <w:color w:val="000000"/>
                                    <w:kern w:val="24"/>
                                    <w:sz w:val="36"/>
                                    <w:szCs w:val="36"/>
                                    <w:rtl/>
                                    <w:lang w:bidi="ar-SY"/>
                                  </w:rPr>
                                  <w:t>.</w:t>
                                </w:r>
                              </w:p>
                              <w:p w:rsidR="00671334" w:rsidRPr="000F32C7"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دراسة </w:t>
                                </w:r>
                                <w:r w:rsidRPr="00937552">
                                  <w:rPr>
                                    <w:rFonts w:ascii="Adobe Arabic" w:eastAsia="GE Dinar One" w:hAnsi="Adobe Arabic" w:cs="Adobe Arabic"/>
                                    <w:color w:val="000000"/>
                                    <w:kern w:val="24"/>
                                    <w:sz w:val="36"/>
                                    <w:szCs w:val="36"/>
                                    <w:rtl/>
                                    <w:lang w:bidi="ar-SY"/>
                                  </w:rPr>
                                  <w:t>أثر التحوّل الرقمي على هياكل الحوكمة التقليدية</w:t>
                                </w:r>
                                <w:r w:rsidRPr="000F32C7">
                                  <w:rPr>
                                    <w:rFonts w:ascii="Adobe Arabic" w:eastAsia="GE Dinar One" w:hAnsi="Adobe Arabic" w:cs="Adobe Arabic"/>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2" y="715658"/>
                              <a:ext cx="2216426" cy="3678246"/>
                            </a:xfrm>
                            <a:prstGeom prst="rect">
                              <a:avLst/>
                            </a:prstGeom>
                            <a:noFill/>
                            <a:ln w="6350">
                              <a:noFill/>
                            </a:ln>
                          </wps:spPr>
                          <wps:txbx>
                            <w:txbxContent>
                              <w:p w:rsidR="00671334" w:rsidRPr="00937552"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937552">
                                  <w:rPr>
                                    <w:rFonts w:ascii="Adobe Arabic" w:eastAsia="GE Dinar One" w:hAnsi="Adobe Arabic" w:cs="Adobe Arabic" w:hint="cs"/>
                                    <w:color w:val="000000"/>
                                    <w:kern w:val="24"/>
                                    <w:sz w:val="36"/>
                                    <w:szCs w:val="36"/>
                                    <w:rtl/>
                                    <w:lang w:bidi="ar-SY"/>
                                  </w:rPr>
                                  <w:t>فيديو تدريبي.</w:t>
                                </w:r>
                              </w:p>
                              <w:p w:rsidR="00671334" w:rsidRPr="00937552"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937552">
                                  <w:rPr>
                                    <w:rFonts w:ascii="Adobe Arabic" w:eastAsia="GE Dinar One" w:hAnsi="Adobe Arabic" w:cs="Adobe Arabic"/>
                                    <w:color w:val="000000"/>
                                    <w:kern w:val="24"/>
                                    <w:sz w:val="36"/>
                                    <w:szCs w:val="36"/>
                                    <w:rtl/>
                                    <w:lang w:bidi="ar-SY"/>
                                  </w:rPr>
                                  <w:t>مفهوم التحوّل الرقمي وأبعاده</w:t>
                                </w:r>
                                <w:r w:rsidRPr="00937552">
                                  <w:rPr>
                                    <w:rFonts w:ascii="Adobe Arabic" w:eastAsia="GE Dinar One" w:hAnsi="Adobe Arabic" w:cs="Adobe Arabic" w:hint="cs"/>
                                    <w:color w:val="000000"/>
                                    <w:kern w:val="24"/>
                                    <w:sz w:val="36"/>
                                    <w:szCs w:val="36"/>
                                    <w:rtl/>
                                    <w:lang w:bidi="ar-SY"/>
                                  </w:rPr>
                                  <w:t>.</w:t>
                                </w:r>
                              </w:p>
                              <w:p w:rsidR="00671334" w:rsidRPr="00937552"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تمرين.</w:t>
                                </w:r>
                              </w:p>
                              <w:p w:rsidR="00671334" w:rsidRPr="00937552"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color w:val="000000"/>
                                    <w:kern w:val="24"/>
                                    <w:sz w:val="36"/>
                                    <w:szCs w:val="36"/>
                                    <w:rtl/>
                                    <w:lang w:bidi="ar-SY"/>
                                  </w:rPr>
                                  <w:t>دوافع التحوّل الرقمي في المؤسسات الحديثة</w:t>
                                </w:r>
                                <w:r w:rsidRPr="00937552">
                                  <w:rPr>
                                    <w:rFonts w:ascii="Adobe Arabic" w:eastAsia="GE Dinar One" w:hAnsi="Adobe Arabic" w:cs="Adobe Arabic" w:hint="cs"/>
                                    <w:color w:val="000000"/>
                                    <w:kern w:val="24"/>
                                    <w:sz w:val="36"/>
                                    <w:szCs w:val="36"/>
                                    <w:rtl/>
                                    <w:lang w:bidi="ar-SY"/>
                                  </w:rPr>
                                  <w:t>.</w:t>
                                </w:r>
                              </w:p>
                              <w:p w:rsidR="00671334" w:rsidRPr="00937552"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color w:val="000000"/>
                                    <w:kern w:val="24"/>
                                    <w:sz w:val="36"/>
                                    <w:szCs w:val="36"/>
                                    <w:rtl/>
                                    <w:lang w:bidi="ar-SY"/>
                                  </w:rPr>
                                  <w:t>مراحل عملية التحوّل الرقمي</w:t>
                                </w:r>
                                <w:r w:rsidRPr="00937552">
                                  <w:rPr>
                                    <w:rFonts w:ascii="Adobe Arabic" w:eastAsia="GE Dinar One" w:hAnsi="Adobe Arabic" w:cs="Adobe Arabic" w:hint="cs"/>
                                    <w:color w:val="000000"/>
                                    <w:kern w:val="24"/>
                                    <w:sz w:val="36"/>
                                    <w:szCs w:val="36"/>
                                    <w:rtl/>
                                    <w:lang w:bidi="ar-SY"/>
                                  </w:rPr>
                                  <w:t>.</w:t>
                                </w:r>
                              </w:p>
                              <w:p w:rsidR="00671334" w:rsidRPr="00937552"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937552">
                                  <w:rPr>
                                    <w:rFonts w:ascii="Adobe Arabic" w:eastAsia="GE Dinar One" w:hAnsi="Adobe Arabic" w:cs="Adobe Arabic"/>
                                    <w:color w:val="000000"/>
                                    <w:kern w:val="24"/>
                                    <w:sz w:val="36"/>
                                    <w:szCs w:val="36"/>
                                    <w:rtl/>
                                    <w:lang w:bidi="ar-SY"/>
                                  </w:rPr>
                                  <w:t>أثر التحوّل الرقمي على هياكل الحوكمة التقليدية</w:t>
                                </w:r>
                                <w:r w:rsidRPr="00937552">
                                  <w:rPr>
                                    <w:rFonts w:ascii="Adobe Arabic" w:eastAsia="GE Dinar One" w:hAnsi="Adobe Arabic" w:cs="Adobe Arabic" w:hint="cs"/>
                                    <w:color w:val="000000"/>
                                    <w:kern w:val="24"/>
                                    <w:sz w:val="36"/>
                                    <w:szCs w:val="36"/>
                                    <w:rtl/>
                                    <w:lang w:bidi="ar-SY"/>
                                  </w:rPr>
                                  <w:t>.</w:t>
                                </w:r>
                              </w:p>
                              <w:p w:rsidR="00671334" w:rsidRPr="00937552"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نشاط تدريبي.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3174" cy="2054088"/>
                            <a:chOff x="0" y="0"/>
                            <a:chExt cx="6353174" cy="2054088"/>
                          </a:xfrm>
                        </wpg:grpSpPr>
                        <pic:pic xmlns:pic="http://schemas.openxmlformats.org/drawingml/2006/picture">
                          <pic:nvPicPr>
                            <pic:cNvPr id="1451488582" name="Picture 1451488582" descr="Calendar "/>
                            <pic:cNvPicPr>
                              <a:picLocks noChangeAspect="1"/>
                            </pic:cNvPicPr>
                          </pic:nvPicPr>
                          <pic:blipFill>
                            <a:blip r:embed="rId5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69" y="1072378"/>
                              <a:ext cx="1132205" cy="981710"/>
                            </a:xfrm>
                            <a:prstGeom prst="rect">
                              <a:avLst/>
                            </a:prstGeom>
                            <a:noFill/>
                          </wps:spPr>
                          <wps:txbx>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620" y="19867"/>
                              <a:ext cx="2430145" cy="536575"/>
                            </a:xfrm>
                            <a:prstGeom prst="rect">
                              <a:avLst/>
                            </a:prstGeom>
                            <a:noFill/>
                          </wps:spPr>
                          <wps:txbx>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0861"/>
                              <a:ext cx="4566920" cy="536575"/>
                            </a:xfrm>
                            <a:prstGeom prst="rect">
                              <a:avLst/>
                            </a:prstGeom>
                            <a:noFill/>
                          </wps:spPr>
                          <wps:txbx>
                            <w:txbxContent>
                              <w:p w:rsidR="00671334" w:rsidRPr="00F01FA2" w:rsidRDefault="00671334" w:rsidP="00F01FA2">
                                <w:pPr>
                                  <w:bidi w:val="0"/>
                                  <w:jc w:val="center"/>
                                  <w:rPr>
                                    <w:rFonts w:ascii="Adobe Arabic" w:eastAsia="GE Dinar One" w:hAnsi="Adobe Arabic" w:cs="Adobe Arabic"/>
                                    <w:b/>
                                    <w:bCs/>
                                    <w:kern w:val="24"/>
                                    <w:sz w:val="56"/>
                                    <w:szCs w:val="56"/>
                                    <w:lang w:bidi="ar-SY"/>
                                  </w:rPr>
                                </w:pPr>
                                <w:r w:rsidRPr="00937552">
                                  <w:rPr>
                                    <w:rFonts w:ascii="Adobe Arabic" w:eastAsia="GE Dinar One" w:hAnsi="Adobe Arabic" w:cs="Adobe Arabic"/>
                                    <w:b/>
                                    <w:bCs/>
                                    <w:kern w:val="24"/>
                                    <w:sz w:val="56"/>
                                    <w:szCs w:val="56"/>
                                    <w:rtl/>
                                    <w:lang w:bidi="ar-SY"/>
                                  </w:rPr>
                                  <w:t>أساسيّات التحوّل الرقمي</w:t>
                                </w:r>
                              </w:p>
                            </w:txbxContent>
                          </wps:txbx>
                          <wps:bodyPr wrap="square" rtlCol="0">
                            <a:spAutoFit/>
                          </wps:bodyPr>
                        </wps:wsp>
                      </wpg:grpSp>
                    </wpg:wgp>
                  </a:graphicData>
                </a:graphic>
                <wp14:sizeRelV relativeFrom="margin">
                  <wp14:pctHeight>0</wp14:pctHeight>
                </wp14:sizeRelV>
              </wp:anchor>
            </w:drawing>
          </mc:Choice>
          <mc:Fallback>
            <w:pict>
              <v:group id="Group 175" o:spid="_x0000_s1558" style="position:absolute;left:0;text-align:left;margin-left:10pt;margin-top:-36.95pt;width:500.25pt;height:548.45pt;z-index:252773376;mso-position-horizontal-relative:text;mso-position-vertical-relative:text;mso-height-relative:margin" coordsize="63531,696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">
                <v:group id="Group 176" o:spid="_x0000_s1559" style="position:absolute;left:1619;top:25717;width:54253;height:43936" coordorigin="" coordsize="54253,4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v:group id="Group 25" o:spid="_x0000_s1560"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group id="Group 185" o:spid="_x0000_s1561"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oval id="Oval 186" o:spid="_x0000_s1562"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7ecAA&#10;AADcAAAADwAAAGRycy9kb3ducmV2LnhtbERPTYvCMBC9C/sfwix403R1EalGWQRRRA9a8Tw0Y1ts&#10;JiWJtf57syB4m8f7nPmyM7VoyfnKsoKfYQKCOLe64kLBOVsPpiB8QNZYWyYFT/KwXHz15phq++Aj&#10;tadQiBjCPkUFZQhNKqXPSzLoh7YhjtzVOoMhQldI7fARw00tR0kykQYrjg0lNrQqKb+d7kbB3oyz&#10;S/vrNs/mvL/cds4c1tlIqf539zcDEagLH/HbvdVx/nQC/8/EC+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wl7ecAAAADcAAAADwAAAAAAAAAAAAAAAACYAgAAZHJzL2Rvd25y&#10;ZXYueG1sUEsFBgAAAAAEAAQA9QAAAIUDAAAAAA==&#10;" fillcolor="#168489" stroked="f" strokeweight="1pt">
                        <v:fill opacity="49087f"/>
                        <v:stroke joinstyle="miter"/>
                      </v:oval>
                      <v:shape id="Picture 187" o:spid="_x0000_s1563"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EZlPCAAAA3AAAAA8AAABkcnMvZG93bnJldi54bWxET01rAjEQvRf6H8IIvdWsUqysRhGh4EEQ&#10;t3vxNmzG3dXNZNnEmPbXG6HQ2zze5yzX0XQi0OBaywom4wwEcWV1y7WC8vvrfQ7CeWSNnWVS8EMO&#10;1qvXlyXm2t75SKHwtUgh7HJU0Hjf51K6qiGDbmx74sSd7WDQJzjUUg94T+Gmk9Msm0mDLaeGBnva&#10;NlRdi5tRcAhYuqz40Nu4P8XNMVymYf+r1NsobhYgPEX/L/5z73SaP/+E5zPpArl6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jhGZTwgAAANwAAAAPAAAAAAAAAAAAAAAAAJ8C&#10;AABkcnMvZG93bnJldi54bWxQSwUGAAAAAAQABAD3AAAAjgMAAAAA&#10;">
                        <v:imagedata r:id="rId53" o:title="Target " gain="19661f" blacklevel="22938f"/>
                      </v:shape>
                    </v:group>
                    <v:shape id="TextBox 34" o:spid="_x0000_s1564"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G9pcMA&#10;AADcAAAADwAAAGRycy9kb3ducmV2LnhtbESPQWvDMAyF74P9B6PBbqvTQUdJ65bSrdDDLuvSu4jV&#10;ODSWQ6w16b+fDoPdJN7Te5/W2yl25kZDbhM7mM8KMMR18i03Dqrvw8sSTBZkj11icnCnDNvN48Ma&#10;S59G/qLbSRqjIZxLdBBE+tLaXAeKmGepJ1btkoaIouvQWD/gqOGxs69F8WYjtqwNAXvaB6qvp5/o&#10;QMTv5vfqI+bjefp8H0NRL7By7vlp2q3ACE3yb/67PnrFXyqt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G9pcMAAADcAAAADwAAAAAAAAAAAAAAAACYAgAAZHJzL2Rv&#10;d25yZXYueG1sUEsFBgAAAAAEAAQA9QAAAIgDAAAAAA==&#10;" filled="f" stroked="f">
                      <v:textbox style="mso-fit-shape-to-text:t">
                        <w:txbxContent>
                          <w:p w:rsidR="00671334" w:rsidRPr="00BC6FB1" w:rsidRDefault="00671334"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565"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oval id="Oval 1451488576" o:spid="_x0000_s1566"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ygx8cA&#10;AADjAAAADwAAAGRycy9kb3ducmV2LnhtbERPX2vCMBB/H+w7hBP2NlNddaUzyhjIxtAHrfh8NGdb&#10;bC4lyWr99osg+Hi//7dYDaYVPTnfWFYwGScgiEurG64UHIr1awbCB2SNrWVScCUPq+Xz0wJzbS+8&#10;o34fKhFD2OeooA6hy6X0ZU0G/dh2xJE7WWcwxNNVUju8xHDTymmSzKXBhmNDjR191VSe939Gwca8&#10;Fcc+dd/X7rA5nn+d2a6LqVIvo+HzA0SgITzEd/ePjvPT2STNstn7HG4/RQDk8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soMfHAAAA4wAAAA8AAAAAAAAAAAAAAAAAmAIAAGRy&#10;cy9kb3ducmV2LnhtbFBLBQYAAAAABAAEAPUAAACMAwAAAAA=&#10;" fillcolor="#168489" stroked="f" strokeweight="1pt">
                      <v:fill opacity="49087f"/>
                      <v:stroke joinstyle="miter"/>
                    </v:oval>
                    <v:shape id="TextBox 34" o:spid="_x0000_s1567"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vQIcYA&#10;AADjAAAADwAAAGRycy9kb3ducmV2LnhtbERPS0vDQBC+C/6HZQRvdhNpbIjdluIDevBiG+9DdpoN&#10;zc6G7Nik/94VBI/zvWe9nX2vLjTGLrCBfJGBIm6C7bg1UB/fH0pQUZAt9oHJwJUibDe3N2usbJj4&#10;ky4HaVUK4VihAScyVFrHxpHHuAgDceJOYfQo6RxbbUecUrjv9WOWPWmPHacGhwO9OGrOh29vQMTu&#10;8mv95uP+a/54nVzWFFgbc383755BCc3yL/5z722avyzyZVkWqxX8/pQA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vQIcYAAADjAAAADwAAAAAAAAAAAAAAAACYAgAAZHJz&#10;L2Rvd25yZXYueG1sUEsFBgAAAAAEAAQA9QAAAIsDAAAAAA==&#10;" filled="f" stroked="f">
                      <v:textbox style="mso-fit-shape-to-text:t">
                        <w:txbxContent>
                          <w:p w:rsidR="00671334" w:rsidRPr="00BC6FB1" w:rsidRDefault="00671334"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78" o:spid="_x0000_s1568"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KkAgfjNAAAA4wAAAA8AAAAA&#10;AAAAAAAAAAAAnwIAAGRycy9kb3ducmV2LnhtbFBLBQYAAAAABAAEAPcAAACZAwAAAAA=&#10;">
                      <v:imagedata r:id="rId54" o:title="Note " gain="19661f" blacklevel="22938f"/>
                    </v:shape>
                  </v:group>
                  <v:shape id="Text Box 1451488579" o:spid="_x0000_s1569" type="#_x0000_t202" style="position:absolute;left:30106;top:8743;width:24147;height:3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MMr8oA&#10;AADjAAAADwAAAGRycy9kb3ducmV2LnhtbERPzWrCQBC+C77DMgVvulFMTVNXkYC0lPZg9NLbNDsm&#10;odnZmF019endQqHH+f5nue5NIy7UudqygukkAkFcWF1zqeCw344TEM4ja2wsk4IfcrBeDQdLTLW9&#10;8o4uuS9FCGGXooLK+zaV0hUVGXQT2xIH7mg7gz6cXSl1h9cQbho5i6JHabDm0FBhS1lFxXd+Ngre&#10;su0H7r5mJrk12cv7cdOeDp+xUqOHfvMMwlPv/8V/7lcd5s/j6TxJ4sUT/P4UAJCr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BjDK/KAAAA4wAAAA8AAAAAAAAAAAAAAAAAmAIA&#10;AGRycy9kb3ducmV2LnhtbFBLBQYAAAAABAAEAPUAAACPAwAAAAA=&#10;" filled="f" stroked="f" strokeweight=".5pt">
                    <v:textbox>
                      <w:txbxContent>
                        <w:p w:rsidR="00671334" w:rsidRPr="000F32C7" w:rsidRDefault="00671334"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671334" w:rsidRPr="00937552"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توضيح </w:t>
                          </w:r>
                          <w:r w:rsidRPr="00937552">
                            <w:rPr>
                              <w:rFonts w:ascii="Adobe Arabic" w:eastAsia="GE Dinar One" w:hAnsi="Adobe Arabic" w:cs="Adobe Arabic"/>
                              <w:color w:val="000000"/>
                              <w:kern w:val="24"/>
                              <w:sz w:val="36"/>
                              <w:szCs w:val="36"/>
                              <w:rtl/>
                              <w:lang w:bidi="ar-SY"/>
                            </w:rPr>
                            <w:t>مفهوم التحوّل الرقمي و</w:t>
                          </w:r>
                          <w:r w:rsidRPr="00937552">
                            <w:rPr>
                              <w:rFonts w:ascii="Adobe Arabic" w:eastAsia="GE Dinar One" w:hAnsi="Adobe Arabic" w:cs="Adobe Arabic" w:hint="cs"/>
                              <w:color w:val="000000"/>
                              <w:kern w:val="24"/>
                              <w:sz w:val="36"/>
                              <w:szCs w:val="36"/>
                              <w:rtl/>
                              <w:lang w:bidi="ar-SY"/>
                            </w:rPr>
                            <w:t xml:space="preserve">تحديد </w:t>
                          </w:r>
                          <w:r w:rsidRPr="00937552">
                            <w:rPr>
                              <w:rFonts w:ascii="Adobe Arabic" w:eastAsia="GE Dinar One" w:hAnsi="Adobe Arabic" w:cs="Adobe Arabic"/>
                              <w:color w:val="000000"/>
                              <w:kern w:val="24"/>
                              <w:sz w:val="36"/>
                              <w:szCs w:val="36"/>
                              <w:rtl/>
                              <w:lang w:bidi="ar-SY"/>
                            </w:rPr>
                            <w:t>أبعاده</w:t>
                          </w:r>
                          <w:r w:rsidRPr="00937552">
                            <w:rPr>
                              <w:rFonts w:ascii="Adobe Arabic" w:eastAsia="GE Dinar One" w:hAnsi="Adobe Arabic" w:cs="Adobe Arabic" w:hint="cs"/>
                              <w:color w:val="000000"/>
                              <w:kern w:val="24"/>
                              <w:sz w:val="36"/>
                              <w:szCs w:val="36"/>
                              <w:rtl/>
                              <w:lang w:bidi="ar-SY"/>
                            </w:rPr>
                            <w:t>.</w:t>
                          </w:r>
                        </w:p>
                        <w:p w:rsidR="00671334" w:rsidRPr="00937552"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تحليل </w:t>
                          </w:r>
                          <w:r w:rsidRPr="00937552">
                            <w:rPr>
                              <w:rFonts w:ascii="Adobe Arabic" w:eastAsia="GE Dinar One" w:hAnsi="Adobe Arabic" w:cs="Adobe Arabic"/>
                              <w:color w:val="000000"/>
                              <w:kern w:val="24"/>
                              <w:sz w:val="36"/>
                              <w:szCs w:val="36"/>
                              <w:rtl/>
                              <w:lang w:bidi="ar-SY"/>
                            </w:rPr>
                            <w:t>دوافع التحوّل الرقمي في المؤسسات الحديثة</w:t>
                          </w:r>
                          <w:r w:rsidRPr="00937552">
                            <w:rPr>
                              <w:rFonts w:ascii="Adobe Arabic" w:eastAsia="GE Dinar One" w:hAnsi="Adobe Arabic" w:cs="Adobe Arabic" w:hint="cs"/>
                              <w:color w:val="000000"/>
                              <w:kern w:val="24"/>
                              <w:sz w:val="36"/>
                              <w:szCs w:val="36"/>
                              <w:rtl/>
                              <w:lang w:bidi="ar-SY"/>
                            </w:rPr>
                            <w:t>.</w:t>
                          </w:r>
                        </w:p>
                        <w:p w:rsidR="00671334" w:rsidRPr="00937552"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تحديد </w:t>
                          </w:r>
                          <w:r w:rsidRPr="00937552">
                            <w:rPr>
                              <w:rFonts w:ascii="Adobe Arabic" w:eastAsia="GE Dinar One" w:hAnsi="Adobe Arabic" w:cs="Adobe Arabic"/>
                              <w:color w:val="000000"/>
                              <w:kern w:val="24"/>
                              <w:sz w:val="36"/>
                              <w:szCs w:val="36"/>
                              <w:rtl/>
                              <w:lang w:bidi="ar-SY"/>
                            </w:rPr>
                            <w:t>مراحل عملية التحوّل الرقمي</w:t>
                          </w:r>
                          <w:r w:rsidRPr="00937552">
                            <w:rPr>
                              <w:rFonts w:ascii="Adobe Arabic" w:eastAsia="GE Dinar One" w:hAnsi="Adobe Arabic" w:cs="Adobe Arabic" w:hint="cs"/>
                              <w:color w:val="000000"/>
                              <w:kern w:val="24"/>
                              <w:sz w:val="36"/>
                              <w:szCs w:val="36"/>
                              <w:rtl/>
                              <w:lang w:bidi="ar-SY"/>
                            </w:rPr>
                            <w:t>.</w:t>
                          </w:r>
                        </w:p>
                        <w:p w:rsidR="00671334" w:rsidRPr="000F32C7"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دراسة </w:t>
                          </w:r>
                          <w:r w:rsidRPr="00937552">
                            <w:rPr>
                              <w:rFonts w:ascii="Adobe Arabic" w:eastAsia="GE Dinar One" w:hAnsi="Adobe Arabic" w:cs="Adobe Arabic"/>
                              <w:color w:val="000000"/>
                              <w:kern w:val="24"/>
                              <w:sz w:val="36"/>
                              <w:szCs w:val="36"/>
                              <w:rtl/>
                              <w:lang w:bidi="ar-SY"/>
                            </w:rPr>
                            <w:t>أثر التحوّل الرقمي على هياكل الحوكمة التقليدية</w:t>
                          </w:r>
                          <w:r w:rsidRPr="000F32C7">
                            <w:rPr>
                              <w:rFonts w:ascii="Adobe Arabic" w:eastAsia="GE Dinar One" w:hAnsi="Adobe Arabic" w:cs="Adobe Arabic"/>
                              <w:color w:val="000000"/>
                              <w:kern w:val="24"/>
                              <w:sz w:val="36"/>
                              <w:szCs w:val="36"/>
                              <w:rtl/>
                              <w:lang w:bidi="ar-SY"/>
                            </w:rPr>
                            <w:t>.</w:t>
                          </w:r>
                        </w:p>
                      </w:txbxContent>
                    </v:textbox>
                  </v:shape>
                  <v:shape id="Text Box 1451488580" o:spid="_x0000_s1570" type="#_x0000_t202" style="position:absolute;top:7156;width:22164;height:36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VFcwA&#10;AADjAAAADwAAAGRycy9kb3ducmV2LnhtbESPQU/DMAyF70j8h8iTuLF004qismyaKk0gBIeNXbiZ&#10;xmurNU5pwlb49fiAtKPt5/fet1yPvlNnGmIb2MJsmoEiroJrubZweN/eG1AxITvsApOFH4qwXt3e&#10;LLFw4cI7Ou9TrcSEY4EWmpT6QutYNeQxTkNPLLdjGDwmGYdauwEvYu47Pc+yB+2xZUlosKeyoeq0&#10;//YWXsrtG+4+5978duXT63HTfx0+cmvvJuPmEVSiMV3F/9/PTuov8tnCmNwIhTDJAvTqD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IzVFcwAAADjAAAADwAAAAAAAAAAAAAAAACY&#10;AgAAZHJzL2Rvd25yZXYueG1sUEsFBgAAAAAEAAQA9QAAAJEDAAAAAA==&#10;" filled="f" stroked="f" strokeweight=".5pt">
                    <v:textbox>
                      <w:txbxContent>
                        <w:p w:rsidR="00671334" w:rsidRPr="00937552"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937552">
                            <w:rPr>
                              <w:rFonts w:ascii="Adobe Arabic" w:eastAsia="GE Dinar One" w:hAnsi="Adobe Arabic" w:cs="Adobe Arabic" w:hint="cs"/>
                              <w:color w:val="000000"/>
                              <w:kern w:val="24"/>
                              <w:sz w:val="36"/>
                              <w:szCs w:val="36"/>
                              <w:rtl/>
                              <w:lang w:bidi="ar-SY"/>
                            </w:rPr>
                            <w:t>فيديو تدريبي.</w:t>
                          </w:r>
                        </w:p>
                        <w:p w:rsidR="00671334" w:rsidRPr="00937552"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937552">
                            <w:rPr>
                              <w:rFonts w:ascii="Adobe Arabic" w:eastAsia="GE Dinar One" w:hAnsi="Adobe Arabic" w:cs="Adobe Arabic"/>
                              <w:color w:val="000000"/>
                              <w:kern w:val="24"/>
                              <w:sz w:val="36"/>
                              <w:szCs w:val="36"/>
                              <w:rtl/>
                              <w:lang w:bidi="ar-SY"/>
                            </w:rPr>
                            <w:t>مفهوم التحوّل الرقمي وأبعاده</w:t>
                          </w:r>
                          <w:r w:rsidRPr="00937552">
                            <w:rPr>
                              <w:rFonts w:ascii="Adobe Arabic" w:eastAsia="GE Dinar One" w:hAnsi="Adobe Arabic" w:cs="Adobe Arabic" w:hint="cs"/>
                              <w:color w:val="000000"/>
                              <w:kern w:val="24"/>
                              <w:sz w:val="36"/>
                              <w:szCs w:val="36"/>
                              <w:rtl/>
                              <w:lang w:bidi="ar-SY"/>
                            </w:rPr>
                            <w:t>.</w:t>
                          </w:r>
                        </w:p>
                        <w:p w:rsidR="00671334" w:rsidRPr="00937552"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تمرين.</w:t>
                          </w:r>
                        </w:p>
                        <w:p w:rsidR="00671334" w:rsidRPr="00937552"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color w:val="000000"/>
                              <w:kern w:val="24"/>
                              <w:sz w:val="36"/>
                              <w:szCs w:val="36"/>
                              <w:rtl/>
                              <w:lang w:bidi="ar-SY"/>
                            </w:rPr>
                            <w:t>دوافع التحوّل الرقمي في المؤسسات الحديثة</w:t>
                          </w:r>
                          <w:r w:rsidRPr="00937552">
                            <w:rPr>
                              <w:rFonts w:ascii="Adobe Arabic" w:eastAsia="GE Dinar One" w:hAnsi="Adobe Arabic" w:cs="Adobe Arabic" w:hint="cs"/>
                              <w:color w:val="000000"/>
                              <w:kern w:val="24"/>
                              <w:sz w:val="36"/>
                              <w:szCs w:val="36"/>
                              <w:rtl/>
                              <w:lang w:bidi="ar-SY"/>
                            </w:rPr>
                            <w:t>.</w:t>
                          </w:r>
                        </w:p>
                        <w:p w:rsidR="00671334" w:rsidRPr="00937552"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color w:val="000000"/>
                              <w:kern w:val="24"/>
                              <w:sz w:val="36"/>
                              <w:szCs w:val="36"/>
                              <w:rtl/>
                              <w:lang w:bidi="ar-SY"/>
                            </w:rPr>
                            <w:t>مراحل عملية التحوّل الرقمي</w:t>
                          </w:r>
                          <w:r w:rsidRPr="00937552">
                            <w:rPr>
                              <w:rFonts w:ascii="Adobe Arabic" w:eastAsia="GE Dinar One" w:hAnsi="Adobe Arabic" w:cs="Adobe Arabic" w:hint="cs"/>
                              <w:color w:val="000000"/>
                              <w:kern w:val="24"/>
                              <w:sz w:val="36"/>
                              <w:szCs w:val="36"/>
                              <w:rtl/>
                              <w:lang w:bidi="ar-SY"/>
                            </w:rPr>
                            <w:t>.</w:t>
                          </w:r>
                        </w:p>
                        <w:p w:rsidR="00671334" w:rsidRPr="00937552"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937552">
                            <w:rPr>
                              <w:rFonts w:ascii="Adobe Arabic" w:eastAsia="GE Dinar One" w:hAnsi="Adobe Arabic" w:cs="Adobe Arabic"/>
                              <w:color w:val="000000"/>
                              <w:kern w:val="24"/>
                              <w:sz w:val="36"/>
                              <w:szCs w:val="36"/>
                              <w:rtl/>
                              <w:lang w:bidi="ar-SY"/>
                            </w:rPr>
                            <w:t>أثر التحوّل الرقمي على هياكل الحوكمة التقليدية</w:t>
                          </w:r>
                          <w:r w:rsidRPr="00937552">
                            <w:rPr>
                              <w:rFonts w:ascii="Adobe Arabic" w:eastAsia="GE Dinar One" w:hAnsi="Adobe Arabic" w:cs="Adobe Arabic" w:hint="cs"/>
                              <w:color w:val="000000"/>
                              <w:kern w:val="24"/>
                              <w:sz w:val="36"/>
                              <w:szCs w:val="36"/>
                              <w:rtl/>
                              <w:lang w:bidi="ar-SY"/>
                            </w:rPr>
                            <w:t>.</w:t>
                          </w:r>
                        </w:p>
                        <w:p w:rsidR="00671334" w:rsidRPr="00937552"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نشاط تدريبي.</w:t>
                          </w:r>
                        </w:p>
                      </w:txbxContent>
                    </v:textbox>
                  </v:shape>
                </v:group>
                <v:group id="Group 1451488581" o:spid="_x0000_s1571" style="position:absolute;width:63531;height:20540" coordsize="63531,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N2LSYyQAA&#10;AOMAAAAPAAAAAAAAAAAAAAAAAKoCAABkcnMvZG93bnJldi54bWxQSwUGAAAAAAQABAD6AAAAoAMA&#10;AAAA&#10;">
                  <v:shape id="Picture 1451488582" o:spid="_x0000_s1572"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KkdfHAAAA4wAAAA8AAABkcnMvZG93bnJldi54bWxET91LwzAQfxf8H8IJe3PpviTUZUMKMnEw&#10;WPXFt6M502JzKUns6n9vBoKP9/u+7X5yvRgpxM6zhsW8AEHceNOx1fD+9nyvQMSEbLD3TBp+KMJ+&#10;d3uzxdL4C59prJMVOYRjiRralIZSyti05DDO/UCcuU8fHKZ8BitNwEsOd71cFsWDdNhxbmhxoKql&#10;5qv+dhpWrwd5sqP6OPijPYc6VrU/VVrP7qanRxCJpvQv/nO/mDx/vVmsldqoJVx/ygDI3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zKkdfHAAAA4wAAAA8AAAAAAAAAAAAA&#10;AAAAnwIAAGRycy9kb3ducmV2LnhtbFBLBQYAAAAABAAEAPcAAACTAwAAAAA=&#10;">
                    <v:imagedata r:id="rId55" o:title="Calendar " gain="19661f" blacklevel="22938f"/>
                    <v:path arrowok="t"/>
                  </v:shape>
                  <v:shape id="TextBox 34" o:spid="_x0000_s1573" type="#_x0000_t202" style="position:absolute;left:52209;top:10723;width:11322;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WmBcUA&#10;AADjAAAADwAAAGRycy9kb3ducmV2LnhtbERPzUrDQBC+C32HZQre7Ca1kRC7LaUq9ODFGu9DdswG&#10;s7MhOzbp27uC4HG+/9nuZ9+rC42xC2wgX2WgiJtgO24N1O8vdyWoKMgW+8Bk4EoR9rvFzRYrGyZ+&#10;o8tZWpVCOFZowIkMldaxceQxrsJAnLjPMHqUdI6ttiNOKdz3ep1lD9pjx6nB4UBHR83X+dsbELGH&#10;/Fo/+3j6mF+fJpc1BdbG3C7nwyMooVn+xX/uk03zN0W+KcuivI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aYFxQAAAOMAAAAPAAAAAAAAAAAAAAAAAJgCAABkcnMv&#10;ZG93bnJldi54bWxQSwUGAAAAAAQABAD1AAAAigMAAAAA&#10;" filled="f" stroked="f">
                    <v:textbox style="mso-fit-shape-to-text:t">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574"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w+ccUA&#10;AADjAAAADwAAAGRycy9kb3ducmV2LnhtbERPS0vDQBC+C/6HZQRvdhNJJMRuS/EBPfRiG+9DdswG&#10;s7MhOzbpv3cLgsf53rPeLn5QZ5piH9hAvspAEbfB9twZaE7vDxWoKMgWh8Bk4EIRtpvbmzXWNsz8&#10;QeejdCqFcKzRgBMZa61j68hjXIWROHFfYfIo6Zw6bSecU7gf9GOWPWmPPacGhyO9OGq/jz/egIjd&#10;5Zfmzcf953J4nV3WltgYc3+37J5BCS3yL/5z722aX5R5UVVlVcD1pwSA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DD5xxQAAAOMAAAAPAAAAAAAAAAAAAAAAAJgCAABkcnMv&#10;ZG93bnJldi54bWxQSwUGAAAAAAQABAD1AAAAigMAAAAA&#10;" filled="f" stroked="f">
                    <v:textbox style="mso-fit-shape-to-text:t">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575" type="#_x0000_t202" style="position:absolute;top:12908;width:45669;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Cb6sUA&#10;AADjAAAADwAAAGRycy9kb3ducmV2LnhtbERPzUrDQBC+C32HZQre7CbSSIjdltIq9ODFNt6H7JgN&#10;ZmdDdmzSt3cFweN8/7PZzb5XVxpjF9hAvspAETfBdtwaqC+vDyWoKMgW+8Bk4EYRdtvF3QYrGyZ+&#10;p+tZWpVCOFZowIkMldaxceQxrsJAnLjPMHqUdI6ttiNOKdz3+jHLnrTHjlODw4EOjpqv87c3IGL3&#10;+a1+8fH0Mb8dJ5c1BdbG3C/n/TMooVn+xX/uk03z10W+LsuiLOD3pwS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QJvqxQAAAOMAAAAPAAAAAAAAAAAAAAAAAJgCAABkcnMv&#10;ZG93bnJldi54bWxQSwUGAAAAAAQABAD1AAAAigMAAAAA&#10;" filled="f" stroked="f">
                    <v:textbox style="mso-fit-shape-to-text:t">
                      <w:txbxContent>
                        <w:p w:rsidR="00671334" w:rsidRPr="00F01FA2" w:rsidRDefault="00671334" w:rsidP="00F01FA2">
                          <w:pPr>
                            <w:bidi w:val="0"/>
                            <w:jc w:val="center"/>
                            <w:rPr>
                              <w:rFonts w:ascii="Adobe Arabic" w:eastAsia="GE Dinar One" w:hAnsi="Adobe Arabic" w:cs="Adobe Arabic"/>
                              <w:b/>
                              <w:bCs/>
                              <w:kern w:val="24"/>
                              <w:sz w:val="56"/>
                              <w:szCs w:val="56"/>
                              <w:lang w:bidi="ar-SY"/>
                            </w:rPr>
                          </w:pPr>
                          <w:r w:rsidRPr="00937552">
                            <w:rPr>
                              <w:rFonts w:ascii="Adobe Arabic" w:eastAsia="GE Dinar One" w:hAnsi="Adobe Arabic" w:cs="Adobe Arabic"/>
                              <w:b/>
                              <w:bCs/>
                              <w:kern w:val="24"/>
                              <w:sz w:val="56"/>
                              <w:szCs w:val="56"/>
                              <w:rtl/>
                              <w:lang w:bidi="ar-SY"/>
                            </w:rPr>
                            <w:t>أساسيّات التحوّل الرقمي</w:t>
                          </w:r>
                        </w:p>
                      </w:txbxContent>
                    </v:textbox>
                  </v:shape>
                </v:group>
              </v:group>
            </w:pict>
          </mc:Fallback>
        </mc:AlternateContent>
      </w:r>
    </w:p>
    <w:p w:rsidR="009E7CAF" w:rsidRPr="002023DE" w:rsidRDefault="009E7CAF" w:rsidP="000F1708">
      <w:pPr>
        <w:bidi w:val="0"/>
        <w:rPr>
          <w:rFonts w:ascii="Adobe Arabic" w:hAnsi="Adobe Arabic" w:cs="Adobe Arabic"/>
          <w:b/>
          <w:bCs/>
          <w:color w:val="002060"/>
          <w:sz w:val="48"/>
          <w:szCs w:val="36"/>
        </w:rPr>
      </w:pP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p w:rsidR="009E7CAF" w:rsidRDefault="009E7CAF" w:rsidP="009E7CAF">
      <w:pPr>
        <w:pStyle w:val="ListParagraph"/>
        <w:spacing w:line="360" w:lineRule="auto"/>
        <w:rPr>
          <w:rFonts w:ascii="Adobe Arabic" w:hAnsi="Adobe Arabic" w:cs="Adobe Arabic"/>
          <w:b/>
          <w:bCs/>
          <w:color w:val="002060"/>
          <w:sz w:val="48"/>
          <w:szCs w:val="36"/>
          <w:rtl/>
          <w:lang w:bidi="ar-EG"/>
        </w:rPr>
      </w:pPr>
    </w:p>
    <w:p w:rsidR="003F41BB" w:rsidRDefault="003F41BB" w:rsidP="00D87FB1">
      <w:pPr>
        <w:rPr>
          <w:rtl/>
          <w:lang w:bidi="ar-SY"/>
        </w:rPr>
      </w:pPr>
    </w:p>
    <w:p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rsidR="00D87FB1" w:rsidRDefault="0043080E" w:rsidP="00081A2A">
      <w:pPr>
        <w:jc w:val="center"/>
        <w:rPr>
          <w:rtl/>
          <w:lang w:bidi="ar-SY"/>
        </w:rPr>
      </w:pPr>
      <w:r>
        <w:rPr>
          <w:noProof/>
        </w:rPr>
        <w:lastRenderedPageBreak/>
        <mc:AlternateContent>
          <mc:Choice Requires="wpg">
            <w:drawing>
              <wp:inline distT="0" distB="0" distL="0" distR="0" wp14:anchorId="1E49728A" wp14:editId="7EDF72A7">
                <wp:extent cx="5266690" cy="1388110"/>
                <wp:effectExtent l="0" t="22860" r="19685" b="1778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6690" cy="1388110"/>
                          <a:chOff x="9439" y="0"/>
                          <a:chExt cx="56777" cy="13883"/>
                        </a:xfrm>
                      </wpg:grpSpPr>
                      <wps:wsp>
                        <wps:cNvPr id="15" name="Rectangle 164"/>
                        <wps:cNvSpPr>
                          <a:spLocks noChangeArrowheads="1"/>
                        </wps:cNvSpPr>
                        <wps:spPr bwMode="auto">
                          <a:xfrm>
                            <a:off x="9737" y="0"/>
                            <a:ext cx="56480" cy="13883"/>
                          </a:xfrm>
                          <a:prstGeom prst="rect">
                            <a:avLst/>
                          </a:prstGeom>
                          <a:solidFill>
                            <a:schemeClr val="bg1">
                              <a:lumMod val="95000"/>
                              <a:lumOff val="0"/>
                            </a:schemeClr>
                          </a:solidFill>
                          <a:ln w="28575">
                            <a:solidFill>
                              <a:srgbClr val="168489"/>
                            </a:solidFill>
                            <a:miter lim="800000"/>
                            <a:headEnd/>
                            <a:tailEnd/>
                          </a:ln>
                        </wps:spPr>
                        <wps:txbx>
                          <w:txbxContent>
                            <w:p w:rsidR="00671334" w:rsidRDefault="00671334" w:rsidP="0043080E">
                              <w:pPr>
                                <w:jc w:val="center"/>
                              </w:pPr>
                            </w:p>
                            <w:p w:rsidR="00671334" w:rsidRDefault="00671334" w:rsidP="0043080E">
                              <w:pPr>
                                <w:jc w:val="center"/>
                              </w:pPr>
                            </w:p>
                            <w:p w:rsidR="00671334" w:rsidRPr="00277E38" w:rsidRDefault="00671334" w:rsidP="0043080E">
                              <w:pPr>
                                <w:jc w:val="center"/>
                                <w:rPr>
                                  <w:rStyle w:val="Hyperlink"/>
                                  <w:rFonts w:ascii="Sakkal Majalla" w:eastAsia="Calibri" w:hAnsi="Sakkal Majalla"/>
                                  <w:b/>
                                  <w:bCs/>
                                  <w:kern w:val="24"/>
                                  <w:sz w:val="32"/>
                                  <w:szCs w:val="32"/>
                                </w:rPr>
                              </w:pPr>
                              <w:r w:rsidRPr="00277E38">
                                <w:rPr>
                                  <w:rtl/>
                                </w:rPr>
                                <w:t>امسح الرمز لمشاهدة الفيديو</w:t>
                              </w:r>
                            </w:p>
                            <w:p w:rsidR="00671334" w:rsidRDefault="00671334" w:rsidP="0043080E">
                              <w:pPr>
                                <w:jc w:val="center"/>
                              </w:pPr>
                            </w:p>
                          </w:txbxContent>
                        </wps:txbx>
                        <wps:bodyPr rot="0" vert="horz" wrap="square" lIns="91440" tIns="45720" rIns="91440" bIns="45720" anchor="ctr" anchorCtr="0" upright="1">
                          <a:noAutofit/>
                        </wps:bodyPr>
                      </wps:wsp>
                      <wps:wsp>
                        <wps:cNvPr id="16" name="TextBox 36"/>
                        <wps:cNvSpPr txBox="1">
                          <a:spLocks noChangeArrowheads="1"/>
                        </wps:cNvSpPr>
                        <wps:spPr bwMode="auto">
                          <a:xfrm>
                            <a:off x="54375" y="3161"/>
                            <a:ext cx="9949" cy="9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162DA3" w:rsidRDefault="00671334" w:rsidP="0043080E">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02743FB5" wp14:editId="40BCAE36">
                                    <wp:extent cx="826135" cy="8261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68072" name="Picture 2074268072"/>
                                            <pic:cNvPicPr/>
                                          </pic:nvPicPr>
                                          <pic:blipFill>
                                            <a:blip r:embed="rId121">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671334" w:rsidRPr="00B43298" w:rsidRDefault="00671334" w:rsidP="0043080E">
                              <w:pPr>
                                <w:jc w:val="center"/>
                                <w:rPr>
                                  <w:rFonts w:asciiTheme="minorBidi" w:eastAsia="Calibri" w:hAnsiTheme="minorBidi"/>
                                  <w:b/>
                                  <w:bCs/>
                                  <w:color w:val="168489"/>
                                  <w:kern w:val="24"/>
                                  <w:sz w:val="32"/>
                                  <w:szCs w:val="32"/>
                                  <w:rtl/>
                                  <w:lang w:bidi="ar-SY"/>
                                </w:rPr>
                              </w:pPr>
                            </w:p>
                            <w:p w:rsidR="00671334" w:rsidRPr="00162DA3" w:rsidRDefault="00671334" w:rsidP="0043080E">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wps:txbx>
                        <wps:bodyPr rot="0" vert="horz" wrap="square" lIns="91440" tIns="45720" rIns="91440" bIns="45720" anchor="t" anchorCtr="0" upright="1">
                          <a:noAutofit/>
                        </wps:bodyPr>
                      </wps:wsp>
                      <wps:wsp>
                        <wps:cNvPr id="17" name="TextBox 38"/>
                        <wps:cNvSpPr txBox="1">
                          <a:spLocks noChangeArrowheads="1"/>
                        </wps:cNvSpPr>
                        <wps:spPr bwMode="auto">
                          <a:xfrm>
                            <a:off x="9439" y="1619"/>
                            <a:ext cx="48333" cy="4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43080E" w:rsidRDefault="00671334" w:rsidP="0043080E">
                              <w:pPr>
                                <w:spacing w:line="259" w:lineRule="auto"/>
                                <w:jc w:val="center"/>
                                <w:rPr>
                                  <w:rFonts w:ascii="Adobe Arabic" w:eastAsia="Calibri" w:hAnsi="Adobe Arabic" w:cs="Adobe Arabic"/>
                                  <w:b/>
                                  <w:bCs/>
                                  <w:color w:val="168489"/>
                                  <w:kern w:val="24"/>
                                  <w:sz w:val="32"/>
                                  <w:szCs w:val="32"/>
                                  <w:rtl/>
                                  <w:lang w:bidi="ar-SY"/>
                                </w:rPr>
                              </w:pPr>
                              <w:r w:rsidRPr="007E7438">
                                <w:rPr>
                                  <w:rFonts w:ascii="Adobe Arabic" w:eastAsia="Calibri" w:hAnsi="Adobe Arabic" w:cs="Adobe Arabic"/>
                                  <w:b/>
                                  <w:bCs/>
                                  <w:color w:val="168489"/>
                                  <w:kern w:val="24"/>
                                  <w:sz w:val="32"/>
                                  <w:szCs w:val="32"/>
                                  <w:rtl/>
                                  <w:lang w:bidi="ar-SY"/>
                                </w:rPr>
                                <w:t xml:space="preserve">مقطع الفيديو الآتي يقدم معلومات </w:t>
                              </w:r>
                              <w:r>
                                <w:rPr>
                                  <w:rFonts w:ascii="Adobe Arabic" w:eastAsia="Calibri" w:hAnsi="Adobe Arabic" w:cs="Adobe Arabic" w:hint="cs"/>
                                  <w:b/>
                                  <w:bCs/>
                                  <w:color w:val="168489"/>
                                  <w:kern w:val="24"/>
                                  <w:sz w:val="32"/>
                                  <w:szCs w:val="32"/>
                                  <w:rtl/>
                                  <w:lang w:bidi="ar-SY"/>
                                </w:rPr>
                                <w:t xml:space="preserve">عن </w:t>
                              </w:r>
                              <w:r w:rsidRPr="0043080E">
                                <w:rPr>
                                  <w:rFonts w:ascii="Adobe Arabic" w:eastAsia="Calibri" w:hAnsi="Adobe Arabic" w:cs="Adobe Arabic" w:hint="cs"/>
                                  <w:b/>
                                  <w:bCs/>
                                  <w:color w:val="168489"/>
                                  <w:kern w:val="24"/>
                                  <w:sz w:val="32"/>
                                  <w:szCs w:val="32"/>
                                  <w:rtl/>
                                  <w:lang w:bidi="ar-SY"/>
                                </w:rPr>
                                <w:t>ثورة التحوّل الرقمي</w:t>
                              </w:r>
                            </w:p>
                            <w:p w:rsidR="00671334" w:rsidRPr="0043080E" w:rsidRDefault="00671334" w:rsidP="0043080E">
                              <w:pPr>
                                <w:jc w:val="center"/>
                                <w:rPr>
                                  <w:color w:val="168489"/>
                                  <w:rtl/>
                                  <w:lang w:bidi="ar-SY"/>
                                </w:rPr>
                              </w:pPr>
                            </w:p>
                          </w:txbxContent>
                        </wps:txbx>
                        <wps:bodyPr rot="0" vert="horz" wrap="square" lIns="91440" tIns="45720" rIns="91440" bIns="45720" anchor="t" anchorCtr="0" upright="1">
                          <a:noAutofit/>
                        </wps:bodyPr>
                      </wps:wsp>
                    </wpg:wgp>
                  </a:graphicData>
                </a:graphic>
              </wp:inline>
            </w:drawing>
          </mc:Choice>
          <mc:Fallback>
            <w:pict>
              <v:group id="Group 14" o:spid="_x0000_s1576" style="width:414.7pt;height:109.3pt;mso-position-horizontal-relative:char;mso-position-vertical-relative:line" coordorigin="9439" coordsize="56777,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">
                <v:rect id="Rectangle 164" o:spid="_x0000_s1577"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O1MIA&#10;AADbAAAADwAAAGRycy9kb3ducmV2LnhtbERPTWsCMRC9F/wPYYTealZLpa5GaQuF1lPXetDbuBk3&#10;i5vJkqTr+u+NUPA2j/c5i1VvG9GRD7VjBeNRBoK4dLrmSsH29/PpFUSIyBobx6TgQgFWy8HDAnPt&#10;zlxQt4mVSCEcclRgYmxzKUNpyGIYuZY4cUfnLcYEfSW1x3MKt42cZNlUWqw5NRhs6cNQedr8WQXv&#10;pttN8LlYYzn93v9U7rCfFV6px2H/NgcRqY938b/7S6f5L3D7JR0gl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Y7UwgAAANsAAAAPAAAAAAAAAAAAAAAAAJgCAABkcnMvZG93&#10;bnJldi54bWxQSwUGAAAAAAQABAD1AAAAhwMAAAAA&#10;" fillcolor="#f2f2f2 [3052]" strokecolor="#168489" strokeweight="2.25pt">
                  <v:textbox>
                    <w:txbxContent>
                      <w:p w:rsidR="00671334" w:rsidRDefault="00671334" w:rsidP="0043080E">
                        <w:pPr>
                          <w:jc w:val="center"/>
                        </w:pPr>
                      </w:p>
                      <w:p w:rsidR="00671334" w:rsidRDefault="00671334" w:rsidP="0043080E">
                        <w:pPr>
                          <w:jc w:val="center"/>
                        </w:pPr>
                      </w:p>
                      <w:p w:rsidR="00671334" w:rsidRPr="00277E38" w:rsidRDefault="00671334" w:rsidP="0043080E">
                        <w:pPr>
                          <w:jc w:val="center"/>
                          <w:rPr>
                            <w:rStyle w:val="Hyperlink"/>
                            <w:rFonts w:ascii="Sakkal Majalla" w:eastAsia="Calibri" w:hAnsi="Sakkal Majalla"/>
                            <w:b/>
                            <w:bCs/>
                            <w:kern w:val="24"/>
                            <w:sz w:val="32"/>
                            <w:szCs w:val="32"/>
                          </w:rPr>
                        </w:pPr>
                        <w:r w:rsidRPr="00277E38">
                          <w:rPr>
                            <w:rtl/>
                          </w:rPr>
                          <w:t>امسح الرمز لمشاهدة الفيديو</w:t>
                        </w:r>
                      </w:p>
                      <w:p w:rsidR="00671334" w:rsidRDefault="00671334" w:rsidP="0043080E">
                        <w:pPr>
                          <w:jc w:val="center"/>
                        </w:pPr>
                      </w:p>
                    </w:txbxContent>
                  </v:textbox>
                </v:rect>
                <v:shape id="TextBox 36" o:spid="_x0000_s1578" type="#_x0000_t202" style="position:absolute;left:54375;top:3161;width:9949;height:9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671334" w:rsidRPr="00162DA3" w:rsidRDefault="00671334" w:rsidP="0043080E">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02743FB5" wp14:editId="40BCAE36">
                              <wp:extent cx="826135" cy="8261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68072" name="Picture 2074268072"/>
                                      <pic:cNvPicPr/>
                                    </pic:nvPicPr>
                                    <pic:blipFill>
                                      <a:blip r:embed="rId121">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671334" w:rsidRPr="00B43298" w:rsidRDefault="00671334" w:rsidP="0043080E">
                        <w:pPr>
                          <w:jc w:val="center"/>
                          <w:rPr>
                            <w:rFonts w:asciiTheme="minorBidi" w:eastAsia="Calibri" w:hAnsiTheme="minorBidi"/>
                            <w:b/>
                            <w:bCs/>
                            <w:color w:val="168489"/>
                            <w:kern w:val="24"/>
                            <w:sz w:val="32"/>
                            <w:szCs w:val="32"/>
                            <w:rtl/>
                            <w:lang w:bidi="ar-SY"/>
                          </w:rPr>
                        </w:pPr>
                      </w:p>
                      <w:p w:rsidR="00671334" w:rsidRPr="00162DA3" w:rsidRDefault="00671334" w:rsidP="0043080E">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v:textbox>
                </v:shape>
                <v:shape id="TextBox 38" o:spid="_x0000_s1579" type="#_x0000_t202" style="position:absolute;left:9439;top:1619;width:48333;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671334" w:rsidRPr="0043080E" w:rsidRDefault="00671334" w:rsidP="0043080E">
                        <w:pPr>
                          <w:spacing w:line="259" w:lineRule="auto"/>
                          <w:jc w:val="center"/>
                          <w:rPr>
                            <w:rFonts w:ascii="Adobe Arabic" w:eastAsia="Calibri" w:hAnsi="Adobe Arabic" w:cs="Adobe Arabic"/>
                            <w:b/>
                            <w:bCs/>
                            <w:color w:val="168489"/>
                            <w:kern w:val="24"/>
                            <w:sz w:val="32"/>
                            <w:szCs w:val="32"/>
                            <w:rtl/>
                            <w:lang w:bidi="ar-SY"/>
                          </w:rPr>
                        </w:pPr>
                        <w:r w:rsidRPr="007E7438">
                          <w:rPr>
                            <w:rFonts w:ascii="Adobe Arabic" w:eastAsia="Calibri" w:hAnsi="Adobe Arabic" w:cs="Adobe Arabic"/>
                            <w:b/>
                            <w:bCs/>
                            <w:color w:val="168489"/>
                            <w:kern w:val="24"/>
                            <w:sz w:val="32"/>
                            <w:szCs w:val="32"/>
                            <w:rtl/>
                            <w:lang w:bidi="ar-SY"/>
                          </w:rPr>
                          <w:t xml:space="preserve">مقطع الفيديو الآتي يقدم معلومات </w:t>
                        </w:r>
                        <w:r>
                          <w:rPr>
                            <w:rFonts w:ascii="Adobe Arabic" w:eastAsia="Calibri" w:hAnsi="Adobe Arabic" w:cs="Adobe Arabic" w:hint="cs"/>
                            <w:b/>
                            <w:bCs/>
                            <w:color w:val="168489"/>
                            <w:kern w:val="24"/>
                            <w:sz w:val="32"/>
                            <w:szCs w:val="32"/>
                            <w:rtl/>
                            <w:lang w:bidi="ar-SY"/>
                          </w:rPr>
                          <w:t xml:space="preserve">عن </w:t>
                        </w:r>
                        <w:r w:rsidRPr="0043080E">
                          <w:rPr>
                            <w:rFonts w:ascii="Adobe Arabic" w:eastAsia="Calibri" w:hAnsi="Adobe Arabic" w:cs="Adobe Arabic" w:hint="cs"/>
                            <w:b/>
                            <w:bCs/>
                            <w:color w:val="168489"/>
                            <w:kern w:val="24"/>
                            <w:sz w:val="32"/>
                            <w:szCs w:val="32"/>
                            <w:rtl/>
                            <w:lang w:bidi="ar-SY"/>
                          </w:rPr>
                          <w:t>ثورة التحوّل الرقمي</w:t>
                        </w:r>
                      </w:p>
                      <w:p w:rsidR="00671334" w:rsidRPr="0043080E" w:rsidRDefault="00671334" w:rsidP="0043080E">
                        <w:pPr>
                          <w:jc w:val="center"/>
                          <w:rPr>
                            <w:color w:val="168489"/>
                            <w:rtl/>
                            <w:lang w:bidi="ar-SY"/>
                          </w:rPr>
                        </w:pPr>
                      </w:p>
                    </w:txbxContent>
                  </v:textbox>
                </v:shape>
                <w10:wrap anchorx="page"/>
                <w10:anchorlock/>
              </v:group>
            </w:pict>
          </mc:Fallback>
        </mc:AlternateContent>
      </w:r>
    </w:p>
    <w:p w:rsidR="001A2196" w:rsidRDefault="001A2196" w:rsidP="00F01FA2">
      <w:pPr>
        <w:rPr>
          <w:rtl/>
          <w:lang w:bidi="ar-SY"/>
        </w:rPr>
      </w:pPr>
      <w:r w:rsidRPr="002A078C">
        <w:rPr>
          <w:rFonts w:ascii="Sakkal Majalla" w:hAnsi="Sakkal Majalla"/>
          <w:noProof/>
          <w:color w:val="002060"/>
          <w:sz w:val="34"/>
        </w:rPr>
        <mc:AlternateContent>
          <mc:Choice Requires="wpg">
            <w:drawing>
              <wp:inline distT="0" distB="0" distL="0" distR="0" wp14:anchorId="2F353691" wp14:editId="1D7C5A98">
                <wp:extent cx="5731510" cy="895350"/>
                <wp:effectExtent l="0" t="0" r="21590" b="19050"/>
                <wp:docPr id="841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418"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419" name="مجموعة 39"/>
                        <wpg:cNvGrpSpPr/>
                        <wpg:grpSpPr>
                          <a:xfrm>
                            <a:off x="0" y="0"/>
                            <a:ext cx="5731510" cy="895350"/>
                            <a:chOff x="0" y="0"/>
                            <a:chExt cx="5878196" cy="918845"/>
                          </a:xfrm>
                        </wpg:grpSpPr>
                        <wpg:grpSp>
                          <wpg:cNvPr id="8420" name="مجموعة 40"/>
                          <wpg:cNvGrpSpPr/>
                          <wpg:grpSpPr>
                            <a:xfrm>
                              <a:off x="0" y="0"/>
                              <a:ext cx="5878196" cy="918845"/>
                              <a:chOff x="0" y="0"/>
                              <a:chExt cx="6240348" cy="919070"/>
                            </a:xfrm>
                          </wpg:grpSpPr>
                          <wpg:grpSp>
                            <wpg:cNvPr id="8421" name="مجموعة 41"/>
                            <wpg:cNvGrpSpPr/>
                            <wpg:grpSpPr>
                              <a:xfrm>
                                <a:off x="0" y="169208"/>
                                <a:ext cx="5433072" cy="580613"/>
                                <a:chOff x="0" y="169208"/>
                                <a:chExt cx="5433072" cy="580613"/>
                              </a:xfrm>
                            </wpg:grpSpPr>
                            <wps:wsp>
                              <wps:cNvPr id="842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2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5" name="مربع نص 41"/>
                          <wps:cNvSpPr txBox="1"/>
                          <wps:spPr>
                            <a:xfrm>
                              <a:off x="204484" y="257055"/>
                              <a:ext cx="4616071" cy="387740"/>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مفهوم التحوّل الرقمي وأبعاده</w:t>
                                </w:r>
                              </w:p>
                            </w:txbxContent>
                          </wps:txbx>
                          <wps:bodyPr wrap="square" rtlCol="1">
                            <a:spAutoFit/>
                          </wps:bodyPr>
                        </wps:wsp>
                      </wpg:grpSp>
                    </wpg:wgp>
                  </a:graphicData>
                </a:graphic>
              </wp:inline>
            </w:drawing>
          </mc:Choice>
          <mc:Fallback>
            <w:pict>
              <v:group id="_x0000_s158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">
                <v:shape id="صورة 38" o:spid="_x0000_s1581"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aBTPBAAAA3QAAAA8AAABkcnMvZG93bnJldi54bWxET02LwjAQvS/4H8II3tbUVUSqUURc8CJq&#10;Xdjr0IxNsZnUJtb6781B8Ph434tVZyvRUuNLxwpGwwQEce50yYWCv/Pv9wyED8gaK8ek4EkeVsve&#10;1wJT7R58ojYLhYgh7FNUYEKoUyl9bsiiH7qaOHIX11gMETaF1A0+Yrit5E+STKXFkmODwZo2hvJr&#10;drcKxtu22443h73/N/X5ltl16U9HpQb9bj0HEagLH/HbvdMKZpNRnBvfxCcgly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haBTPBAAAA3QAAAA8AAAAAAAAAAAAAAAAAnwIA&#10;AGRycy9kb3ducmV2LnhtbFBLBQYAAAAABAAEAPcAAACNAwAAAAA=&#10;">
                  <v:imagedata r:id="rId67" o:title=""/>
                </v:shape>
                <v:group id="مجموعة 39" o:spid="_x0000_s158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ITMcAAADdAAAADwAAAGRycy9kb3ducmV2LnhtbESPQWvCQBSE74L/YXlC&#10;b3UTa4uNWUVEpQcpVAvF2yP7TEKyb0N2TeK/7xYKHoeZ+YZJ14OpRUetKy0riKcRCOLM6pJzBd/n&#10;/fMChPPIGmvLpOBODtar8SjFRNuev6g7+VwECLsEFRTeN4mULivIoJvahjh4V9sa9EG2udQt9gFu&#10;ajmLojdpsOSwUGBD24Ky6nQzCg499puXeNcdq+v2fjm/fv4cY1LqaTJsliA8Df4R/m9/aAWLefw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GITMcAAADd&#10;AAAADwAAAAAAAAAAAAAAAACqAgAAZHJzL2Rvd25yZXYueG1sUEsFBgAAAAAEAAQA+gAAAJ4DAAAA&#10;AA==&#10;">
                  <v:group id="مجموعة 40" o:spid="_x0000_s158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frbMQAAADdAAAADwAAAGRycy9kb3ducmV2LnhtbERPTWvCQBC9F/wPyxS8&#10;1U20lZC6BhErHqSgEUpvQ3ZMQrKzIbtN4r/vHgo9Pt73JptMKwbqXW1ZQbyIQBAXVtdcKrjlHy8J&#10;COeRNbaWScGDHGTb2dMGU21HvtBw9aUIIexSVFB536VSuqIig25hO+LA3W1v0AfYl1L3OIZw08pl&#10;FK2lwZpDQ4Ud7SsqmuuPUXAccdyt4sNwbu77x3f+9vl1jkmp+fO0ewfhafL/4j/3SStIXpd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LfrbMQAAADdAAAA&#10;DwAAAAAAAAAAAAAAAACqAgAAZHJzL2Rvd25yZXYueG1sUEsFBgAAAAAEAAQA+gAAAJsDAAAAAA==&#10;">
                    <v:group id="مجموعة 41" o:spid="_x0000_s158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O98YAAADdAAAADwAAAGRycy9kb3ducmV2LnhtbESPT4vCMBTE78J+h/AW&#10;9qZpXRWpRhHZXTyI4B8Qb4/m2Rabl9Jk2/rtjSB4HGbmN8x82ZlSNFS7wrKCeBCBIE6tLjhTcDr+&#10;9qcgnEfWWFomBXdysFx89OaYaNvynpqDz0SAsEtQQe59lUjp0pwMuoGtiIN3tbVBH2SdSV1jG+Cm&#10;lMMomkiDBYeFHCta55TeDv9GwV+L7eo7/mm2t+v6fjmOd+dtTEp9fXarGQhPnX+HX+2NVjAdDW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73xgAAAN0A&#10;AAAPAAAAAAAAAAAAAAAAAKoCAABkcnMvZG93bnJldi54bWxQSwUGAAAAAAQABAD6AAAAnQMAAAAA&#10;">
                      <v:shape id="شكل حر 42" o:spid="_x0000_s158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fxcUA&#10;AADdAAAADwAAAGRycy9kb3ducmV2LnhtbESPzWrDMBCE74W+g9hAb40U1yTBtRJKaGgOveTnARZr&#10;azm2Vq6lJO7bR4VCj8PMfMOU69F14kpDaDxrmE0VCOLKm4ZrDafj9nkJIkRkg51n0vBDAdarx4cS&#10;C+NvvKfrIdYiQTgUqMHG2BdShsqSwzD1PXHyvvzgMCY51NIMeEtw18lMqbl02HBasNjTxlLVHi5O&#10;g1H5u8sXHwvafH9adZ6Z2L4YrZ8m49sriEhj/A//tXdGwzLPMvh9k5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j9/FxQAAAN0AAAAPAAAAAAAAAAAAAAAAAJgCAABkcnMv&#10;ZG93bnJldi54bWxQSwUGAAAAAAQABAD1AAAAig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8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AOOcYA&#10;AADdAAAADwAAAGRycy9kb3ducmV2LnhtbESPQWvCQBSE70L/w/IEb3VjLFZSV1FBEeuh1aLXR/Y1&#10;Cd19G7KrSf+9Wyh4HGbmG2a26KwRN2p85VjBaJiAIM6drrhQ8HXaPE9B+ICs0TgmBb/kYTF/6s0w&#10;067lT7odQyEihH2GCsoQ6kxKn5dk0Q9dTRy9b9dYDFE2hdQNthFujUyTZCItVhwXSqxpXVL+c7xa&#10;Ba8fm2vrt5PTfnU2hyoxl2X6zkoN+t3yDUSgLjzC/+2dVjB9Scfw9yY+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AOOcYAAADdAAAADwAAAAAAAAAAAAAAAACYAgAAZHJz&#10;L2Rvd25yZXYueG1sUEsFBgAAAAAEAAQA9QAAAIsDAAAAAA==&#10;" fillcolor="#168489" stroked="f" strokeweight="1pt">
                        <v:stroke joinstyle="miter"/>
                      </v:roundrect>
                    </v:group>
                    <v:oval id="شكل بيضاوي 44" o:spid="_x0000_s158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WZJMQA&#10;AADdAAAADwAAAGRycy9kb3ducmV2LnhtbESP0WoCMRRE3wv+Q7hC32pWEZGtUUpBlEIRox9wu7lu&#10;Vjc36ybq9u+NIPg4zMwZZrboXC2u1IbKs4LhIANBXHhTcalgv1t+TEGEiGyw9kwK/inAYt57m2Fu&#10;/I23dNWxFAnCIUcFNsYmlzIUlhyGgW+Ik3fwrcOYZFtK0+ItwV0tR1k2kQ4rTgsWG/q2VJz0xSnQ&#10;3U5vVodS+l9tf/6GR39227VS7/3u6xNEpC6+ws/22iiYjkdjeLxJT0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lmSTEAAAA3QAAAA8AAAAAAAAAAAAAAAAAmAIAAGRycy9k&#10;b3ducmV2LnhtbFBLBQYAAAAABAAEAPUAAACJAwAAAAA=&#10;" filled="f" strokecolor="#a5a5a5 [2092]" strokeweight="1pt">
                      <v:stroke joinstyle="miter"/>
                    </v:oval>
                  </v:group>
                  <v:shape id="مربع نص 41" o:spid="_x0000_s1588"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5UAsMA&#10;AADdAAAADwAAAGRycy9kb3ducmV2LnhtbESPQWvCQBSE70L/w/IK3nSjqEjqKtJW8NCLmt4f2dds&#10;aPZtyL6a+O/dguBxmJlvmM1u8I26UhfrwAZm0wwUcRlszZWB4nKYrEFFQbbYBCYDN4qw276MNpjb&#10;0POJrmepVIJwzNGAE2lzrWPpyGOchpY4eT+h8yhJdpW2HfYJ7hs9z7KV9lhzWnDY0ruj8vf85w2I&#10;2P3sVnz6ePwevj56l5VLLIwZvw77N1BCgzzDj/bRGlgv5kv4f5OegN7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85UAsMAAADdAAAADwAAAAAAAAAAAAAAAACYAgAAZHJzL2Rv&#10;d25yZXYueG1sUEsFBgAAAAAEAAQA9QAAAIg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مفهوم التحوّل الرقمي وأبعاده</w:t>
                          </w:r>
                        </w:p>
                      </w:txbxContent>
                    </v:textbox>
                  </v:shape>
                </v:group>
                <w10:wrap anchorx="page"/>
                <w10:anchorlock/>
              </v:group>
            </w:pict>
          </mc:Fallback>
        </mc:AlternateContent>
      </w:r>
    </w:p>
    <w:p w:rsidR="004A6D71" w:rsidRPr="00512C5E" w:rsidRDefault="004A6D71" w:rsidP="004A6D71">
      <w:pPr>
        <w:rPr>
          <w:rFonts w:ascii="Sakkal Majalla" w:hAnsi="Sakkal Majalla"/>
          <w:b/>
          <w:bCs/>
          <w:color w:val="C00000"/>
          <w:sz w:val="32"/>
          <w:szCs w:val="32"/>
          <w:rtl/>
        </w:rPr>
      </w:pPr>
      <w:r w:rsidRPr="00512C5E">
        <w:rPr>
          <w:rFonts w:ascii="Sakkal Majalla" w:hAnsi="Sakkal Majalla" w:hint="cs"/>
          <w:b/>
          <w:bCs/>
          <w:color w:val="C00000"/>
          <w:sz w:val="32"/>
          <w:szCs w:val="32"/>
          <w:rtl/>
        </w:rPr>
        <w:t>مفهوم التحوّل الرقمي:</w:t>
      </w:r>
    </w:p>
    <w:p w:rsidR="004A6D71" w:rsidRPr="00055A94" w:rsidRDefault="00512C5E" w:rsidP="00512C5E">
      <w:pPr>
        <w:spacing w:line="360" w:lineRule="auto"/>
        <w:rPr>
          <w:rFonts w:ascii="Sakkal Majalla" w:hAnsi="Sakkal Majalla"/>
          <w:sz w:val="32"/>
          <w:szCs w:val="32"/>
        </w:rPr>
      </w:pPr>
      <w:r w:rsidRPr="004161EC">
        <w:rPr>
          <w:rFonts w:ascii="Sakkal Majalla" w:hAnsi="Sakkal Majalla"/>
          <w:noProof/>
          <w:sz w:val="32"/>
          <w:szCs w:val="32"/>
        </w:rPr>
        <mc:AlternateContent>
          <mc:Choice Requires="wpg">
            <w:drawing>
              <wp:anchor distT="0" distB="0" distL="114300" distR="114300" simplePos="0" relativeHeight="252811264" behindDoc="0" locked="0" layoutInCell="1" allowOverlap="1" wp14:anchorId="5918CE31" wp14:editId="0BD71D54">
                <wp:simplePos x="0" y="0"/>
                <wp:positionH relativeFrom="column">
                  <wp:posOffset>4946650</wp:posOffset>
                </wp:positionH>
                <wp:positionV relativeFrom="paragraph">
                  <wp:posOffset>142875</wp:posOffset>
                </wp:positionV>
                <wp:extent cx="784860" cy="638175"/>
                <wp:effectExtent l="0" t="0" r="0" b="28575"/>
                <wp:wrapSquare wrapText="bothSides"/>
                <wp:docPr id="2074270254"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2074270255" name="Picture 2074270255" descr="Problem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074270256" name="Rectangle: Rounded Corners 2074270256"/>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FDF16CE" id="Group 29" o:spid="_x0000_s1026" style="position:absolute;margin-left:389.5pt;margin-top:11.25pt;width:61.8pt;height:50.25pt;z-index:252811264;mso-width-relative:margin"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">
                <v:shape id="Picture 2074270255"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">
                  <v:imagedata r:id="rId122" o:title="Problem "/>
                </v:shape>
                <v:roundrect id="Rectangle: Rounded Corners 20742702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" fillcolor="#168489" strokecolor="#168489" strokeweight="1pt">
                  <v:stroke joinstyle="miter"/>
                </v:roundrect>
                <w10:wrap type="square"/>
              </v:group>
            </w:pict>
          </mc:Fallback>
        </mc:AlternateContent>
      </w:r>
      <w:r w:rsidR="004A6D71">
        <w:rPr>
          <w:rFonts w:ascii="Sakkal Majalla" w:hAnsi="Sakkal Majalla"/>
          <w:sz w:val="32"/>
          <w:szCs w:val="32"/>
          <w:rtl/>
        </w:rPr>
        <w:t>التحوّل</w:t>
      </w:r>
      <w:r w:rsidR="004A6D71" w:rsidRPr="00055A94">
        <w:rPr>
          <w:rFonts w:ascii="Sakkal Majalla" w:hAnsi="Sakkal Majalla"/>
          <w:sz w:val="32"/>
          <w:szCs w:val="32"/>
          <w:rtl/>
        </w:rPr>
        <w:t xml:space="preserve"> الرقمي هو عملية دمج التكنولوجيا الرقمية في جميع جوانب العمل المؤسسي، مما يغير كيفية التشغيل وتقديم القيمة للعملاء. يشمل </w:t>
      </w:r>
      <w:r w:rsidR="004A6D71">
        <w:rPr>
          <w:rFonts w:ascii="Sakkal Majalla" w:hAnsi="Sakkal Majalla"/>
          <w:sz w:val="32"/>
          <w:szCs w:val="32"/>
          <w:rtl/>
        </w:rPr>
        <w:t>التحوّل</w:t>
      </w:r>
      <w:r w:rsidR="004A6D71" w:rsidRPr="00055A94">
        <w:rPr>
          <w:rFonts w:ascii="Sakkal Majalla" w:hAnsi="Sakkal Majalla"/>
          <w:sz w:val="32"/>
          <w:szCs w:val="32"/>
          <w:rtl/>
        </w:rPr>
        <w:t xml:space="preserve"> الرقمي تغييرا</w:t>
      </w:r>
      <w:r w:rsidR="004A6D71">
        <w:rPr>
          <w:rFonts w:ascii="Sakkal Majalla" w:hAnsi="Sakkal Majalla" w:hint="cs"/>
          <w:sz w:val="32"/>
          <w:szCs w:val="32"/>
          <w:rtl/>
        </w:rPr>
        <w:t>ً</w:t>
      </w:r>
      <w:r w:rsidR="004A6D71" w:rsidRPr="00055A94">
        <w:rPr>
          <w:rFonts w:ascii="Sakkal Majalla" w:hAnsi="Sakkal Majalla"/>
          <w:sz w:val="32"/>
          <w:szCs w:val="32"/>
          <w:rtl/>
        </w:rPr>
        <w:t xml:space="preserve"> ثقافيا</w:t>
      </w:r>
      <w:r w:rsidR="004A6D71">
        <w:rPr>
          <w:rFonts w:ascii="Sakkal Majalla" w:hAnsi="Sakkal Majalla" w:hint="cs"/>
          <w:sz w:val="32"/>
          <w:szCs w:val="32"/>
          <w:rtl/>
        </w:rPr>
        <w:t>ً</w:t>
      </w:r>
      <w:r w:rsidR="004A6D71" w:rsidRPr="00055A94">
        <w:rPr>
          <w:rFonts w:ascii="Sakkal Majalla" w:hAnsi="Sakkal Majalla"/>
          <w:sz w:val="32"/>
          <w:szCs w:val="32"/>
          <w:rtl/>
        </w:rPr>
        <w:t xml:space="preserve"> يتطلب من المؤسسات تحدي الوضع الراهن وتجربة أشياء جديدة.</w:t>
      </w:r>
    </w:p>
    <w:p w:rsidR="00716BE5" w:rsidRDefault="00716BE5" w:rsidP="004A6D71">
      <w:pPr>
        <w:rPr>
          <w:rFonts w:ascii="Sakkal Majalla" w:hAnsi="Sakkal Majalla"/>
          <w:b/>
          <w:bCs/>
          <w:color w:val="C00000"/>
          <w:sz w:val="32"/>
          <w:szCs w:val="32"/>
          <w:rtl/>
        </w:rPr>
      </w:pPr>
    </w:p>
    <w:p w:rsidR="004A6D71" w:rsidRDefault="004A6D71" w:rsidP="004A6D71">
      <w:pPr>
        <w:rPr>
          <w:rFonts w:ascii="Sakkal Majalla" w:hAnsi="Sakkal Majalla"/>
          <w:b/>
          <w:bCs/>
          <w:color w:val="C00000"/>
          <w:sz w:val="32"/>
          <w:szCs w:val="32"/>
          <w:rtl/>
        </w:rPr>
      </w:pPr>
      <w:r w:rsidRPr="00512C5E">
        <w:rPr>
          <w:rFonts w:ascii="Sakkal Majalla" w:hAnsi="Sakkal Majalla"/>
          <w:b/>
          <w:bCs/>
          <w:color w:val="C00000"/>
          <w:sz w:val="32"/>
          <w:szCs w:val="32"/>
          <w:rtl/>
        </w:rPr>
        <w:t>أبعاد التحوّل الرقمي</w:t>
      </w:r>
    </w:p>
    <w:p w:rsidR="00855B68" w:rsidRDefault="00855B68" w:rsidP="00855B68">
      <w:pPr>
        <w:jc w:val="center"/>
        <w:rPr>
          <w:rFonts w:ascii="Sakkal Majalla" w:hAnsi="Sakkal Majalla"/>
          <w:b/>
          <w:bCs/>
          <w:sz w:val="32"/>
          <w:szCs w:val="32"/>
          <w:rtl/>
        </w:rPr>
      </w:pPr>
      <w:r w:rsidRPr="00855B68">
        <w:rPr>
          <w:rFonts w:ascii="Sakkal Majalla" w:hAnsi="Sakkal Majalla"/>
          <w:b/>
          <w:bCs/>
          <w:noProof/>
          <w:sz w:val="32"/>
          <w:szCs w:val="32"/>
        </w:rPr>
        <mc:AlternateContent>
          <mc:Choice Requires="wpg">
            <w:drawing>
              <wp:inline distT="0" distB="0" distL="0" distR="0" wp14:anchorId="478BC5B2" wp14:editId="09565D9B">
                <wp:extent cx="5196305" cy="2886681"/>
                <wp:effectExtent l="0" t="0" r="23495" b="0"/>
                <wp:docPr id="2074269926" name="Group 51"/>
                <wp:cNvGraphicFramePr/>
                <a:graphic xmlns:a="http://schemas.openxmlformats.org/drawingml/2006/main">
                  <a:graphicData uri="http://schemas.microsoft.com/office/word/2010/wordprocessingGroup">
                    <wpg:wgp>
                      <wpg:cNvGrpSpPr/>
                      <wpg:grpSpPr>
                        <a:xfrm>
                          <a:off x="0" y="0"/>
                          <a:ext cx="5196305" cy="2886681"/>
                          <a:chOff x="0" y="0"/>
                          <a:chExt cx="7859296" cy="4366055"/>
                        </a:xfrm>
                      </wpg:grpSpPr>
                      <wpg:grpSp>
                        <wpg:cNvPr id="2074269927" name="Group 2074269927"/>
                        <wpg:cNvGrpSpPr/>
                        <wpg:grpSpPr>
                          <a:xfrm>
                            <a:off x="0" y="1079329"/>
                            <a:ext cx="1713832" cy="3242356"/>
                            <a:chOff x="0" y="1079329"/>
                            <a:chExt cx="1713832" cy="3242356"/>
                          </a:xfrm>
                        </wpg:grpSpPr>
                        <wps:wsp>
                          <wps:cNvPr id="2074269928" name="Teardrop 2074269928"/>
                          <wps:cNvSpPr/>
                          <wps:spPr>
                            <a:xfrm rot="8100000">
                              <a:off x="70745" y="1079329"/>
                              <a:ext cx="1643087" cy="1643086"/>
                            </a:xfrm>
                            <a:prstGeom prst="teardrop">
                              <a:avLst/>
                            </a:prstGeom>
                            <a:solidFill>
                              <a:schemeClr val="bg1"/>
                            </a:solidFill>
                            <a:ln w="38100">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929" name="TextBox 33"/>
                          <wps:cNvSpPr txBox="1"/>
                          <wps:spPr>
                            <a:xfrm>
                              <a:off x="0" y="3245180"/>
                              <a:ext cx="1596390" cy="1076505"/>
                            </a:xfrm>
                            <a:prstGeom prst="rect">
                              <a:avLst/>
                            </a:prstGeom>
                            <a:noFill/>
                          </wps:spPr>
                          <wps:txbx>
                            <w:txbxContent>
                              <w:p w:rsidR="00671334" w:rsidRDefault="00671334" w:rsidP="00855B6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الأعمال والاستراتيجيات</w:t>
                                </w:r>
                              </w:p>
                            </w:txbxContent>
                          </wps:txbx>
                          <wps:bodyPr wrap="square">
                            <a:noAutofit/>
                          </wps:bodyPr>
                        </wps:wsp>
                      </wpg:grpSp>
                      <wpg:grpSp>
                        <wpg:cNvPr id="2074269930" name="Group 2074269930"/>
                        <wpg:cNvGrpSpPr/>
                        <wpg:grpSpPr>
                          <a:xfrm>
                            <a:off x="6216209" y="1075912"/>
                            <a:ext cx="1643087" cy="3166429"/>
                            <a:chOff x="6216209" y="1075912"/>
                            <a:chExt cx="1643087" cy="3166429"/>
                          </a:xfrm>
                        </wpg:grpSpPr>
                        <wps:wsp>
                          <wps:cNvPr id="2074269931" name="Teardrop 2074269931"/>
                          <wps:cNvSpPr/>
                          <wps:spPr>
                            <a:xfrm rot="8100000">
                              <a:off x="6216209" y="1075912"/>
                              <a:ext cx="1643087" cy="1643086"/>
                            </a:xfrm>
                            <a:prstGeom prst="teardrop">
                              <a:avLst/>
                            </a:prstGeom>
                            <a:solidFill>
                              <a:schemeClr val="bg1"/>
                            </a:solidFill>
                            <a:ln w="38100">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932" name="TextBox 36"/>
                          <wps:cNvSpPr txBox="1"/>
                          <wps:spPr>
                            <a:xfrm>
                              <a:off x="6332579" y="3165835"/>
                              <a:ext cx="1408431" cy="1076506"/>
                            </a:xfrm>
                            <a:prstGeom prst="rect">
                              <a:avLst/>
                            </a:prstGeom>
                            <a:noFill/>
                          </wps:spPr>
                          <wps:txbx>
                            <w:txbxContent>
                              <w:p w:rsidR="00671334" w:rsidRDefault="00671334" w:rsidP="00855B6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التقنية</w:t>
                                </w:r>
                              </w:p>
                            </w:txbxContent>
                          </wps:txbx>
                          <wps:bodyPr wrap="square">
                            <a:noAutofit/>
                          </wps:bodyPr>
                        </wps:wsp>
                      </wpg:grpSp>
                      <wpg:grpSp>
                        <wpg:cNvPr id="2074269933" name="Group 2074269933"/>
                        <wpg:cNvGrpSpPr/>
                        <wpg:grpSpPr>
                          <a:xfrm>
                            <a:off x="3140855" y="1079329"/>
                            <a:ext cx="1643087" cy="3286726"/>
                            <a:chOff x="3140855" y="1079329"/>
                            <a:chExt cx="1643087" cy="3286726"/>
                          </a:xfrm>
                        </wpg:grpSpPr>
                        <wps:wsp>
                          <wps:cNvPr id="2074269934" name="Teardrop 2074269934"/>
                          <wps:cNvSpPr/>
                          <wps:spPr>
                            <a:xfrm rot="8100000">
                              <a:off x="3140855" y="1079329"/>
                              <a:ext cx="1643087" cy="1643086"/>
                            </a:xfrm>
                            <a:prstGeom prst="teardrop">
                              <a:avLst/>
                            </a:prstGeom>
                            <a:solidFill>
                              <a:schemeClr val="bg1"/>
                            </a:solidFill>
                            <a:ln w="38100">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935" name="TextBox 39"/>
                          <wps:cNvSpPr txBox="1"/>
                          <wps:spPr>
                            <a:xfrm>
                              <a:off x="3257615" y="3289548"/>
                              <a:ext cx="1409066" cy="1076507"/>
                            </a:xfrm>
                            <a:prstGeom prst="rect">
                              <a:avLst/>
                            </a:prstGeom>
                            <a:noFill/>
                          </wps:spPr>
                          <wps:txbx>
                            <w:txbxContent>
                              <w:p w:rsidR="00671334" w:rsidRDefault="00671334" w:rsidP="00855B6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الثقافة التنظيمية</w:t>
                                </w:r>
                              </w:p>
                            </w:txbxContent>
                          </wps:txbx>
                          <wps:bodyPr wrap="square">
                            <a:noAutofit/>
                          </wps:bodyPr>
                        </wps:wsp>
                      </wpg:grpSp>
                      <wpg:grpSp>
                        <wpg:cNvPr id="2074269936" name="Group 2074269936"/>
                        <wpg:cNvGrpSpPr/>
                        <wpg:grpSpPr>
                          <a:xfrm>
                            <a:off x="1478933" y="0"/>
                            <a:ext cx="1896821" cy="3018245"/>
                            <a:chOff x="1478933" y="0"/>
                            <a:chExt cx="1896821" cy="3018245"/>
                          </a:xfrm>
                        </wpg:grpSpPr>
                        <wps:wsp>
                          <wps:cNvPr id="2074269937" name="Teardrop 2074269937"/>
                          <wps:cNvSpPr/>
                          <wps:spPr>
                            <a:xfrm rot="18900000">
                              <a:off x="1478933" y="1121424"/>
                              <a:ext cx="1896821" cy="1896821"/>
                            </a:xfrm>
                            <a:prstGeom prst="teardrop">
                              <a:avLst/>
                            </a:prstGeom>
                            <a:solidFill>
                              <a:schemeClr val="bg1"/>
                            </a:solidFill>
                            <a:ln w="38100">
                              <a:solidFill>
                                <a:srgbClr val="9CA5B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938" name="TextBox 42"/>
                          <wps:cNvSpPr txBox="1"/>
                          <wps:spPr>
                            <a:xfrm>
                              <a:off x="1722750" y="0"/>
                              <a:ext cx="1408430" cy="1076506"/>
                            </a:xfrm>
                            <a:prstGeom prst="rect">
                              <a:avLst/>
                            </a:prstGeom>
                            <a:noFill/>
                          </wps:spPr>
                          <wps:txbx>
                            <w:txbxContent>
                              <w:p w:rsidR="00671334" w:rsidRDefault="00671334" w:rsidP="00855B6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العملاء</w:t>
                                </w:r>
                              </w:p>
                            </w:txbxContent>
                          </wps:txbx>
                          <wps:bodyPr wrap="square">
                            <a:noAutofit/>
                          </wps:bodyPr>
                        </wps:wsp>
                      </wpg:grpSp>
                      <wpg:grpSp>
                        <wpg:cNvPr id="2074269939" name="Group 2074269939"/>
                        <wpg:cNvGrpSpPr/>
                        <wpg:grpSpPr>
                          <a:xfrm>
                            <a:off x="4549043" y="0"/>
                            <a:ext cx="1896821" cy="3018245"/>
                            <a:chOff x="4549043" y="0"/>
                            <a:chExt cx="1896821" cy="3018245"/>
                          </a:xfrm>
                        </wpg:grpSpPr>
                        <wps:wsp>
                          <wps:cNvPr id="2074269940" name="Teardrop 2074269940"/>
                          <wps:cNvSpPr/>
                          <wps:spPr>
                            <a:xfrm rot="18900000">
                              <a:off x="4549043" y="1121424"/>
                              <a:ext cx="1896821" cy="1896821"/>
                            </a:xfrm>
                            <a:prstGeom prst="teardrop">
                              <a:avLst/>
                            </a:prstGeom>
                            <a:solidFill>
                              <a:schemeClr val="bg1"/>
                            </a:solidFill>
                            <a:ln w="38100">
                              <a:solidFill>
                                <a:srgbClr val="9CA5B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941" name="TextBox 45"/>
                          <wps:cNvSpPr txBox="1"/>
                          <wps:spPr>
                            <a:xfrm>
                              <a:off x="4806857" y="0"/>
                              <a:ext cx="1409065" cy="1076506"/>
                            </a:xfrm>
                            <a:prstGeom prst="rect">
                              <a:avLst/>
                            </a:prstGeom>
                            <a:noFill/>
                          </wps:spPr>
                          <wps:txbx>
                            <w:txbxContent>
                              <w:p w:rsidR="00671334" w:rsidRDefault="00671334" w:rsidP="00855B6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العمليات</w:t>
                                </w:r>
                              </w:p>
                            </w:txbxContent>
                          </wps:txbx>
                          <wps:bodyPr wrap="square">
                            <a:noAutofit/>
                          </wps:bodyPr>
                        </wps:wsp>
                      </wpg:grpSp>
                      <pic:pic xmlns:pic="http://schemas.openxmlformats.org/drawingml/2006/picture">
                        <pic:nvPicPr>
                          <pic:cNvPr id="2074269942" name="Picture 2074269942"/>
                          <pic:cNvPicPr>
                            <a:picLocks noChangeAspect="1"/>
                          </pic:cNvPicPr>
                        </pic:nvPicPr>
                        <pic:blipFill>
                          <a:blip r:embed="rId123"/>
                          <a:stretch>
                            <a:fillRect/>
                          </a:stretch>
                        </pic:blipFill>
                        <pic:spPr>
                          <a:xfrm>
                            <a:off x="3529100" y="1481635"/>
                            <a:ext cx="886980" cy="886980"/>
                          </a:xfrm>
                          <a:prstGeom prst="rect">
                            <a:avLst/>
                          </a:prstGeom>
                        </pic:spPr>
                      </pic:pic>
                      <pic:pic xmlns:pic="http://schemas.openxmlformats.org/drawingml/2006/picture">
                        <pic:nvPicPr>
                          <pic:cNvPr id="2074269943" name="Picture 2074269943"/>
                          <pic:cNvPicPr>
                            <a:picLocks noChangeAspect="1"/>
                          </pic:cNvPicPr>
                        </pic:nvPicPr>
                        <pic:blipFill>
                          <a:blip r:embed="rId124"/>
                          <a:stretch>
                            <a:fillRect/>
                          </a:stretch>
                        </pic:blipFill>
                        <pic:spPr>
                          <a:xfrm>
                            <a:off x="5067364" y="1481635"/>
                            <a:ext cx="888942" cy="888942"/>
                          </a:xfrm>
                          <a:prstGeom prst="rect">
                            <a:avLst/>
                          </a:prstGeom>
                        </pic:spPr>
                      </pic:pic>
                      <pic:pic xmlns:pic="http://schemas.openxmlformats.org/drawingml/2006/picture">
                        <pic:nvPicPr>
                          <pic:cNvPr id="2074269944" name="Picture 2074269944"/>
                          <pic:cNvPicPr>
                            <a:picLocks noChangeAspect="1"/>
                          </pic:cNvPicPr>
                        </pic:nvPicPr>
                        <pic:blipFill>
                          <a:blip r:embed="rId125"/>
                          <a:stretch>
                            <a:fillRect/>
                          </a:stretch>
                        </pic:blipFill>
                        <pic:spPr>
                          <a:xfrm>
                            <a:off x="6707983" y="1664804"/>
                            <a:ext cx="703811" cy="703811"/>
                          </a:xfrm>
                          <a:prstGeom prst="rect">
                            <a:avLst/>
                          </a:prstGeom>
                        </pic:spPr>
                      </pic:pic>
                      <pic:pic xmlns:pic="http://schemas.openxmlformats.org/drawingml/2006/picture">
                        <pic:nvPicPr>
                          <pic:cNvPr id="2074269945" name="Picture 2074269945"/>
                          <pic:cNvPicPr>
                            <a:picLocks noChangeAspect="1"/>
                          </pic:cNvPicPr>
                        </pic:nvPicPr>
                        <pic:blipFill>
                          <a:blip r:embed="rId126"/>
                          <a:stretch>
                            <a:fillRect/>
                          </a:stretch>
                        </pic:blipFill>
                        <pic:spPr>
                          <a:xfrm>
                            <a:off x="334411" y="1517970"/>
                            <a:ext cx="850645" cy="850645"/>
                          </a:xfrm>
                          <a:prstGeom prst="rect">
                            <a:avLst/>
                          </a:prstGeom>
                        </pic:spPr>
                      </pic:pic>
                      <pic:pic xmlns:pic="http://schemas.openxmlformats.org/drawingml/2006/picture">
                        <pic:nvPicPr>
                          <pic:cNvPr id="2074269946" name="Picture 2074269946"/>
                          <pic:cNvPicPr>
                            <a:picLocks noChangeAspect="1"/>
                          </pic:cNvPicPr>
                        </pic:nvPicPr>
                        <pic:blipFill>
                          <a:blip r:embed="rId127"/>
                          <a:stretch>
                            <a:fillRect/>
                          </a:stretch>
                        </pic:blipFill>
                        <pic:spPr>
                          <a:xfrm>
                            <a:off x="2048883" y="1565971"/>
                            <a:ext cx="802644" cy="802644"/>
                          </a:xfrm>
                          <a:prstGeom prst="rect">
                            <a:avLst/>
                          </a:prstGeom>
                        </pic:spPr>
                      </pic:pic>
                    </wpg:wgp>
                  </a:graphicData>
                </a:graphic>
              </wp:inline>
            </w:drawing>
          </mc:Choice>
          <mc:Fallback>
            <w:pict>
              <v:group id="Group 51" o:spid="_x0000_s1589" style="width:409.15pt;height:227.3pt;mso-position-horizontal-relative:char;mso-position-vertical-relative:line" coordsize="78592,43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">
                <v:group id="Group 2074269927" o:spid="_x0000_s1590" style="position:absolute;top:10793;width:17138;height:32423" coordorigin=",10793" coordsize="17138,32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BHtP8&#10;zAAAAOMAAAAPAAAAAAAAAAAAAAAAAKoCAABkcnMvZG93bnJldi54bWxQSwUGAAAAAAQABAD6AAAA&#10;owMAAAAA&#10;">
                  <v:shape id="Teardrop 2074269928" o:spid="_x0000_s1591" style="position:absolute;left:707;top:10793;width:16431;height:16431;rotation:135;visibility:visible;mso-wrap-style:square;v-text-anchor:middle" coordsize="1643087,1643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4XR8cA&#10;AADjAAAADwAAAGRycy9kb3ducmV2LnhtbERPz2vCMBS+D/Y/hDfwNtMVdWtnLGVDkJ2cE8Tbo3m2&#10;Yc1LabK2/vfmMPD48f1eF5NtxUC9N44VvMwTEMSV04ZrBcef7fMbCB+QNbaOScGVPBSbx4c15tqN&#10;/E3DIdQihrDPUUETQpdL6auGLPq564gjd3G9xRBhX0vd4xjDbSvTJFlJi4ZjQ4MdfTRU/R7+rILP&#10;XXYhPsvWmS9n5OlYar3cKzV7msp3EIGmcBf/u3daQZq8LtJVlqVxdPwU/4D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F0fHAAAA4wAAAA8AAAAAAAAAAAAAAAAAmAIAAGRy&#10;cy9kb3ducmV2LnhtbFBLBQYAAAAABAAEAPUAAACMAwAAAAA=&#10;" path="m,821543c,367817,367818,,821544,r821543,l1643087,821543v,453726,-367818,821543,-821544,821543c367817,1643086,-1,1275269,-1,821543r1,xe" fillcolor="white [3212]" strokecolor="#168489" strokeweight="3pt">
                    <v:stroke joinstyle="miter"/>
                    <v:path arrowok="t" o:connecttype="custom" o:connectlocs="0,821543;821544,0;1643087,0;1643087,821543;821543,1643086;-1,821543;0,821543" o:connectangles="0,0,0,0,0,0,0"/>
                  </v:shape>
                  <v:shape id="TextBox 33" o:spid="_x0000_s1592" type="#_x0000_t202" style="position:absolute;top:32451;width:15963;height:10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q7P8oA&#10;AADjAAAADwAAAGRycy9kb3ducmV2LnhtbESPzWrDMBCE74W+g9hCb4lUkz+7UUJpCeTUECcp9LZY&#10;G9vUWhlLjZ23rwKBHoeZ+YZZrgfbiAt1vnas4WWsQBAXztRcajgeNqMFCB+QDTaOScOVPKxXjw9L&#10;zIzreU+XPJQiQthnqKEKoc2k9EVFFv3YtcTRO7vOYoiyK6XpsI9w28hEqZm0WHNcqLCl94qKn/zX&#10;ajh9nr+/JmpXfthp27tBSbap1Pr5aXh7BRFoCP/he3trNCRqPklmaZqkcPsU/4Bc/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q6uz/KAAAA4wAAAA8AAAAAAAAAAAAAAAAAmAIA&#10;AGRycy9kb3ducmV2LnhtbFBLBQYAAAAABAAEAPUAAACPAwAAAAA=&#10;" filled="f" stroked="f">
                    <v:textbox>
                      <w:txbxContent>
                        <w:p w:rsidR="00671334" w:rsidRDefault="00671334" w:rsidP="00855B6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الأعمال والاستراتيجيات</w:t>
                          </w:r>
                        </w:p>
                      </w:txbxContent>
                    </v:textbox>
                  </v:shape>
                </v:group>
                <v:group id="Group 2074269930" o:spid="_x0000_s1593" style="position:absolute;left:62162;top:10759;width:16430;height:31664" coordorigin="62162,10759" coordsize="16430,316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su3VXL&#10;AAAA4wAAAA8AAAAAAAAAAAAAAAAAqgIAAGRycy9kb3ducmV2LnhtbFBLBQYAAAAABAAEAPoAAACi&#10;AwAAAAA=&#10;">
                  <v:shape id="Teardrop 2074269931" o:spid="_x0000_s1594" style="position:absolute;left:62162;top:10759;width:16430;height:16430;rotation:135;visibility:visible;mso-wrap-style:square;v-text-anchor:middle" coordsize="1643087,1643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0oB8oA&#10;AADjAAAADwAAAGRycy9kb3ducmV2LnhtbESPT2vCQBTE74LfYXlCb7ox/qlJXUUsBfFkrVC8PbLP&#10;ZGn2bchuNX77bkHwOMzMb5jlurO1uFLrjWMF41ECgrhw2nCp4PT1MVyA8AFZY+2YFNzJw3rV7y0x&#10;1+7Gn3Q9hlJECPscFVQhNLmUvqjIoh+5hjh6F9daDFG2pdQt3iLc1jJNkrm0aDguVNjQtqLi5/hr&#10;FbzvsgvxWdbO7J2R36eN1rODUi+DbvMGIlAXnuFHe6cVpMnrNJ1n2WQM/5/iH5Cr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ndKAfKAAAA4wAAAA8AAAAAAAAAAAAAAAAAmAIA&#10;AGRycy9kb3ducmV2LnhtbFBLBQYAAAAABAAEAPUAAACPAwAAAAA=&#10;" path="m,821543c,367817,367818,,821544,r821543,l1643087,821543v,453726,-367818,821543,-821544,821543c367817,1643086,-1,1275269,-1,821543r1,xe" fillcolor="white [3212]" strokecolor="#168489" strokeweight="3pt">
                    <v:stroke joinstyle="miter"/>
                    <v:path arrowok="t" o:connecttype="custom" o:connectlocs="0,821543;821544,0;1643087,0;1643087,821543;821543,1643086;-1,821543;0,821543" o:connectangles="0,0,0,0,0,0,0"/>
                  </v:shape>
                  <v:shape id="TextBox 36" o:spid="_x0000_s1595" type="#_x0000_t202" style="position:absolute;left:63325;top:31658;width:14085;height:10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e/k8oA&#10;AADjAAAADwAAAGRycy9kb3ducmV2LnhtbESPQWvCQBSE70L/w/IEb7prtLaJrlIqBU+VWi14e2Sf&#10;SWj2bciuJv33bqHQ4zAz3zCrTW9rcaPWV441TCcKBHHuTMWFhuPn2/gZhA/IBmvHpOGHPGzWD4MV&#10;ZsZ1/EG3QyhEhLDPUEMZQpNJ6fOSLPqJa4ijd3GtxRBlW0jTYhfhtpaJUgtpseK4UGJDryXl34er&#10;1XB6v5y/5mpfbO1j07leSbap1Ho07F+WIAL14T/8194ZDYl6mieLNJ0l8Psp/gG5vg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HHv5PKAAAA4wAAAA8AAAAAAAAAAAAAAAAAmAIA&#10;AGRycy9kb3ducmV2LnhtbFBLBQYAAAAABAAEAPUAAACPAwAAAAA=&#10;" filled="f" stroked="f">
                    <v:textbox>
                      <w:txbxContent>
                        <w:p w:rsidR="00671334" w:rsidRDefault="00671334" w:rsidP="00855B6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التقنية</w:t>
                          </w:r>
                        </w:p>
                      </w:txbxContent>
                    </v:textbox>
                  </v:shape>
                </v:group>
                <v:group id="Group 2074269933" o:spid="_x0000_s1596" style="position:absolute;left:31408;top:10793;width:16431;height:32867" coordorigin="31408,10793" coordsize="16430,328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7/EMi&#10;zAAAAOMAAAAPAAAAAAAAAAAAAAAAAKoCAABkcnMvZG93bnJldi54bWxQSwUGAAAAAAQABAD6AAAA&#10;owMAAAAA&#10;">
                  <v:shape id="Teardrop 2074269934" o:spid="_x0000_s1597" style="position:absolute;left:31408;top:10793;width:16431;height:16431;rotation:135;visibility:visible;mso-wrap-style:square;v-text-anchor:middle" coordsize="1643087,1643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qLn8kA&#10;AADjAAAADwAAAGRycy9kb3ducmV2LnhtbESPT2vCQBTE74V+h+UVetNNU6smuopUCtKT/0C8PbLP&#10;ZDH7NmRXTb+9Kwg9DjPzG2Y672wtrtR641jBRz8BQVw4bbhUsN/99MYgfEDWWDsmBX/kYT57fZli&#10;rt2NN3TdhlJECPscFVQhNLmUvqjIou+7hjh6J9daDFG2pdQt3iLc1jJNkqG0aDguVNjQd0XFeXux&#10;Cpar7ER8lLUzv87Iw36h9ddaqfe3bjEBEagL/+Fne6UVpMlokA6z7HMAj0/xD8jZH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aqLn8kAAADjAAAADwAAAAAAAAAAAAAAAACYAgAA&#10;ZHJzL2Rvd25yZXYueG1sUEsFBgAAAAAEAAQA9QAAAI4DAAAAAA==&#10;" path="m,821543c,367817,367818,,821544,r821543,l1643087,821543v,453726,-367818,821543,-821544,821543c367817,1643086,-1,1275269,-1,821543r1,xe" fillcolor="white [3212]" strokecolor="#168489" strokeweight="3pt">
                    <v:stroke joinstyle="miter"/>
                    <v:path arrowok="t" o:connecttype="custom" o:connectlocs="0,821543;821544,0;1643087,0;1643087,821543;821543,1643086;-1,821543;0,821543" o:connectangles="0,0,0,0,0,0,0"/>
                  </v:shape>
                  <v:shape id="TextBox 39" o:spid="_x0000_s1598" type="#_x0000_t202" style="position:absolute;left:32576;top:32895;width:14090;height:10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4n58sA&#10;AADjAAAADwAAAGRycy9kb3ducmV2LnhtbESPT2vCQBTE7wW/w/KE3upu45+a1FXEUvBUqa2F3h7Z&#10;ZxLMvg3ZrYnf3hUKHoeZ+Q2zWPW2FmdqfeVYw/NIgSDOnam40PD99f40B+EDssHaMWm4kIfVcvCw&#10;wMy4jj/pvA+FiBD2GWooQ2gyKX1ekkU/cg1x9I6utRiibAtpWuwi3NYyUWomLVYcF0psaFNSftr/&#10;WQ2Hj+Pvz0Ttijc7bTrXK8k2lVo/Dvv1K4hAfbiH/9tboyFRL5NklqbjKdw+xT8gl1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uLifnywAAAOMAAAAPAAAAAAAAAAAAAAAAAJgC&#10;AABkcnMvZG93bnJldi54bWxQSwUGAAAAAAQABAD1AAAAkAMAAAAA&#10;" filled="f" stroked="f">
                    <v:textbox>
                      <w:txbxContent>
                        <w:p w:rsidR="00671334" w:rsidRDefault="00671334" w:rsidP="00855B6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الثقافة التنظيمية</w:t>
                          </w:r>
                        </w:p>
                      </w:txbxContent>
                    </v:textbox>
                  </v:shape>
                </v:group>
                <v:group id="Group 2074269936" o:spid="_x0000_s1599" style="position:absolute;left:14789;width:18968;height:30182" coordorigin="14789" coordsize="18968,30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ri+C6&#10;zAAAAOMAAAAPAAAAAAAAAAAAAAAAAKoCAABkcnMvZG93bnJldi54bWxQSwUGAAAAAAQABAD6AAAA&#10;owMAAAAA&#10;">
                  <v:shape id="Teardrop 2074269937" o:spid="_x0000_s1600" style="position:absolute;left:14789;top:11214;width:18968;height:18968;rotation:-45;visibility:visible;mso-wrap-style:square;v-text-anchor:middle" coordsize="1896821,1896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m1Cc0A&#10;AADjAAAADwAAAGRycy9kb3ducmV2LnhtbESPQWvCQBSE74X+h+UVequ7pkVr6iolpCAeCmoPenvN&#10;PpPY7Ns0u43x33eFQo/DzHzDzJeDbURPna8daxiPFAjiwpmaSw0fu7eHZxA+IBtsHJOGC3lYLm5v&#10;5pgad+YN9dtQighhn6KGKoQ2ldIXFVn0I9cSR+/oOoshyq6UpsNzhNtGJkpNpMWa40KFLWUVFV/b&#10;H6vhdMizfv29zhTv8v3neJW/90FpfX83vL6ACDSE//Bfe2U0JGr6lExms8cpXD/FPyAXv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GPJtQnNAAAA4wAAAA8AAAAAAAAAAAAAAAAA&#10;mAIAAGRycy9kb3ducmV2LnhtbFBLBQYAAAAABAAEAPUAAACSAwAAAAA=&#10;" path="m,948411c,424618,424618,,948411,r948410,l1896821,948411v,523793,-424618,948411,-948411,948411c424617,1896822,-1,1472204,-1,948411r1,xe" fillcolor="white [3212]" strokecolor="#9ca5b2" strokeweight="3pt">
                    <v:stroke joinstyle="miter"/>
                    <v:path arrowok="t" o:connecttype="custom" o:connectlocs="0,948411;948411,0;1896821,0;1896821,948411;948410,1896822;-1,948411;0,948411" o:connectangles="0,0,0,0,0,0,0"/>
                  </v:shape>
                  <v:shape id="TextBox 42" o:spid="_x0000_s1601" type="#_x0000_t202" style="position:absolute;left:17227;width:14084;height:10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IeccA&#10;AADjAAAADwAAAGRycy9kb3ducmV2LnhtbERPz2vCMBS+D/Y/hDfwpsmq62xnFFEGO010Kuz2aJ5t&#10;WfNSmmi7/345CDt+fL8Xq8E24kadrx1reJ4oEMSFMzWXGo5f7+M5CB+QDTaOScMveVgtHx8WmBvX&#10;855uh1CKGMI+Rw1VCG0upS8qsugnriWO3MV1FkOEXSlNh30Mt41MlEqlxZpjQ4UtbSoqfg5Xq+H0&#10;efk+z9Su3NqXtneDkmwzqfXoaVi/gQg0hH/x3f1hNCTqdZakWTaNo+On+Af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viHnHAAAA4wAAAA8AAAAAAAAAAAAAAAAAmAIAAGRy&#10;cy9kb3ducmV2LnhtbFBLBQYAAAAABAAEAPUAAACMAwAAAAA=&#10;" filled="f" stroked="f">
                    <v:textbox>
                      <w:txbxContent>
                        <w:p w:rsidR="00671334" w:rsidRDefault="00671334" w:rsidP="00855B6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العملاء</w:t>
                          </w:r>
                        </w:p>
                      </w:txbxContent>
                    </v:textbox>
                  </v:shape>
                </v:group>
                <v:group id="Group 2074269939" o:spid="_x0000_s1602" style="position:absolute;left:45490;width:18968;height:30182" coordorigin="45490" coordsize="18968,30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aFHTI&#10;zAAAAOMAAAAPAAAAAAAAAAAAAAAAAKoCAABkcnMvZG93bnJldi54bWxQSwUGAAAAAAQABAD6AAAA&#10;owMAAAAA&#10;">
                  <v:shape id="Teardrop 2074269940" o:spid="_x0000_s1603" style="position:absolute;left:45490;top:11214;width:18968;height:18968;rotation:-45;visibility:visible;mso-wrap-style:square;v-text-anchor:middle" coordsize="1896821,1896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ZeAMsA&#10;AADjAAAADwAAAGRycy9kb3ducmV2LnhtbESPzWrCQBSF90LfYbiCO50xiNbUUUpIQVwUql20u9vM&#10;bZKauZNmxpi+fWchuDycP77NbrCN6KnztWMN85kCQVw4U3Op4f30Mn0E4QOywcYxafgjD7vtw2iD&#10;qXFXfqP+GEoRR9inqKEKoU2l9EVFFv3MtcTR+3adxRBlV0rT4TWO20YmSi2lxZrjQ4UtZRUV5+PF&#10;avj5zLP+8HvIFJ/yj6/5Pn/tg9J6Mh6en0AEGsI9fGvvjYZErRbJcr1eRIrIFHlAbv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0Jl4AywAAAOMAAAAPAAAAAAAAAAAAAAAAAJgC&#10;AABkcnMvZG93bnJldi54bWxQSwUGAAAAAAQABAD1AAAAkAMAAAAA&#10;" path="m,948411c,424618,424618,,948411,r948410,l1896821,948411v,523793,-424618,948411,-948411,948411c424617,1896822,-1,1472204,-1,948411r1,xe" fillcolor="white [3212]" strokecolor="#9ca5b2" strokeweight="3pt">
                    <v:stroke joinstyle="miter"/>
                    <v:path arrowok="t" o:connecttype="custom" o:connectlocs="0,948411;948411,0;1896821,0;1896821,948411;948410,1896822;-1,948411;0,948411" o:connectangles="0,0,0,0,0,0,0"/>
                  </v:shape>
                  <v:shape id="TextBox 45" o:spid="_x0000_s1604" type="#_x0000_t202" style="position:absolute;left:48068;width:14091;height:10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NSmcoA&#10;AADjAAAADwAAAGRycy9kb3ducmV2LnhtbESPT2vCQBTE7wW/w/IKvemuIdomdRVpETwp2j/Q2yP7&#10;TEKzb0N2a+K3dwWhx2FmfsMsVoNtxJk6XzvWMJ0oEMSFMzWXGj4/NuMXED4gG2wck4YLeVgtRw8L&#10;zI3r+UDnYyhFhLDPUUMVQptL6YuKLPqJa4mjd3KdxRBlV0rTYR/htpGJUnNpsea4UGFLbxUVv8c/&#10;q+Frd/r5TtW+fLeztneDkmwzqfXT47B+BRFoCP/he3trNCTqOU3mWZZO4fYp/gG5v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kTUpnKAAAA4wAAAA8AAAAAAAAAAAAAAAAAmAIA&#10;AGRycy9kb3ducmV2LnhtbFBLBQYAAAAABAAEAPUAAACPAwAAAAA=&#10;" filled="f" stroked="f">
                    <v:textbox>
                      <w:txbxContent>
                        <w:p w:rsidR="00671334" w:rsidRDefault="00671334" w:rsidP="00855B6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العمليات</w:t>
                          </w:r>
                        </w:p>
                      </w:txbxContent>
                    </v:textbox>
                  </v:shape>
                </v:group>
                <v:shape id="Picture 2074269942" o:spid="_x0000_s1605" type="#_x0000_t75" style="position:absolute;left:35291;top:14816;width:8869;height:88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5wfYZcwAAADjAAAADwAAAAAA&#10;AAAAAAAAAACfAgAAZHJzL2Rvd25yZXYueG1sUEsFBgAAAAAEAAQA9wAAAJgDAAAAAA==&#10;">
                  <v:imagedata r:id="rId128" o:title=""/>
                  <v:path arrowok="t"/>
                </v:shape>
                <v:shape id="Picture 2074269943" o:spid="_x0000_s1606" type="#_x0000_t75" style="position:absolute;left:50673;top:14816;width:8890;height:8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5hgXoMwAAADjAAAADwAAAAAA&#10;AAAAAAAAAACfAgAAZHJzL2Rvd25yZXYueG1sUEsFBgAAAAAEAAQA9wAAAJgDAAAAAA==&#10;">
                  <v:imagedata r:id="rId129" o:title=""/>
                  <v:path arrowok="t"/>
                </v:shape>
                <v:shape id="Picture 2074269944" o:spid="_x0000_s1607" type="#_x0000_t75" style="position:absolute;left:67079;top:16648;width:7038;height:70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0uPLncwAAADjAAAADwAAAAAA&#10;AAAAAAAAAACfAgAAZHJzL2Rvd25yZXYueG1sUEsFBgAAAAAEAAQA9wAAAJgDAAAAAA==&#10;">
                  <v:imagedata r:id="rId130" o:title=""/>
                  <v:path arrowok="t"/>
                </v:shape>
                <v:shape id="Picture 2074269945" o:spid="_x0000_s1608" type="#_x0000_t75" style="position:absolute;left:3344;top:15179;width:8506;height:85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N09XJAAAA4wAAAA8AAABkcnMvZG93bnJldi54bWxEj81qwzAQhO+FvIPYQG+NXMdNaydKCCmF&#10;HJufB1isjW1qrYQlO26fvgoEchxm5htmtRlNKwbqfGNZwessAUFcWt1wpeB8+nr5AOEDssbWMin4&#10;JQ+b9eRphYW2Vz7QcAyViBD2BSqoQ3CFlL6syaCfWUccvYvtDIYou0rqDq8RblqZJslCGmw4LtTo&#10;aFdT+XPsjYJ5hv355D77vHfWfQ8m3/KfVup5Om6XIAKN4RG+t/daQZq8Z+kiz7M3uH2Kf0Cu/w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E83T1ckAAADjAAAADwAAAAAAAAAA&#10;AAAAAACfAgAAZHJzL2Rvd25yZXYueG1sUEsFBgAAAAAEAAQA9wAAAJUDAAAAAA==&#10;">
                  <v:imagedata r:id="rId131" o:title=""/>
                  <v:path arrowok="t"/>
                </v:shape>
                <v:shape id="Picture 2074269946" o:spid="_x0000_s1609" type="#_x0000_t75" style="position:absolute;left:20488;top:15659;width:8027;height:80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IYj/KAAAA4wAAAA8AAABkcnMvZG93bnJldi54bWxEj81qwzAQhO+FvIPYQG+NXGPcxIkSiqHQ&#10;U8kvvi7WxnZqrYwlx87bV4VCj8PMfMNsdpNpxZ1611hW8LqIQBCXVjdcKTifPl6WIJxH1thaJgUP&#10;crDbzp42mGk78oHuR1+JAGGXoYLa+y6T0pU1GXQL2xEH72p7gz7IvpK6xzHATSvjKEqlwYbDQo0d&#10;5TWV38fBKLjlQ1EUj8J87ZOLq5bnfX4YRqWe59P7GoSnyf+H/9qfWkEcvSVxulolKfx+Cn9Abn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HIYj/KAAAA4wAAAA8AAAAAAAAA&#10;AAAAAAAAnwIAAGRycy9kb3ducmV2LnhtbFBLBQYAAAAABAAEAPcAAACWAwAAAAA=&#10;">
                  <v:imagedata r:id="rId132" o:title=""/>
                  <v:path arrowok="t"/>
                </v:shape>
                <w10:wrap anchorx="page"/>
                <w10:anchorlock/>
              </v:group>
            </w:pict>
          </mc:Fallback>
        </mc:AlternateContent>
      </w:r>
    </w:p>
    <w:p w:rsidR="004A6D71" w:rsidRPr="00081A2A" w:rsidRDefault="001A2196" w:rsidP="002F37B7">
      <w:pPr>
        <w:pageBreakBefore/>
        <w:rPr>
          <w:rFonts w:ascii="Sakkal Majalla" w:hAnsi="Sakkal Majalla"/>
          <w:b/>
          <w:bCs/>
          <w:sz w:val="32"/>
          <w:szCs w:val="32"/>
        </w:rPr>
      </w:pPr>
      <w:r w:rsidRPr="002A078C">
        <w:rPr>
          <w:rFonts w:ascii="Sakkal Majalla" w:hAnsi="Sakkal Majalla"/>
          <w:noProof/>
          <w:sz w:val="34"/>
        </w:rPr>
        <w:lastRenderedPageBreak/>
        <mc:AlternateContent>
          <mc:Choice Requires="wpg">
            <w:drawing>
              <wp:inline distT="0" distB="0" distL="0" distR="0" wp14:anchorId="76E05E73" wp14:editId="526EF6AD">
                <wp:extent cx="5731510" cy="892088"/>
                <wp:effectExtent l="0" t="0" r="2540" b="22860"/>
                <wp:docPr id="157985672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29" name="مجموعة 47"/>
                        <wpg:cNvGrpSpPr/>
                        <wpg:grpSpPr>
                          <a:xfrm>
                            <a:off x="0" y="0"/>
                            <a:ext cx="5731510" cy="895351"/>
                            <a:chOff x="0" y="0"/>
                            <a:chExt cx="5878196" cy="918845"/>
                          </a:xfrm>
                        </wpg:grpSpPr>
                        <wpg:grpSp>
                          <wpg:cNvPr id="1579856730" name="مجموعة 48"/>
                          <wpg:cNvGrpSpPr/>
                          <wpg:grpSpPr>
                            <a:xfrm>
                              <a:off x="0" y="0"/>
                              <a:ext cx="5878196" cy="918845"/>
                              <a:chOff x="0" y="0"/>
                              <a:chExt cx="6240348" cy="919070"/>
                            </a:xfrm>
                          </wpg:grpSpPr>
                          <wpg:grpSp>
                            <wpg:cNvPr id="1579856731" name="مجموعة 49"/>
                            <wpg:cNvGrpSpPr/>
                            <wpg:grpSpPr>
                              <a:xfrm>
                                <a:off x="0" y="169208"/>
                                <a:ext cx="5433072" cy="580613"/>
                                <a:chOff x="0" y="169208"/>
                                <a:chExt cx="5433072" cy="580613"/>
                              </a:xfrm>
                            </wpg:grpSpPr>
                            <wps:wsp>
                              <wps:cNvPr id="15798567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35"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التقنية</w:t>
                                </w:r>
                              </w:p>
                            </w:txbxContent>
                          </wps:txbx>
                          <wps:bodyPr wrap="square" rtlCol="1">
                            <a:spAutoFit/>
                          </wps:bodyPr>
                        </wps:wsp>
                      </wpg:grpSp>
                      <pic:pic xmlns:pic="http://schemas.openxmlformats.org/drawingml/2006/picture">
                        <pic:nvPicPr>
                          <pic:cNvPr id="388507693"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1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&#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adyKbuAHAADk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161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rSoyyQAA&#10;AOMAAAAPAAAAAAAAAAAAAAAAAKoCAABkcnMvZG93bnJldi54bWxQSwUGAAAAAAQABAD6AAAAoAMA&#10;AAAA&#10;">
                  <v:group id="مجموعة 48" o:spid="_x0000_s161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6k4V&#10;cs0AAADjAAAADwAAAAAAAAAAAAAAAACqAgAAZHJzL2Rvd25yZXYueG1sUEsFBgAAAAAEAAQA+gAA&#10;AKQDAAAAAA==&#10;">
                    <v:group id="مجموعة 49" o:spid="_x0000_s161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FArDpyQAA&#10;AOMAAAAPAAAAAAAAAAAAAAAAAKoCAABkcnMvZG93bnJldi54bWxQSwUGAAAAAAQABAD6AAAAoAMA&#10;AAAA&#10;">
                      <v:shape id="شكل حر 50" o:spid="_x0000_s161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ZxncYA&#10;AADjAAAADwAAAGRycy9kb3ducmV2LnhtbERPzYrCMBC+C75DGGFvmqq0utUoIgiyeNCustehGdti&#10;MylNVrtvbwRhj/P9z3LdmVrcqXWVZQXjUQSCOLe64kLB+Xs3nINwHlljbZkU/JGD9arfW2Kq7YNP&#10;dM98IUIIuxQVlN43qZQuL8mgG9mGOHBX2xr04WwLqVt8hHBTy0kUJdJgxaGhxIa2JeW37NcoSL7i&#10;n+Mx38WnbD89ODL6oq1X6mPQbRYgPHX+X/x273WYH88+53Eym07g9VMAQK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wZxn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1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W8pMYA&#10;AADjAAAADwAAAGRycy9kb3ducmV2LnhtbERPX2vCMBB/H/gdwgl7kTV1UnW1UcaGsMdNZc9nc0uL&#10;zaU2Wa3ffhGEPd7v/xWbwTaip87XjhVMkxQEcel0zUbBYb99WoLwAVlj45gUXMnDZj16KDDX7sJf&#10;1O+CETGEfY4KqhDaXEpfVmTRJ64ljtyP6yyGeHZG6g4vMdw28jlN59JizbGhwpbeKipPu1+rAM/2&#10;8/vogvP90Zj3SdYOE50p9TgeXlcgAg3hX3x3f+g4P1u8LLP5YjaD208RAL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NW8pMYAAADjAAAADwAAAAAAAAAAAAAAAACYAgAAZHJz&#10;L2Rvd25yZXYueG1sUEsFBgAAAAAEAAQA9QAAAIsDAAAAAA==&#10;" fillcolor="#a5a5a5 [2092]" stroked="f" strokeweight="1pt">
                        <v:stroke joinstyle="miter"/>
                      </v:roundrect>
                    </v:group>
                    <v:oval id="شكل بيضاوي 52" o:spid="_x0000_s161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B8ZMgA&#10;AADjAAAADwAAAGRycy9kb3ducmV2LnhtbERPX2vCMBB/H/gdwg18m+m6WV01ikyECRNc3Xw+mrMt&#10;NpfSRFu//TIQ9ni//zdf9qYWV2pdZVnB8ygCQZxbXXGh4PuweZqCcB5ZY22ZFNzIwXIxeJhjqm3H&#10;X3TNfCFCCLsUFZTeN6mULi/JoBvZhjhwJ9sa9OFsC6lb7EK4qWUcRYk0WHFoKLGh95Lyc3YxCvbn&#10;08/tuP2MdoXtsqQz6zjWB6WGj/1qBsJT7//Fd/eHDvPHk7fpOJm8vMLfTwEA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oHxkyAAAAOMAAAAPAAAAAAAAAAAAAAAAAJgCAABk&#10;cnMvZG93bnJldi54bWxQSwUGAAAAAAQABAD1AAAAjQMAAAAA&#10;" filled="f" strokecolor="#168489" strokeweight="1pt">
                      <v:stroke joinstyle="miter"/>
                    </v:oval>
                  </v:group>
                  <v:shape id="مربع نص 41" o:spid="_x0000_s161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qfm8YA&#10;AADjAAAADwAAAGRycy9kb3ducmV2LnhtbERPzU7CQBC+m/gOmyHxJlskBSwshIgmHLyI9T7pDt2G&#10;7mzTHWl5e9fExON8/7PZjb5VV+pjE9jAbJqBIq6Cbbg2UH6+Pa5ARUG22AYmAzeKsNve322wsGHg&#10;D7qepFYphGOBBpxIV2gdK0ce4zR0xIk7h96jpLOvte1xSOG+1U9ZttAeG04NDjt6cVRdTt/egIjd&#10;z27lq4/Hr/H9MLisyrE05mEy7teghEb5F/+5jzbNz5fPq3yxnOf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qfm8YAAADjAAAADwAAAAAAAAAAAAAAAACYAgAAZHJz&#10;L2Rvd25yZXYueG1sUEsFBgAAAAAEAAQA9QAAAIs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التقنية</w:t>
                          </w:r>
                        </w:p>
                      </w:txbxContent>
                    </v:textbox>
                  </v:shape>
                </v:group>
                <v:shape id="صورة 54" o:spid="_x0000_s161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0KinRcwAAADiAAAADwAAAAAA&#10;AAAAAAAAAACfAgAAZHJzL2Rvd25yZXYueG1sUEsFBgAAAAAEAAQA9wAAAJgDAAAAAA==&#10;">
                  <v:imagedata r:id="rId81" o:title=""/>
                  <v:path arrowok="t"/>
                </v:shape>
                <w10:wrap anchorx="page"/>
                <w10:anchorlock/>
              </v:group>
            </w:pict>
          </mc:Fallback>
        </mc:AlternateContent>
      </w:r>
    </w:p>
    <w:p w:rsidR="004A6D71" w:rsidRPr="00512C5E"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الوصف:</w:t>
      </w:r>
      <w:r w:rsidRPr="00512C5E">
        <w:rPr>
          <w:rFonts w:ascii="Sakkal Majalla" w:hAnsi="Sakkal Majalla" w:hint="cs"/>
          <w:color w:val="C00000"/>
          <w:sz w:val="32"/>
          <w:szCs w:val="32"/>
          <w:rtl/>
        </w:rPr>
        <w:t xml:space="preserve"> </w:t>
      </w:r>
      <w:r w:rsidRPr="00512C5E">
        <w:rPr>
          <w:rFonts w:ascii="Sakkal Majalla" w:hAnsi="Sakkal Majalla"/>
          <w:sz w:val="32"/>
          <w:szCs w:val="32"/>
          <w:rtl/>
        </w:rPr>
        <w:t>يتضمن استخدام الأدوات والتقنيات الحديثة مثل الذكاء الاصطناعي، والبيانات الضخمة، والحوسبة السحابية.</w:t>
      </w:r>
    </w:p>
    <w:p w:rsidR="004A6D71" w:rsidRPr="00512C5E" w:rsidRDefault="004A6D71" w:rsidP="004A6D71">
      <w:pPr>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كفاءة العمليات.</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تسريع الابتكار وتطوير المنتجات.</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ACF7B2F" wp14:editId="66481801">
                <wp:extent cx="5731510" cy="892088"/>
                <wp:effectExtent l="0" t="0" r="2540" b="22860"/>
                <wp:docPr id="3885077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8507704" name="مجموعة 47"/>
                        <wpg:cNvGrpSpPr/>
                        <wpg:grpSpPr>
                          <a:xfrm>
                            <a:off x="0" y="0"/>
                            <a:ext cx="5731510" cy="895351"/>
                            <a:chOff x="0" y="0"/>
                            <a:chExt cx="5878196" cy="918845"/>
                          </a:xfrm>
                        </wpg:grpSpPr>
                        <wpg:grpSp>
                          <wpg:cNvPr id="388507705" name="مجموعة 48"/>
                          <wpg:cNvGrpSpPr/>
                          <wpg:grpSpPr>
                            <a:xfrm>
                              <a:off x="0" y="0"/>
                              <a:ext cx="5878196" cy="918845"/>
                              <a:chOff x="0" y="0"/>
                              <a:chExt cx="6240348" cy="919070"/>
                            </a:xfrm>
                          </wpg:grpSpPr>
                          <wpg:grpSp>
                            <wpg:cNvPr id="1246116224" name="مجموعة 49"/>
                            <wpg:cNvGrpSpPr/>
                            <wpg:grpSpPr>
                              <a:xfrm>
                                <a:off x="0" y="169208"/>
                                <a:ext cx="5433072" cy="580613"/>
                                <a:chOff x="0" y="169208"/>
                                <a:chExt cx="5433072" cy="580613"/>
                              </a:xfrm>
                            </wpg:grpSpPr>
                            <wps:wsp>
                              <wps:cNvPr id="12461162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2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28"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العمليات</w:t>
                                </w:r>
                              </w:p>
                            </w:txbxContent>
                          </wps:txbx>
                          <wps:bodyPr wrap="square" rtlCol="1">
                            <a:spAutoFit/>
                          </wps:bodyPr>
                        </wps:wsp>
                      </wpg:grpSp>
                      <pic:pic xmlns:pic="http://schemas.openxmlformats.org/drawingml/2006/picture">
                        <pic:nvPicPr>
                          <pic:cNvPr id="1246116229"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1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ZaWagOAHAADi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162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UXtvDL&#10;AAAA4gAAAA8AAAAAAAAAAAAAAAAAqgIAAGRycy9kb3ducmV2LnhtbFBLBQYAAAAABAAEAPoAAACi&#10;AwAAAAA=&#10;">
                  <v:group id="مجموعة 48" o:spid="_x0000_s162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pbE2vL&#10;AAAA4gAAAA8AAAAAAAAAAAAAAAAAqgIAAGRycy9kb3ducmV2LnhtbFBLBQYAAAAABAAEAPoAAACi&#10;AwAAAAA=&#10;">
                    <v:group id="مجموعة 49" o:spid="_x0000_s162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1jswpyQAA&#10;AOMAAAAPAAAAAAAAAAAAAAAAAKoCAABkcnMvZG93bnJldi54bWxQSwUGAAAAAAQABAD6AAAAoAMA&#10;AAAA&#10;">
                      <v:shape id="شكل حر 50" o:spid="_x0000_s162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Q2scYA&#10;AADjAAAADwAAAGRycy9kb3ducmV2LnhtbERPzWrCQBC+F3yHZQRvdZPYBImuIgVBpAeNitchOybB&#10;7GzIbjW+fbdQ6HG+/1muB9OKB/WusawgnkYgiEurG64UnE/b9zkI55E1tpZJwYscrFejtyXm2j75&#10;SI/CVyKEsMtRQe19l0vpypoMuqntiAN3s71BH86+krrHZwg3rUyiKJMGGw4NNXb0WVN5L76Ngmyf&#10;Xg+Hcpsei93sy5HRF229UpPxsFmA8DT4f/Gfe6fD/OQji+MsSVL4/SkA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BQ2s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2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AZMUA&#10;AADjAAAADwAAAGRycy9kb3ducmV2LnhtbERPX2vCMBB/H/gdwgm+iKYts0g1ikyEPW4qPp/NmRab&#10;S9fE2n37ZTDY4/3+33o72Eb01PnasYJ0noAgLp2u2Sg4nw6zJQgfkDU2jknBN3nYbkYvayy0e/In&#10;9cdgRAxhX6CCKoS2kNKXFVn0c9cSR+7mOoshnp2RusNnDLeNzJIklxZrjg0VtvRWUXk/PqwC/LIf&#10;l6sLzvdXY/bTRTtM9UKpyXjYrUAEGsK/+M/9ruP87DVP0zzLcvj9KQI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WcBkxQAAAOMAAAAPAAAAAAAAAAAAAAAAAJgCAABkcnMv&#10;ZG93bnJldi54bWxQSwUGAAAAAAQABAD1AAAAigMAAAAA&#10;" fillcolor="#a5a5a5 [2092]" stroked="f" strokeweight="1pt">
                        <v:stroke joinstyle="miter"/>
                      </v:roundrect>
                    </v:group>
                    <v:oval id="شكل بيضاوي 52" o:spid="_x0000_s162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k9S8cA&#10;AADjAAAADwAAAGRycy9kb3ducmV2LnhtbERPX2vCMBB/H+w7hBv4NtMG6UY1imwICg5m3fZ8NGdb&#10;bC6libZ+ezMY7PF+/2+xGm0rrtT7xrGGdJqAIC6dabjS8HXcPL+C8AHZYOuYNNzIw2r5+LDA3LiB&#10;D3QtQiViCPscNdQhdLmUvqzJop+6jjhyJ9dbDPHsK2l6HGK4baVKkkxabDg21NjRW03lubhYDZ/n&#10;0/ftZ7dPPio3FNlg35UyR60nT+N6DiLQGP7Ff+6tifPVLEvTTKkX+P0pAi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JPUvHAAAA4wAAAA8AAAAAAAAAAAAAAAAAmAIAAGRy&#10;cy9kb3ducmV2LnhtbFBLBQYAAAAABAAEAPUAAACMAwAAAAA=&#10;" filled="f" strokecolor="#168489" strokeweight="1pt">
                      <v:stroke joinstyle="miter"/>
                    </v:oval>
                  </v:group>
                  <v:shape id="مربع نص 41" o:spid="_x0000_s162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DvXcgA&#10;AADjAAAADwAAAGRycy9kb3ducmV2LnhtbESPQWvDMAyF74P+B6PCbquTsIWS1S2l26CHXdamdxFr&#10;cWgsh9hr0n8/HQY7Su/pvU+b3ex7daMxdoEN5KsMFHETbMetgfr88bQGFROyxT4wGbhThN128bDB&#10;yoaJv+h2Sq2SEI4VGnApDZXWsXHkMa7CQCzadxg9JhnHVtsRJwn3vS6yrNQeO5YGhwMdHDXX0483&#10;kJLd5/f63cfjZf58m1zWvGBtzONy3r+CSjSnf/Pf9dEKfvFc5nlZFAItP8kC9PY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O9dyAAAAOMAAAAPAAAAAAAAAAAAAAAAAJgCAABk&#10;cnMvZG93bnJldi54bWxQSwUGAAAAAAQABAD1AAAAjQM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العمليات</w:t>
                          </w:r>
                        </w:p>
                      </w:txbxContent>
                    </v:textbox>
                  </v:shape>
                </v:group>
                <v:shape id="صورة 54" o:spid="_x0000_s162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7A2bJAAAA4wAAAA8AAABkcnMvZG93bnJldi54bWxET19LwzAQfxf8DuEE31zaKnWry4bKBGFP&#10;W3Xs8WzOti651CRu9dsbQfDxfv9vvhytEUfyoXesIJ9kIIgbp3tuFbzUT1dTECEiazSOScE3BVgu&#10;zs/mWGl34g0dt7EVKYRDhQq6GIdKytB0ZDFM3ECcuHfnLcZ0+lZqj6cUbo0ssqyUFntODR0O9NhR&#10;c9h+WQVr//D2Mat3pv7c7FdTc337elitlbq8GO/vQEQa47/4z/2s0/zipszzsihm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1/sDZskAAADjAAAADwAAAAAAAAAA&#10;AAAAAACfAgAAZHJzL2Rvd25yZXYueG1sUEsFBgAAAAAEAAQA9wAAAJUDAAAAAA==&#10;">
                  <v:imagedata r:id="rId81" o:title=""/>
                  <v:path arrowok="t"/>
                </v:shape>
                <w10:wrap anchorx="page"/>
                <w10:anchorlock/>
              </v:group>
            </w:pict>
          </mc:Fallback>
        </mc:AlternateContent>
      </w:r>
    </w:p>
    <w:p w:rsidR="004A6D71" w:rsidRPr="00055A94"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الوصف:</w:t>
      </w:r>
      <w:r w:rsidRPr="00512C5E">
        <w:rPr>
          <w:rFonts w:ascii="Sakkal Majalla" w:hAnsi="Sakkal Majalla" w:hint="cs"/>
          <w:color w:val="C00000"/>
          <w:sz w:val="32"/>
          <w:szCs w:val="32"/>
          <w:rtl/>
        </w:rPr>
        <w:t xml:space="preserve"> </w:t>
      </w:r>
      <w:r w:rsidRPr="00055A94">
        <w:rPr>
          <w:rFonts w:ascii="Sakkal Majalla" w:hAnsi="Sakkal Majalla"/>
          <w:sz w:val="32"/>
          <w:szCs w:val="32"/>
          <w:rtl/>
        </w:rPr>
        <w:t>إعادة تصميم العمليات التجارية لتكون أكثر مرونة وسرعة باستخدام التكنولوجيا.</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تقليل التكاليف وزيادة الإنتاجية.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جودة الخدمات المقدمة.</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B377984" wp14:editId="46247944">
                <wp:extent cx="5731510" cy="892088"/>
                <wp:effectExtent l="0" t="0" r="2540" b="22860"/>
                <wp:docPr id="124611623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31" name="مجموعة 47"/>
                        <wpg:cNvGrpSpPr/>
                        <wpg:grpSpPr>
                          <a:xfrm>
                            <a:off x="0" y="0"/>
                            <a:ext cx="5731510" cy="895351"/>
                            <a:chOff x="0" y="0"/>
                            <a:chExt cx="5878196" cy="918845"/>
                          </a:xfrm>
                        </wpg:grpSpPr>
                        <wpg:grpSp>
                          <wpg:cNvPr id="1246116232" name="مجموعة 48"/>
                          <wpg:cNvGrpSpPr/>
                          <wpg:grpSpPr>
                            <a:xfrm>
                              <a:off x="0" y="0"/>
                              <a:ext cx="5878196" cy="918845"/>
                              <a:chOff x="0" y="0"/>
                              <a:chExt cx="6240348" cy="919070"/>
                            </a:xfrm>
                          </wpg:grpSpPr>
                          <wpg:grpSp>
                            <wpg:cNvPr id="1246116233" name="مجموعة 49"/>
                            <wpg:cNvGrpSpPr/>
                            <wpg:grpSpPr>
                              <a:xfrm>
                                <a:off x="0" y="169208"/>
                                <a:ext cx="5433072" cy="580613"/>
                                <a:chOff x="0" y="169208"/>
                                <a:chExt cx="5433072" cy="580613"/>
                              </a:xfrm>
                            </wpg:grpSpPr>
                            <wps:wsp>
                              <wps:cNvPr id="12461162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3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37" name="مربع نص 41"/>
                          <wps:cNvSpPr txBox="1"/>
                          <wps:spPr>
                            <a:xfrm>
                              <a:off x="204466" y="256424"/>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الثقافة التنظيمية</w:t>
                                </w:r>
                              </w:p>
                            </w:txbxContent>
                          </wps:txbx>
                          <wps:bodyPr wrap="square" rtlCol="1">
                            <a:spAutoFit/>
                          </wps:bodyPr>
                        </wps:wsp>
                      </wpg:grpSp>
                      <pic:pic xmlns:pic="http://schemas.openxmlformats.org/drawingml/2006/picture">
                        <pic:nvPicPr>
                          <pic:cNvPr id="1246116238"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2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ktTM4A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HJLUzO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162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Ag+WzIAAAA&#10;4wAAAA8AAAAAAAAAAAAAAAAAqgIAAGRycy9kb3ducmV2LnhtbFBLBQYAAAAABAAEAPoAAACfAwAA&#10;AAA=&#10;">
                  <v:group id="مجموعة 48" o:spid="_x0000_s163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Q8mcbyQAA&#10;AOMAAAAPAAAAAAAAAAAAAAAAAKoCAABkcnMvZG93bnJldi54bWxQSwUGAAAAAAQABAD6AAAAoAMA&#10;AAAA&#10;">
                    <v:group id="مجموعة 49" o:spid="_x0000_s163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woDIAAAA&#10;4wAAAA8AAAAAAAAAAAAAAAAAqgIAAGRycy9kb3ducmV2LnhtbFBLBQYAAAAABAAEAPoAAACfAwAA&#10;AAA=&#10;">
                      <v:shape id="شكل حر 50" o:spid="_x0000_s163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EF98YA&#10;AADjAAAADwAAAGRycy9kb3ducmV2LnhtbERPzYrCMBC+C/sOYQRvmrZqka5RFkEQ8aB1F69DM9sW&#10;m0lponbffiMIHuf7n+W6N424U+dqywriSQSCuLC65lLB93k7XoBwHlljY5kU/JGD9epjsMRM2wef&#10;6J77UoQQdhkqqLxvMyldUZFBN7EtceB+bWfQh7Mrpe7wEcJNI5MoSqXBmkNDhS1tKiqu+c0oSPfz&#10;y/FYbOenfDc9ODL6R1uv1GjYf32C8NT7t/jl3ukwP5mlcZwm0xk8fwoA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oEF9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3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LIzsYA&#10;AADjAAAADwAAAGRycy9kb3ducmV2LnhtbERPX2vCMBB/H+w7hBN8EU3brUWqUcZE8HFzY89nc6bF&#10;5tI1sdZvvwwGe7zf/1tvR9uKgXrfOFaQLhIQxJXTDRsFnx/7+RKED8gaW8ek4E4etpvHhzWW2t34&#10;nYZjMCKGsC9RQR1CV0rpq5os+oXriCN3dr3FEM/eSN3jLYbbVmZJUkiLDceGGjt6ram6HK9WAX7b&#10;t6+TC84PJ2N2s7wbZzpXajoZX1YgAo3hX/znPug4P3su0rTInnL4/SkC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LIzsYAAADjAAAADwAAAAAAAAAAAAAAAACYAgAAZHJz&#10;L2Rvd25yZXYueG1sUEsFBgAAAAAEAAQA9QAAAIsDAAAAAA==&#10;" fillcolor="#a5a5a5 [2092]" stroked="f" strokeweight="1pt">
                        <v:stroke joinstyle="miter"/>
                      </v:roundrect>
                    </v:group>
                    <v:oval id="شكل بيضاوي 52" o:spid="_x0000_s163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wODccA&#10;AADjAAAADwAAAGRycy9kb3ducmV2LnhtbERPX0vDMBB/F/wO4QTfXNooYXTLxtgQFBRcN30+mltb&#10;1lxKE9fu2xtB8PF+/2+5nlwnLjSE1rOBfJaBIK68bbk2cDw8P8xBhIhssfNMBq4UYL26vVliYf3I&#10;e7qUsRYphEOBBpoY+0LKUDXkMMx8T5y4kx8cxnQOtbQDjincdVJlmZYOW04NDfa0bag6l9/OwMf5&#10;9Hn9en3L3ms/lnp0O6XswZj7u2mzABFpiv/iP/eLTfPVk85zrR41/P6UAJ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cDg3HAAAA4wAAAA8AAAAAAAAAAAAAAAAAmAIAAGRy&#10;cy9kb3ducmV2LnhtbFBLBQYAAAAABAAEAPUAAACMAwAAAAA=&#10;" filled="f" strokecolor="#168489" strokeweight="1pt">
                      <v:stroke joinstyle="miter"/>
                    </v:oval>
                  </v:group>
                  <v:shape id="مربع نص 41" o:spid="_x0000_s1635" type="#_x0000_t202" style="position:absolute;left:2044;top:2564;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t8sUA&#10;AADjAAAADwAAAGRycy9kb3ducmV2LnhtbERPzUrDQBC+C77DMoI3u0nUKLHbUqqFHrxY433Ijtlg&#10;djZkp0369l1B8Djf/yzXs+/VicbYBTaQLzJQxE2wHbcG6s/d3TOoKMgW+8Bk4EwR1qvrqyVWNkz8&#10;QaeDtCqFcKzQgBMZKq1j48hjXISBOHHfYfQo6RxbbUecUrjvdZFlpfbYcWpwONDWUfNzOHoDInaT&#10;n+s3H/df8/vr5LLmEWtjbm/mzQsooVn+xX/uvU3zi4cyz8vi/gl+f0oA6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Ju3yxQAAAOMAAAAPAAAAAAAAAAAAAAAAAJgCAABkcnMv&#10;ZG93bnJldi54bWxQSwUGAAAAAAQABAD1AAAAigM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الثقافة التنظيمية</w:t>
                          </w:r>
                        </w:p>
                      </w:txbxContent>
                    </v:textbox>
                  </v:shape>
                </v:group>
                <v:shape id="صورة 54" o:spid="_x0000_s163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D1uMCDNAAAA4wAAAA8AAAAA&#10;AAAAAAAAAAAAnwIAAGRycy9kb3ducmV2LnhtbFBLBQYAAAAABAAEAPcAAACZAwAAAAA=&#10;">
                  <v:imagedata r:id="rId81" o:title=""/>
                  <v:path arrowok="t"/>
                </v:shape>
                <w10:wrap anchorx="page"/>
                <w10:anchorlock/>
              </v:group>
            </w:pict>
          </mc:Fallback>
        </mc:AlternateContent>
      </w:r>
    </w:p>
    <w:p w:rsidR="004A6D71" w:rsidRPr="00512C5E"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الوصف:</w:t>
      </w:r>
      <w:r w:rsidRPr="00512C5E">
        <w:rPr>
          <w:rFonts w:ascii="Sakkal Majalla" w:hAnsi="Sakkal Majalla" w:hint="cs"/>
          <w:color w:val="C00000"/>
          <w:sz w:val="32"/>
          <w:szCs w:val="32"/>
          <w:rtl/>
        </w:rPr>
        <w:t xml:space="preserve"> </w:t>
      </w:r>
      <w:r w:rsidRPr="00512C5E">
        <w:rPr>
          <w:rFonts w:ascii="Sakkal Majalla" w:hAnsi="Sakkal Majalla"/>
          <w:sz w:val="32"/>
          <w:szCs w:val="32"/>
          <w:rtl/>
        </w:rPr>
        <w:t>تشجيع الثقافة التي تدعم الابتكار والتكيف السريع مع التغيرات.</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تعزيز التعاون بين الفرق.</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تجربة الموظفين وزيادة مشاركتهم.</w:t>
      </w:r>
    </w:p>
    <w:p w:rsidR="004A6D71" w:rsidRPr="00055A94" w:rsidRDefault="001A2196" w:rsidP="004A6D71">
      <w:pPr>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4E642A3F" wp14:editId="12A561BD">
                <wp:extent cx="5731510" cy="892088"/>
                <wp:effectExtent l="0" t="0" r="2540" b="22860"/>
                <wp:docPr id="124611623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40" name="مجموعة 47"/>
                        <wpg:cNvGrpSpPr/>
                        <wpg:grpSpPr>
                          <a:xfrm>
                            <a:off x="0" y="0"/>
                            <a:ext cx="5731510" cy="895351"/>
                            <a:chOff x="0" y="0"/>
                            <a:chExt cx="5878196" cy="918845"/>
                          </a:xfrm>
                        </wpg:grpSpPr>
                        <wpg:grpSp>
                          <wpg:cNvPr id="1246116241" name="مجموعة 48"/>
                          <wpg:cNvGrpSpPr/>
                          <wpg:grpSpPr>
                            <a:xfrm>
                              <a:off x="0" y="0"/>
                              <a:ext cx="5878196" cy="918845"/>
                              <a:chOff x="0" y="0"/>
                              <a:chExt cx="6240348" cy="919070"/>
                            </a:xfrm>
                          </wpg:grpSpPr>
                          <wpg:grpSp>
                            <wpg:cNvPr id="1246116242" name="مجموعة 49"/>
                            <wpg:cNvGrpSpPr/>
                            <wpg:grpSpPr>
                              <a:xfrm>
                                <a:off x="0" y="169208"/>
                                <a:ext cx="5433072" cy="580613"/>
                                <a:chOff x="0" y="169208"/>
                                <a:chExt cx="5433072" cy="580613"/>
                              </a:xfrm>
                            </wpg:grpSpPr>
                            <wps:wsp>
                              <wps:cNvPr id="12461162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46"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العملاء</w:t>
                                </w:r>
                              </w:p>
                            </w:txbxContent>
                          </wps:txbx>
                          <wps:bodyPr wrap="square" rtlCol="1">
                            <a:spAutoFit/>
                          </wps:bodyPr>
                        </wps:wsp>
                      </wpg:grpSp>
                      <pic:pic xmlns:pic="http://schemas.openxmlformats.org/drawingml/2006/picture">
                        <pic:nvPicPr>
                          <pic:cNvPr id="1246116247"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3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NONMvz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163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dqL4rL&#10;AAAA4wAAAA8AAAAAAAAAAAAAAAAAqgIAAGRycy9kb3ducmV2LnhtbFBLBQYAAAAABAAEAPoAAACi&#10;AwAAAAA=&#10;">
                  <v:group id="مجموعة 48" o:spid="_x0000_s163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gmihHIAAAA&#10;4wAAAA8AAAAAAAAAAAAAAAAAqgIAAGRycy9kb3ducmV2LnhtbFBLBQYAAAAABAAEAPoAAACfAwAA&#10;AAA=&#10;">
                    <v:group id="مجموعة 49" o:spid="_x0000_s164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I9BRmyQAA&#10;AOMAAAAPAAAAAAAAAAAAAAAAAKoCAABkcnMvZG93bnJldi54bWxQSwUGAAAAAAQABAD6AAAAoAMA&#10;AAAA&#10;">
                      <v:shape id="شكل حر 50" o:spid="_x0000_s164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7u/sYA&#10;AADjAAAADwAAAGRycy9kb3ducmV2LnhtbERPzYrCMBC+C/sOYQRvmrZqka5RFkEQ8aB1F69DM9sW&#10;m0lponbffiMIHuf7n+W6N424U+dqywriSQSCuLC65lLB93k7XoBwHlljY5kU/JGD9epjsMRM2wef&#10;6J77UoQQdhkqqLxvMyldUZFBN7EtceB+bWfQh7Mrpe7wEcJNI5MoSqXBmkNDhS1tKiqu+c0oSPfz&#10;y/FYbOenfDc9ODL6R1uv1GjYf32C8NT7t/jl3ukwP5mlcZwmsyk8fwoA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7u/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4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geKMYA&#10;AADjAAAADwAAAGRycy9kb3ducmV2LnhtbERPS2vDMAy+D/YfjAa7lNVJSMPI6payUdixL3ZWYs0J&#10;i+U0dtPs38+Fwo763lquJ9uJkQbfOlaQzhMQxLXTLRsFp+P25RWED8gaO8ek4Jc8rFePD0sstbvy&#10;nsZDMCKGsC9RQRNCX0rp64Ys+rnriSP37QaLIZ6DkXrAawy3ncySpJAWW44NDfb03lD9c7hYBXi2&#10;u6/KBefHypiP2aKfZnqh1PPTtHkDEWgK/+K7+1PH+VlepGmR5TncfooA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geKMYAAADjAAAADwAAAAAAAAAAAAAAAACYAgAAZHJz&#10;L2Rvd25yZXYueG1sUEsFBgAAAAAEAAQA9QAAAIsDAAAAAA==&#10;" fillcolor="#a5a5a5 [2092]" stroked="f" strokeweight="1pt">
                        <v:stroke joinstyle="miter"/>
                      </v:roundrect>
                    </v:group>
                    <v:oval id="شكل بيضاوي 52" o:spid="_x0000_s164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jjB8cA&#10;AADjAAAADwAAAGRycy9kb3ducmV2LnhtbERPX2vCMBB/H+w7hBv4NtMGLaMaZWwMJihsdfP5aM62&#10;2FxKk9n67Y0g7PF+/2+5Hm0rztT7xrGGdJqAIC6dabjS8LP/eH4B4QOywdYxabiQh/Xq8WGJuXED&#10;f9O5CJWIIexz1FCH0OVS+rImi37qOuLIHV1vMcSzr6TpcYjhtpUqSTJpseHYUGNHbzWVp+LPavg6&#10;HX8vh8022VVuKLLBvitl9lpPnsbXBYhAY/gX392fJs5XsyxNMzWbw+2nCIB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I4wfHAAAA4wAAAA8AAAAAAAAAAAAAAAAAmAIAAGRy&#10;cy9kb3ducmV2LnhtbFBLBQYAAAAABAAEAPUAAACMAwAAAAA=&#10;" filled="f" strokecolor="#168489" strokeweight="1pt">
                      <v:stroke joinstyle="miter"/>
                    </v:oval>
                  </v:group>
                  <v:shape id="مربع نص 41" o:spid="_x0000_s164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w7FMgA&#10;AADjAAAADwAAAGRycy9kb3ducmV2LnhtbERPwWrDMAy9F/YPRoPdWidlCyWrW8rWQQ+7tM3uItbi&#10;sFgOsdqkfz8PBr08kJ7ee3rr7eQ7daUhtoEN5IsMFHEdbMuNger8MV+BioJssQtMBm4UYbt5mK2x&#10;tGHkI11P0qhkwrFEA06kL7WOtSOPcRF64sR9h8GjpHFotB1wTOa+08ssK7THllOCw57eHNU/p4s3&#10;IGJ3+a3a+3j4mj7fR5fVL1gZ8/Q47V5BCU1yP/5XH2x6f/lc5HmREP46pQXoz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bDsUyAAAAOMAAAAPAAAAAAAAAAAAAAAAAJgCAABk&#10;cnMvZG93bnJldi54bWxQSwUGAAAAAAQABAD1AAAAjQM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العملاء</w:t>
                          </w:r>
                        </w:p>
                      </w:txbxContent>
                    </v:textbox>
                  </v:shape>
                </v:group>
                <v:shape id="صورة 54" o:spid="_x0000_s164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31y/JAAAA4wAAAA8AAABkcnMvZG93bnJldi54bWxET19LwzAQfxf8DuEE31zaOrpZlw2VCcKe&#10;tqr4eDZnW5dcahK3+u0XQfDxfv9vsRqtEQfyoXesIJ9kIIgbp3tuFTzXj1dzECEiazSOScEPBVgt&#10;z88WWGl35C0ddrEVKYRDhQq6GIdKytB0ZDFM3ECcuA/nLcZ0+lZqj8cUbo0ssqyUFntODR0O9NBR&#10;s999WwUbf//+eVO/mvpr+7aem+vZy369UeryYry7BRFpjP/iP/eTTvOLaZnnZTGdwe9PCQC5PA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FPfXL8kAAADjAAAADwAAAAAAAAAA&#10;AAAAAACfAgAAZHJzL2Rvd25yZXYueG1sUEsFBgAAAAAEAAQA9wAAAJUDAAAAAA==&#10;">
                  <v:imagedata r:id="rId81" o:title=""/>
                  <v:path arrowok="t"/>
                </v:shape>
                <w10:wrap anchorx="page"/>
                <w10:anchorlock/>
              </v:group>
            </w:pict>
          </mc:Fallback>
        </mc:AlternateContent>
      </w:r>
    </w:p>
    <w:p w:rsidR="004A6D71" w:rsidRPr="00512C5E"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الوصف:</w:t>
      </w:r>
      <w:r w:rsidRPr="00512C5E">
        <w:rPr>
          <w:rFonts w:ascii="Sakkal Majalla" w:hAnsi="Sakkal Majalla" w:hint="cs"/>
          <w:color w:val="C00000"/>
          <w:sz w:val="32"/>
          <w:szCs w:val="32"/>
          <w:rtl/>
        </w:rPr>
        <w:t xml:space="preserve"> </w:t>
      </w:r>
      <w:r w:rsidRPr="00512C5E">
        <w:rPr>
          <w:rFonts w:ascii="Sakkal Majalla" w:hAnsi="Sakkal Majalla"/>
          <w:sz w:val="32"/>
          <w:szCs w:val="32"/>
          <w:rtl/>
        </w:rPr>
        <w:t>تحسين التفاعل مع العملاء من خلال تقديم حلول رقمية مخصصة.</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تجربة العملاء وزيادة رضاهم.</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تعزيز الولاء والعلاقات طويلة الأمد.</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415FB786" wp14:editId="1F500096">
                <wp:extent cx="5731510" cy="892088"/>
                <wp:effectExtent l="0" t="0" r="2540" b="22860"/>
                <wp:docPr id="124611624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49" name="مجموعة 47"/>
                        <wpg:cNvGrpSpPr/>
                        <wpg:grpSpPr>
                          <a:xfrm>
                            <a:off x="0" y="0"/>
                            <a:ext cx="5731510" cy="895351"/>
                            <a:chOff x="0" y="0"/>
                            <a:chExt cx="5878196" cy="918845"/>
                          </a:xfrm>
                        </wpg:grpSpPr>
                        <wpg:grpSp>
                          <wpg:cNvPr id="1246116250" name="مجموعة 48"/>
                          <wpg:cNvGrpSpPr/>
                          <wpg:grpSpPr>
                            <a:xfrm>
                              <a:off x="0" y="0"/>
                              <a:ext cx="5878196" cy="918845"/>
                              <a:chOff x="0" y="0"/>
                              <a:chExt cx="6240348" cy="919070"/>
                            </a:xfrm>
                          </wpg:grpSpPr>
                          <wpg:grpSp>
                            <wpg:cNvPr id="1024" name="مجموعة 49"/>
                            <wpg:cNvGrpSpPr/>
                            <wpg:grpSpPr>
                              <a:xfrm>
                                <a:off x="0" y="169208"/>
                                <a:ext cx="5433072" cy="580613"/>
                                <a:chOff x="0" y="169208"/>
                                <a:chExt cx="5433072" cy="580613"/>
                              </a:xfrm>
                            </wpg:grpSpPr>
                            <wps:wsp>
                              <wps:cNvPr id="10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9"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الأعمال والاستراتيجيات</w:t>
                                </w:r>
                              </w:p>
                            </w:txbxContent>
                          </wps:txbx>
                          <wps:bodyPr wrap="square" rtlCol="1">
                            <a:spAutoFit/>
                          </wps:bodyPr>
                        </wps:wsp>
                      </wpg:grpSp>
                      <pic:pic xmlns:pic="http://schemas.openxmlformats.org/drawingml/2006/picture">
                        <pic:nvPicPr>
                          <pic:cNvPr id="1031"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4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">
                <v:group id="مجموعة 47" o:spid="_x0000_s164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GUIYXyQAA&#10;AOMAAAAPAAAAAAAAAAAAAAAAAKoCAABkcnMvZG93bnJldi54bWxQSwUGAAAAAAQABAD6AAAAoAMA&#10;AAAA&#10;">
                  <v:group id="مجموعة 48" o:spid="_x0000_s164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KzuVfL&#10;AAAA4wAAAA8AAAAAAAAAAAAAAAAAqgIAAGRycy9kb3ducmV2LnhtbFBLBQYAAAAABAAEAPoAAACi&#10;AwAAAAA=&#10;">
                    <v:group id="مجموعة 49" o:spid="_x0000_s164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QzAMUAAADdAAAADwAAAGRycy9kb3ducmV2LnhtbERPS2vCQBC+F/wPywi9&#10;1U1iKyV1FREtPUjBRCi9DdkxCWZnQ3bN4993C4Xe5uN7zno7mkb01LnasoJ4EYEgLqyuuVRwyY9P&#10;ryCcR9bYWCYFEznYbmYPa0y1HfhMfeZLEULYpaig8r5NpXRFRQbdwrbEgbvazqAPsCul7nAI4aaR&#10;SRStpMGaQ0OFLe0rKm7Z3Sh4H3DYLeNDf7pd99N3/vL5dYpJqcf5uHsD4Wn0/+I/94cO86PkG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UMwDFAAAA3QAA&#10;AA8AAAAAAAAAAAAAAAAAqgIAAGRycy9kb3ducmV2LnhtbFBLBQYAAAAABAAEAPoAAACcAwAAAAA=&#10;">
                      <v:shape id="شكل حر 50" o:spid="_x0000_s165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Cer8A&#10;AADdAAAADwAAAGRycy9kb3ducmV2LnhtbERPy6rCMBDdC/5DGMGdpioVqUYRQZCLC62K26EZ22Iz&#10;KU2u1r83guBuDuc5i1VrKvGgxpWWFYyGEQjizOqScwXn03YwA+E8ssbKMil4kYPVsttZYKLtk4/0&#10;SH0uQgi7BBUU3teJlC4ryKAb2po4cDfbGPQBNrnUDT5DuKnkOIqm0mDJoaHAmjYFZff03yiY/sXX&#10;wyHbxsd0N9k7MvqirVeq32vXcxCeWv8Tf907HeZH4xg+34QT5P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34J6vwAAAN0AAAAPAAAAAAAAAAAAAAAAAJgCAABkcnMvZG93bnJl&#10;di54bWxQSwUGAAAAAAQABAD1AAAAh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5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plT8AA&#10;AADdAAAADwAAAGRycy9kb3ducmV2LnhtbERPS4vCMBC+C/6HMAteZJsqKNI1lUVZ2OP6wPPYjGmx&#10;mdQm1vrvN4LgbT6+5yxXva1FR62vHCuYJCkI4sLpio2Cw/7ncwHCB2SNtWNS8CAPq3w4WGKm3Z23&#10;1O2CETGEfYYKyhCaTEpflGTRJ64hjtzZtRZDhK2RusV7DLe1nKbpXFqsODaU2NC6pOKyu1kFeLV/&#10;x5MLzncnYzbjWdOP9Uyp0Uf//QUiUB/e4pf7V8f56XQOz2/iCT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GplT8AAAADdAAAADwAAAAAAAAAAAAAAAACYAgAAZHJzL2Rvd25y&#10;ZXYueG1sUEsFBgAAAAAEAAQA9QAAAIUDAAAAAA==&#10;" fillcolor="#a5a5a5 [2092]" stroked="f" strokeweight="1pt">
                        <v:stroke joinstyle="miter"/>
                      </v:roundrect>
                    </v:group>
                    <v:oval id="شكل بيضاوي 52" o:spid="_x0000_s165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5JtcIA&#10;AADdAAAADwAAAGRycy9kb3ducmV2LnhtbERPTWvCQBC9C/0PyxR6011zUEldRSyFFipoYj0P2TEJ&#10;ZmdDdmviv+8Kgrd5vM9ZrgfbiCt1vnasYTpRIIgLZ2ouNRzzz/EChA/IBhvHpOFGHtarl9ESU+N6&#10;PtA1C6WIIexT1FCF0KZS+qIii37iWuLInV1nMUTYldJ02Mdw28hEqZm0WHNsqLClbUXFJfuzGvaX&#10;8+/t9P2jdqXrs1lvP5LE5Fq/vQ6bdxCBhvAUP9xfJs5XyRzu38QT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nkm1wgAAAN0AAAAPAAAAAAAAAAAAAAAAAJgCAABkcnMvZG93&#10;bnJldi54bWxQSwUGAAAAAAQABAD1AAAAhwMAAAAA&#10;" filled="f" strokecolor="#168489" strokeweight="1pt">
                      <v:stroke joinstyle="miter"/>
                    </v:oval>
                  </v:group>
                  <v:shape id="مربع نص 41" o:spid="_x0000_s165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AaMEA&#10;AADdAAAADwAAAGRycy9kb3ducmV2LnhtbERPTWsCMRC9F/ofwhS81UTBYrdGkdqCh17U7X3YTDdL&#10;N5NlM7rrv28Kgrd5vM9ZbcbQqgv1qYlsYTY1oIir6BquLZSnz+clqCTIDtvIZOFKCTbrx4cVFi4O&#10;fKDLUWqVQzgVaMGLdIXWqfIUME1jR5y5n9gHlAz7WrsehxweWj035kUHbDg3eOzo3VP1ezwHCyJu&#10;O7uWHyHtv8ev3eBNtcDS2snTuH0DJTTKXXxz712eb+av8P9NPkG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4bgGjBAAAA3QAAAA8AAAAAAAAAAAAAAAAAmAIAAGRycy9kb3du&#10;cmV2LnhtbFBLBQYAAAAABAAEAPUAAACGAw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الأعمال والاستراتيجيات</w:t>
                          </w:r>
                        </w:p>
                      </w:txbxContent>
                    </v:textbox>
                  </v:shape>
                </v:group>
                <v:shape id="صورة 54" o:spid="_x0000_s165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5QZ3DFAAAA3QAAAA8AAABkcnMvZG93bnJldi54bWxET01PAjEQvZP4H5ox8cZ2kURhpRA1mJhw&#10;ggXCcdiOuyvtdG0rrP/ekph4m5f3ObNFb404kw+tYwWjLAdBXDndcq1gW74NJyBCRNZoHJOCHwqw&#10;mN8MZlhod+E1nTexFimEQ4EKmhi7QspQNWQxZK4jTtyH8xZjgr6W2uMlhVsj7/P8QVpsOTU02NFr&#10;Q9Vp820VrPzL8XNa7k35tT4sJ2b8uDstV0rd3fbPTyAi9fFf/Od+12l+Ph7B9Zt0gpz/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UGdwxQAAAN0AAAAPAAAAAAAAAAAAAAAA&#10;AJ8CAABkcnMvZG93bnJldi54bWxQSwUGAAAAAAQABAD3AAAAkQMAAAAA&#10;">
                  <v:imagedata r:id="rId81" o:title=""/>
                  <v:path arrowok="t"/>
                </v:shape>
                <w10:wrap anchorx="page"/>
                <w10:anchorlock/>
              </v:group>
            </w:pict>
          </mc:Fallback>
        </mc:AlternateContent>
      </w:r>
    </w:p>
    <w:p w:rsidR="004A6D71" w:rsidRPr="00055A94"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الوصف:</w:t>
      </w:r>
      <w:r w:rsidRPr="00512C5E">
        <w:rPr>
          <w:rFonts w:ascii="Sakkal Majalla" w:hAnsi="Sakkal Majalla" w:hint="cs"/>
          <w:color w:val="C00000"/>
          <w:sz w:val="32"/>
          <w:szCs w:val="32"/>
          <w:rtl/>
        </w:rPr>
        <w:t xml:space="preserve"> </w:t>
      </w:r>
      <w:r w:rsidRPr="00055A94">
        <w:rPr>
          <w:rFonts w:ascii="Sakkal Majalla" w:hAnsi="Sakkal Majalla"/>
          <w:sz w:val="32"/>
          <w:szCs w:val="32"/>
          <w:rtl/>
        </w:rPr>
        <w:t>إعادة النظر في نماذج الأعمال والاستراتيجيات لتتناسب مع البيئة الرقمية.</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اكتشاف فرص جديدة للنمو.</w:t>
      </w:r>
    </w:p>
    <w:p w:rsidR="004A6D71"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بناء ميزة تنافسية مستدامة.</w:t>
      </w:r>
    </w:p>
    <w:p w:rsidR="00765F8F" w:rsidRDefault="00765F8F" w:rsidP="00765F8F">
      <w:pPr>
        <w:spacing w:line="360" w:lineRule="auto"/>
        <w:rPr>
          <w:rFonts w:ascii="Sakkal Majalla" w:hAnsi="Sakkal Majalla"/>
          <w:sz w:val="32"/>
          <w:szCs w:val="32"/>
          <w:rtl/>
        </w:rPr>
      </w:pPr>
    </w:p>
    <w:p w:rsidR="00765F8F" w:rsidRPr="00765F8F" w:rsidRDefault="00765F8F" w:rsidP="00765F8F">
      <w:pPr>
        <w:spacing w:line="360" w:lineRule="auto"/>
        <w:jc w:val="center"/>
        <w:rPr>
          <w:rFonts w:ascii="Sakkal Majalla" w:hAnsi="Sakkal Majalla"/>
          <w:sz w:val="32"/>
          <w:szCs w:val="32"/>
        </w:rPr>
      </w:pPr>
      <w:r>
        <w:rPr>
          <w:rFonts w:ascii="Sakkal Majalla" w:hAnsi="Sakkal Majalla"/>
          <w:noProof/>
          <w:sz w:val="32"/>
          <w:szCs w:val="32"/>
        </w:rPr>
        <w:drawing>
          <wp:inline distT="0" distB="0" distL="0" distR="0" wp14:anchorId="17D46A4F" wp14:editId="6E4A9658">
            <wp:extent cx="1953928" cy="1953928"/>
            <wp:effectExtent l="0" t="0" r="0" b="0"/>
            <wp:docPr id="2074270265" name="Picture 2074270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961723" cy="1961723"/>
                    </a:xfrm>
                    <a:prstGeom prst="rect">
                      <a:avLst/>
                    </a:prstGeom>
                    <a:noFill/>
                    <a:ln>
                      <a:noFill/>
                    </a:ln>
                  </pic:spPr>
                </pic:pic>
              </a:graphicData>
            </a:graphic>
          </wp:inline>
        </w:drawing>
      </w:r>
    </w:p>
    <w:p w:rsidR="004A6D71" w:rsidRPr="00055A94" w:rsidRDefault="001A2196" w:rsidP="00765F8F">
      <w:pPr>
        <w:pageBreakBefore/>
        <w:rPr>
          <w:rFonts w:ascii="Sakkal Majalla" w:hAnsi="Sakkal Majalla"/>
          <w:sz w:val="32"/>
          <w:szCs w:val="32"/>
        </w:rPr>
      </w:pPr>
      <w:r w:rsidRPr="002A078C">
        <w:rPr>
          <w:rFonts w:ascii="Sakkal Majalla" w:hAnsi="Sakkal Majalla"/>
          <w:noProof/>
          <w:color w:val="002060"/>
          <w:sz w:val="34"/>
        </w:rPr>
        <w:lastRenderedPageBreak/>
        <mc:AlternateContent>
          <mc:Choice Requires="wpg">
            <w:drawing>
              <wp:inline distT="0" distB="0" distL="0" distR="0" wp14:anchorId="4FC24137" wp14:editId="1054BA50">
                <wp:extent cx="5731510" cy="895350"/>
                <wp:effectExtent l="0" t="0" r="21590" b="19050"/>
                <wp:docPr id="842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427"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428" name="مجموعة 39"/>
                        <wpg:cNvGrpSpPr/>
                        <wpg:grpSpPr>
                          <a:xfrm>
                            <a:off x="0" y="0"/>
                            <a:ext cx="5731510" cy="895350"/>
                            <a:chOff x="0" y="0"/>
                            <a:chExt cx="5878196" cy="918845"/>
                          </a:xfrm>
                        </wpg:grpSpPr>
                        <wpg:grpSp>
                          <wpg:cNvPr id="8431" name="مجموعة 40"/>
                          <wpg:cNvGrpSpPr/>
                          <wpg:grpSpPr>
                            <a:xfrm>
                              <a:off x="0" y="0"/>
                              <a:ext cx="5878196" cy="918845"/>
                              <a:chOff x="0" y="0"/>
                              <a:chExt cx="6240348" cy="919070"/>
                            </a:xfrm>
                          </wpg:grpSpPr>
                          <wpg:grpSp>
                            <wpg:cNvPr id="8432" name="مجموعة 41"/>
                            <wpg:cNvGrpSpPr/>
                            <wpg:grpSpPr>
                              <a:xfrm>
                                <a:off x="0" y="169208"/>
                                <a:ext cx="5433072" cy="580613"/>
                                <a:chOff x="0" y="169208"/>
                                <a:chExt cx="5433072" cy="580613"/>
                              </a:xfrm>
                            </wpg:grpSpPr>
                            <wps:wsp>
                              <wps:cNvPr id="843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3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6" name="مربع نص 41"/>
                          <wps:cNvSpPr txBox="1"/>
                          <wps:spPr>
                            <a:xfrm>
                              <a:off x="204484" y="256918"/>
                              <a:ext cx="4616071" cy="387739"/>
                            </a:xfrm>
                            <a:prstGeom prst="rect">
                              <a:avLst/>
                            </a:prstGeom>
                            <a:noFill/>
                          </wps:spPr>
                          <wps:txbx>
                            <w:txbxContent>
                              <w:p w:rsidR="00671334" w:rsidRDefault="00671334"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فوائد التحوّل الرقمي</w:t>
                                </w:r>
                              </w:p>
                            </w:txbxContent>
                          </wps:txbx>
                          <wps:bodyPr wrap="square" rtlCol="1">
                            <a:spAutoFit/>
                          </wps:bodyPr>
                        </wps:wsp>
                      </wpg:grpSp>
                    </wpg:wgp>
                  </a:graphicData>
                </a:graphic>
              </wp:inline>
            </w:drawing>
          </mc:Choice>
          <mc:Fallback>
            <w:pict>
              <v:group id="_x0000_s165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Kprxu/cAAAABQEAAA8AAABk&#10;cnMvZG93bnJldi54bWxMj0FLw0AQhe+C/2EZwZvdTdWiMZtSinoqgq0g3qbJNAnNzobsNkn/vaMX&#10;vTwY3uO9b7Ll5Fo1UB8azxaSmQFFXPiy4crCx+7l5gFUiMgltp7JwpkCLPPLiwzT0o/8TsM2VkpK&#10;OKRooY6xS7UORU0Ow8x3xOIdfO8wytlXuuxxlHLX6rkxC+2wYVmosaN1TcVxe3IWXkccV7fJ87A5&#10;Htbnr9392+cmIWuvr6bVE6hIU/wLww++oEMuTHt/4jKo1oI8En9VvEczX4DaS+guMaDzTP+nz78B&#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">
                <v:shape id="صورة 38" o:spid="_x0000_s1656"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pW/zGAAAA3QAAAA8AAABkcnMvZG93bnJldi54bWxEj09rwkAUxO+C32F5gjfd+IcqqauIKPQi&#10;rUmh10f2NRvMvo3ZNabfvlsoeBxm5jfMZtfbWnTU+sqxgtk0AUFcOF1xqeAzP03WIHxA1lg7JgU/&#10;5GG3HQ42mGr34At1WShFhLBPUYEJoUml9IUhi37qGuLofbvWYoiyLaVu8RHhtpbzJHmRFiuOCwYb&#10;OhgqrtndKlgcu/64OLyf/Zdp8ltm95W/fCg1HvX7VxCB+vAM/7fftIL1cr6CvzfxCcjt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6lb/MYAAADdAAAADwAAAAAAAAAAAAAA&#10;AACfAgAAZHJzL2Rvd25yZXYueG1sUEsFBgAAAAAEAAQA9wAAAJIDAAAAAA==&#10;">
                  <v:imagedata r:id="rId67" o:title=""/>
                </v:shape>
                <v:group id="مجموعة 39" o:spid="_x0000_s165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HnasQAAADdAAAADwAAAGRycy9kb3ducmV2LnhtbERPTWvCQBC9F/wPyxS8&#10;1U20lZC6BhErHqSgEUpvQ3ZMQrKzIbtN4r/vHgo9Pt73JptMKwbqXW1ZQbyIQBAXVtdcKrjlHy8J&#10;COeRNbaWScGDHGTb2dMGU21HvtBw9aUIIexSVFB536VSuqIig25hO+LA3W1v0AfYl1L3OIZw08pl&#10;FK2lwZpDQ4Ud7SsqmuuPUXAccdyt4sNwbu77x3f+9vl1jkmp+fO0ewfhafL/4j/3SStIXpd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HnasQAAADdAAAA&#10;DwAAAAAAAAAAAAAAAACqAgAAZHJzL2Rvd25yZXYueG1sUEsFBgAAAAAEAAQA+gAAAJsDAAAAAA==&#10;">
                  <v:group id="مجموعة 40" o:spid="_x0000_s165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LYKscAAADdAAAADwAAAGRycy9kb3ducmV2LnhtbESPQWvCQBSE7wX/w/KE&#10;3uom2hZJ3YQgtvQgQlWQ3h7ZZxKSfRuy2yT++25B6HGYmW+YTTaZVgzUu9qygngRgSAurK65VHA+&#10;vT+tQTiPrLG1TApu5CBLZw8bTLQd+YuGoy9FgLBLUEHlfZdI6YqKDLqF7YiDd7W9QR9kX0rd4xjg&#10;ppXLKHqVBmsOCxV2tK2oaI4/RsHHiGO+infDvrlub9+nl8NlH5NSj/MpfwPhafL/4Xv7UytYP69i&#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iLYKscAAADd&#10;AAAADwAAAAAAAAAAAAAAAACqAgAAZHJzL2Rvd25yZXYueG1sUEsFBgAAAAAEAAQA+gAAAJ4DAAAA&#10;AA==&#10;">
                    <v:group id="مجموعة 41" o:spid="_x0000_s165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BGXcYAAADdAAAADwAAAGRycy9kb3ducmV2LnhtbESPT4vCMBTE7wt+h/CE&#10;va1pdVekGkVElz2I4B8Qb4/m2Rabl9LEtn57Iwh7HGbmN8xs0ZlSNFS7wrKCeBCBIE6tLjhTcDpu&#10;viYgnEfWWFomBQ9ysJj3PmaYaNvynpqDz0SAsEtQQe59lUjp0pwMuoGtiIN3tbVBH2SdSV1jG+Cm&#10;lMMoGkuDBYeFHCta5ZTeDnej4LfFdjmK1832dl09Lsef3Xkbk1Kf/W45BeGp8//hd/tPK5h8j4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8EZdxgAAAN0A&#10;AAAPAAAAAAAAAAAAAAAAAKoCAABkcnMvZG93bnJldi54bWxQSwUGAAAAAAQABAD6AAAAnQMAAAAA&#10;">
                      <v:shape id="شكل حر 42" o:spid="_x0000_s166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rsg8UA&#10;AADdAAAADwAAAGRycy9kb3ducmV2LnhtbESPzWrDMBCE74W+g9hAb42U2iTBtRJKSGkOveTnARZr&#10;azm2Vq6lJO7bR4VCj8PMfMOU69F14kpDaDxrmE0VCOLKm4ZrDafj+/MSRIjIBjvPpOGHAqxXjw8l&#10;FsbfeE/XQ6xFgnAoUIONsS+kDJUlh2Hqe+LkffnBYUxyqKUZ8JbgrpMvSs2lw4bTgsWeNpaq9nBx&#10;GozKty5ffCxo8/1p1XlmYpsZrZ8m49sriEhj/A//tXdGwzLPMvh9k5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GuyDxQAAAN0AAAAPAAAAAAAAAAAAAAAAAJgCAABkcnMv&#10;ZG93bnJldi54bWxQSwUGAAAAAAQABAD1AAAAig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6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AAkMcA&#10;AADdAAAADwAAAGRycy9kb3ducmV2LnhtbESPQWvCQBSE7wX/w/KE3nSjFZU0G9GCpdQeqpb2+sg+&#10;k+Du25BdTfrvu4LQ4zAz3zDZqrdGXKn1tWMFk3ECgrhwuuZSwddxO1qC8AFZo3FMCn7JwyofPGSY&#10;atfxnq6HUIoIYZ+igiqEJpXSFxVZ9GPXEEfv5FqLIcq2lLrFLsKtkdMkmUuLNceFCht6qag4Hy5W&#10;weJze+n86/z4vvk2H3ViftbTHSv1OOzXzyAC9eE/fG+/aQXL2dMMbm/iE5D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hAAJDHAAAA3QAAAA8AAAAAAAAAAAAAAAAAmAIAAGRy&#10;cy9kb3ducmV2LnhtbFBLBQYAAAAABAAEAPUAAACMAwAAAAA=&#10;" fillcolor="#168489" stroked="f" strokeweight="1pt">
                        <v:stroke joinstyle="miter"/>
                      </v:roundrect>
                    </v:group>
                    <v:oval id="شكل بيضاوي 44" o:spid="_x0000_s166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CqYsUA&#10;AADdAAAADwAAAGRycy9kb3ducmV2LnhtbESP3WoCMRSE7wu+QzhC72rW/oisRhFBlIIUow9w3Bw3&#10;q5uT7SbV7dubQsHLYWa+YabzztXiSm2oPCsYDjIQxIU3FZcKDvvVyxhEiMgGa8+k4JcCzGe9pynm&#10;xt94R1cdS5EgHHJUYGNscilDYclhGPiGOHkn3zqMSbalNC3eEtzV8jXLRtJhxWnBYkNLS8VF/zgF&#10;utvrr/WplH6r7edxePbfbrdR6rnfLSYgInXxEf5vb4yC8fvbB/y9SU9Az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MKpixQAAAN0AAAAPAAAAAAAAAAAAAAAAAJgCAABkcnMv&#10;ZG93bnJldi54bWxQSwUGAAAAAAQABAD1AAAAigMAAAAA&#10;" filled="f" strokecolor="#a5a5a5 [2092]" strokeweight="1pt">
                      <v:stroke joinstyle="miter"/>
                    </v:oval>
                  </v:group>
                  <v:shape id="مربع نص 41" o:spid="_x0000_s1663"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VcqMQA&#10;AADdAAAADwAAAGRycy9kb3ducmV2LnhtbESPT2vCQBTE70K/w/IKvenGtoqkriL9Ax56Mab3R/aZ&#10;DWbfhuyrid++Kwg9DjPzG2a9HX2rLtTHJrCB+SwDRVwF23BtoDx+TVegoiBbbAOTgStF2G4eJmvM&#10;bRj4QJdCapUgHHM04ES6XOtYOfIYZ6EjTt4p9B4lyb7WtschwX2rn7NsqT02nBYcdvTuqDoXv96A&#10;iN3Nr+Wnj/uf8ftjcFm1wNKYp8dx9wZKaJT/8L29twZWry9LuL1JT0B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7FXKjEAAAA3QAAAA8AAAAAAAAAAAAAAAAAmAIAAGRycy9k&#10;b3ducmV2LnhtbFBLBQYAAAAABAAEAPUAAACJAwAAAAA=&#10;" filled="f" stroked="f">
                    <v:textbox style="mso-fit-shape-to-text:t">
                      <w:txbxContent>
                        <w:p w:rsidR="00671334" w:rsidRDefault="00671334"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فوائد التحوّل الرقمي</w:t>
                          </w:r>
                        </w:p>
                      </w:txbxContent>
                    </v:textbox>
                  </v:shape>
                </v:group>
                <w10:wrap anchorx="page"/>
                <w10:anchorlock/>
              </v:group>
            </w:pict>
          </mc:Fallback>
        </mc:AlternateConten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color w:val="168489"/>
          <w:sz w:val="32"/>
          <w:szCs w:val="32"/>
          <w:rtl/>
        </w:rPr>
        <w:t xml:space="preserve">زيادة الكفاءة التشغيلية: </w:t>
      </w:r>
      <w:r w:rsidRPr="00512C5E">
        <w:rPr>
          <w:rFonts w:ascii="Sakkal Majalla" w:hAnsi="Sakkal Majalla" w:cs="Sakkal Majalla"/>
          <w:sz w:val="32"/>
          <w:szCs w:val="32"/>
          <w:rtl/>
        </w:rPr>
        <w:t>تقليل الوقت والجهد المطلوبين لإتمام العمليات.</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color w:val="168489"/>
          <w:sz w:val="32"/>
          <w:szCs w:val="32"/>
          <w:rtl/>
        </w:rPr>
        <w:t xml:space="preserve">تعزيز الابتكار: </w:t>
      </w:r>
      <w:r w:rsidRPr="00512C5E">
        <w:rPr>
          <w:rFonts w:ascii="Sakkal Majalla" w:hAnsi="Sakkal Majalla" w:cs="Sakkal Majalla"/>
          <w:sz w:val="32"/>
          <w:szCs w:val="32"/>
          <w:rtl/>
        </w:rPr>
        <w:t>تطوير منتجات وخدمات جديدة تلبي احتياجات السوق المتغيرة.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color w:val="168489"/>
          <w:sz w:val="32"/>
          <w:szCs w:val="32"/>
          <w:rtl/>
        </w:rPr>
        <w:t xml:space="preserve">تحسين اتخاذ القرار: </w:t>
      </w:r>
      <w:r w:rsidRPr="00512C5E">
        <w:rPr>
          <w:rFonts w:ascii="Sakkal Majalla" w:hAnsi="Sakkal Majalla" w:cs="Sakkal Majalla"/>
          <w:sz w:val="32"/>
          <w:szCs w:val="32"/>
          <w:rtl/>
        </w:rPr>
        <w:t>استخدام التحليلات والبيانات لاتخاذ قرارات مستنيرة.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512C5E">
        <w:rPr>
          <w:rFonts w:ascii="Sakkal Majalla" w:hAnsi="Sakkal Majalla" w:cs="Sakkal Majalla"/>
          <w:color w:val="168489"/>
          <w:sz w:val="32"/>
          <w:szCs w:val="32"/>
          <w:rtl/>
        </w:rPr>
        <w:t>توسيع الوصول إلى السوق</w:t>
      </w:r>
      <w:r w:rsidRPr="00512C5E">
        <w:rPr>
          <w:rFonts w:ascii="Sakkal Majalla" w:hAnsi="Sakkal Majalla" w:cs="Sakkal Majalla"/>
          <w:sz w:val="32"/>
          <w:szCs w:val="32"/>
          <w:rtl/>
        </w:rPr>
        <w:t>: الوصول إلى أسواق جديدة من خلال القنوات الرقمية.</w:t>
      </w:r>
    </w:p>
    <w:p w:rsidR="00081A2A" w:rsidRPr="00055A94" w:rsidRDefault="00081A2A" w:rsidP="004A6D71">
      <w:pPr>
        <w:rPr>
          <w:rFonts w:ascii="Sakkal Majalla" w:hAnsi="Sakkal Majalla"/>
          <w:sz w:val="32"/>
          <w:szCs w:val="32"/>
        </w:rPr>
      </w:pPr>
      <w:r w:rsidRPr="002A078C">
        <w:rPr>
          <w:rFonts w:ascii="Sakkal Majalla" w:hAnsi="Sakkal Majalla"/>
          <w:noProof/>
          <w:color w:val="002060"/>
          <w:sz w:val="34"/>
        </w:rPr>
        <mc:AlternateContent>
          <mc:Choice Requires="wpg">
            <w:drawing>
              <wp:inline distT="0" distB="0" distL="0" distR="0" wp14:anchorId="4C9397B7" wp14:editId="0C7C1C42">
                <wp:extent cx="5731510" cy="895350"/>
                <wp:effectExtent l="0" t="0" r="21590" b="19050"/>
                <wp:docPr id="207426818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184"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185" name="مجموعة 39"/>
                        <wpg:cNvGrpSpPr/>
                        <wpg:grpSpPr>
                          <a:xfrm>
                            <a:off x="0" y="0"/>
                            <a:ext cx="5731510" cy="895350"/>
                            <a:chOff x="0" y="0"/>
                            <a:chExt cx="5878196" cy="918845"/>
                          </a:xfrm>
                        </wpg:grpSpPr>
                        <wpg:grpSp>
                          <wpg:cNvPr id="2074268186" name="مجموعة 40"/>
                          <wpg:cNvGrpSpPr/>
                          <wpg:grpSpPr>
                            <a:xfrm>
                              <a:off x="0" y="0"/>
                              <a:ext cx="5878196" cy="918845"/>
                              <a:chOff x="0" y="0"/>
                              <a:chExt cx="6240348" cy="919070"/>
                            </a:xfrm>
                          </wpg:grpSpPr>
                          <wpg:grpSp>
                            <wpg:cNvPr id="2074268187" name="مجموعة 41"/>
                            <wpg:cNvGrpSpPr/>
                            <wpg:grpSpPr>
                              <a:xfrm>
                                <a:off x="0" y="169208"/>
                                <a:ext cx="5433072" cy="580613"/>
                                <a:chOff x="0" y="169208"/>
                                <a:chExt cx="5433072" cy="580613"/>
                              </a:xfrm>
                            </wpg:grpSpPr>
                            <wps:wsp>
                              <wps:cNvPr id="207426818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18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9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91" name="مربع نص 41"/>
                          <wps:cNvSpPr txBox="1"/>
                          <wps:spPr>
                            <a:xfrm>
                              <a:off x="204484" y="256844"/>
                              <a:ext cx="4616071" cy="387740"/>
                            </a:xfrm>
                            <a:prstGeom prst="rect">
                              <a:avLst/>
                            </a:prstGeom>
                            <a:noFill/>
                          </wps:spPr>
                          <wps:txbx>
                            <w:txbxContent>
                              <w:p w:rsidR="00671334" w:rsidRDefault="00671334"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تحديات</w:t>
                                </w:r>
                                <w:r>
                                  <w:rPr>
                                    <w:rFonts w:eastAsia="Calibri" w:hAnsi="Adobe Arabic" w:cs="Adobe Arabic" w:hint="cs"/>
                                    <w:b/>
                                    <w:bCs/>
                                    <w:color w:val="FFFFFF"/>
                                    <w:kern w:val="24"/>
                                    <w:sz w:val="36"/>
                                    <w:szCs w:val="36"/>
                                    <w:rtl/>
                                    <w:lang w:bidi="ar-EG"/>
                                  </w:rPr>
                                  <w:t xml:space="preserve"> </w:t>
                                </w:r>
                                <w:r w:rsidRPr="00081A2A">
                                  <w:rPr>
                                    <w:rFonts w:eastAsia="Calibri" w:hAnsi="Adobe Arabic" w:cs="Adobe Arabic"/>
                                    <w:b/>
                                    <w:bCs/>
                                    <w:color w:val="FFFFFF"/>
                                    <w:kern w:val="24"/>
                                    <w:sz w:val="36"/>
                                    <w:szCs w:val="36"/>
                                    <w:rtl/>
                                    <w:lang w:bidi="ar-EG"/>
                                  </w:rPr>
                                  <w:t>التحوّل الرقمي</w:t>
                                </w:r>
                              </w:p>
                            </w:txbxContent>
                          </wps:txbx>
                          <wps:bodyPr wrap="square" rtlCol="1">
                            <a:spAutoFit/>
                          </wps:bodyPr>
                        </wps:wsp>
                      </wpg:grpSp>
                    </wpg:wgp>
                  </a:graphicData>
                </a:graphic>
              </wp:inline>
            </w:drawing>
          </mc:Choice>
          <mc:Fallback>
            <w:pict>
              <v:group id="_x0000_s166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">
                <v:shape id="صورة 38" o:spid="_x0000_s1665"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TOXKAAAA4wAAAA8AAABkcnMvZG93bnJldi54bWxEj0FrwkAUhO+F/oflFbzVjVFsSF1FRMGL&#10;tMZCr4/sazY0+zZm1xj/vVsoeBxm5htmsRpsI3rqfO1YwWScgCAuna65UvB12r1mIHxA1tg4JgU3&#10;8rBaPj8tMNfuykfqi1CJCGGfowITQptL6UtDFv3YtcTR+3GdxRBlV0nd4TXCbSPTJJlLizXHBYMt&#10;bQyVv8XFKphu+2E73Xwc/LdpT+fCrmt//FRq9DKs30EEGsIj/N/eawVp8jZL59kkm8Hfp/gH5PIO&#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cTOXKAAAA4wAAAA8AAAAAAAAA&#10;AAAAAAAAnwIAAGRycy9kb3ducmV2LnhtbFBLBQYAAAAABAAEAPcAAACWAwAAAAA=&#10;">
                  <v:imagedata r:id="rId67" o:title=""/>
                </v:shape>
                <v:group id="مجموعة 39" o:spid="_x0000_s166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mIxWg&#10;zAAAAOMAAAAPAAAAAAAAAAAAAAAAAKoCAABkcnMvZG93bnJldi54bWxQSwUGAAAAAAQABAD6AAAA&#10;owMAAAAA&#10;">
                  <v:group id="مجموعة 40" o:spid="_x0000_s166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W8YvX&#10;zAAAAOMAAAAPAAAAAAAAAAAAAAAAAKoCAABkcnMvZG93bnJldi54bWxQSwUGAAAAAAQABAD6AAAA&#10;owMAAAAA&#10;">
                    <v:group id="مجموعة 41" o:spid="_x0000_s166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5vS5M&#10;zAAAAOMAAAAPAAAAAAAAAAAAAAAAAKoCAABkcnMvZG93bnJldi54bWxQSwUGAAAAAAQABAD6AAAA&#10;owMAAAAA&#10;">
                      <v:shape id="شكل حر 42" o:spid="_x0000_s166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jPs8YA&#10;AADjAAAADwAAAGRycy9kb3ducmV2LnhtbERPS27CMBDdI/UO1lRiB3ZCRKIUgypERRfdlPYAo3ga&#10;p8TjELsQbl8vKnX59P6b3eR6caUxdJ41ZEsFgrjxpuNWw+fHy6ICESKywd4zabhTgN32YbbB2vgb&#10;v9P1FFuRQjjUqMHGONRShsaSw7D0A3HivvzoMCY4ttKMeEvhrpe5UmvpsOPUYHGgvaXmfPpxGowq&#10;Dq4ojyXtL29WfWcmnldG6/nj9PwEItIU/8V/7lejIVdlka+rrEqj06f0B+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jPs8YAAADjAAAADwAAAAAAAAAAAAAAAACYAgAAZHJz&#10;L2Rvd25yZXYueG1sUEsFBgAAAAAEAAQA9QAAAIs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7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RG2ssA&#10;AADjAAAADwAAAGRycy9kb3ducmV2LnhtbESPQUvDQBSE70L/w/IEb3a3QdIYuy1VqIj2oK3o9ZF9&#10;JqG7b0N228R/3y0IHoeZ+YZZrEZnxYn60HrWMJsqEMSVNy3XGj73m9sCRIjIBq1n0vBLAVbLydUC&#10;S+MH/qDTLtYiQTiUqKGJsSulDFVDDsPUd8TJ+/G9w5hkX0vT45DgzspMqVw6bDktNNjRU0PVYXd0&#10;Gubvm+MQnvP96+OX3bbKfq+zN9b65npcP4CINMb/8F/7xWjI1Pwuy4tZcQ+XT+kPyOUZ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OdEbaywAAAOMAAAAPAAAAAAAAAAAAAAAAAJgC&#10;AABkcnMvZG93bnJldi54bWxQSwUGAAAAAAQABAD1AAAAkAMAAAAA&#10;" fillcolor="#168489" stroked="f" strokeweight="1pt">
                        <v:stroke joinstyle="miter"/>
                      </v:roundrect>
                    </v:group>
                    <v:oval id="شكل بيضاوي 44" o:spid="_x0000_s167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brLskA&#10;AADjAAAADwAAAGRycy9kb3ducmV2LnhtbESP32rCMBTG7wd7h3AG3s20RZyrRhnCmAxkGH2As+bY&#10;1DUntcm0e/vlQvDy4/vHb7EaXCsu1IfGs4J8nIEgrrxpuFZw2L8/z0CEiGyw9UwK/ijAavn4sMDS&#10;+Cvv6KJjLdIIhxIV2Bi7UspQWXIYxr4jTt7R9w5jkn0tTY/XNO5aWWTZVDpsOD1Y7GhtqfrRv06B&#10;Hvb66+NYS7/V9vM7P/mz222UGj0Nb3MQkYZ4D9/aG6OgyF4mxXSWvyaKxJR4QC7/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PbrLskAAADjAAAADwAAAAAAAAAAAAAAAACYAgAA&#10;ZHJzL2Rvd25yZXYueG1sUEsFBgAAAAAEAAQA9QAAAI4DAAAAAA==&#10;" filled="f" strokecolor="#a5a5a5 [2092]" strokeweight="1pt">
                      <v:stroke joinstyle="miter"/>
                    </v:oval>
                  </v:group>
                  <v:shape id="مربع نص 41" o:spid="_x0000_s1672" type="#_x0000_t202" style="position:absolute;left:2044;top:2568;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KsD8kA&#10;AADjAAAADwAAAGRycy9kb3ducmV2LnhtbESPzU7DMBCE70i8g7VI3KidCEoJdauKH6kHLi3hvoqX&#10;OCJeR/HSpG+PkZA4jmbmG816O4denWhMXWQLxcKAIm6i67i1UL+/3qxAJUF22EcmC2dKsN1cXqyx&#10;cnHiA52O0qoM4VShBS8yVFqnxlPAtIgDcfY+4xhQshxb7UacMjz0ujRmqQN2nBc8DvTkqfk6fgcL&#10;Im5XnOuXkPYf89vz5E1zh7W111fz7hGU0Cz/4b/23lkozf1tuVwVDw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2KsD8kAAADjAAAADwAAAAAAAAAAAAAAAACYAgAA&#10;ZHJzL2Rvd25yZXYueG1sUEsFBgAAAAAEAAQA9QAAAI4DAAAAAA==&#10;" filled="f" stroked="f">
                    <v:textbox style="mso-fit-shape-to-text:t">
                      <w:txbxContent>
                        <w:p w:rsidR="00671334" w:rsidRDefault="00671334"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تحديات</w:t>
                          </w:r>
                          <w:r>
                            <w:rPr>
                              <w:rFonts w:eastAsia="Calibri" w:hAnsi="Adobe Arabic" w:cs="Adobe Arabic" w:hint="cs"/>
                              <w:b/>
                              <w:bCs/>
                              <w:color w:val="FFFFFF"/>
                              <w:kern w:val="24"/>
                              <w:sz w:val="36"/>
                              <w:szCs w:val="36"/>
                              <w:rtl/>
                              <w:lang w:bidi="ar-EG"/>
                            </w:rPr>
                            <w:t xml:space="preserve"> </w:t>
                          </w:r>
                          <w:r w:rsidRPr="00081A2A">
                            <w:rPr>
                              <w:rFonts w:eastAsia="Calibri" w:hAnsi="Adobe Arabic" w:cs="Adobe Arabic"/>
                              <w:b/>
                              <w:bCs/>
                              <w:color w:val="FFFFFF"/>
                              <w:kern w:val="24"/>
                              <w:sz w:val="36"/>
                              <w:szCs w:val="36"/>
                              <w:rtl/>
                              <w:lang w:bidi="ar-EG"/>
                            </w:rPr>
                            <w:t>التحوّل الرقمي</w:t>
                          </w:r>
                        </w:p>
                      </w:txbxContent>
                    </v:textbox>
                  </v:shape>
                </v:group>
                <w10:wrap anchorx="page"/>
                <w10:anchorlock/>
              </v:group>
            </w:pict>
          </mc:Fallback>
        </mc:AlternateConten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2F37B7">
        <w:rPr>
          <w:rFonts w:ascii="Sakkal Majalla" w:hAnsi="Sakkal Majalla" w:cs="Sakkal Majalla"/>
          <w:color w:val="168489"/>
          <w:sz w:val="32"/>
          <w:szCs w:val="32"/>
          <w:rtl/>
        </w:rPr>
        <w:t xml:space="preserve">المقاومة للتغيير: </w:t>
      </w:r>
      <w:r w:rsidRPr="00512C5E">
        <w:rPr>
          <w:rFonts w:ascii="Sakkal Majalla" w:hAnsi="Sakkal Majalla" w:cs="Sakkal Majalla"/>
          <w:sz w:val="32"/>
          <w:szCs w:val="32"/>
          <w:rtl/>
        </w:rPr>
        <w:t>تواجه المؤسسات مقاومة من الأفراد الذين يفضلون الطرق التقليدية.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2F37B7">
        <w:rPr>
          <w:rFonts w:ascii="Sakkal Majalla" w:hAnsi="Sakkal Majalla" w:cs="Sakkal Majalla"/>
          <w:color w:val="168489"/>
          <w:sz w:val="32"/>
          <w:szCs w:val="32"/>
          <w:rtl/>
        </w:rPr>
        <w:t>الأمن السيبراني</w:t>
      </w:r>
      <w:r w:rsidRPr="00512C5E">
        <w:rPr>
          <w:rFonts w:ascii="Sakkal Majalla" w:hAnsi="Sakkal Majalla" w:cs="Sakkal Majalla"/>
          <w:sz w:val="32"/>
          <w:szCs w:val="32"/>
          <w:rtl/>
        </w:rPr>
        <w:t>: زيادة التهديدات الأمنية مع التحوّل الرقمي.</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2F37B7">
        <w:rPr>
          <w:rFonts w:ascii="Sakkal Majalla" w:hAnsi="Sakkal Majalla" w:cs="Sakkal Majalla"/>
          <w:color w:val="168489"/>
          <w:sz w:val="32"/>
          <w:szCs w:val="32"/>
          <w:rtl/>
        </w:rPr>
        <w:t xml:space="preserve">نقص المهارات: </w:t>
      </w:r>
      <w:r w:rsidRPr="00512C5E">
        <w:rPr>
          <w:rFonts w:ascii="Sakkal Majalla" w:hAnsi="Sakkal Majalla" w:cs="Sakkal Majalla"/>
          <w:sz w:val="32"/>
          <w:szCs w:val="32"/>
          <w:rtl/>
        </w:rPr>
        <w:t>الحاجة إلى مهارات جديدة للتعامل مع التقنيات المتقدمة.</w:t>
      </w:r>
    </w:p>
    <w:p w:rsidR="004A6D71" w:rsidRPr="00055A94"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الخلاصة</w:t>
      </w:r>
      <w:r w:rsidRPr="00512C5E">
        <w:rPr>
          <w:rFonts w:ascii="Sakkal Majalla" w:hAnsi="Sakkal Majalla" w:hint="cs"/>
          <w:color w:val="C00000"/>
          <w:sz w:val="32"/>
          <w:szCs w:val="32"/>
          <w:rtl/>
        </w:rPr>
        <w:t xml:space="preserve">: </w:t>
      </w:r>
      <w:r w:rsidRPr="00055A94">
        <w:rPr>
          <w:rFonts w:ascii="Sakkal Majalla" w:hAnsi="Sakkal Majalla"/>
          <w:sz w:val="32"/>
          <w:szCs w:val="32"/>
          <w:rtl/>
        </w:rPr>
        <w:t>ي</w:t>
      </w:r>
      <w:r>
        <w:rPr>
          <w:rFonts w:ascii="Sakkal Majalla" w:hAnsi="Sakkal Majalla" w:hint="cs"/>
          <w:sz w:val="32"/>
          <w:szCs w:val="32"/>
          <w:rtl/>
        </w:rPr>
        <w:t>ُ</w:t>
      </w:r>
      <w:r w:rsidRPr="00055A94">
        <w:rPr>
          <w:rFonts w:ascii="Sakkal Majalla" w:hAnsi="Sakkal Majalla"/>
          <w:sz w:val="32"/>
          <w:szCs w:val="32"/>
          <w:rtl/>
        </w:rPr>
        <w:t xml:space="preserve">عد </w:t>
      </w:r>
      <w:r>
        <w:rPr>
          <w:rFonts w:ascii="Sakkal Majalla" w:hAnsi="Sakkal Majalla"/>
          <w:sz w:val="32"/>
          <w:szCs w:val="32"/>
          <w:rtl/>
        </w:rPr>
        <w:t>التحوّل</w:t>
      </w:r>
      <w:r w:rsidRPr="00055A94">
        <w:rPr>
          <w:rFonts w:ascii="Sakkal Majalla" w:hAnsi="Sakkal Majalla"/>
          <w:sz w:val="32"/>
          <w:szCs w:val="32"/>
          <w:rtl/>
        </w:rPr>
        <w:t xml:space="preserve"> الرقمي ضرورة ملحة للمؤسسات التي تسعى لتحقيق النجاح في العصر الرقمي. من خلال تبني التكنولوجيا وتطوير الثقافة والعمليات، يمكن للمؤسسات تعزيز قدرتها على التكيف والنمو في سوق سريع التغير.</w:t>
      </w:r>
    </w:p>
    <w:tbl>
      <w:tblPr>
        <w:tblStyle w:val="TableGrid"/>
        <w:bidiVisual/>
        <w:tblW w:w="9251"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271"/>
      </w:tblGrid>
      <w:tr w:rsidR="001A2196" w:rsidRPr="00563DBD" w:rsidTr="001A2196">
        <w:tc>
          <w:tcPr>
            <w:tcW w:w="1980" w:type="dxa"/>
            <w:tcBorders>
              <w:right w:val="single" w:sz="36" w:space="0" w:color="168489"/>
            </w:tcBorders>
            <w:shd w:val="clear" w:color="auto" w:fill="F2F2F2" w:themeFill="background1" w:themeFillShade="F2"/>
            <w:vAlign w:val="center"/>
          </w:tcPr>
          <w:p w:rsidR="001A2196" w:rsidRPr="008113E1" w:rsidRDefault="001A2196" w:rsidP="00671334">
            <w:pPr>
              <w:pStyle w:val="a1"/>
              <w:pageBreakBefore/>
              <w:jc w:val="center"/>
              <w:rPr>
                <w:rtl/>
              </w:rPr>
            </w:pPr>
            <w:r w:rsidRPr="008113E1">
              <w:rPr>
                <w:noProof/>
                <w:rtl/>
              </w:rPr>
              <w:lastRenderedPageBreak/>
              <w:drawing>
                <wp:inline distT="0" distB="0" distL="0" distR="0" wp14:anchorId="00211087" wp14:editId="0F83AB31">
                  <wp:extent cx="563984" cy="563914"/>
                  <wp:effectExtent l="0" t="0" r="7620" b="7620"/>
                  <wp:docPr id="131" name="Picture 131"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71" w:type="dxa"/>
            <w:vMerge w:val="restart"/>
            <w:tcBorders>
              <w:left w:val="single" w:sz="36" w:space="0" w:color="168489"/>
            </w:tcBorders>
            <w:shd w:val="clear" w:color="auto" w:fill="F2F2F2" w:themeFill="background1" w:themeFillShade="F2"/>
            <w:vAlign w:val="center"/>
          </w:tcPr>
          <w:p w:rsidR="001A2196" w:rsidRPr="00DC0C4F" w:rsidRDefault="001A2196" w:rsidP="001A2196">
            <w:pPr>
              <w:jc w:val="center"/>
              <w:rPr>
                <w:rFonts w:ascii="Adobe Arabic" w:eastAsia="Times New Roman" w:hAnsi="Adobe Arabic" w:cs="Adobe Arabic"/>
                <w:b/>
                <w:bCs/>
                <w:color w:val="168489"/>
                <w:kern w:val="24"/>
                <w:sz w:val="44"/>
                <w:szCs w:val="44"/>
                <w:rtl/>
                <w:lang w:bidi="ar-SY"/>
              </w:rPr>
            </w:pPr>
            <w:r w:rsidRPr="001A2196">
              <w:rPr>
                <w:rFonts w:ascii="Adobe Arabic" w:eastAsia="Times New Roman" w:hAnsi="Adobe Arabic" w:cs="Adobe Arabic" w:hint="cs"/>
                <w:b/>
                <w:bCs/>
                <w:color w:val="168489"/>
                <w:kern w:val="24"/>
                <w:sz w:val="44"/>
                <w:szCs w:val="44"/>
                <w:rtl/>
                <w:lang w:bidi="ar-SY"/>
              </w:rPr>
              <w:t>ما هي الاستراتيجيات التي يمكن اعتمادها للاستفادة من الفرص التي يتيحها التحوّل الرقمي؟</w:t>
            </w:r>
          </w:p>
        </w:tc>
      </w:tr>
      <w:tr w:rsidR="001A2196" w:rsidTr="001A2196">
        <w:tc>
          <w:tcPr>
            <w:tcW w:w="1980" w:type="dxa"/>
            <w:tcBorders>
              <w:right w:val="single" w:sz="36" w:space="0" w:color="168489"/>
            </w:tcBorders>
            <w:shd w:val="clear" w:color="auto" w:fill="F2F2F2" w:themeFill="background1" w:themeFillShade="F2"/>
            <w:vAlign w:val="center"/>
          </w:tcPr>
          <w:p w:rsidR="001A2196" w:rsidRPr="008113E1" w:rsidRDefault="001A2196" w:rsidP="00671334">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71" w:type="dxa"/>
            <w:vMerge/>
            <w:tcBorders>
              <w:left w:val="single" w:sz="36" w:space="0" w:color="168489"/>
            </w:tcBorders>
          </w:tcPr>
          <w:p w:rsidR="001A2196" w:rsidRDefault="001A2196" w:rsidP="00671334">
            <w:pPr>
              <w:pStyle w:val="a1"/>
              <w:rPr>
                <w:rtl/>
              </w:rPr>
            </w:pPr>
          </w:p>
        </w:tc>
      </w:tr>
      <w:tr w:rsidR="001A2196" w:rsidRPr="00895D2F" w:rsidTr="001A2196">
        <w:tc>
          <w:tcPr>
            <w:tcW w:w="9251" w:type="dxa"/>
            <w:gridSpan w:val="2"/>
          </w:tcPr>
          <w:p w:rsidR="001A2196" w:rsidRPr="000C553B" w:rsidRDefault="001A2196" w:rsidP="001A2196">
            <w:pPr>
              <w:jc w:val="left"/>
              <w:rPr>
                <w:rFonts w:ascii="Sakkal Majalla" w:hAnsi="Sakkal Majalla"/>
                <w:b/>
                <w:bCs/>
                <w:color w:val="C00000"/>
                <w:sz w:val="32"/>
                <w:szCs w:val="32"/>
                <w:rtl/>
              </w:rPr>
            </w:pPr>
            <w:r w:rsidRPr="000C553B">
              <w:rPr>
                <w:rFonts w:ascii="Sakkal Majalla" w:hAnsi="Sakkal Majalla" w:hint="cs"/>
                <w:b/>
                <w:bCs/>
                <w:color w:val="C00000"/>
                <w:sz w:val="32"/>
                <w:szCs w:val="32"/>
                <w:rtl/>
              </w:rPr>
              <w:t>الحل:</w:t>
            </w:r>
          </w:p>
          <w:p w:rsidR="001A2196" w:rsidRPr="001A2196" w:rsidRDefault="001A2196">
            <w:pPr>
              <w:pStyle w:val="a2"/>
              <w:numPr>
                <w:ilvl w:val="1"/>
                <w:numId w:val="4"/>
              </w:numPr>
              <w:spacing w:line="360" w:lineRule="auto"/>
              <w:ind w:left="576" w:hanging="576"/>
            </w:pPr>
            <w:r w:rsidRPr="001A2196">
              <w:rPr>
                <w:rFonts w:hint="cs"/>
                <w:rtl/>
              </w:rPr>
              <w:t>التسويق</w:t>
            </w:r>
            <w:r w:rsidRPr="001A2196">
              <w:rPr>
                <w:rtl/>
              </w:rPr>
              <w:t xml:space="preserve"> </w:t>
            </w:r>
            <w:r w:rsidRPr="001A2196">
              <w:rPr>
                <w:rFonts w:hint="cs"/>
                <w:rtl/>
              </w:rPr>
              <w:t>الرقمي</w:t>
            </w:r>
            <w:r w:rsidRPr="001A2196">
              <w:rPr>
                <w:rtl/>
              </w:rPr>
              <w:t xml:space="preserve">: </w:t>
            </w:r>
            <w:r w:rsidRPr="001A2196">
              <w:rPr>
                <w:rFonts w:hint="cs"/>
                <w:rtl/>
              </w:rPr>
              <w:t>مثل</w:t>
            </w:r>
            <w:r w:rsidRPr="001A2196">
              <w:rPr>
                <w:rtl/>
              </w:rPr>
              <w:t xml:space="preserve"> </w:t>
            </w:r>
            <w:r w:rsidRPr="001A2196">
              <w:rPr>
                <w:rFonts w:hint="cs"/>
                <w:rtl/>
              </w:rPr>
              <w:t>إنشاء</w:t>
            </w:r>
            <w:r w:rsidRPr="001A2196">
              <w:rPr>
                <w:rtl/>
              </w:rPr>
              <w:t xml:space="preserve"> </w:t>
            </w:r>
            <w:r w:rsidRPr="001A2196">
              <w:rPr>
                <w:rFonts w:hint="cs"/>
                <w:rtl/>
              </w:rPr>
              <w:t>حضور</w:t>
            </w:r>
            <w:r w:rsidRPr="001A2196">
              <w:rPr>
                <w:rtl/>
              </w:rPr>
              <w:t xml:space="preserve"> </w:t>
            </w:r>
            <w:r w:rsidRPr="001A2196">
              <w:rPr>
                <w:rFonts w:hint="cs"/>
                <w:rtl/>
              </w:rPr>
              <w:t>عبر</w:t>
            </w:r>
            <w:r w:rsidRPr="001A2196">
              <w:rPr>
                <w:rtl/>
              </w:rPr>
              <w:t xml:space="preserve"> </w:t>
            </w:r>
            <w:r w:rsidRPr="001A2196">
              <w:rPr>
                <w:rFonts w:hint="cs"/>
                <w:rtl/>
              </w:rPr>
              <w:t>مواقع</w:t>
            </w:r>
            <w:r w:rsidRPr="001A2196">
              <w:rPr>
                <w:rtl/>
              </w:rPr>
              <w:t xml:space="preserve"> </w:t>
            </w:r>
            <w:r w:rsidRPr="001A2196">
              <w:rPr>
                <w:rFonts w:hint="cs"/>
                <w:rtl/>
              </w:rPr>
              <w:t>التواصل</w:t>
            </w:r>
            <w:r w:rsidRPr="001A2196">
              <w:rPr>
                <w:rtl/>
              </w:rPr>
              <w:t xml:space="preserve"> </w:t>
            </w:r>
            <w:r w:rsidRPr="001A2196">
              <w:rPr>
                <w:rFonts w:hint="cs"/>
                <w:rtl/>
              </w:rPr>
              <w:t>الاجتماعي</w:t>
            </w:r>
            <w:r w:rsidRPr="001A2196">
              <w:rPr>
                <w:rtl/>
              </w:rPr>
              <w:t xml:space="preserve"> </w:t>
            </w:r>
            <w:r w:rsidRPr="001A2196">
              <w:rPr>
                <w:rFonts w:hint="cs"/>
                <w:rtl/>
              </w:rPr>
              <w:t>والإعلانات</w:t>
            </w:r>
            <w:r w:rsidRPr="001A2196">
              <w:rPr>
                <w:rtl/>
              </w:rPr>
              <w:t xml:space="preserve"> </w:t>
            </w:r>
            <w:r w:rsidRPr="001A2196">
              <w:rPr>
                <w:rFonts w:hint="cs"/>
                <w:rtl/>
              </w:rPr>
              <w:t>المدفوعة</w:t>
            </w:r>
            <w:r w:rsidRPr="001A2196">
              <w:rPr>
                <w:rtl/>
              </w:rPr>
              <w:t xml:space="preserve"> </w:t>
            </w:r>
            <w:r w:rsidRPr="001A2196">
              <w:rPr>
                <w:rFonts w:hint="cs"/>
                <w:rtl/>
              </w:rPr>
              <w:t>عبر</w:t>
            </w:r>
            <w:r w:rsidRPr="001A2196">
              <w:rPr>
                <w:rtl/>
              </w:rPr>
              <w:t xml:space="preserve"> </w:t>
            </w:r>
            <w:r w:rsidRPr="001A2196">
              <w:rPr>
                <w:rFonts w:hint="cs"/>
                <w:rtl/>
              </w:rPr>
              <w:t>الإنترنت</w:t>
            </w:r>
            <w:r w:rsidRPr="001A2196">
              <w:rPr>
                <w:rtl/>
              </w:rPr>
              <w:t xml:space="preserve">. </w:t>
            </w:r>
          </w:p>
          <w:p w:rsidR="001A2196" w:rsidRPr="001A2196" w:rsidRDefault="001A2196">
            <w:pPr>
              <w:pStyle w:val="a2"/>
              <w:numPr>
                <w:ilvl w:val="1"/>
                <w:numId w:val="4"/>
              </w:numPr>
              <w:spacing w:line="360" w:lineRule="auto"/>
              <w:ind w:left="576" w:hanging="576"/>
            </w:pPr>
            <w:r w:rsidRPr="001A2196">
              <w:rPr>
                <w:rFonts w:hint="cs"/>
                <w:rtl/>
              </w:rPr>
              <w:t>تحسين</w:t>
            </w:r>
            <w:r w:rsidRPr="001A2196">
              <w:rPr>
                <w:rtl/>
              </w:rPr>
              <w:t xml:space="preserve"> </w:t>
            </w:r>
            <w:r w:rsidRPr="001A2196">
              <w:rPr>
                <w:rFonts w:hint="cs"/>
                <w:rtl/>
              </w:rPr>
              <w:t>الخدمات</w:t>
            </w:r>
            <w:r w:rsidRPr="001A2196">
              <w:rPr>
                <w:rtl/>
              </w:rPr>
              <w:t xml:space="preserve"> </w:t>
            </w:r>
            <w:r w:rsidRPr="001A2196">
              <w:rPr>
                <w:rFonts w:hint="cs"/>
                <w:rtl/>
              </w:rPr>
              <w:t>الرقمية</w:t>
            </w:r>
            <w:r w:rsidRPr="001A2196">
              <w:rPr>
                <w:rtl/>
              </w:rPr>
              <w:t xml:space="preserve">: </w:t>
            </w:r>
            <w:r w:rsidRPr="001A2196">
              <w:rPr>
                <w:rFonts w:hint="cs"/>
                <w:rtl/>
              </w:rPr>
              <w:t>تطوير</w:t>
            </w:r>
            <w:r w:rsidRPr="001A2196">
              <w:rPr>
                <w:rtl/>
              </w:rPr>
              <w:t xml:space="preserve"> </w:t>
            </w:r>
            <w:r w:rsidRPr="001A2196">
              <w:rPr>
                <w:rFonts w:hint="cs"/>
                <w:rtl/>
              </w:rPr>
              <w:t>المواقع</w:t>
            </w:r>
            <w:r w:rsidRPr="001A2196">
              <w:rPr>
                <w:rtl/>
              </w:rPr>
              <w:t xml:space="preserve"> </w:t>
            </w:r>
            <w:r w:rsidRPr="001A2196">
              <w:rPr>
                <w:rFonts w:hint="cs"/>
                <w:rtl/>
              </w:rPr>
              <w:t>الإلكترونية</w:t>
            </w:r>
            <w:r w:rsidRPr="001A2196">
              <w:rPr>
                <w:rtl/>
              </w:rPr>
              <w:t xml:space="preserve"> </w:t>
            </w:r>
            <w:r w:rsidRPr="001A2196">
              <w:rPr>
                <w:rFonts w:hint="cs"/>
                <w:rtl/>
              </w:rPr>
              <w:t>وتطبيقات</w:t>
            </w:r>
            <w:r w:rsidRPr="001A2196">
              <w:rPr>
                <w:rtl/>
              </w:rPr>
              <w:t xml:space="preserve"> </w:t>
            </w:r>
            <w:r w:rsidRPr="001A2196">
              <w:rPr>
                <w:rFonts w:hint="cs"/>
                <w:rtl/>
              </w:rPr>
              <w:t>الهاتف</w:t>
            </w:r>
            <w:r w:rsidRPr="001A2196">
              <w:rPr>
                <w:rtl/>
              </w:rPr>
              <w:t xml:space="preserve"> </w:t>
            </w:r>
            <w:r w:rsidRPr="001A2196">
              <w:rPr>
                <w:rFonts w:hint="cs"/>
                <w:rtl/>
              </w:rPr>
              <w:t>المحمول</w:t>
            </w:r>
            <w:r w:rsidRPr="001A2196">
              <w:rPr>
                <w:rtl/>
              </w:rPr>
              <w:t xml:space="preserve"> </w:t>
            </w:r>
            <w:r w:rsidRPr="001A2196">
              <w:rPr>
                <w:rFonts w:hint="cs"/>
                <w:rtl/>
              </w:rPr>
              <w:t>وخدمات</w:t>
            </w:r>
            <w:r w:rsidRPr="001A2196">
              <w:rPr>
                <w:rtl/>
              </w:rPr>
              <w:t xml:space="preserve"> </w:t>
            </w:r>
            <w:r w:rsidRPr="001A2196">
              <w:rPr>
                <w:rFonts w:hint="cs"/>
                <w:rtl/>
              </w:rPr>
              <w:t>التسوق</w:t>
            </w:r>
            <w:r w:rsidRPr="001A2196">
              <w:rPr>
                <w:rtl/>
              </w:rPr>
              <w:t xml:space="preserve"> </w:t>
            </w:r>
            <w:r w:rsidRPr="001A2196">
              <w:rPr>
                <w:rFonts w:hint="cs"/>
                <w:rtl/>
              </w:rPr>
              <w:t>عبر</w:t>
            </w:r>
            <w:r w:rsidRPr="001A2196">
              <w:rPr>
                <w:rtl/>
              </w:rPr>
              <w:t xml:space="preserve"> </w:t>
            </w:r>
            <w:r w:rsidRPr="001A2196">
              <w:rPr>
                <w:rFonts w:hint="cs"/>
                <w:rtl/>
              </w:rPr>
              <w:t>الإنترنت</w:t>
            </w:r>
            <w:r w:rsidRPr="001A2196">
              <w:rPr>
                <w:rtl/>
              </w:rPr>
              <w:t>.</w:t>
            </w:r>
          </w:p>
          <w:p w:rsidR="001A2196" w:rsidRPr="001A2196" w:rsidRDefault="001A2196">
            <w:pPr>
              <w:pStyle w:val="a2"/>
              <w:numPr>
                <w:ilvl w:val="1"/>
                <w:numId w:val="4"/>
              </w:numPr>
              <w:spacing w:line="360" w:lineRule="auto"/>
              <w:ind w:left="576" w:hanging="576"/>
            </w:pPr>
            <w:r w:rsidRPr="001A2196">
              <w:rPr>
                <w:rFonts w:hint="cs"/>
                <w:rtl/>
              </w:rPr>
              <w:t>استخدام</w:t>
            </w:r>
            <w:r w:rsidRPr="001A2196">
              <w:rPr>
                <w:rtl/>
              </w:rPr>
              <w:t xml:space="preserve"> </w:t>
            </w:r>
            <w:r w:rsidRPr="001A2196">
              <w:rPr>
                <w:rFonts w:hint="cs"/>
                <w:rtl/>
              </w:rPr>
              <w:t>تكنولوجيات</w:t>
            </w:r>
            <w:r w:rsidRPr="001A2196">
              <w:rPr>
                <w:rtl/>
              </w:rPr>
              <w:t xml:space="preserve"> </w:t>
            </w:r>
            <w:r w:rsidRPr="001A2196">
              <w:rPr>
                <w:rFonts w:hint="cs"/>
                <w:rtl/>
              </w:rPr>
              <w:t>مثل</w:t>
            </w:r>
            <w:r w:rsidRPr="001A2196">
              <w:rPr>
                <w:rtl/>
              </w:rPr>
              <w:t xml:space="preserve"> </w:t>
            </w:r>
            <w:r w:rsidRPr="001A2196">
              <w:rPr>
                <w:rFonts w:hint="cs"/>
                <w:rtl/>
              </w:rPr>
              <w:t>الواقع</w:t>
            </w:r>
            <w:r w:rsidRPr="001A2196">
              <w:rPr>
                <w:rtl/>
              </w:rPr>
              <w:t xml:space="preserve"> </w:t>
            </w:r>
            <w:r w:rsidRPr="001A2196">
              <w:rPr>
                <w:rFonts w:hint="cs"/>
                <w:rtl/>
              </w:rPr>
              <w:t>الافتراضي</w:t>
            </w:r>
            <w:r w:rsidRPr="001A2196">
              <w:rPr>
                <w:rtl/>
              </w:rPr>
              <w:t xml:space="preserve"> </w:t>
            </w:r>
            <w:r w:rsidRPr="001A2196">
              <w:rPr>
                <w:rFonts w:hint="cs"/>
                <w:rtl/>
              </w:rPr>
              <w:t>والواقع</w:t>
            </w:r>
            <w:r w:rsidRPr="001A2196">
              <w:rPr>
                <w:rtl/>
              </w:rPr>
              <w:t xml:space="preserve"> </w:t>
            </w:r>
            <w:r w:rsidRPr="001A2196">
              <w:rPr>
                <w:rFonts w:hint="cs"/>
                <w:rtl/>
              </w:rPr>
              <w:t>المعزز</w:t>
            </w:r>
            <w:r w:rsidRPr="001A2196">
              <w:rPr>
                <w:rtl/>
              </w:rPr>
              <w:t xml:space="preserve"> </w:t>
            </w:r>
            <w:r w:rsidRPr="001A2196">
              <w:rPr>
                <w:rFonts w:hint="cs"/>
                <w:rtl/>
              </w:rPr>
              <w:t>لتحسين</w:t>
            </w:r>
            <w:r w:rsidRPr="001A2196">
              <w:rPr>
                <w:rtl/>
              </w:rPr>
              <w:t xml:space="preserve"> </w:t>
            </w:r>
            <w:r w:rsidRPr="001A2196">
              <w:rPr>
                <w:rFonts w:hint="cs"/>
                <w:rtl/>
              </w:rPr>
              <w:t>تجربة</w:t>
            </w:r>
            <w:r w:rsidRPr="001A2196">
              <w:rPr>
                <w:rtl/>
              </w:rPr>
              <w:t xml:space="preserve"> </w:t>
            </w:r>
            <w:r w:rsidRPr="001A2196">
              <w:rPr>
                <w:rFonts w:hint="cs"/>
                <w:rtl/>
              </w:rPr>
              <w:t>العملاء</w:t>
            </w:r>
            <w:r w:rsidRPr="001A2196">
              <w:rPr>
                <w:rtl/>
              </w:rPr>
              <w:t xml:space="preserve">. </w:t>
            </w:r>
          </w:p>
          <w:p w:rsidR="001A2196" w:rsidRPr="001A2196" w:rsidRDefault="001A2196">
            <w:pPr>
              <w:pStyle w:val="a2"/>
              <w:numPr>
                <w:ilvl w:val="1"/>
                <w:numId w:val="4"/>
              </w:numPr>
              <w:spacing w:line="360" w:lineRule="auto"/>
              <w:ind w:left="576" w:hanging="576"/>
            </w:pPr>
            <w:r w:rsidRPr="001A2196">
              <w:rPr>
                <w:rFonts w:hint="cs"/>
                <w:rtl/>
              </w:rPr>
              <w:t>تبني</w:t>
            </w:r>
            <w:r w:rsidRPr="001A2196">
              <w:rPr>
                <w:rtl/>
              </w:rPr>
              <w:t xml:space="preserve"> </w:t>
            </w:r>
            <w:r w:rsidRPr="001A2196">
              <w:rPr>
                <w:rFonts w:hint="cs"/>
                <w:rtl/>
              </w:rPr>
              <w:t>حلول</w:t>
            </w:r>
            <w:r w:rsidRPr="001A2196">
              <w:rPr>
                <w:rtl/>
              </w:rPr>
              <w:t xml:space="preserve"> </w:t>
            </w:r>
            <w:r w:rsidRPr="001A2196">
              <w:rPr>
                <w:rFonts w:hint="cs"/>
                <w:rtl/>
              </w:rPr>
              <w:t>تقنيات</w:t>
            </w:r>
            <w:r w:rsidRPr="001A2196">
              <w:rPr>
                <w:rtl/>
              </w:rPr>
              <w:t xml:space="preserve"> </w:t>
            </w:r>
            <w:r w:rsidRPr="001A2196">
              <w:rPr>
                <w:rFonts w:hint="cs"/>
                <w:rtl/>
              </w:rPr>
              <w:t>المعلومات</w:t>
            </w:r>
            <w:r w:rsidRPr="001A2196">
              <w:rPr>
                <w:rtl/>
              </w:rPr>
              <w:t xml:space="preserve"> </w:t>
            </w:r>
            <w:r w:rsidRPr="001A2196">
              <w:rPr>
                <w:rFonts w:hint="cs"/>
                <w:rtl/>
              </w:rPr>
              <w:t>مثل</w:t>
            </w:r>
            <w:r w:rsidRPr="001A2196">
              <w:rPr>
                <w:rtl/>
              </w:rPr>
              <w:t xml:space="preserve"> </w:t>
            </w:r>
            <w:r w:rsidRPr="001A2196">
              <w:rPr>
                <w:rFonts w:hint="cs"/>
                <w:rtl/>
              </w:rPr>
              <w:t>الحوسبة</w:t>
            </w:r>
            <w:r w:rsidRPr="001A2196">
              <w:rPr>
                <w:rtl/>
              </w:rPr>
              <w:t xml:space="preserve"> </w:t>
            </w:r>
            <w:r w:rsidRPr="001A2196">
              <w:rPr>
                <w:rFonts w:hint="cs"/>
                <w:rtl/>
              </w:rPr>
              <w:t>السحابية</w:t>
            </w:r>
            <w:r w:rsidRPr="001A2196">
              <w:rPr>
                <w:rtl/>
              </w:rPr>
              <w:t xml:space="preserve"> </w:t>
            </w:r>
            <w:r w:rsidRPr="001A2196">
              <w:rPr>
                <w:rFonts w:hint="cs"/>
                <w:rtl/>
              </w:rPr>
              <w:t>والتخزين</w:t>
            </w:r>
            <w:r w:rsidRPr="001A2196">
              <w:rPr>
                <w:rtl/>
              </w:rPr>
              <w:t xml:space="preserve"> </w:t>
            </w:r>
            <w:r w:rsidRPr="001A2196">
              <w:rPr>
                <w:rFonts w:hint="cs"/>
                <w:rtl/>
              </w:rPr>
              <w:t>عبر</w:t>
            </w:r>
            <w:r w:rsidRPr="001A2196">
              <w:rPr>
                <w:rtl/>
              </w:rPr>
              <w:t xml:space="preserve"> </w:t>
            </w:r>
            <w:r w:rsidRPr="001A2196">
              <w:rPr>
                <w:rFonts w:hint="cs"/>
                <w:rtl/>
              </w:rPr>
              <w:t>الإنترنت</w:t>
            </w:r>
            <w:r w:rsidRPr="001A2196">
              <w:rPr>
                <w:rtl/>
              </w:rPr>
              <w:t>.</w:t>
            </w:r>
          </w:p>
          <w:p w:rsidR="001A2196" w:rsidRPr="001A2196" w:rsidRDefault="001A2196">
            <w:pPr>
              <w:pStyle w:val="a2"/>
              <w:numPr>
                <w:ilvl w:val="1"/>
                <w:numId w:val="4"/>
              </w:numPr>
              <w:spacing w:line="360" w:lineRule="auto"/>
              <w:ind w:left="576" w:hanging="576"/>
            </w:pPr>
            <w:r w:rsidRPr="001A2196">
              <w:rPr>
                <w:rFonts w:hint="cs"/>
                <w:rtl/>
              </w:rPr>
              <w:t>استخدام</w:t>
            </w:r>
            <w:r w:rsidRPr="001A2196">
              <w:rPr>
                <w:rtl/>
              </w:rPr>
              <w:t xml:space="preserve"> </w:t>
            </w:r>
            <w:r w:rsidRPr="001A2196">
              <w:rPr>
                <w:rFonts w:hint="cs"/>
                <w:rtl/>
              </w:rPr>
              <w:t>وسائل</w:t>
            </w:r>
            <w:r w:rsidRPr="001A2196">
              <w:rPr>
                <w:rtl/>
              </w:rPr>
              <w:t xml:space="preserve"> </w:t>
            </w:r>
            <w:r w:rsidRPr="001A2196">
              <w:rPr>
                <w:rFonts w:hint="cs"/>
                <w:rtl/>
              </w:rPr>
              <w:t>الاتصالات</w:t>
            </w:r>
            <w:r w:rsidRPr="001A2196">
              <w:rPr>
                <w:rtl/>
              </w:rPr>
              <w:t xml:space="preserve"> </w:t>
            </w:r>
            <w:r w:rsidRPr="001A2196">
              <w:rPr>
                <w:rFonts w:hint="cs"/>
                <w:rtl/>
              </w:rPr>
              <w:t>المتقدمة</w:t>
            </w:r>
            <w:r w:rsidRPr="001A2196">
              <w:rPr>
                <w:rtl/>
              </w:rPr>
              <w:t xml:space="preserve"> </w:t>
            </w:r>
            <w:r w:rsidRPr="001A2196">
              <w:rPr>
                <w:rFonts w:hint="cs"/>
                <w:rtl/>
              </w:rPr>
              <w:t>مثل</w:t>
            </w:r>
            <w:r w:rsidRPr="001A2196">
              <w:rPr>
                <w:rtl/>
              </w:rPr>
              <w:t xml:space="preserve"> </w:t>
            </w:r>
            <w:r w:rsidRPr="001A2196">
              <w:rPr>
                <w:rFonts w:hint="cs"/>
                <w:rtl/>
              </w:rPr>
              <w:t>خدمات</w:t>
            </w:r>
            <w:r w:rsidRPr="001A2196">
              <w:rPr>
                <w:rtl/>
              </w:rPr>
              <w:t xml:space="preserve"> </w:t>
            </w:r>
            <w:r w:rsidRPr="001A2196">
              <w:rPr>
                <w:rFonts w:hint="cs"/>
                <w:rtl/>
              </w:rPr>
              <w:t>المكالمات</w:t>
            </w:r>
            <w:r w:rsidRPr="001A2196">
              <w:rPr>
                <w:rtl/>
              </w:rPr>
              <w:t xml:space="preserve"> </w:t>
            </w:r>
            <w:r w:rsidRPr="001A2196">
              <w:rPr>
                <w:rFonts w:hint="cs"/>
                <w:rtl/>
              </w:rPr>
              <w:t>عبر</w:t>
            </w:r>
            <w:r w:rsidRPr="001A2196">
              <w:rPr>
                <w:rtl/>
              </w:rPr>
              <w:t xml:space="preserve"> </w:t>
            </w:r>
            <w:r w:rsidRPr="001A2196">
              <w:rPr>
                <w:rFonts w:hint="cs"/>
                <w:rtl/>
              </w:rPr>
              <w:t>الفيديو</w:t>
            </w:r>
            <w:r w:rsidRPr="001A2196">
              <w:rPr>
                <w:rtl/>
              </w:rPr>
              <w:t xml:space="preserve"> </w:t>
            </w:r>
            <w:r w:rsidRPr="001A2196">
              <w:rPr>
                <w:rFonts w:hint="cs"/>
                <w:rtl/>
              </w:rPr>
              <w:t>والاجتماعات</w:t>
            </w:r>
            <w:r w:rsidRPr="001A2196">
              <w:rPr>
                <w:rtl/>
              </w:rPr>
              <w:t xml:space="preserve"> </w:t>
            </w:r>
            <w:r w:rsidRPr="001A2196">
              <w:rPr>
                <w:rFonts w:hint="cs"/>
                <w:rtl/>
              </w:rPr>
              <w:t>عبر</w:t>
            </w:r>
            <w:r w:rsidRPr="001A2196">
              <w:rPr>
                <w:rtl/>
              </w:rPr>
              <w:t xml:space="preserve"> </w:t>
            </w:r>
            <w:r w:rsidRPr="001A2196">
              <w:rPr>
                <w:rFonts w:hint="cs"/>
                <w:rtl/>
              </w:rPr>
              <w:t>الإنترنت</w:t>
            </w:r>
            <w:r w:rsidRPr="001A2196">
              <w:rPr>
                <w:rtl/>
              </w:rPr>
              <w:t>.</w:t>
            </w:r>
          </w:p>
          <w:p w:rsidR="001A2196" w:rsidRPr="001A2196" w:rsidRDefault="001A2196">
            <w:pPr>
              <w:pStyle w:val="a2"/>
              <w:numPr>
                <w:ilvl w:val="1"/>
                <w:numId w:val="4"/>
              </w:numPr>
              <w:spacing w:line="360" w:lineRule="auto"/>
              <w:ind w:left="576" w:hanging="576"/>
            </w:pPr>
            <w:r w:rsidRPr="001A2196">
              <w:rPr>
                <w:rFonts w:hint="cs"/>
                <w:rtl/>
              </w:rPr>
              <w:t>التحوّل</w:t>
            </w:r>
            <w:r w:rsidRPr="001A2196">
              <w:rPr>
                <w:rtl/>
              </w:rPr>
              <w:t xml:space="preserve"> </w:t>
            </w:r>
            <w:r w:rsidRPr="001A2196">
              <w:rPr>
                <w:rFonts w:hint="cs"/>
                <w:rtl/>
              </w:rPr>
              <w:t>لنماذج</w:t>
            </w:r>
            <w:r w:rsidRPr="001A2196">
              <w:rPr>
                <w:rtl/>
              </w:rPr>
              <w:t xml:space="preserve"> </w:t>
            </w:r>
            <w:r w:rsidRPr="001A2196">
              <w:rPr>
                <w:rFonts w:hint="cs"/>
                <w:rtl/>
              </w:rPr>
              <w:t>عمل</w:t>
            </w:r>
            <w:r w:rsidRPr="001A2196">
              <w:rPr>
                <w:rtl/>
              </w:rPr>
              <w:t xml:space="preserve"> </w:t>
            </w:r>
            <w:r w:rsidRPr="001A2196">
              <w:rPr>
                <w:rFonts w:hint="cs"/>
                <w:rtl/>
              </w:rPr>
              <w:t>رقمية</w:t>
            </w:r>
            <w:r w:rsidRPr="001A2196">
              <w:rPr>
                <w:rtl/>
              </w:rPr>
              <w:t xml:space="preserve"> </w:t>
            </w:r>
            <w:r w:rsidRPr="001A2196">
              <w:rPr>
                <w:rFonts w:hint="cs"/>
                <w:rtl/>
              </w:rPr>
              <w:t>مثل</w:t>
            </w:r>
            <w:r w:rsidRPr="001A2196">
              <w:rPr>
                <w:rtl/>
              </w:rPr>
              <w:t xml:space="preserve"> </w:t>
            </w:r>
            <w:r w:rsidRPr="001A2196">
              <w:rPr>
                <w:rFonts w:hint="cs"/>
                <w:rtl/>
              </w:rPr>
              <w:t>العمل</w:t>
            </w:r>
            <w:r w:rsidRPr="001A2196">
              <w:rPr>
                <w:rtl/>
              </w:rPr>
              <w:t xml:space="preserve"> </w:t>
            </w:r>
            <w:r w:rsidRPr="001A2196">
              <w:rPr>
                <w:rFonts w:hint="cs"/>
                <w:rtl/>
              </w:rPr>
              <w:t>عن</w:t>
            </w:r>
            <w:r w:rsidRPr="001A2196">
              <w:rPr>
                <w:rtl/>
              </w:rPr>
              <w:t xml:space="preserve"> </w:t>
            </w:r>
            <w:r w:rsidRPr="001A2196">
              <w:rPr>
                <w:rFonts w:hint="cs"/>
                <w:rtl/>
              </w:rPr>
              <w:t>بُعد</w:t>
            </w:r>
            <w:r w:rsidRPr="001A2196">
              <w:rPr>
                <w:rtl/>
              </w:rPr>
              <w:t xml:space="preserve"> </w:t>
            </w:r>
            <w:r w:rsidRPr="001A2196">
              <w:rPr>
                <w:rFonts w:hint="cs"/>
                <w:rtl/>
              </w:rPr>
              <w:t>والتعليم</w:t>
            </w:r>
            <w:r w:rsidRPr="001A2196">
              <w:rPr>
                <w:rtl/>
              </w:rPr>
              <w:t xml:space="preserve"> </w:t>
            </w:r>
            <w:r w:rsidRPr="001A2196">
              <w:rPr>
                <w:rFonts w:hint="cs"/>
                <w:rtl/>
              </w:rPr>
              <w:t>عن</w:t>
            </w:r>
            <w:r w:rsidRPr="001A2196">
              <w:rPr>
                <w:rtl/>
              </w:rPr>
              <w:t xml:space="preserve"> </w:t>
            </w:r>
            <w:r w:rsidRPr="001A2196">
              <w:rPr>
                <w:rFonts w:hint="cs"/>
                <w:rtl/>
              </w:rPr>
              <w:t>بُعد</w:t>
            </w:r>
            <w:r w:rsidRPr="001A2196">
              <w:rPr>
                <w:rtl/>
              </w:rPr>
              <w:t>.</w:t>
            </w:r>
          </w:p>
          <w:p w:rsidR="001A2196" w:rsidRPr="001A2196" w:rsidRDefault="001A2196">
            <w:pPr>
              <w:pStyle w:val="a2"/>
              <w:numPr>
                <w:ilvl w:val="1"/>
                <w:numId w:val="4"/>
              </w:numPr>
              <w:spacing w:line="360" w:lineRule="auto"/>
              <w:ind w:left="576" w:hanging="576"/>
            </w:pPr>
            <w:r w:rsidRPr="001A2196">
              <w:rPr>
                <w:rFonts w:hint="cs"/>
                <w:rtl/>
              </w:rPr>
              <w:t>استخدام</w:t>
            </w:r>
            <w:r w:rsidRPr="001A2196">
              <w:rPr>
                <w:rtl/>
              </w:rPr>
              <w:t xml:space="preserve"> </w:t>
            </w:r>
            <w:r w:rsidRPr="001A2196">
              <w:rPr>
                <w:rFonts w:hint="cs"/>
                <w:rtl/>
              </w:rPr>
              <w:t>تقنيات</w:t>
            </w:r>
            <w:r w:rsidRPr="001A2196">
              <w:rPr>
                <w:rtl/>
              </w:rPr>
              <w:t xml:space="preserve"> </w:t>
            </w:r>
            <w:r w:rsidRPr="001A2196">
              <w:rPr>
                <w:rFonts w:hint="cs"/>
                <w:rtl/>
              </w:rPr>
              <w:t>البيانات</w:t>
            </w:r>
            <w:r w:rsidRPr="001A2196">
              <w:rPr>
                <w:rtl/>
              </w:rPr>
              <w:t xml:space="preserve"> </w:t>
            </w:r>
            <w:r w:rsidRPr="001A2196">
              <w:rPr>
                <w:rFonts w:hint="cs"/>
                <w:rtl/>
              </w:rPr>
              <w:t>الكبيرة</w:t>
            </w:r>
            <w:r w:rsidRPr="001A2196">
              <w:rPr>
                <w:rtl/>
              </w:rPr>
              <w:t xml:space="preserve"> </w:t>
            </w:r>
            <w:r w:rsidRPr="001A2196">
              <w:rPr>
                <w:rFonts w:hint="cs"/>
                <w:rtl/>
              </w:rPr>
              <w:t>والتحليلات</w:t>
            </w:r>
            <w:r w:rsidRPr="001A2196">
              <w:rPr>
                <w:rtl/>
              </w:rPr>
              <w:t xml:space="preserve"> </w:t>
            </w:r>
            <w:r w:rsidRPr="001A2196">
              <w:rPr>
                <w:rFonts w:hint="cs"/>
                <w:rtl/>
              </w:rPr>
              <w:t>لفهم</w:t>
            </w:r>
            <w:r w:rsidRPr="001A2196">
              <w:rPr>
                <w:rtl/>
              </w:rPr>
              <w:t xml:space="preserve"> </w:t>
            </w:r>
            <w:r w:rsidRPr="001A2196">
              <w:rPr>
                <w:rFonts w:hint="cs"/>
                <w:rtl/>
              </w:rPr>
              <w:t>أنماط</w:t>
            </w:r>
            <w:r w:rsidRPr="001A2196">
              <w:rPr>
                <w:rtl/>
              </w:rPr>
              <w:t xml:space="preserve"> </w:t>
            </w:r>
            <w:r w:rsidRPr="001A2196">
              <w:rPr>
                <w:rFonts w:hint="cs"/>
                <w:rtl/>
              </w:rPr>
              <w:t>العملاء</w:t>
            </w:r>
            <w:r w:rsidRPr="001A2196">
              <w:rPr>
                <w:rtl/>
              </w:rPr>
              <w:t xml:space="preserve"> </w:t>
            </w:r>
            <w:r w:rsidRPr="001A2196">
              <w:rPr>
                <w:rFonts w:hint="cs"/>
                <w:rtl/>
              </w:rPr>
              <w:t>واتخاذ</w:t>
            </w:r>
            <w:r w:rsidRPr="001A2196">
              <w:rPr>
                <w:rtl/>
              </w:rPr>
              <w:t xml:space="preserve"> </w:t>
            </w:r>
            <w:r w:rsidRPr="001A2196">
              <w:rPr>
                <w:rFonts w:hint="cs"/>
                <w:rtl/>
              </w:rPr>
              <w:t>قرارات</w:t>
            </w:r>
            <w:r w:rsidRPr="001A2196">
              <w:rPr>
                <w:rtl/>
              </w:rPr>
              <w:t xml:space="preserve"> </w:t>
            </w:r>
            <w:r w:rsidRPr="001A2196">
              <w:rPr>
                <w:rFonts w:hint="cs"/>
                <w:rtl/>
              </w:rPr>
              <w:t>أفضل</w:t>
            </w:r>
            <w:r w:rsidRPr="001A2196">
              <w:rPr>
                <w:rtl/>
              </w:rPr>
              <w:t>.</w:t>
            </w:r>
          </w:p>
          <w:p w:rsidR="001A2196" w:rsidRPr="001A2196" w:rsidRDefault="001A2196">
            <w:pPr>
              <w:pStyle w:val="a2"/>
              <w:numPr>
                <w:ilvl w:val="1"/>
                <w:numId w:val="4"/>
              </w:numPr>
              <w:spacing w:line="360" w:lineRule="auto"/>
              <w:ind w:left="576" w:hanging="576"/>
              <w:rPr>
                <w:rtl/>
              </w:rPr>
            </w:pPr>
            <w:r w:rsidRPr="001A2196">
              <w:rPr>
                <w:rFonts w:hint="cs"/>
                <w:rtl/>
              </w:rPr>
              <w:t>تدريب</w:t>
            </w:r>
            <w:r w:rsidRPr="001A2196">
              <w:rPr>
                <w:rtl/>
              </w:rPr>
              <w:t xml:space="preserve"> </w:t>
            </w:r>
            <w:r w:rsidRPr="001A2196">
              <w:rPr>
                <w:rFonts w:hint="cs"/>
                <w:rtl/>
              </w:rPr>
              <w:t>الموظفين</w:t>
            </w:r>
            <w:r w:rsidRPr="001A2196">
              <w:rPr>
                <w:rtl/>
              </w:rPr>
              <w:t xml:space="preserve"> </w:t>
            </w:r>
            <w:r w:rsidRPr="001A2196">
              <w:rPr>
                <w:rFonts w:hint="cs"/>
                <w:rtl/>
              </w:rPr>
              <w:t>على</w:t>
            </w:r>
            <w:r w:rsidRPr="001A2196">
              <w:rPr>
                <w:rtl/>
              </w:rPr>
              <w:t xml:space="preserve"> </w:t>
            </w:r>
            <w:r w:rsidRPr="001A2196">
              <w:rPr>
                <w:rFonts w:hint="cs"/>
                <w:rtl/>
              </w:rPr>
              <w:t>مهارات</w:t>
            </w:r>
            <w:r w:rsidRPr="001A2196">
              <w:rPr>
                <w:rtl/>
              </w:rPr>
              <w:t xml:space="preserve"> </w:t>
            </w:r>
            <w:r w:rsidRPr="001A2196">
              <w:rPr>
                <w:rFonts w:hint="cs"/>
                <w:rtl/>
              </w:rPr>
              <w:t>تقنية</w:t>
            </w:r>
            <w:r w:rsidRPr="001A2196">
              <w:rPr>
                <w:rtl/>
              </w:rPr>
              <w:t xml:space="preserve"> </w:t>
            </w:r>
            <w:r w:rsidRPr="001A2196">
              <w:rPr>
                <w:rFonts w:hint="cs"/>
                <w:rtl/>
              </w:rPr>
              <w:t>المعلومات</w:t>
            </w:r>
            <w:r w:rsidRPr="001A2196">
              <w:rPr>
                <w:rtl/>
              </w:rPr>
              <w:t xml:space="preserve"> </w:t>
            </w:r>
            <w:r w:rsidRPr="001A2196">
              <w:rPr>
                <w:rFonts w:hint="cs"/>
                <w:rtl/>
              </w:rPr>
              <w:t>الحديثة</w:t>
            </w:r>
            <w:r w:rsidRPr="001A2196">
              <w:rPr>
                <w:rtl/>
              </w:rPr>
              <w:t xml:space="preserve"> </w:t>
            </w:r>
            <w:r w:rsidRPr="001A2196">
              <w:rPr>
                <w:rFonts w:hint="cs"/>
                <w:rtl/>
              </w:rPr>
              <w:t>لرفع</w:t>
            </w:r>
            <w:r w:rsidRPr="001A2196">
              <w:rPr>
                <w:rtl/>
              </w:rPr>
              <w:t xml:space="preserve"> </w:t>
            </w:r>
            <w:r w:rsidRPr="001A2196">
              <w:rPr>
                <w:rFonts w:hint="cs"/>
                <w:rtl/>
              </w:rPr>
              <w:t>كفاءتهم</w:t>
            </w:r>
            <w:r w:rsidRPr="001A2196">
              <w:rPr>
                <w:rtl/>
              </w:rPr>
              <w:t xml:space="preserve"> </w:t>
            </w:r>
            <w:r w:rsidRPr="001A2196">
              <w:rPr>
                <w:rFonts w:hint="cs"/>
                <w:rtl/>
              </w:rPr>
              <w:t>الرقمية</w:t>
            </w:r>
            <w:r w:rsidRPr="001A2196">
              <w:rPr>
                <w:rtl/>
              </w:rPr>
              <w:t>.</w:t>
            </w:r>
          </w:p>
          <w:p w:rsidR="001A2196" w:rsidRPr="00895D2F" w:rsidRDefault="001A2196" w:rsidP="00671334">
            <w:pPr>
              <w:pStyle w:val="a2"/>
              <w:spacing w:line="360" w:lineRule="auto"/>
              <w:ind w:left="3600"/>
              <w:rPr>
                <w:rtl/>
              </w:rPr>
            </w:pPr>
            <w:r w:rsidRPr="00F131A0">
              <w:rPr>
                <w:noProof/>
              </w:rPr>
              <w:drawing>
                <wp:inline distT="0" distB="0" distL="0" distR="0" wp14:anchorId="494B275B" wp14:editId="6CAEE460">
                  <wp:extent cx="1140394" cy="1060892"/>
                  <wp:effectExtent l="0" t="0" r="3175" b="6350"/>
                  <wp:docPr id="132" name="Picture 132"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83" cstate="print">
                            <a:duotone>
                              <a:schemeClr val="accent3">
                                <a:shade val="45000"/>
                                <a:satMod val="135000"/>
                              </a:schemeClr>
                              <a:prstClr val="white"/>
                            </a:duotone>
                            <a:extLst>
                              <a:ext uri="{BEBA8EAE-BF5A-486C-A8C5-ECC9F3942E4B}">
                                <a14:imgProps xmlns:a14="http://schemas.microsoft.com/office/drawing/2010/main">
                                  <a14:imgLayer r:embed="rId8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tc>
      </w:tr>
    </w:tbl>
    <w:p w:rsidR="001A2196" w:rsidRDefault="001A2196" w:rsidP="007807D6">
      <w:pPr>
        <w:pageBreakBefore/>
        <w:spacing w:line="259" w:lineRule="auto"/>
        <w:rPr>
          <w:rFonts w:ascii="Sakkal Majalla" w:eastAsia="Times New Roman" w:hAnsi="Sakkal Majalla"/>
          <w:b/>
          <w:bCs/>
          <w:color w:val="FF0000"/>
          <w:sz w:val="32"/>
          <w:szCs w:val="32"/>
          <w:rtl/>
        </w:rPr>
      </w:pPr>
      <w:r w:rsidRPr="002A078C">
        <w:rPr>
          <w:rFonts w:ascii="Sakkal Majalla" w:hAnsi="Sakkal Majalla"/>
          <w:noProof/>
          <w:color w:val="002060"/>
          <w:sz w:val="34"/>
        </w:rPr>
        <w:lastRenderedPageBreak/>
        <mc:AlternateContent>
          <mc:Choice Requires="wpg">
            <w:drawing>
              <wp:inline distT="0" distB="0" distL="0" distR="0" wp14:anchorId="6CDFA96D" wp14:editId="50ABDFA0">
                <wp:extent cx="5731510" cy="895350"/>
                <wp:effectExtent l="0" t="0" r="21590" b="19050"/>
                <wp:docPr id="843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438"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439" name="مجموعة 39"/>
                        <wpg:cNvGrpSpPr/>
                        <wpg:grpSpPr>
                          <a:xfrm>
                            <a:off x="0" y="0"/>
                            <a:ext cx="5731510" cy="895350"/>
                            <a:chOff x="0" y="0"/>
                            <a:chExt cx="5878196" cy="918845"/>
                          </a:xfrm>
                        </wpg:grpSpPr>
                        <wpg:grpSp>
                          <wpg:cNvPr id="8440" name="مجموعة 40"/>
                          <wpg:cNvGrpSpPr/>
                          <wpg:grpSpPr>
                            <a:xfrm>
                              <a:off x="0" y="0"/>
                              <a:ext cx="5878196" cy="918845"/>
                              <a:chOff x="0" y="0"/>
                              <a:chExt cx="6240348" cy="919070"/>
                            </a:xfrm>
                          </wpg:grpSpPr>
                          <wpg:grpSp>
                            <wpg:cNvPr id="8441" name="مجموعة 41"/>
                            <wpg:cNvGrpSpPr/>
                            <wpg:grpSpPr>
                              <a:xfrm>
                                <a:off x="0" y="169208"/>
                                <a:ext cx="5433072" cy="580613"/>
                                <a:chOff x="0" y="169208"/>
                                <a:chExt cx="5433072" cy="580613"/>
                              </a:xfrm>
                            </wpg:grpSpPr>
                            <wps:wsp>
                              <wps:cNvPr id="844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4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5" name="مربع نص 41"/>
                          <wps:cNvSpPr txBox="1"/>
                          <wps:spPr>
                            <a:xfrm>
                              <a:off x="204484" y="257055"/>
                              <a:ext cx="4616071" cy="387740"/>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دوافع التحوّل الرقمي في المؤسسات الحديثة</w:t>
                                </w:r>
                              </w:p>
                            </w:txbxContent>
                          </wps:txbx>
                          <wps:bodyPr wrap="square" rtlCol="1">
                            <a:spAutoFit/>
                          </wps:bodyPr>
                        </wps:wsp>
                      </wpg:grpSp>
                    </wpg:wgp>
                  </a:graphicData>
                </a:graphic>
              </wp:inline>
            </w:drawing>
          </mc:Choice>
          <mc:Fallback>
            <w:pict>
              <v:group id="_x0000_s167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">
                <v:shape id="صورة 38" o:spid="_x0000_s167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vWVPDAAAA3QAAAA8AAABkcnMvZG93bnJldi54bWxET89rwjAUvg/8H8Ib7DbTrWNINYpIB17G&#10;ZhW8Ppq3pqx5qUls639vDoMdP77fq81kOzGQD61jBS/zDARx7XTLjYLT8eN5ASJEZI2dY1JwowCb&#10;9exhhYV2Ix9oqGIjUgiHAhWYGPtCylAbshjmridO3I/zFmOCvpHa45jCbSdfs+xdWmw5NRjsaWeo&#10;/q2uVkFeDlOZ774+w9n0x0tlt204fCv19DhtlyAiTfFf/OfeawWLtzzNTW/SE5Dr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9ZU8MAAADdAAAADwAAAAAAAAAAAAAAAACf&#10;AgAAZHJzL2Rvd25yZXYueG1sUEsFBgAAAAAEAAQA9wAAAI8DAAAAAA==&#10;">
                  <v:imagedata r:id="rId67" o:title=""/>
                </v:shape>
                <v:group id="مجموعة 39" o:spid="_x0000_s167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TULMcAAADdAAAADwAAAGRycy9kb3ducmV2LnhtbESPT2vCQBTE7wW/w/KE&#10;3nQTbUWjq4jU0oMI/gHx9sg+k2D2bciuSfz23YLQ4zAzv2EWq86UoqHaFZYVxMMIBHFqdcGZgvNp&#10;O5iCcB5ZY2mZFDzJwWrZe1tgom3LB2qOPhMBwi5BBbn3VSKlS3My6Ia2Ig7ezdYGfZB1JnWNbYCb&#10;Uo6iaCINFhwWcqxok1N6Pz6Mgu8W2/U4/mp299vmeT197i+7mJR673frOQhPnf8Pv9o/WsH0Yzy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FTULMcAAADd&#10;AAAADwAAAAAAAAAAAAAAAACqAgAAZHJzL2Rvd25yZXYueG1sUEsFBgAAAAAEAAQA+gAAAJ4DAAAA&#10;AA==&#10;">
                  <v:group id="مجموعة 40" o:spid="_x0000_s167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gOzMMAAADdAAAADwAAAGRycy9kb3ducmV2LnhtbERPTYvCMBC9C/sfwgh7&#10;07S7ukg1ioi7eBDBuiDehmZsi82kNLGt/94cBI+P971Y9aYSLTWutKwgHkcgiDOrS84V/J9+RzMQ&#10;ziNrrCyTggc5WC0/BgtMtO34SG3qcxFC2CWooPC+TqR0WUEG3djWxIG72sagD7DJpW6wC+Gmkl9R&#10;9CMNlhwaCqxpU1B2S+9GwV+H3fo73rb723XzuJymh/M+JqU+h/16DsJT79/il3unFcwmk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aA7MwwAAAN0AAAAP&#10;AAAAAAAAAAAAAAAAAKoCAABkcnMvZG93bnJldi54bWxQSwUGAAAAAAQABAD6AAAAmgMAAAAA&#10;">
                    <v:group id="مجموعة 41" o:spid="_x0000_s167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iSrV8cAAADdAAAADwAAAGRycy9kb3ducmV2LnhtbESPT2vCQBTE7wW/w/KE&#10;3uom1hZJ3YgEFQ9SqBZKb4/sMwnJvg3ZNX++fbdQ6HGYmd8wm+1oGtFT5yrLCuJFBII4t7riQsHn&#10;9fC0BuE8ssbGMimYyME2nT1sMNF24A/qL74QAcIuQQWl920ipctLMugWtiUO3s12Bn2QXSF1h0OA&#10;m0Yuo+hVGqw4LJTYUlZSXl/uRsFxwGH3HO/7c33Lpu/ry/vXOSalHufj7g2Ep9H/h//aJ61gvVrF&#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iSrV8cAAADd&#10;AAAADwAAAAAAAAAAAAAAAACqAgAAZHJzL2Rvd25yZXYueG1sUEsFBgAAAAAEAAQA+gAAAJ4DAAAA&#10;AA==&#10;">
                      <v:shape id="شكل حر 42" o:spid="_x0000_s167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A6ZcQA&#10;AADdAAAADwAAAGRycy9kb3ducmV2LnhtbESPwW7CMBBE75X6D9YicSs2EBUUMKhCoHLopWk/YBUv&#10;cSBeh9hA+ve4EhLH0cy80SzXvWvElbpQe9YwHikQxKU3NVcafn92b3MQISIbbDyThj8KsF69viwx&#10;N/7G33QtYiUShEOOGmyMbS5lKC05DCPfEifv4DuHMcmukqbDW4K7Rk6UepcOa04LFlvaWCpPxcVp&#10;MCrbumz2OaPN+cuq49jE09RoPRz0HwsQkfr4DD/ae6NhnmUT+H+TnoB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QOmXEAAAA3QAAAA8AAAAAAAAAAAAAAAAAmAIAAGRycy9k&#10;b3ducmV2LnhtbFBLBQYAAAAABAAEAPUAAACJ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7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rmccA&#10;AADdAAAADwAAAGRycy9kb3ducmV2LnhtbESPQWvCQBSE7wX/w/KE3nSjFZU0G9GCpdQeqpb2+sg+&#10;k+Du25BdTfrvu4LQ4zAz3zDZqrdGXKn1tWMFk3ECgrhwuuZSwddxO1qC8AFZo3FMCn7JwyofPGSY&#10;atfxnq6HUIoIYZ+igiqEJpXSFxVZ9GPXEEfv5FqLIcq2lLrFLsKtkdMkmUuLNceFCht6qag4Hy5W&#10;weJze+n86/z4vvk2H3ViftbTHSv1OOzXzyAC9eE/fG+/aQXL2ewJbm/iE5D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65nHAAAA3QAAAA8AAAAAAAAAAAAAAAAAmAIAAGRy&#10;cy9kb3ducmV2LnhtbFBLBQYAAAAABAAEAPUAAACMAwAAAAA=&#10;" fillcolor="#168489" stroked="f" strokeweight="1pt">
                        <v:stroke joinstyle="miter"/>
                      </v:roundrect>
                    </v:group>
                    <v:oval id="شكل بيضاوي 44" o:spid="_x0000_s168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p8hMQA&#10;AADdAAAADwAAAGRycy9kb3ducmV2LnhtbESP0WoCMRRE3wv+Q7iCbzVrWURWo4ggFaEUYz/gdnPd&#10;rG5utptUt3/fCIKPw8ycYRar3jXiSl2oPSuYjDMQxKU3NVcKvo7b1xmIEJENNp5JwR8FWC0HLwss&#10;jL/xga46ViJBOBSowMbYFlKG0pLDMPYtcfJOvnMYk+wqaTq8Jbhr5FuWTaXDmtOCxZY2lsqL/nUK&#10;dH/Un++nSvoPbfffk7P/cYedUqNhv56DiNTHZ/jR3hkFszzP4f4mPQ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6fITEAAAA3QAAAA8AAAAAAAAAAAAAAAAAmAIAAGRycy9k&#10;b3ducmV2LnhtbFBLBQYAAAAABAAEAPUAAACJAwAAAAA=&#10;" filled="f" strokecolor="#a5a5a5 [2092]" strokeweight="1pt">
                      <v:stroke joinstyle="miter"/>
                    </v:oval>
                  </v:group>
                  <v:shape id="مربع نص 41" o:spid="_x0000_s1681"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GxosMA&#10;AADdAAAADwAAAGRycy9kb3ducmV2LnhtbESPQWvCQBSE70L/w/IKvenGoiKpq0ir4MGLmt4f2dds&#10;aPZtyL6a+O+7guBxmJlvmNVm8I26UhfrwAamkwwUcRlszZWB4rIfL0FFQbbYBCYDN4qwWb+MVpjb&#10;0POJrmepVIJwzNGAE2lzrWPpyGOchJY4eT+h8yhJdpW2HfYJ7hv9nmUL7bHmtOCwpU9H5e/5zxsQ&#10;sdvprdj5ePgejl+9y8o5Fsa8vQ7bD1BCgzzDj/bBGljOZnO4v0lPQ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hGxosMAAADdAAAADwAAAAAAAAAAAAAAAACYAgAAZHJzL2Rv&#10;d25yZXYueG1sUEsFBgAAAAAEAAQA9QAAAIg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دوافع التحوّل الرقمي في المؤسسات الحديثة</w:t>
                          </w:r>
                        </w:p>
                      </w:txbxContent>
                    </v:textbox>
                  </v:shape>
                </v:group>
                <w10:wrap anchorx="page"/>
                <w10:anchorlock/>
              </v:group>
            </w:pict>
          </mc:Fallback>
        </mc:AlternateConten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512C5E">
        <w:rPr>
          <w:rFonts w:ascii="Sakkal Majalla" w:hAnsi="Sakkal Majalla" w:cs="Sakkal Majalla"/>
          <w:sz w:val="32"/>
          <w:szCs w:val="32"/>
          <w:rtl/>
        </w:rPr>
        <w:t>أصبح التحوّل الرقمي ضرورة ملحة للمؤسسات الحديثة لمواكبة التطورات التكنولوجية والتغيرات في السوق. تتعدد دوافع التحوّل الرقمي، مما يجعل المؤسسات تسعى لدمج التكنولوجيا في جميع عملياتها.</w:t>
      </w:r>
    </w:p>
    <w:p w:rsidR="007807D6" w:rsidRDefault="007807D6" w:rsidP="007807D6">
      <w:pPr>
        <w:jc w:val="center"/>
        <w:rPr>
          <w:rFonts w:ascii="Sakkal Majalla" w:hAnsi="Sakkal Majalla"/>
          <w:sz w:val="32"/>
          <w:szCs w:val="32"/>
          <w:rtl/>
        </w:rPr>
      </w:pPr>
      <w:r w:rsidRPr="007807D6">
        <w:rPr>
          <w:rFonts w:ascii="Sakkal Majalla" w:hAnsi="Sakkal Majalla"/>
          <w:noProof/>
          <w:sz w:val="32"/>
          <w:szCs w:val="32"/>
        </w:rPr>
        <mc:AlternateContent>
          <mc:Choice Requires="wpg">
            <w:drawing>
              <wp:inline distT="0" distB="0" distL="0" distR="0" wp14:anchorId="2178B626" wp14:editId="0F5CCF67">
                <wp:extent cx="5218158" cy="3664083"/>
                <wp:effectExtent l="0" t="0" r="0" b="0"/>
                <wp:docPr id="2074268336" name="Group 43"/>
                <wp:cNvGraphicFramePr/>
                <a:graphic xmlns:a="http://schemas.openxmlformats.org/drawingml/2006/main">
                  <a:graphicData uri="http://schemas.microsoft.com/office/word/2010/wordprocessingGroup">
                    <wpg:wgp>
                      <wpg:cNvGrpSpPr/>
                      <wpg:grpSpPr>
                        <a:xfrm>
                          <a:off x="0" y="0"/>
                          <a:ext cx="5218158" cy="3664083"/>
                          <a:chOff x="0" y="0"/>
                          <a:chExt cx="7061061" cy="4958132"/>
                        </a:xfrm>
                      </wpg:grpSpPr>
                      <wpg:grpSp>
                        <wpg:cNvPr id="2074268786" name="Group 2074268786"/>
                        <wpg:cNvGrpSpPr/>
                        <wpg:grpSpPr>
                          <a:xfrm>
                            <a:off x="4814117" y="803260"/>
                            <a:ext cx="2246944" cy="1360057"/>
                            <a:chOff x="4814117" y="803260"/>
                            <a:chExt cx="2246944" cy="1360057"/>
                          </a:xfrm>
                        </wpg:grpSpPr>
                        <wps:wsp>
                          <wps:cNvPr id="2074268787" name="Shape"/>
                          <wps:cNvSpPr/>
                          <wps:spPr>
                            <a:xfrm>
                              <a:off x="4814117" y="803260"/>
                              <a:ext cx="480771" cy="1360057"/>
                            </a:xfrm>
                            <a:custGeom>
                              <a:avLst/>
                              <a:gdLst/>
                              <a:ahLst/>
                              <a:cxnLst>
                                <a:cxn ang="0">
                                  <a:pos x="wd2" y="hd2"/>
                                </a:cxn>
                                <a:cxn ang="5400000">
                                  <a:pos x="wd2" y="hd2"/>
                                </a:cxn>
                                <a:cxn ang="10800000">
                                  <a:pos x="wd2" y="hd2"/>
                                </a:cxn>
                                <a:cxn ang="16200000">
                                  <a:pos x="wd2" y="hd2"/>
                                </a:cxn>
                              </a:cxnLst>
                              <a:rect l="0" t="0" r="r" b="b"/>
                              <a:pathLst>
                                <a:path w="19330" h="21600" extrusionOk="0">
                                  <a:moveTo>
                                    <a:pt x="9214" y="21600"/>
                                  </a:moveTo>
                                  <a:cubicBezTo>
                                    <a:pt x="12495" y="20844"/>
                                    <a:pt x="15776" y="20196"/>
                                    <a:pt x="19330" y="19656"/>
                                  </a:cubicBezTo>
                                  <a:cubicBezTo>
                                    <a:pt x="14135" y="14904"/>
                                    <a:pt x="11674" y="9612"/>
                                    <a:pt x="12495" y="4320"/>
                                  </a:cubicBezTo>
                                  <a:cubicBezTo>
                                    <a:pt x="9760" y="2700"/>
                                    <a:pt x="6479" y="1296"/>
                                    <a:pt x="3198" y="0"/>
                                  </a:cubicBezTo>
                                  <a:cubicBezTo>
                                    <a:pt x="-2270" y="6912"/>
                                    <a:pt x="-903" y="14580"/>
                                    <a:pt x="8667" y="21384"/>
                                  </a:cubicBezTo>
                                  <a:cubicBezTo>
                                    <a:pt x="8667" y="21384"/>
                                    <a:pt x="8940" y="21492"/>
                                    <a:pt x="9214" y="21600"/>
                                  </a:cubicBezTo>
                                  <a:close/>
                                </a:path>
                              </a:pathLst>
                            </a:custGeom>
                            <a:solidFill>
                              <a:srgbClr val="9FCFD1"/>
                            </a:solidFill>
                            <a:ln w="12700">
                              <a:miter lim="400000"/>
                            </a:ln>
                          </wps:spPr>
                          <wps:txbx>
                            <w:txbxContent>
                              <w:p w:rsidR="00671334" w:rsidRPr="007807D6" w:rsidRDefault="00671334" w:rsidP="007807D6">
                                <w:pPr>
                                  <w:bidi w:val="0"/>
                                  <w:jc w:val="center"/>
                                  <w:rPr>
                                    <w:rFonts w:asciiTheme="minorHAnsi" w:hAnsi="Calibri" w:cstheme="minorBidi"/>
                                    <w:color w:val="404040" w:themeColor="text1" w:themeTint="BF"/>
                                    <w:kern w:val="24"/>
                                    <w:sz w:val="22"/>
                                    <w:szCs w:val="22"/>
                                    <w:lang w:val="fr-CA"/>
                                  </w:rPr>
                                </w:pPr>
                                <w:r w:rsidRPr="007807D6">
                                  <w:rPr>
                                    <w:rFonts w:asciiTheme="minorHAnsi" w:hAnsi="Calibri" w:cstheme="minorBidi"/>
                                    <w:color w:val="404040" w:themeColor="text1" w:themeTint="BF"/>
                                    <w:kern w:val="24"/>
                                    <w:sz w:val="22"/>
                                    <w:szCs w:val="22"/>
                                    <w:lang w:val="fr-CA"/>
                                  </w:rPr>
                                  <w:t>02</w:t>
                                </w:r>
                              </w:p>
                            </w:txbxContent>
                          </wps:txbx>
                          <wps:bodyPr lIns="28575" tIns="28575" rIns="162000" bIns="28575" anchor="ctr"/>
                        </wps:wsp>
                        <wps:wsp>
                          <wps:cNvPr id="2074268788" name="TextBox 24"/>
                          <wps:cNvSpPr txBox="1"/>
                          <wps:spPr>
                            <a:xfrm>
                              <a:off x="5294414" y="1262108"/>
                              <a:ext cx="1766647" cy="898790"/>
                            </a:xfrm>
                            <a:prstGeom prst="rect">
                              <a:avLst/>
                            </a:prstGeom>
                            <a:noFill/>
                          </wps:spPr>
                          <wps:txbx>
                            <w:txbxContent>
                              <w:p w:rsidR="00671334" w:rsidRDefault="00671334"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زيادة الكفاءة التشغيلية</w:t>
                                </w:r>
                              </w:p>
                            </w:txbxContent>
                          </wps:txbx>
                          <wps:bodyPr wrap="square">
                            <a:spAutoFit/>
                          </wps:bodyPr>
                        </wps:wsp>
                      </wpg:grpSp>
                      <wpg:grpSp>
                        <wpg:cNvPr id="2074268789" name="Group 2074268789"/>
                        <wpg:cNvGrpSpPr/>
                        <wpg:grpSpPr>
                          <a:xfrm>
                            <a:off x="4474110" y="2435321"/>
                            <a:ext cx="2107179" cy="1527249"/>
                            <a:chOff x="4474110" y="2435321"/>
                            <a:chExt cx="2107179" cy="1527249"/>
                          </a:xfrm>
                        </wpg:grpSpPr>
                        <wps:wsp>
                          <wps:cNvPr id="2074268790" name="Shape"/>
                          <wps:cNvSpPr/>
                          <wps:spPr>
                            <a:xfrm>
                              <a:off x="4474110" y="2435321"/>
                              <a:ext cx="965639" cy="1088037"/>
                            </a:xfrm>
                            <a:custGeom>
                              <a:avLst/>
                              <a:gdLst/>
                              <a:ahLst/>
                              <a:cxnLst>
                                <a:cxn ang="0">
                                  <a:pos x="wd2" y="hd2"/>
                                </a:cxn>
                                <a:cxn ang="5400000">
                                  <a:pos x="wd2" y="hd2"/>
                                </a:cxn>
                                <a:cxn ang="10800000">
                                  <a:pos x="wd2" y="hd2"/>
                                </a:cxn>
                                <a:cxn ang="16200000">
                                  <a:pos x="wd2" y="hd2"/>
                                </a:cxn>
                              </a:cxnLst>
                              <a:rect l="0" t="0" r="r" b="b"/>
                              <a:pathLst>
                                <a:path w="21600" h="21600" extrusionOk="0">
                                  <a:moveTo>
                                    <a:pt x="152" y="18765"/>
                                  </a:moveTo>
                                  <a:cubicBezTo>
                                    <a:pt x="152" y="18900"/>
                                    <a:pt x="0" y="19035"/>
                                    <a:pt x="0" y="19170"/>
                                  </a:cubicBezTo>
                                  <a:cubicBezTo>
                                    <a:pt x="1977" y="19845"/>
                                    <a:pt x="3803" y="20655"/>
                                    <a:pt x="5780" y="21600"/>
                                  </a:cubicBezTo>
                                  <a:cubicBezTo>
                                    <a:pt x="9127" y="15930"/>
                                    <a:pt x="13994" y="10935"/>
                                    <a:pt x="20079" y="7155"/>
                                  </a:cubicBezTo>
                                  <a:cubicBezTo>
                                    <a:pt x="20839" y="4860"/>
                                    <a:pt x="21448" y="2430"/>
                                    <a:pt x="21600" y="0"/>
                                  </a:cubicBezTo>
                                  <a:cubicBezTo>
                                    <a:pt x="12169" y="3240"/>
                                    <a:pt x="4259" y="9855"/>
                                    <a:pt x="152" y="18765"/>
                                  </a:cubicBezTo>
                                  <a:close/>
                                </a:path>
                              </a:pathLst>
                            </a:custGeom>
                            <a:solidFill>
                              <a:srgbClr val="FFC000"/>
                            </a:solidFill>
                            <a:ln w="12700">
                              <a:miter lim="400000"/>
                            </a:ln>
                          </wps:spPr>
                          <wps:txbx>
                            <w:txbxContent>
                              <w:p w:rsidR="00671334" w:rsidRDefault="00671334" w:rsidP="007807D6">
                                <w:pPr>
                                  <w:bidi w:val="0"/>
                                  <w:jc w:val="center"/>
                                  <w:rPr>
                                    <w:rFonts w:asciiTheme="minorHAnsi" w:hAnsi="Calibri" w:cstheme="minorBidi"/>
                                    <w:color w:val="404040" w:themeColor="text1" w:themeTint="BF"/>
                                    <w:kern w:val="24"/>
                                    <w:sz w:val="30"/>
                                    <w:szCs w:val="30"/>
                                    <w:lang w:val="fr-CA"/>
                                  </w:rPr>
                                </w:pPr>
                                <w:r>
                                  <w:rPr>
                                    <w:rFonts w:asciiTheme="minorHAnsi" w:hAnsi="Calibri" w:cstheme="minorBidi"/>
                                    <w:color w:val="404040" w:themeColor="text1" w:themeTint="BF"/>
                                    <w:kern w:val="24"/>
                                    <w:sz w:val="30"/>
                                    <w:szCs w:val="30"/>
                                    <w:lang w:val="fr-CA"/>
                                  </w:rPr>
                                  <w:t>03</w:t>
                                </w:r>
                              </w:p>
                            </w:txbxContent>
                          </wps:txbx>
                          <wps:bodyPr lIns="28575" tIns="28575" rIns="28575" bIns="108000" anchor="ctr"/>
                        </wps:wsp>
                        <wps:wsp>
                          <wps:cNvPr id="2074268791" name="TextBox 27"/>
                          <wps:cNvSpPr txBox="1"/>
                          <wps:spPr>
                            <a:xfrm>
                              <a:off x="4813783" y="3063780"/>
                              <a:ext cx="1767506" cy="898790"/>
                            </a:xfrm>
                            <a:prstGeom prst="rect">
                              <a:avLst/>
                            </a:prstGeom>
                            <a:noFill/>
                          </wps:spPr>
                          <wps:txbx>
                            <w:txbxContent>
                              <w:p w:rsidR="00671334" w:rsidRDefault="00671334"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الابتكار والتطوير المستمر</w:t>
                                </w:r>
                              </w:p>
                            </w:txbxContent>
                          </wps:txbx>
                          <wps:bodyPr wrap="square">
                            <a:spAutoFit/>
                          </wps:bodyPr>
                        </wps:wsp>
                      </wpg:grpSp>
                      <wpg:grpSp>
                        <wpg:cNvPr id="2074268792" name="Group 2074268792"/>
                        <wpg:cNvGrpSpPr/>
                        <wpg:grpSpPr>
                          <a:xfrm>
                            <a:off x="3250063" y="3659358"/>
                            <a:ext cx="2121317" cy="1298774"/>
                            <a:chOff x="3250063" y="3659358"/>
                            <a:chExt cx="2121317" cy="1298774"/>
                          </a:xfrm>
                        </wpg:grpSpPr>
                        <wps:wsp>
                          <wps:cNvPr id="2074268793" name="Shape"/>
                          <wps:cNvSpPr/>
                          <wps:spPr>
                            <a:xfrm>
                              <a:off x="3250063" y="3659358"/>
                              <a:ext cx="1360057" cy="396014"/>
                            </a:xfrm>
                            <a:custGeom>
                              <a:avLst/>
                              <a:gdLst/>
                              <a:ahLst/>
                              <a:cxnLst>
                                <a:cxn ang="0">
                                  <a:pos x="wd2" y="hd2"/>
                                </a:cxn>
                                <a:cxn ang="5400000">
                                  <a:pos x="wd2" y="hd2"/>
                                </a:cxn>
                                <a:cxn ang="10800000">
                                  <a:pos x="wd2" y="hd2"/>
                                </a:cxn>
                                <a:cxn ang="16200000">
                                  <a:pos x="wd2" y="hd2"/>
                                </a:cxn>
                              </a:cxnLst>
                              <a:rect l="0" t="0" r="r" b="b"/>
                              <a:pathLst>
                                <a:path w="21600" h="18498" extrusionOk="0">
                                  <a:moveTo>
                                    <a:pt x="324" y="3251"/>
                                  </a:moveTo>
                                  <a:cubicBezTo>
                                    <a:pt x="216" y="3251"/>
                                    <a:pt x="108" y="3569"/>
                                    <a:pt x="0" y="3569"/>
                                  </a:cubicBezTo>
                                  <a:cubicBezTo>
                                    <a:pt x="432" y="7698"/>
                                    <a:pt x="756" y="12145"/>
                                    <a:pt x="1080" y="16274"/>
                                  </a:cubicBezTo>
                                  <a:cubicBezTo>
                                    <a:pt x="6156" y="13416"/>
                                    <a:pt x="11448" y="14051"/>
                                    <a:pt x="16524" y="18498"/>
                                  </a:cubicBezTo>
                                  <a:cubicBezTo>
                                    <a:pt x="16632" y="18498"/>
                                    <a:pt x="16740" y="18180"/>
                                    <a:pt x="16956" y="18180"/>
                                  </a:cubicBezTo>
                                  <a:cubicBezTo>
                                    <a:pt x="18576" y="15957"/>
                                    <a:pt x="20196" y="13733"/>
                                    <a:pt x="21600" y="10875"/>
                                  </a:cubicBezTo>
                                  <a:cubicBezTo>
                                    <a:pt x="15336" y="74"/>
                                    <a:pt x="7668" y="-3102"/>
                                    <a:pt x="324" y="3251"/>
                                  </a:cubicBezTo>
                                  <a:close/>
                                </a:path>
                              </a:pathLst>
                            </a:custGeom>
                            <a:solidFill>
                              <a:srgbClr val="D1D1D1"/>
                            </a:solidFill>
                            <a:ln w="12700">
                              <a:miter lim="400000"/>
                            </a:ln>
                          </wps:spPr>
                          <wps:txbx>
                            <w:txbxContent>
                              <w:p w:rsidR="00671334" w:rsidRDefault="00671334" w:rsidP="007807D6">
                                <w:pPr>
                                  <w:bidi w:val="0"/>
                                  <w:jc w:val="center"/>
                                  <w:rPr>
                                    <w:rFonts w:asciiTheme="minorHAnsi" w:hAnsi="Calibri" w:cstheme="minorBidi"/>
                                    <w:color w:val="FFFFFF"/>
                                    <w:kern w:val="24"/>
                                    <w:sz w:val="30"/>
                                    <w:szCs w:val="30"/>
                                    <w:lang w:val="fr-CA"/>
                                  </w:rPr>
                                </w:pPr>
                                <w:r>
                                  <w:rPr>
                                    <w:rFonts w:asciiTheme="minorHAnsi" w:hAnsi="Calibri" w:cstheme="minorBidi"/>
                                    <w:color w:val="FFFFFF"/>
                                    <w:kern w:val="24"/>
                                    <w:sz w:val="30"/>
                                    <w:szCs w:val="30"/>
                                    <w:lang w:val="fr-CA"/>
                                  </w:rPr>
                                  <w:t>04</w:t>
                                </w:r>
                              </w:p>
                            </w:txbxContent>
                          </wps:txbx>
                          <wps:bodyPr lIns="28575" tIns="28575" rIns="28575" bIns="81000" anchor="ctr"/>
                        </wps:wsp>
                        <wps:wsp>
                          <wps:cNvPr id="2074268794" name="TextBox 30"/>
                          <wps:cNvSpPr txBox="1"/>
                          <wps:spPr>
                            <a:xfrm>
                              <a:off x="3603874" y="4059342"/>
                              <a:ext cx="1767506" cy="898790"/>
                            </a:xfrm>
                            <a:prstGeom prst="rect">
                              <a:avLst/>
                            </a:prstGeom>
                            <a:noFill/>
                          </wps:spPr>
                          <wps:txbx>
                            <w:txbxContent>
                              <w:p w:rsidR="00671334" w:rsidRDefault="00671334"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تحليل البيانات واتخاذ القرار</w:t>
                                </w:r>
                              </w:p>
                            </w:txbxContent>
                          </wps:txbx>
                          <wps:bodyPr wrap="square">
                            <a:spAutoFit/>
                          </wps:bodyPr>
                        </wps:wsp>
                      </wpg:grpSp>
                      <wpg:grpSp>
                        <wpg:cNvPr id="2074268876" name="Group 2074268876"/>
                        <wpg:cNvGrpSpPr/>
                        <wpg:grpSpPr>
                          <a:xfrm>
                            <a:off x="616491" y="2911338"/>
                            <a:ext cx="2313971" cy="1169645"/>
                            <a:chOff x="616491" y="2911338"/>
                            <a:chExt cx="2313971" cy="1169645"/>
                          </a:xfrm>
                        </wpg:grpSpPr>
                        <wps:wsp>
                          <wps:cNvPr id="2074268877" name="Shape"/>
                          <wps:cNvSpPr/>
                          <wps:spPr>
                            <a:xfrm>
                              <a:off x="2026026" y="2911338"/>
                              <a:ext cx="904436" cy="1169645"/>
                            </a:xfrm>
                            <a:custGeom>
                              <a:avLst/>
                              <a:gdLst/>
                              <a:ahLst/>
                              <a:cxnLst>
                                <a:cxn ang="0">
                                  <a:pos x="wd2" y="hd2"/>
                                </a:cxn>
                                <a:cxn ang="5400000">
                                  <a:pos x="wd2" y="hd2"/>
                                </a:cxn>
                                <a:cxn ang="10800000">
                                  <a:pos x="wd2" y="hd2"/>
                                </a:cxn>
                                <a:cxn ang="16200000">
                                  <a:pos x="wd2" y="hd2"/>
                                </a:cxn>
                              </a:cxnLst>
                              <a:rect l="0" t="0" r="r" b="b"/>
                              <a:pathLst>
                                <a:path w="21600" h="21600" extrusionOk="0">
                                  <a:moveTo>
                                    <a:pt x="4710" y="251"/>
                                  </a:moveTo>
                                  <a:cubicBezTo>
                                    <a:pt x="4547" y="126"/>
                                    <a:pt x="4385" y="126"/>
                                    <a:pt x="4223" y="0"/>
                                  </a:cubicBezTo>
                                  <a:cubicBezTo>
                                    <a:pt x="2923" y="1381"/>
                                    <a:pt x="1624" y="2763"/>
                                    <a:pt x="0" y="4144"/>
                                  </a:cubicBezTo>
                                  <a:cubicBezTo>
                                    <a:pt x="6009" y="8163"/>
                                    <a:pt x="10719" y="13186"/>
                                    <a:pt x="13805" y="19088"/>
                                  </a:cubicBezTo>
                                  <a:cubicBezTo>
                                    <a:pt x="16241" y="20093"/>
                                    <a:pt x="18839" y="20972"/>
                                    <a:pt x="21600" y="21600"/>
                                  </a:cubicBezTo>
                                  <a:cubicBezTo>
                                    <a:pt x="20138" y="13186"/>
                                    <a:pt x="14292" y="5400"/>
                                    <a:pt x="4710" y="251"/>
                                  </a:cubicBezTo>
                                  <a:close/>
                                </a:path>
                              </a:pathLst>
                            </a:custGeom>
                            <a:solidFill>
                              <a:srgbClr val="3D8E92"/>
                            </a:solidFill>
                            <a:ln w="12700">
                              <a:miter lim="400000"/>
                            </a:ln>
                          </wps:spPr>
                          <wps:txbx>
                            <w:txbxContent>
                              <w:p w:rsidR="00671334" w:rsidRDefault="00671334" w:rsidP="007807D6">
                                <w:pPr>
                                  <w:bidi w:val="0"/>
                                  <w:jc w:val="center"/>
                                  <w:rPr>
                                    <w:rFonts w:asciiTheme="minorHAnsi" w:hAnsi="Calibri" w:cstheme="minorBidi"/>
                                    <w:color w:val="404040" w:themeColor="text1" w:themeTint="BF"/>
                                    <w:kern w:val="24"/>
                                    <w:sz w:val="30"/>
                                    <w:szCs w:val="30"/>
                                    <w:lang w:val="fr-CA"/>
                                  </w:rPr>
                                </w:pPr>
                                <w:r>
                                  <w:rPr>
                                    <w:rFonts w:asciiTheme="minorHAnsi" w:hAnsi="Calibri" w:cstheme="minorBidi"/>
                                    <w:color w:val="404040" w:themeColor="text1" w:themeTint="BF"/>
                                    <w:kern w:val="24"/>
                                    <w:sz w:val="30"/>
                                    <w:szCs w:val="30"/>
                                    <w:lang w:val="fr-CA"/>
                                  </w:rPr>
                                  <w:t>05</w:t>
                                </w:r>
                              </w:p>
                            </w:txbxContent>
                          </wps:txbx>
                          <wps:bodyPr lIns="162000" tIns="28575" rIns="28575" bIns="28575" anchor="ctr"/>
                        </wps:wsp>
                        <wps:wsp>
                          <wps:cNvPr id="2074268878" name="TextBox 33"/>
                          <wps:cNvSpPr txBox="1"/>
                          <wps:spPr>
                            <a:xfrm>
                              <a:off x="616491" y="3523230"/>
                              <a:ext cx="1767505" cy="511262"/>
                            </a:xfrm>
                            <a:prstGeom prst="rect">
                              <a:avLst/>
                            </a:prstGeom>
                            <a:noFill/>
                          </wps:spPr>
                          <wps:txbx>
                            <w:txbxContent>
                              <w:p w:rsidR="00671334" w:rsidRDefault="00671334"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الأمن السيبراني</w:t>
                                </w:r>
                              </w:p>
                            </w:txbxContent>
                          </wps:txbx>
                          <wps:bodyPr wrap="square">
                            <a:spAutoFit/>
                          </wps:bodyPr>
                        </wps:wsp>
                      </wpg:grpSp>
                      <wpg:grpSp>
                        <wpg:cNvPr id="2074268879" name="Group 2074268879"/>
                        <wpg:cNvGrpSpPr/>
                        <wpg:grpSpPr>
                          <a:xfrm>
                            <a:off x="0" y="1619293"/>
                            <a:ext cx="2186458" cy="1305650"/>
                            <a:chOff x="0" y="1619293"/>
                            <a:chExt cx="2186458" cy="1305650"/>
                          </a:xfrm>
                        </wpg:grpSpPr>
                        <wps:wsp>
                          <wps:cNvPr id="2074268880" name="Shape"/>
                          <wps:cNvSpPr/>
                          <wps:spPr>
                            <a:xfrm>
                              <a:off x="1618007" y="1619293"/>
                              <a:ext cx="568451" cy="1305650"/>
                            </a:xfrm>
                            <a:custGeom>
                              <a:avLst/>
                              <a:gdLst/>
                              <a:ahLst/>
                              <a:cxnLst>
                                <a:cxn ang="0">
                                  <a:pos x="wd2" y="hd2"/>
                                </a:cxn>
                                <a:cxn ang="5400000">
                                  <a:pos x="wd2" y="hd2"/>
                                </a:cxn>
                                <a:cxn ang="10800000">
                                  <a:pos x="wd2" y="hd2"/>
                                </a:cxn>
                                <a:cxn ang="16200000">
                                  <a:pos x="wd2" y="hd2"/>
                                </a:cxn>
                              </a:cxnLst>
                              <a:rect l="0" t="0" r="r" b="b"/>
                              <a:pathLst>
                                <a:path w="20518" h="21600" extrusionOk="0">
                                  <a:moveTo>
                                    <a:pt x="20373" y="337"/>
                                  </a:moveTo>
                                  <a:cubicBezTo>
                                    <a:pt x="20373" y="225"/>
                                    <a:pt x="20373" y="112"/>
                                    <a:pt x="20373" y="0"/>
                                  </a:cubicBezTo>
                                  <a:cubicBezTo>
                                    <a:pt x="16936" y="113"/>
                                    <a:pt x="13500" y="113"/>
                                    <a:pt x="10064" y="0"/>
                                  </a:cubicBezTo>
                                  <a:cubicBezTo>
                                    <a:pt x="9573" y="5625"/>
                                    <a:pt x="6136" y="11138"/>
                                    <a:pt x="0" y="16088"/>
                                  </a:cubicBezTo>
                                  <a:cubicBezTo>
                                    <a:pt x="736" y="17888"/>
                                    <a:pt x="1964" y="19800"/>
                                    <a:pt x="3436" y="21600"/>
                                  </a:cubicBezTo>
                                  <a:cubicBezTo>
                                    <a:pt x="14973" y="16088"/>
                                    <a:pt x="21600" y="8550"/>
                                    <a:pt x="20373" y="337"/>
                                  </a:cubicBezTo>
                                  <a:close/>
                                </a:path>
                              </a:pathLst>
                            </a:custGeom>
                            <a:solidFill>
                              <a:srgbClr val="9FCFD1"/>
                            </a:solidFill>
                            <a:ln w="12700">
                              <a:miter lim="400000"/>
                            </a:ln>
                          </wps:spPr>
                          <wps:txbx>
                            <w:txbxContent>
                              <w:p w:rsidR="00671334" w:rsidRDefault="00671334" w:rsidP="007807D6">
                                <w:pPr>
                                  <w:bidi w:val="0"/>
                                  <w:jc w:val="center"/>
                                  <w:rPr>
                                    <w:rFonts w:asciiTheme="minorHAnsi" w:hAnsi="Calibri" w:cstheme="minorBidi"/>
                                    <w:color w:val="404040" w:themeColor="text1" w:themeTint="BF"/>
                                    <w:kern w:val="24"/>
                                    <w:sz w:val="30"/>
                                    <w:szCs w:val="30"/>
                                    <w:lang w:val="fr-CA"/>
                                  </w:rPr>
                                </w:pPr>
                                <w:r>
                                  <w:rPr>
                                    <w:rFonts w:asciiTheme="minorHAnsi" w:hAnsi="Calibri" w:cstheme="minorBidi"/>
                                    <w:color w:val="404040" w:themeColor="text1" w:themeTint="BF"/>
                                    <w:kern w:val="24"/>
                                    <w:sz w:val="30"/>
                                    <w:szCs w:val="30"/>
                                    <w:lang w:val="fr-CA"/>
                                  </w:rPr>
                                  <w:t>06</w:t>
                                </w:r>
                              </w:p>
                            </w:txbxContent>
                          </wps:txbx>
                          <wps:bodyPr lIns="81000" tIns="28575" rIns="27000" bIns="28575" anchor="ctr"/>
                        </wps:wsp>
                        <wps:wsp>
                          <wps:cNvPr id="2074268881" name="TextBox 36"/>
                          <wps:cNvSpPr txBox="1"/>
                          <wps:spPr>
                            <a:xfrm>
                              <a:off x="0" y="1871556"/>
                              <a:ext cx="1766646" cy="898789"/>
                            </a:xfrm>
                            <a:prstGeom prst="rect">
                              <a:avLst/>
                            </a:prstGeom>
                            <a:noFill/>
                          </wps:spPr>
                          <wps:txbx>
                            <w:txbxContent>
                              <w:p w:rsidR="00671334" w:rsidRDefault="00671334"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التفاعل والتواصل الفعال</w:t>
                                </w:r>
                              </w:p>
                            </w:txbxContent>
                          </wps:txbx>
                          <wps:bodyPr wrap="square">
                            <a:spAutoFit/>
                          </wps:bodyPr>
                        </wps:wsp>
                      </wpg:grpSp>
                      <wpg:grpSp>
                        <wpg:cNvPr id="2074268882" name="Group 2074268882"/>
                        <wpg:cNvGrpSpPr/>
                        <wpg:grpSpPr>
                          <a:xfrm>
                            <a:off x="876691" y="329625"/>
                            <a:ext cx="2271374" cy="876969"/>
                            <a:chOff x="876691" y="329625"/>
                            <a:chExt cx="2271374" cy="876969"/>
                          </a:xfrm>
                        </wpg:grpSpPr>
                        <wps:wsp>
                          <wps:cNvPr id="2074268883" name="Shape"/>
                          <wps:cNvSpPr/>
                          <wps:spPr>
                            <a:xfrm>
                              <a:off x="1822019" y="531251"/>
                              <a:ext cx="1326046" cy="675343"/>
                            </a:xfrm>
                            <a:custGeom>
                              <a:avLst/>
                              <a:gdLst/>
                              <a:ahLst/>
                              <a:cxnLst>
                                <a:cxn ang="0">
                                  <a:pos x="wd2" y="hd2"/>
                                </a:cxn>
                                <a:cxn ang="5400000">
                                  <a:pos x="wd2" y="hd2"/>
                                </a:cxn>
                                <a:cxn ang="10800000">
                                  <a:pos x="wd2" y="hd2"/>
                                </a:cxn>
                                <a:cxn ang="16200000">
                                  <a:pos x="wd2" y="hd2"/>
                                </a:cxn>
                              </a:cxnLst>
                              <a:rect l="0" t="0" r="r" b="b"/>
                              <a:pathLst>
                                <a:path w="21600" h="20430" extrusionOk="0">
                                  <a:moveTo>
                                    <a:pt x="21378" y="6994"/>
                                  </a:moveTo>
                                  <a:cubicBezTo>
                                    <a:pt x="21489" y="6789"/>
                                    <a:pt x="21600" y="6789"/>
                                    <a:pt x="21600" y="6583"/>
                                  </a:cubicBezTo>
                                  <a:cubicBezTo>
                                    <a:pt x="20603" y="4526"/>
                                    <a:pt x="19606" y="2263"/>
                                    <a:pt x="18720" y="0"/>
                                  </a:cubicBezTo>
                                  <a:cubicBezTo>
                                    <a:pt x="14289" y="6171"/>
                                    <a:pt x="8972" y="10286"/>
                                    <a:pt x="3323" y="11726"/>
                                  </a:cubicBezTo>
                                  <a:cubicBezTo>
                                    <a:pt x="2105" y="14400"/>
                                    <a:pt x="997" y="17280"/>
                                    <a:pt x="0" y="20160"/>
                                  </a:cubicBezTo>
                                  <a:cubicBezTo>
                                    <a:pt x="7532" y="21600"/>
                                    <a:pt x="15397" y="17280"/>
                                    <a:pt x="21378" y="6994"/>
                                  </a:cubicBezTo>
                                  <a:close/>
                                </a:path>
                              </a:pathLst>
                            </a:custGeom>
                            <a:solidFill>
                              <a:srgbClr val="FFC000"/>
                            </a:solidFill>
                            <a:ln w="12700">
                              <a:miter lim="400000"/>
                            </a:ln>
                          </wps:spPr>
                          <wps:txbx>
                            <w:txbxContent>
                              <w:p w:rsidR="00671334" w:rsidRDefault="00671334" w:rsidP="007807D6">
                                <w:pPr>
                                  <w:bidi w:val="0"/>
                                  <w:jc w:val="center"/>
                                  <w:rPr>
                                    <w:rFonts w:asciiTheme="minorHAnsi" w:hAnsi="Calibri" w:cstheme="minorBidi"/>
                                    <w:color w:val="FFFFFF"/>
                                    <w:kern w:val="24"/>
                                    <w:sz w:val="30"/>
                                    <w:szCs w:val="30"/>
                                    <w:lang w:val="fr-CA"/>
                                  </w:rPr>
                                </w:pPr>
                                <w:r>
                                  <w:rPr>
                                    <w:rFonts w:asciiTheme="minorHAnsi" w:hAnsi="Calibri" w:cstheme="minorBidi"/>
                                    <w:color w:val="FFFFFF"/>
                                    <w:kern w:val="24"/>
                                    <w:sz w:val="30"/>
                                    <w:szCs w:val="30"/>
                                    <w:lang w:val="fr-CA"/>
                                  </w:rPr>
                                  <w:t>07</w:t>
                                </w:r>
                              </w:p>
                            </w:txbxContent>
                          </wps:txbx>
                          <wps:bodyPr lIns="28575" tIns="188999" rIns="28575" bIns="28575" anchor="ctr"/>
                        </wps:wsp>
                        <wps:wsp>
                          <wps:cNvPr id="2074268884" name="TextBox 39"/>
                          <wps:cNvSpPr txBox="1"/>
                          <wps:spPr>
                            <a:xfrm>
                              <a:off x="876691" y="329625"/>
                              <a:ext cx="1767506" cy="511262"/>
                            </a:xfrm>
                            <a:prstGeom prst="rect">
                              <a:avLst/>
                            </a:prstGeom>
                            <a:noFill/>
                          </wps:spPr>
                          <wps:txbx>
                            <w:txbxContent>
                              <w:p w:rsidR="00671334" w:rsidRDefault="00671334"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استدامة الأعمال</w:t>
                                </w:r>
                              </w:p>
                            </w:txbxContent>
                          </wps:txbx>
                          <wps:bodyPr wrap="square">
                            <a:spAutoFit/>
                          </wps:bodyPr>
                        </wps:wsp>
                      </wpg:grpSp>
                      <wpg:grpSp>
                        <wpg:cNvPr id="2074269146" name="Group 2074269146"/>
                        <wpg:cNvGrpSpPr/>
                        <wpg:grpSpPr>
                          <a:xfrm>
                            <a:off x="3250068" y="0"/>
                            <a:ext cx="2446835" cy="1023545"/>
                            <a:chOff x="3250068" y="0"/>
                            <a:chExt cx="2446835" cy="1023545"/>
                          </a:xfrm>
                        </wpg:grpSpPr>
                        <wps:wsp>
                          <wps:cNvPr id="2074269147" name="Shape"/>
                          <wps:cNvSpPr/>
                          <wps:spPr>
                            <a:xfrm>
                              <a:off x="3250068" y="259247"/>
                              <a:ext cx="1237643" cy="764298"/>
                            </a:xfrm>
                            <a:custGeom>
                              <a:avLst/>
                              <a:gdLst/>
                              <a:ahLst/>
                              <a:cxnLst>
                                <a:cxn ang="0">
                                  <a:pos x="wd2" y="hd2"/>
                                </a:cxn>
                                <a:cxn ang="5400000">
                                  <a:pos x="wd2" y="hd2"/>
                                </a:cxn>
                                <a:cxn ang="10800000">
                                  <a:pos x="wd2" y="hd2"/>
                                </a:cxn>
                                <a:cxn ang="16200000">
                                  <a:pos x="wd2" y="hd2"/>
                                </a:cxn>
                              </a:cxnLst>
                              <a:rect l="0" t="0" r="r" b="b"/>
                              <a:pathLst>
                                <a:path w="21600" h="21484" extrusionOk="0">
                                  <a:moveTo>
                                    <a:pt x="20176" y="21484"/>
                                  </a:moveTo>
                                  <a:cubicBezTo>
                                    <a:pt x="20294" y="21484"/>
                                    <a:pt x="20413" y="21484"/>
                                    <a:pt x="20532" y="21484"/>
                                  </a:cubicBezTo>
                                  <a:cubicBezTo>
                                    <a:pt x="20769" y="18808"/>
                                    <a:pt x="21125" y="16323"/>
                                    <a:pt x="21600" y="13647"/>
                                  </a:cubicBezTo>
                                  <a:cubicBezTo>
                                    <a:pt x="15903" y="11162"/>
                                    <a:pt x="10681" y="6574"/>
                                    <a:pt x="6171" y="75"/>
                                  </a:cubicBezTo>
                                  <a:cubicBezTo>
                                    <a:pt x="4154" y="-116"/>
                                    <a:pt x="2136" y="75"/>
                                    <a:pt x="0" y="457"/>
                                  </a:cubicBezTo>
                                  <a:cubicBezTo>
                                    <a:pt x="4510" y="11353"/>
                                    <a:pt x="11631" y="19190"/>
                                    <a:pt x="20176" y="21484"/>
                                  </a:cubicBezTo>
                                  <a:close/>
                                </a:path>
                              </a:pathLst>
                            </a:custGeom>
                            <a:solidFill>
                              <a:srgbClr val="3D8E92"/>
                            </a:solidFill>
                            <a:ln w="12700">
                              <a:miter lim="400000"/>
                            </a:ln>
                          </wps:spPr>
                          <wps:txbx>
                            <w:txbxContent>
                              <w:p w:rsidR="00671334" w:rsidRDefault="00671334" w:rsidP="007807D6">
                                <w:pPr>
                                  <w:bidi w:val="0"/>
                                  <w:jc w:val="center"/>
                                  <w:rPr>
                                    <w:rFonts w:asciiTheme="minorHAnsi" w:hAnsi="Calibri" w:cstheme="minorBidi"/>
                                    <w:color w:val="404040" w:themeColor="text1" w:themeTint="BF"/>
                                    <w:kern w:val="24"/>
                                    <w:sz w:val="30"/>
                                    <w:szCs w:val="30"/>
                                    <w:lang w:val="fr-CA"/>
                                  </w:rPr>
                                </w:pPr>
                                <w:r>
                                  <w:rPr>
                                    <w:rFonts w:asciiTheme="minorHAnsi" w:hAnsi="Calibri" w:cstheme="minorBidi"/>
                                    <w:color w:val="404040" w:themeColor="text1" w:themeTint="BF"/>
                                    <w:kern w:val="24"/>
                                    <w:sz w:val="30"/>
                                    <w:szCs w:val="30"/>
                                    <w:lang w:val="fr-CA"/>
                                  </w:rPr>
                                  <w:t>01</w:t>
                                </w:r>
                              </w:p>
                            </w:txbxContent>
                          </wps:txbx>
                          <wps:bodyPr lIns="28575" tIns="28575" rIns="28575" bIns="28575" anchor="ctr"/>
                        </wps:wsp>
                        <wps:wsp>
                          <wps:cNvPr id="2074269148" name="TextBox 42"/>
                          <wps:cNvSpPr txBox="1"/>
                          <wps:spPr>
                            <a:xfrm>
                              <a:off x="3930257" y="0"/>
                              <a:ext cx="1766646" cy="898789"/>
                            </a:xfrm>
                            <a:prstGeom prst="rect">
                              <a:avLst/>
                            </a:prstGeom>
                            <a:noFill/>
                          </wps:spPr>
                          <wps:txbx>
                            <w:txbxContent>
                              <w:p w:rsidR="00671334" w:rsidRDefault="00671334"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تحسين تجربة العملاء</w:t>
                                </w:r>
                              </w:p>
                            </w:txbxContent>
                          </wps:txbx>
                          <wps:bodyPr wrap="square">
                            <a:spAutoFit/>
                          </wps:bodyPr>
                        </wps:wsp>
                      </wpg:grpSp>
                    </wpg:wgp>
                  </a:graphicData>
                </a:graphic>
              </wp:inline>
            </w:drawing>
          </mc:Choice>
          <mc:Fallback>
            <w:pict>
              <v:group id="Group 43" o:spid="_x0000_s1682" style="width:410.9pt;height:288.5pt;mso-position-horizontal-relative:char;mso-position-vertical-relative:line" coordsize="70610,49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">
                <v:group id="Group 2074268786" o:spid="_x0000_s1683" style="position:absolute;left:48141;top:8032;width:22469;height:13601" coordorigin="48141,8032" coordsize="22469,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gukkv&#10;zAAAAOMAAAAPAAAAAAAAAAAAAAAAAKoCAABkcnMvZG93bnJldi54bWxQSwUGAAAAAAQABAD6AAAA&#10;owMAAAAA&#10;">
                  <v:shape id="Shape" o:spid="_x0000_s1684" style="position:absolute;left:48141;top:8032;width:4807;height:13601;visibility:visible;mso-wrap-style:square;v-text-anchor:middle" coordsize="1933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0heMsA&#10;AADjAAAADwAAAGRycy9kb3ducmV2LnhtbESPT2vCQBTE7wW/w/IKvRTdGMTE1FXUIgjqwT94fmRf&#10;k9Ds25Ddmvjtu0Khx2FmfsPMl72pxZ1aV1lWMB5FIIhzqysuFFwv22EKwnlkjbVlUvAgB8vF4GWO&#10;mbYdn+h+9oUIEHYZKii9bzIpXV6SQTeyDXHwvmxr0AfZFlK32AW4qWUcRVNpsOKwUGJDm5Ly7/OP&#10;UfA+SVYzPG5d4ztaHz5vt/3+ESv19tqvPkB46v1/+K+90wriKJnE0zRJE3h+Cn9ALn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d3SF4ywAAAOMAAAAPAAAAAAAAAAAAAAAAAJgC&#10;AABkcnMvZG93bnJldi54bWxQSwUGAAAAAAQABAD1AAAAkAMAAAAA&#10;" adj="-11796480,,5400" path="m9214,21600v3281,-756,6562,-1404,10116,-1944c14135,14904,11674,9612,12495,4320,9760,2700,6479,1296,3198,,-2270,6912,-903,14580,8667,21384v,,273,108,547,216xe" fillcolor="#9fcfd1" stroked="f" strokeweight="1pt">
                    <v:stroke miterlimit="4" joinstyle="miter"/>
                    <v:formulas/>
                    <v:path arrowok="t" o:extrusionok="f" o:connecttype="custom" o:connectlocs="240386,680029;240386,680029;240386,680029;240386,680029" o:connectangles="0,90,180,270" textboxrect="0,0,19330,21600"/>
                    <v:textbox inset="2.25pt,2.25pt,4.5mm,2.25pt">
                      <w:txbxContent>
                        <w:p w:rsidR="00671334" w:rsidRPr="007807D6" w:rsidRDefault="00671334" w:rsidP="007807D6">
                          <w:pPr>
                            <w:bidi w:val="0"/>
                            <w:jc w:val="center"/>
                            <w:rPr>
                              <w:rFonts w:asciiTheme="minorHAnsi" w:hAnsi="Calibri" w:cstheme="minorBidi"/>
                              <w:color w:val="404040" w:themeColor="text1" w:themeTint="BF"/>
                              <w:kern w:val="24"/>
                              <w:sz w:val="22"/>
                              <w:szCs w:val="22"/>
                              <w:lang w:val="fr-CA"/>
                            </w:rPr>
                          </w:pPr>
                          <w:r w:rsidRPr="007807D6">
                            <w:rPr>
                              <w:rFonts w:asciiTheme="minorHAnsi" w:hAnsi="Calibri" w:cstheme="minorBidi"/>
                              <w:color w:val="404040" w:themeColor="text1" w:themeTint="BF"/>
                              <w:kern w:val="24"/>
                              <w:sz w:val="22"/>
                              <w:szCs w:val="22"/>
                              <w:lang w:val="fr-CA"/>
                            </w:rPr>
                            <w:t>02</w:t>
                          </w:r>
                        </w:p>
                      </w:txbxContent>
                    </v:textbox>
                  </v:shape>
                  <v:shape id="TextBox 24" o:spid="_x0000_s1685" type="#_x0000_t202" style="position:absolute;left:52944;top:12621;width:17666;height:89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pRt8YA&#10;AADjAAAADwAAAGRycy9kb3ducmV2LnhtbERPO0/DMBDekfgP1iGxUbsRtFFat6p4SB1YKGE/xdc4&#10;Ij5H8dGk/x4PSIyfvvd2P4deXWhMXWQLy4UBRdxE13Frof58eyhBJUF22EcmC1dKsN/d3myxcnHi&#10;D7qcpFU5hFOFFrzIUGmdGk8B0yIOxJk7xzGgZDi22o045fDQ68KYlQ7YcW7wONCzp+b79BMsiLjD&#10;8lq/hnT8mt9fJm+aJ6ytvb+bDxtQQrP8i//cR2ehMOvHYlWuyzw6f8p/QO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cpRt8YAAADjAAAADwAAAAAAAAAAAAAAAACYAgAAZHJz&#10;L2Rvd25yZXYueG1sUEsFBgAAAAAEAAQA9QAAAIsDAAAAAA==&#10;" filled="f" stroked="f">
                    <v:textbox style="mso-fit-shape-to-text:t">
                      <w:txbxContent>
                        <w:p w:rsidR="00671334" w:rsidRDefault="00671334"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زيادة الكفاءة التشغيلية</w:t>
                          </w:r>
                        </w:p>
                      </w:txbxContent>
                    </v:textbox>
                  </v:shape>
                </v:group>
                <v:group id="Group 2074268789" o:spid="_x0000_s1686" style="position:absolute;left:44741;top:24353;width:21071;height:15272" coordorigin="44741,24353" coordsize="21071,15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RJd1d&#10;zAAAAOMAAAAPAAAAAAAAAAAAAAAAAKoCAABkcnMvZG93bnJldi54bWxQSwUGAAAAAAQABAD6AAAA&#10;owMAAAAA&#10;">
                  <v:shape id="Shape" o:spid="_x0000_s1687" style="position:absolute;left:44741;top:24353;width:9656;height:10880;visibility:visible;mso-wrap-style:square;v-text-anchor:midd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9cEMsA&#10;AADjAAAADwAAAGRycy9kb3ducmV2LnhtbESP22rCQBCG74W+wzKF3pmNQTxEV7EV2wqixPYBhuyY&#10;BLOzIbuNqU/fvSh4+fOf+Jbr3tSio9ZVlhWMohgEcW51xYWC76/dcAbCeWSNtWVS8EsO1qunwRJT&#10;bW+cUXf2hQgj7FJUUHrfpFK6vCSDLrINcfAutjXog2wLqVu8hXFTyySOJ9JgxeGhxIbeSsqv5x+j&#10;gO7mlL1f9G57eP24nw52f+zmjVIvz/1mAcJT7x/h//anVpDE03EymU3ngSIwBR6Qq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Lr1wQywAAAOMAAAAPAAAAAAAAAAAAAAAAAJgC&#10;AABkcnMvZG93bnJldi54bWxQSwUGAAAAAAQABAD1AAAAkAMAAAAA&#10;" adj="-11796480,,5400" path="m152,18765v,135,-152,270,-152,405c1977,19845,3803,20655,5780,21600,9127,15930,13994,10935,20079,7155,20839,4860,21448,2430,21600,,12169,3240,4259,9855,152,18765xe" fillcolor="#ffc000" stroked="f" strokeweight="1pt">
                    <v:stroke miterlimit="4" joinstyle="miter"/>
                    <v:formulas/>
                    <v:path arrowok="t" o:extrusionok="f" o:connecttype="custom" o:connectlocs="482820,544019;482820,544019;482820,544019;482820,544019" o:connectangles="0,90,180,270" textboxrect="0,0,21600,21600"/>
                    <v:textbox inset="2.25pt,2.25pt,2.25pt,3mm">
                      <w:txbxContent>
                        <w:p w:rsidR="00671334" w:rsidRDefault="00671334" w:rsidP="007807D6">
                          <w:pPr>
                            <w:bidi w:val="0"/>
                            <w:jc w:val="center"/>
                            <w:rPr>
                              <w:rFonts w:asciiTheme="minorHAnsi" w:hAnsi="Calibri" w:cstheme="minorBidi"/>
                              <w:color w:val="404040" w:themeColor="text1" w:themeTint="BF"/>
                              <w:kern w:val="24"/>
                              <w:sz w:val="30"/>
                              <w:szCs w:val="30"/>
                              <w:lang w:val="fr-CA"/>
                            </w:rPr>
                          </w:pPr>
                          <w:r>
                            <w:rPr>
                              <w:rFonts w:asciiTheme="minorHAnsi" w:hAnsi="Calibri" w:cstheme="minorBidi"/>
                              <w:color w:val="404040" w:themeColor="text1" w:themeTint="BF"/>
                              <w:kern w:val="24"/>
                              <w:sz w:val="30"/>
                              <w:szCs w:val="30"/>
                              <w:lang w:val="fr-CA"/>
                            </w:rPr>
                            <w:t>03</w:t>
                          </w:r>
                        </w:p>
                      </w:txbxContent>
                    </v:textbox>
                  </v:shape>
                  <v:shape id="TextBox 27" o:spid="_x0000_s1688" type="#_x0000_t202" style="position:absolute;left:48137;top:30637;width:17675;height:8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lu98kA&#10;AADjAAAADwAAAGRycy9kb3ducmV2LnhtbESPzU7DMBCE70i8g7VI3KidCNoS6lYVP1IPXCjhvoqX&#10;OCJeR/HSpG+PkZA4jmbmG81mN4denWhMXWQLxcKAIm6i67i1UL+/3KxBJUF22EcmC2dKsNteXmyw&#10;cnHiNzodpVUZwqlCC15kqLROjaeAaREH4ux9xjGgZDm22o04ZXjodWnMUgfsOC94HOjRU/N1/A4W&#10;RNy+ONfPIR0+5tenyZvmDmtrr6/m/QMooVn+w3/tg7NQmtVtuVyv7g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Slu98kAAADjAAAADwAAAAAAAAAAAAAAAACYAgAA&#10;ZHJzL2Rvd25yZXYueG1sUEsFBgAAAAAEAAQA9QAAAI4DAAAAAA==&#10;" filled="f" stroked="f">
                    <v:textbox style="mso-fit-shape-to-text:t">
                      <w:txbxContent>
                        <w:p w:rsidR="00671334" w:rsidRDefault="00671334"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الابتكار والتطوير المستمر</w:t>
                          </w:r>
                        </w:p>
                      </w:txbxContent>
                    </v:textbox>
                  </v:shape>
                </v:group>
                <v:group id="Group 2074268792" o:spid="_x0000_s1689" style="position:absolute;left:32500;top:36593;width:21213;height:12988" coordorigin="32500,36593" coordsize="21213,129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aWNnx&#10;zAAAAOMAAAAPAAAAAAAAAAAAAAAAAKoCAABkcnMvZG93bnJldi54bWxQSwUGAAAAAAQABAD6AAAA&#10;owMAAAAA&#10;">
                  <v:shape id="Shape" o:spid="_x0000_s1690" style="position:absolute;left:32500;top:36593;width:13601;height:3960;visibility:visible;mso-wrap-style:square;v-text-anchor:middle" coordsize="21600,184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n2qsoA&#10;AADjAAAADwAAAGRycy9kb3ducmV2LnhtbESP0WrCQBRE3wv9h+UW+lY3icVodBUtSH1qre0HXLK3&#10;SWj2bthdY/TrXaHg4zAzZ5jFajCt6Mn5xrKCdJSAIC6tbrhS8PO9fZmC8AFZY2uZFJzJw2r5+LDA&#10;QtsTf1F/CJWIEPYFKqhD6AopfVmTQT+yHXH0fq0zGKJ0ldQOTxFuWpklyUQabDgu1NjRW03l3+Fo&#10;FOQX6arUUdrL8V6vPz6HfXjfKPX8NKznIAIN4R7+b++0gizJX7PJNJ+N4fYp/gG5v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Rp9qrKAAAA4wAAAA8AAAAAAAAAAAAAAAAAmAIA&#10;AGRycy9kb3ducmV2LnhtbFBLBQYAAAAABAAEAPUAAACPAwAAAAA=&#10;" adj="-11796480,,5400" path="m324,3251c216,3251,108,3569,,3569v432,4129,756,8576,1080,12705c6156,13416,11448,14051,16524,18498v108,,216,-318,432,-318c18576,15957,20196,13733,21600,10875,15336,74,7668,-3102,324,3251xe" fillcolor="#d1d1d1" stroked="f" strokeweight="1pt">
                    <v:stroke miterlimit="4" joinstyle="miter"/>
                    <v:formulas/>
                    <v:path arrowok="t" o:extrusionok="f" o:connecttype="custom" o:connectlocs="680029,198007;680029,198007;680029,198007;680029,198007" o:connectangles="0,90,180,270" textboxrect="0,0,21600,18498"/>
                    <v:textbox inset="2.25pt,2.25pt,2.25pt,2.25mm">
                      <w:txbxContent>
                        <w:p w:rsidR="00671334" w:rsidRDefault="00671334" w:rsidP="007807D6">
                          <w:pPr>
                            <w:bidi w:val="0"/>
                            <w:jc w:val="center"/>
                            <w:rPr>
                              <w:rFonts w:asciiTheme="minorHAnsi" w:hAnsi="Calibri" w:cstheme="minorBidi"/>
                              <w:color w:val="FFFFFF"/>
                              <w:kern w:val="24"/>
                              <w:sz w:val="30"/>
                              <w:szCs w:val="30"/>
                              <w:lang w:val="fr-CA"/>
                            </w:rPr>
                          </w:pPr>
                          <w:r>
                            <w:rPr>
                              <w:rFonts w:asciiTheme="minorHAnsi" w:hAnsi="Calibri" w:cstheme="minorBidi"/>
                              <w:color w:val="FFFFFF"/>
                              <w:kern w:val="24"/>
                              <w:sz w:val="30"/>
                              <w:szCs w:val="30"/>
                              <w:lang w:val="fr-CA"/>
                            </w:rPr>
                            <w:t>04</w:t>
                          </w:r>
                        </w:p>
                      </w:txbxContent>
                    </v:textbox>
                  </v:shape>
                  <v:shape id="TextBox 30" o:spid="_x0000_s1691" type="#_x0000_t202" style="position:absolute;left:36038;top:40593;width:17675;height:8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7Nb8kA&#10;AADjAAAADwAAAGRycy9kb3ducmV2LnhtbESPzU7DMBCE70i8g7VI3KjdqLQl1K0qfqQeuLSE+ype&#10;4oh4HcVLk749RkLiOJqZbzSb3RQ6daYhtZEtzGcGFHEdXcuNher99W4NKgmywy4yWbhQgt32+mqD&#10;pYsjH+l8kkZlCKcSLXiRvtQ61Z4CplnsibP3GYeAkuXQaDfgmOGh04UxSx2w5bzgsacnT/XX6TtY&#10;EHH7+aV6CenwMb09j97U91hZe3sz7R9BCU3yH/5rH5yFwqwWxXK9eljA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V7Nb8kAAADjAAAADwAAAAAAAAAAAAAAAACYAgAA&#10;ZHJzL2Rvd25yZXYueG1sUEsFBgAAAAAEAAQA9QAAAI4DAAAAAA==&#10;" filled="f" stroked="f">
                    <v:textbox style="mso-fit-shape-to-text:t">
                      <w:txbxContent>
                        <w:p w:rsidR="00671334" w:rsidRDefault="00671334"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تحليل البيانات واتخاذ القرار</w:t>
                          </w:r>
                        </w:p>
                      </w:txbxContent>
                    </v:textbox>
                  </v:shape>
                </v:group>
                <v:group id="Group 2074268876" o:spid="_x0000_s1692" style="position:absolute;left:6164;top:29113;width:23140;height:11696" coordorigin="6164,29113" coordsize="23139,11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j261e&#10;zAAAAOMAAAAPAAAAAAAAAAAAAAAAAKoCAABkcnMvZG93bnJldi54bWxQSwUGAAAAAAQABAD6AAAA&#10;owMAAAAA&#10;">
                  <v:shape id="Shape" o:spid="_x0000_s1693" style="position:absolute;left:20260;top:29113;width:9044;height:11696;visibility:visible;mso-wrap-style:square;v-text-anchor:midd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zYc8wA&#10;AADjAAAADwAAAGRycy9kb3ducmV2LnhtbESPQUvDQBSE74L/YXmCN7tpkCbEbksjWD0VWrXQ2zP7&#10;mqRm34bdNY3/visUPA4z8w0zX46mEwM531pWMJ0kIIgrq1uuFXy8vzzkIHxA1thZJgW/5GG5uL2Z&#10;Y6Htmbc07EItIoR9gQqaEPpCSl81ZNBPbE8cvaN1BkOUrpba4TnCTSfTJJlJgy3HhQZ7em6o+t79&#10;GAWb9PT1Wu77o/PDYZ1tVuWnW5dK3d+NqycQgcbwH76237SCNMke01meZxn8fYp/QC4u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o2zYc8wAAADjAAAADwAAAAAAAAAAAAAAAACY&#10;AgAAZHJzL2Rvd25yZXYueG1sUEsFBgAAAAAEAAQA9QAAAJEDAAAAAA==&#10;" adj="-11796480,,5400" path="m4710,251c4547,126,4385,126,4223,,2923,1381,1624,2763,,4144v6009,4019,10719,9042,13805,14944c16241,20093,18839,20972,21600,21600,20138,13186,14292,5400,4710,251xe" fillcolor="#3d8e92" stroked="f" strokeweight="1pt">
                    <v:stroke miterlimit="4" joinstyle="miter"/>
                    <v:formulas/>
                    <v:path arrowok="t" o:extrusionok="f" o:connecttype="custom" o:connectlocs="452218,584823;452218,584823;452218,584823;452218,584823" o:connectangles="0,90,180,270" textboxrect="0,0,21600,21600"/>
                    <v:textbox inset="4.5mm,2.25pt,2.25pt,2.25pt">
                      <w:txbxContent>
                        <w:p w:rsidR="00671334" w:rsidRDefault="00671334" w:rsidP="007807D6">
                          <w:pPr>
                            <w:bidi w:val="0"/>
                            <w:jc w:val="center"/>
                            <w:rPr>
                              <w:rFonts w:asciiTheme="minorHAnsi" w:hAnsi="Calibri" w:cstheme="minorBidi"/>
                              <w:color w:val="404040" w:themeColor="text1" w:themeTint="BF"/>
                              <w:kern w:val="24"/>
                              <w:sz w:val="30"/>
                              <w:szCs w:val="30"/>
                              <w:lang w:val="fr-CA"/>
                            </w:rPr>
                          </w:pPr>
                          <w:r>
                            <w:rPr>
                              <w:rFonts w:asciiTheme="minorHAnsi" w:hAnsi="Calibri" w:cstheme="minorBidi"/>
                              <w:color w:val="404040" w:themeColor="text1" w:themeTint="BF"/>
                              <w:kern w:val="24"/>
                              <w:sz w:val="30"/>
                              <w:szCs w:val="30"/>
                              <w:lang w:val="fr-CA"/>
                            </w:rPr>
                            <w:t>05</w:t>
                          </w:r>
                        </w:p>
                      </w:txbxContent>
                    </v:textbox>
                  </v:shape>
                  <v:shape id="TextBox 33" o:spid="_x0000_s1694" type="#_x0000_t202" style="position:absolute;left:6164;top:35232;width:17675;height:5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u1xsYA&#10;AADjAAAADwAAAGRycy9kb3ducmV2LnhtbERPO0/DMBDekfgP1iGxUbsRtFFat6p4SB1YKGE/xdc4&#10;Ij5H8dGk/x4PSIyfvvd2P4deXWhMXWQLy4UBRdxE13Frof58eyhBJUF22EcmC1dKsN/d3myxcnHi&#10;D7qcpFU5hFOFFrzIUGmdGk8B0yIOxJk7xzGgZDi22o045fDQ68KYlQ7YcW7wONCzp+b79BMsiLjD&#10;8lq/hnT8mt9fJm+aJ6ytvb+bDxtQQrP8i//cR2ehMOvHYlWW6zw6f8p/QO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u1xsYAAADjAAAADwAAAAAAAAAAAAAAAACYAgAAZHJz&#10;L2Rvd25yZXYueG1sUEsFBgAAAAAEAAQA9QAAAIsDAAAAAA==&#10;" filled="f" stroked="f">
                    <v:textbox style="mso-fit-shape-to-text:t">
                      <w:txbxContent>
                        <w:p w:rsidR="00671334" w:rsidRDefault="00671334"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الأمن السيبراني</w:t>
                          </w:r>
                        </w:p>
                      </w:txbxContent>
                    </v:textbox>
                  </v:shape>
                </v:group>
                <v:group id="Group 2074268879" o:spid="_x0000_s1695" style="position:absolute;top:16192;width:21864;height:13057" coordorigin=",16192" coordsize="21864,130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SRDks&#10;zAAAAOMAAAAPAAAAAAAAAAAAAAAAAKoCAABkcnMvZG93bnJldi54bWxQSwUGAAAAAAQABAD6AAAA&#10;owMAAAAA&#10;">
                  <v:shape id="Shape" o:spid="_x0000_s1696" style="position:absolute;left:16180;top:16192;width:5684;height:13057;visibility:visible;mso-wrap-style:square;v-text-anchor:middle" coordsize="20518,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ZL1MkA&#10;AADjAAAADwAAAGRycy9kb3ducmV2LnhtbESPy2rDMBBF94H+g5hAd7Ect6TGjRJMSKGbLvKAdjlY&#10;E8vEGrmS4rh/Xy0KXV7ui7PeTrYXI/nQOVawzHIQxI3THbcKzqe3RQkiRGSNvWNS8EMBtpuH2Ror&#10;7e58oPEYW5FGOFSowMQ4VFKGxpDFkLmBOHkX5y3GJH0rtcd7Gre9LPJ8JS12nB4MDrQz1FyPN6tg&#10;NMOhtpfaf9FVfk9kPz/2uyelHudT/Qoi0hT/w3/td62gyF+ei1VZlokiMSUekJ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XZL1MkAAADjAAAADwAAAAAAAAAAAAAAAACYAgAA&#10;ZHJzL2Rvd25yZXYueG1sUEsFBgAAAAAEAAQA9QAAAI4DAAAAAA==&#10;" adj="-11796480,,5400" path="m20373,337v,-112,,-225,,-337c16936,113,13500,113,10064,,9573,5625,6136,11138,,16088v736,1800,1964,3712,3436,5512c14973,16088,21600,8550,20373,337xe" fillcolor="#9fcfd1" stroked="f" strokeweight="1pt">
                    <v:stroke miterlimit="4" joinstyle="miter"/>
                    <v:formulas/>
                    <v:path arrowok="t" o:extrusionok="f" o:connecttype="custom" o:connectlocs="284226,652825;284226,652825;284226,652825;284226,652825" o:connectangles="0,90,180,270" textboxrect="0,0,20518,21600"/>
                    <v:textbox inset="2.25mm,2.25pt,.75mm,2.25pt">
                      <w:txbxContent>
                        <w:p w:rsidR="00671334" w:rsidRDefault="00671334" w:rsidP="007807D6">
                          <w:pPr>
                            <w:bidi w:val="0"/>
                            <w:jc w:val="center"/>
                            <w:rPr>
                              <w:rFonts w:asciiTheme="minorHAnsi" w:hAnsi="Calibri" w:cstheme="minorBidi"/>
                              <w:color w:val="404040" w:themeColor="text1" w:themeTint="BF"/>
                              <w:kern w:val="24"/>
                              <w:sz w:val="30"/>
                              <w:szCs w:val="30"/>
                              <w:lang w:val="fr-CA"/>
                            </w:rPr>
                          </w:pPr>
                          <w:r>
                            <w:rPr>
                              <w:rFonts w:asciiTheme="minorHAnsi" w:hAnsi="Calibri" w:cstheme="minorBidi"/>
                              <w:color w:val="404040" w:themeColor="text1" w:themeTint="BF"/>
                              <w:kern w:val="24"/>
                              <w:sz w:val="30"/>
                              <w:szCs w:val="30"/>
                              <w:lang w:val="fr-CA"/>
                            </w:rPr>
                            <w:t>06</w:t>
                          </w:r>
                        </w:p>
                      </w:txbxContent>
                    </v:textbox>
                  </v:shape>
                  <v:shape id="TextBox 36" o:spid="_x0000_s1697" type="#_x0000_t202" style="position:absolute;top:18715;width:17666;height:8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RsfMgA&#10;AADjAAAADwAAAGRycy9kb3ducmV2LnhtbESPT0vEMBTE74LfITzBm5u06FrqZpfFP7AHL671/mie&#10;TbF5Kc1z2/32RhA8DjPzG2azW8KgTjSlPrKFYmVAEbfR9dxZaN5fbipQSZAdDpHJwpkS7LaXFxus&#10;XZz5jU5H6VSGcKrRghcZa61T6ylgWsWROHufcQooWU6ddhPOGR4GXRqz1gF7zgseR3r01H4dv4MF&#10;Ebcvzs1zSIeP5fVp9qa9w8ba66tl/wBKaJH/8F/74CyU5v62XFdVVcDvp/wH9P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RGx8yAAAAOMAAAAPAAAAAAAAAAAAAAAAAJgCAABk&#10;cnMvZG93bnJldi54bWxQSwUGAAAAAAQABAD1AAAAjQMAAAAA&#10;" filled="f" stroked="f">
                    <v:textbox style="mso-fit-shape-to-text:t">
                      <w:txbxContent>
                        <w:p w:rsidR="00671334" w:rsidRDefault="00671334"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التفاعل والتواصل الفعال</w:t>
                          </w:r>
                        </w:p>
                      </w:txbxContent>
                    </v:textbox>
                  </v:shape>
                </v:group>
                <v:group id="Group 2074268882" o:spid="_x0000_s1698" style="position:absolute;left:8766;top:3296;width:22714;height:8769" coordorigin="8766,3296" coordsize="22713,87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pNdt6&#10;zAAAAOMAAAAPAAAAAAAAAAAAAAAAAKoCAABkcnMvZG93bnJldi54bWxQSwUGAAAAAAQABAD6AAAA&#10;owMAAAAA&#10;">
                  <v:shape id="Shape" o:spid="_x0000_s1699" style="position:absolute;left:18220;top:5312;width:13260;height:6753;visibility:visible;mso-wrap-style:square;v-text-anchor:middle" coordsize="21600,204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D3fsoA&#10;AADjAAAADwAAAGRycy9kb3ducmV2LnhtbESPQWvCQBSE7wX/w/IK3urGVDSkriKlQii9RCNeH9nX&#10;JDT7NuxuTfz33UKhx2FmvmG2+8n04kbOd5YVLBcJCOLa6o4bBdX5+JSB8AFZY2+ZFNzJw343e9hi&#10;ru3IJd1OoRERwj5HBW0IQy6lr1sy6Bd2II7ep3UGQ5SukdrhGOGml2mSrKXBjuNCiwO9tlR/nb6N&#10;gut7NRXl8uN4vry5puSq8KNdKTV/nA4vIAJN4T/81y60gjTZrNJ1lmXP8Psp/gG5+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9g937KAAAA4wAAAA8AAAAAAAAAAAAAAAAAmAIA&#10;AGRycy9kb3ducmV2LnhtbFBLBQYAAAAABAAEAPUAAACPAwAAAAA=&#10;" adj="-11796480,,5400" path="m21378,6994v111,-205,222,-205,222,-411c20603,4526,19606,2263,18720,,14289,6171,8972,10286,3323,11726,2105,14400,997,17280,,20160,7532,21600,15397,17280,21378,6994xe" fillcolor="#ffc000" stroked="f" strokeweight="1pt">
                    <v:stroke miterlimit="4" joinstyle="miter"/>
                    <v:formulas/>
                    <v:path arrowok="t" o:extrusionok="f" o:connecttype="custom" o:connectlocs="663023,337672;663023,337672;663023,337672;663023,337672" o:connectangles="0,90,180,270" textboxrect="0,0,21600,20430"/>
                    <v:textbox inset="2.25pt,5.24997mm,2.25pt,2.25pt">
                      <w:txbxContent>
                        <w:p w:rsidR="00671334" w:rsidRDefault="00671334" w:rsidP="007807D6">
                          <w:pPr>
                            <w:bidi w:val="0"/>
                            <w:jc w:val="center"/>
                            <w:rPr>
                              <w:rFonts w:asciiTheme="minorHAnsi" w:hAnsi="Calibri" w:cstheme="minorBidi"/>
                              <w:color w:val="FFFFFF"/>
                              <w:kern w:val="24"/>
                              <w:sz w:val="30"/>
                              <w:szCs w:val="30"/>
                              <w:lang w:val="fr-CA"/>
                            </w:rPr>
                          </w:pPr>
                          <w:r>
                            <w:rPr>
                              <w:rFonts w:asciiTheme="minorHAnsi" w:hAnsi="Calibri" w:cstheme="minorBidi"/>
                              <w:color w:val="FFFFFF"/>
                              <w:kern w:val="24"/>
                              <w:sz w:val="30"/>
                              <w:szCs w:val="30"/>
                              <w:lang w:val="fr-CA"/>
                            </w:rPr>
                            <w:t>07</w:t>
                          </w:r>
                        </w:p>
                      </w:txbxContent>
                    </v:textbox>
                  </v:shape>
                  <v:shape id="TextBox 39" o:spid="_x0000_s1700" type="#_x0000_t202" style="position:absolute;left:8766;top:3296;width:17675;height:5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PP5MkA&#10;AADjAAAADwAAAGRycy9kb3ducmV2LnhtbESPzWrDMBCE74W+g9hCb40Uk6bGjRJCfyCHXpq498Xa&#10;WqbWyljb2Hn7qlDocZiZb5jNbg69OtOYusgWlgsDiriJruPWQn16vStBJUF22EcmCxdKsNteX22w&#10;cnHidzofpVUZwqlCC15kqLROjaeAaREH4ux9xjGgZDm22o04ZXjodWHMWgfsOC94HOjJU/N1/A4W&#10;RNx+ealfQjp8zG/PkzfNPdbW3t7M+0dQQrP8h//aB2ehMA+rYl2W5Qp+P+U/o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jPP5MkAAADjAAAADwAAAAAAAAAAAAAAAACYAgAA&#10;ZHJzL2Rvd25yZXYueG1sUEsFBgAAAAAEAAQA9QAAAI4DAAAAAA==&#10;" filled="f" stroked="f">
                    <v:textbox style="mso-fit-shape-to-text:t">
                      <w:txbxContent>
                        <w:p w:rsidR="00671334" w:rsidRDefault="00671334"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استدامة الأعمال</w:t>
                          </w:r>
                        </w:p>
                      </w:txbxContent>
                    </v:textbox>
                  </v:shape>
                </v:group>
                <v:group id="Group 2074269146" o:spid="_x0000_s1701" style="position:absolute;left:32500;width:24469;height:10235" coordorigin="32500" coordsize="24468,10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Fk8r0&#10;zAAAAOMAAAAPAAAAAAAAAAAAAAAAAKoCAABkcnMvZG93bnJldi54bWxQSwUGAAAAAAQABAD6AAAA&#10;owMAAAAA&#10;">
                  <v:shape id="Shape" o:spid="_x0000_s1702" style="position:absolute;left:32500;top:2592;width:12377;height:7643;visibility:visible;mso-wrap-style:square;v-text-anchor:middle" coordsize="21600,214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6oUsoA&#10;AADjAAAADwAAAGRycy9kb3ducmV2LnhtbESP3YrCMBSE7xd8h3CEvVk0tRR/qlHEXcXL+vMAh+bY&#10;FpuT0mRtfXsjLOzlMDPfMKtNb2rxoNZVlhVMxhEI4tzqigsF18t+NAfhPLLG2jIpeJKDzXrwscJU&#10;245P9Dj7QgQIuxQVlN43qZQuL8mgG9uGOHg32xr0QbaF1C12AW5qGUfRVBqsOCyU2NCupPx+/jUK&#10;Dt/7r5/LyTXHZ+K6pLpn8UFnSn0O++0ShKfe/4f/2ketII5mSTxdTJIZvD+FPyDX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iuqFLKAAAA4wAAAA8AAAAAAAAAAAAAAAAAmAIA&#10;AGRycy9kb3ducmV2LnhtbFBLBQYAAAAABAAEAPUAAACPAwAAAAA=&#10;" adj="-11796480,,5400" path="m20176,21484v118,,237,,356,c20769,18808,21125,16323,21600,13647,15903,11162,10681,6574,6171,75,4154,-116,2136,75,,457,4510,11353,11631,19190,20176,21484xe" fillcolor="#3d8e92" stroked="f" strokeweight="1pt">
                    <v:stroke miterlimit="4" joinstyle="miter"/>
                    <v:formulas/>
                    <v:path arrowok="t" o:extrusionok="f" o:connecttype="custom" o:connectlocs="618822,382149;618822,382149;618822,382149;618822,382149" o:connectangles="0,90,180,270" textboxrect="0,0,21600,21484"/>
                    <v:textbox inset="2.25pt,2.25pt,2.25pt,2.25pt">
                      <w:txbxContent>
                        <w:p w:rsidR="00671334" w:rsidRDefault="00671334" w:rsidP="007807D6">
                          <w:pPr>
                            <w:bidi w:val="0"/>
                            <w:jc w:val="center"/>
                            <w:rPr>
                              <w:rFonts w:asciiTheme="minorHAnsi" w:hAnsi="Calibri" w:cstheme="minorBidi"/>
                              <w:color w:val="404040" w:themeColor="text1" w:themeTint="BF"/>
                              <w:kern w:val="24"/>
                              <w:sz w:val="30"/>
                              <w:szCs w:val="30"/>
                              <w:lang w:val="fr-CA"/>
                            </w:rPr>
                          </w:pPr>
                          <w:r>
                            <w:rPr>
                              <w:rFonts w:asciiTheme="minorHAnsi" w:hAnsi="Calibri" w:cstheme="minorBidi"/>
                              <w:color w:val="404040" w:themeColor="text1" w:themeTint="BF"/>
                              <w:kern w:val="24"/>
                              <w:sz w:val="30"/>
                              <w:szCs w:val="30"/>
                              <w:lang w:val="fr-CA"/>
                            </w:rPr>
                            <w:t>01</w:t>
                          </w:r>
                        </w:p>
                      </w:txbxContent>
                    </v:textbox>
                  </v:shape>
                  <v:shape id="TextBox 42" o:spid="_x0000_s1703" type="#_x0000_t202" style="position:absolute;left:39302;width:17667;height:89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PSbMYA&#10;AADjAAAADwAAAGRycy9kb3ducmV2LnhtbERPO0/DMBDekfgP1iGxUTtRKTTUrSoeUgcWSrqf4iOO&#10;iM9RfDTpv8cDEuOn773ZzaFXZxpTF9lCsTCgiJvoOm4t1J9vd4+gkiA77COThQsl2G2vrzZYuTjx&#10;B52P0qocwqlCC15kqLROjaeAaREH4sx9xTGgZDi22o045fDQ69KYlQ7YcW7wONCzp+b7+BMsiLh9&#10;calfQzqc5veXyZvmHmtrb2/m/RMooVn+xX/ug7NQmodluVoXyzw6f8p/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OPSbMYAAADjAAAADwAAAAAAAAAAAAAAAACYAgAAZHJz&#10;L2Rvd25yZXYueG1sUEsFBgAAAAAEAAQA9QAAAIsDAAAAAA==&#10;" filled="f" stroked="f">
                    <v:textbox style="mso-fit-shape-to-text:t">
                      <w:txbxContent>
                        <w:p w:rsidR="00671334" w:rsidRDefault="00671334"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تحسين تجربة العملاء</w:t>
                          </w:r>
                        </w:p>
                      </w:txbxContent>
                    </v:textbox>
                  </v:shape>
                </v:group>
                <w10:wrap anchorx="page"/>
                <w10:anchorlock/>
              </v:group>
            </w:pict>
          </mc:Fallback>
        </mc:AlternateContent>
      </w:r>
    </w:p>
    <w:p w:rsidR="001A2196"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32A40285" wp14:editId="353FF254">
                <wp:extent cx="5731510" cy="892088"/>
                <wp:effectExtent l="0" t="0" r="2540" b="22860"/>
                <wp:docPr id="103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33" name="مجموعة 47"/>
                        <wpg:cNvGrpSpPr/>
                        <wpg:grpSpPr>
                          <a:xfrm>
                            <a:off x="0" y="0"/>
                            <a:ext cx="5731510" cy="895351"/>
                            <a:chOff x="0" y="0"/>
                            <a:chExt cx="5878196" cy="918845"/>
                          </a:xfrm>
                        </wpg:grpSpPr>
                        <wpg:grpSp>
                          <wpg:cNvPr id="1034" name="مجموعة 48"/>
                          <wpg:cNvGrpSpPr/>
                          <wpg:grpSpPr>
                            <a:xfrm>
                              <a:off x="0" y="0"/>
                              <a:ext cx="5878196" cy="918845"/>
                              <a:chOff x="0" y="0"/>
                              <a:chExt cx="6240348" cy="919070"/>
                            </a:xfrm>
                          </wpg:grpSpPr>
                          <wpg:grpSp>
                            <wpg:cNvPr id="1035" name="مجموعة 49"/>
                            <wpg:cNvGrpSpPr/>
                            <wpg:grpSpPr>
                              <a:xfrm>
                                <a:off x="0" y="169208"/>
                                <a:ext cx="5433072" cy="580613"/>
                                <a:chOff x="0" y="169208"/>
                                <a:chExt cx="5433072" cy="580613"/>
                              </a:xfrm>
                            </wpg:grpSpPr>
                            <wps:wsp>
                              <wps:cNvPr id="10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2"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تحسين تجربة العملاء</w:t>
                                </w:r>
                              </w:p>
                            </w:txbxContent>
                          </wps:txbx>
                          <wps:bodyPr wrap="square" rtlCol="1">
                            <a:spAutoFit/>
                          </wps:bodyPr>
                        </wps:wsp>
                      </wpg:grpSp>
                      <pic:pic xmlns:pic="http://schemas.openxmlformats.org/drawingml/2006/picture">
                        <pic:nvPicPr>
                          <pic:cNvPr id="1043"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0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Cjy5ct0HAACv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170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JD2pwwAAAN0AAAAP&#10;AAAAAAAAAAAAAAAAAKoCAABkcnMvZG93bnJldi54bWxQSwUGAAAAAAQABAD6AAAAmgMAAAAA&#10;">
                  <v:group id="مجموعة 48" o:spid="_x0000_s170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2l3cMAAADdAAAADwAAAGRycy9kb3ducmV2LnhtbERPS4vCMBC+L/gfwgje&#10;1rTqilSjiLjiQQQfIN6GZmyLzaQ02bb++82CsLf5+J6zWHWmFA3VrrCsIB5GIIhTqwvOFFwv358z&#10;EM4jaywtk4IXOVgtex8LTLRt+UTN2WcihLBLUEHufZVI6dKcDLqhrYgD97C1QR9gnUldYxvCTSlH&#10;UTSVBgsODTlWtMkpfZ5/jIJdi+16HG+bw/Oxed0vX8fbISalBv1uPQfhqfP/4rd7r8P8aDy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zaXdwwAAAN0AAAAP&#10;AAAAAAAAAAAAAAAAAKoCAABkcnMvZG93bnJldi54bWxQSwUGAAAAAAQABAD6AAAAmgMAAAAA&#10;">
                    <v:group id="مجموعة 49" o:spid="_x0000_s170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EARsMAAADdAAAADwAAAGRycy9kb3ducmV2LnhtbERPTYvCMBC9C/6HMMLe&#10;NO2KItUoIuuyBxGsC4u3oRnbYjMpTWzrv98Igrd5vM9ZbXpTiZYaV1pWEE8iEMSZ1SXnCn7P+/EC&#10;hPPIGivLpOBBDjbr4WCFibYdn6hNfS5CCLsEFRTe14mULivIoJvYmjhwV9sY9AE2udQNdiHcVPIz&#10;iubSYMmhocCadgVlt/RuFHx32G2n8Vd7uF13j8t5dvw7xKTUx6jfLkF46v1b/HL/6DA/ms7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gQBGwwAAAN0AAAAP&#10;AAAAAAAAAAAAAAAAAKoCAABkcnMvZG93bnJldi54bWxQSwUGAAAAAAQABAD6AAAAmgMAAAAA&#10;">
                      <v:shape id="شكل حر 50" o:spid="_x0000_s170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gvS8IA&#10;AADdAAAADwAAAGRycy9kb3ducmV2LnhtbERPS4vCMBC+C/sfwix4s+kqPqhNZVkQRDxoVbwOzdiW&#10;bSalidr99xtB8DYf33PSVW8acafO1ZYVfEUxCOLC6ppLBafjerQA4TyyxsYyKfgjB6vsY5Biou2D&#10;D3TPfSlCCLsEFVTet4mUrqjIoItsSxy4q+0M+gC7UuoOHyHcNHIcxzNpsObQUGFLPxUVv/nNKJht&#10;p5f9vlhPD/lmsnNk9Flbr9Tws/9egvDU+7f45d7oMD+ezOH5TThB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mC9LwgAAAN0AAAAPAAAAAAAAAAAAAAAAAJgCAABkcnMvZG93&#10;bnJldi54bWxQSwUGAAAAAAQABAD1AAAAhw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0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xn4MAA&#10;AADdAAAADwAAAGRycy9kb3ducmV2LnhtbERPS4vCMBC+C/6HMIIX0XRdFK1GkZWFPfrC89iMabGZ&#10;1CbW7r83Cwve5uN7znLd2lI0VPvCsYKPUQKCOHO6YKPgdPwezkD4gKyxdEwKfsnDetXtLDHV7sl7&#10;ag7BiBjCPkUFeQhVKqXPcrLoR64ijtzV1RZDhLWRusZnDLelHCfJVFosODbkWNFXTtnt8LAK8G53&#10;54sLzjcXY7aDSdUO9ESpfq/dLEAEasNb/O/+0XF+8jmHv2/iCXL1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Cxn4MAAAADdAAAADwAAAAAAAAAAAAAAAACYAgAAZHJzL2Rvd25y&#10;ZXYueG1sUEsFBgAAAAAEAAQA9QAAAIUDAAAAAA==&#10;" fillcolor="#a5a5a5 [2092]" stroked="f" strokeweight="1pt">
                        <v:stroke joinstyle="miter"/>
                      </v:roundrect>
                    </v:group>
                    <v:oval id="شكل بيضاوي 52" o:spid="_x0000_s171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R+sIA&#10;AADdAAAADwAAAGRycy9kb3ducmV2LnhtbERP32vCMBB+F/Y/hBvsTRPLEKlGEcfAwQazVZ+P5myL&#10;zaU00db/fhkIvt3H9/OW68E24kadrx1rmE4UCOLCmZpLDYf8czwH4QOywcYxabiTh/XqZbTE1Lie&#10;93TLQiliCPsUNVQhtKmUvqjIop+4ljhyZ9dZDBF2pTQd9jHcNjJRaiYt1hwbKmxpW1Fxya5Ww+/l&#10;fLyfvr7VT+n6bNbbjyQxudZvr8NmASLQEJ7ih3tn4nz1PoX/b+IJ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5JH6wgAAAN0AAAAPAAAAAAAAAAAAAAAAAJgCAABkcnMvZG93&#10;bnJldi54bWxQSwUGAAAAAAQABAD1AAAAhwMAAAAA&#10;" filled="f" strokecolor="#168489" strokeweight="1pt">
                      <v:stroke joinstyle="miter"/>
                    </v:oval>
                  </v:group>
                  <v:shape id="مربع نص 41" o:spid="_x0000_s171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D3ucEA&#10;AADdAAAADwAAAGRycy9kb3ducmV2LnhtbERPTWsCMRC9F/ofwhS81USxUrZGkdqCh17U7X3YTDdL&#10;N5NlM7rrv28Kgrd5vM9ZbcbQqgv1qYlsYTY1oIir6BquLZSnz+dXUEmQHbaRycKVEmzWjw8rLFwc&#10;+ECXo9Qqh3Aq0IIX6QqtU+UpYJrGjjhzP7EPKBn2tXY9Djk8tHpuzFIHbDg3eOzo3VP1ezwHCyJu&#10;O7uWHyHtv8ev3eBN9YKltZOncfsGSmiUu/jm3rs83yzm8P9NPkG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1g97nBAAAA3QAAAA8AAAAAAAAAAAAAAAAAmAIAAGRycy9kb3du&#10;cmV2LnhtbFBLBQYAAAAABAAEAPUAAACGAw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تحسين تجربة العملاء</w:t>
                          </w:r>
                        </w:p>
                      </w:txbxContent>
                    </v:textbox>
                  </v:shape>
                </v:group>
                <v:shape id="صورة 54" o:spid="_x0000_s171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IL+HFAAAA3QAAAA8AAABkcnMvZG93bnJldi54bWxET01PAjEQvZP4H5ox8QZdhSiuFKIGEhJO&#10;sEA8jttxd6Wdrm2F9d9TEhNu8/I+ZzLrrBFH8qFxrOB+kIEgLp1uuFKwLRb9MYgQkTUax6TgjwLM&#10;pje9CebanXhNx02sRArhkKOCOsY2lzKUNVkMA9cSJ+7LeYsxQV9J7fGUwq2RD1n2KC02nBpqbOm9&#10;pvKw+bUKVv7t8/u52JviZ/0xH5vh0+4wXyl1d9u9voCI1MWr+N+91Gl+NhrC5Zt0gpy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yC/hxQAAAN0AAAAPAAAAAAAAAAAAAAAA&#10;AJ8CAABkcnMvZG93bnJldi54bWxQSwUGAAAAAAQABAD3AAAAkQMAAAAA&#10;">
                  <v:imagedata r:id="rId81" o:title=""/>
                  <v:path arrowok="t"/>
                </v:shape>
                <w10:wrap anchorx="page"/>
                <w10:anchorlock/>
              </v:group>
            </w:pict>
          </mc:Fallback>
        </mc:AlternateContent>
      </w:r>
    </w:p>
    <w:p w:rsidR="004A6D71" w:rsidRPr="00055A94" w:rsidRDefault="004A6D71" w:rsidP="004A6D71">
      <w:pPr>
        <w:rPr>
          <w:rFonts w:ascii="Sakkal Majalla" w:hAnsi="Sakkal Majalla"/>
          <w:sz w:val="32"/>
          <w:szCs w:val="32"/>
        </w:rPr>
      </w:pPr>
      <w:r w:rsidRPr="00512C5E">
        <w:rPr>
          <w:rFonts w:ascii="Sakkal Majalla" w:hAnsi="Sakkal Majalla"/>
          <w:color w:val="C00000"/>
          <w:sz w:val="32"/>
          <w:szCs w:val="32"/>
          <w:rtl/>
        </w:rPr>
        <w:t>الدافع:</w:t>
      </w:r>
      <w:r w:rsidRPr="00512C5E">
        <w:rPr>
          <w:rFonts w:ascii="Sakkal Majalla" w:hAnsi="Sakkal Majalla" w:hint="cs"/>
          <w:color w:val="C00000"/>
          <w:sz w:val="32"/>
          <w:szCs w:val="32"/>
          <w:rtl/>
        </w:rPr>
        <w:t xml:space="preserve"> </w:t>
      </w:r>
      <w:r w:rsidRPr="00055A94">
        <w:rPr>
          <w:rFonts w:ascii="Sakkal Majalla" w:hAnsi="Sakkal Majalla"/>
          <w:sz w:val="32"/>
          <w:szCs w:val="32"/>
          <w:rtl/>
        </w:rPr>
        <w:t>توقعات العملاء اليوم أعلى من أي وقت مضى، حيث يبحثون عن تجارب رقمية سلسة ومخصصة.</w:t>
      </w:r>
    </w:p>
    <w:p w:rsidR="004A6D71" w:rsidRPr="00512C5E" w:rsidRDefault="004A6D71" w:rsidP="004A6D71">
      <w:pPr>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زيادة رضا العملاء.</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تعزيز الولاء وبناء علاقات طويلة الأمد.</w:t>
      </w:r>
    </w:p>
    <w:p w:rsidR="004A6D71" w:rsidRPr="00055A94" w:rsidRDefault="001A2196" w:rsidP="004A6D71">
      <w:pPr>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5FFCECAF" wp14:editId="7F7FD191">
                <wp:extent cx="5731510" cy="892088"/>
                <wp:effectExtent l="0" t="0" r="2540" b="22860"/>
                <wp:docPr id="104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45" name="مجموعة 47"/>
                        <wpg:cNvGrpSpPr/>
                        <wpg:grpSpPr>
                          <a:xfrm>
                            <a:off x="0" y="0"/>
                            <a:ext cx="5731510" cy="895351"/>
                            <a:chOff x="0" y="0"/>
                            <a:chExt cx="5878196" cy="918845"/>
                          </a:xfrm>
                        </wpg:grpSpPr>
                        <wpg:grpSp>
                          <wpg:cNvPr id="1046" name="مجموعة 48"/>
                          <wpg:cNvGrpSpPr/>
                          <wpg:grpSpPr>
                            <a:xfrm>
                              <a:off x="0" y="0"/>
                              <a:ext cx="5878196" cy="918845"/>
                              <a:chOff x="0" y="0"/>
                              <a:chExt cx="6240348" cy="919070"/>
                            </a:xfrm>
                          </wpg:grpSpPr>
                          <wpg:grpSp>
                            <wpg:cNvPr id="1047" name="مجموعة 49"/>
                            <wpg:cNvGrpSpPr/>
                            <wpg:grpSpPr>
                              <a:xfrm>
                                <a:off x="0" y="169208"/>
                                <a:ext cx="5433072" cy="580613"/>
                                <a:chOff x="0" y="169208"/>
                                <a:chExt cx="5433072" cy="580613"/>
                              </a:xfrm>
                            </wpg:grpSpPr>
                            <wps:wsp>
                              <wps:cNvPr id="10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1"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زيادة الكفاءة التشغيلية</w:t>
                                </w:r>
                              </w:p>
                            </w:txbxContent>
                          </wps:txbx>
                          <wps:bodyPr wrap="square" rtlCol="1">
                            <a:spAutoFit/>
                          </wps:bodyPr>
                        </wps:wsp>
                      </wpg:grpSp>
                      <pic:pic xmlns:pic="http://schemas.openxmlformats.org/drawingml/2006/picture">
                        <pic:nvPicPr>
                          <pic:cNvPr id="1052"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1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LfztJ9oHAACv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171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YdzO8MAAADdAAAADwAAAGRycy9kb3ducmV2LnhtbERPS4vCMBC+C/6HMIK3&#10;Na2usnSNIqLiQRZ8wLK3oRnbYjMpTWzrv98Igrf5+J4zX3amFA3VrrCsIB5FIIhTqwvOFFzO248v&#10;EM4jaywtk4IHOVgu+r05Jtq2fKTm5DMRQtglqCD3vkqkdGlOBt3IVsSBu9raoA+wzqSusQ3hppTj&#10;KJpJgwWHhhwrWueU3k53o2DXYruaxJvmcLuuH3/n6c/vISalhoNu9Q3CU+ff4pd7r8P86HM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h3M7wwAAAN0AAAAP&#10;AAAAAAAAAAAAAAAAAKoCAABkcnMvZG93bnJldi54bWxQSwUGAAAAAAQABAD6AAAAmgMAAAAA&#10;">
                  <v:group id="مجموعة 48" o:spid="_x0000_s171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XtTMMAAADdAAAADwAAAGRycy9kb3ducmV2LnhtbERPS4vCMBC+C/6HMII3&#10;Tau7snSNIqLiQRZ8wLK3oRnbYjMpTWzrv98Igrf5+J4zX3amFA3VrrCsIB5HIIhTqwvOFFzO29EX&#10;COeRNZaWScGDHCwX/d4cE21bPlJz8pkIIewSVJB7XyVSujQng25sK+LAXW1t0AdYZ1LX2IZwU8pJ&#10;FM2kwYJDQ44VrXNKb6e7UbBrsV1N401zuF3Xj7/z58/vISalhoNu9Q3CU+ff4pd7r8P86GM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Ve1MwwAAAN0AAAAP&#10;AAAAAAAAAAAAAAAAAKoCAABkcnMvZG93bnJldi54bWxQSwUGAAAAAAQABAD6AAAAmgMAAAAA&#10;">
                    <v:group id="مجموعة 49" o:spid="_x0000_s171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lI18QAAADdAAAADwAAAGRycy9kb3ducmV2LnhtbERPS2vCQBC+F/wPywi9&#10;1U1sqxKziogtPYjgA8TbkJ08MDsbstsk/vtuodDbfHzPSdeDqUVHrassK4gnEQjizOqKCwWX88fL&#10;AoTzyBpry6TgQQ7Wq9FTiom2PR+pO/lChBB2CSoovW8SKV1WkkE3sQ1x4HLbGvQBtoXULfYh3NRy&#10;GkUzabDi0FBiQ9uSsvvp2yj47LHfvMa7bn/Pt4/b+f1w3cek1PN42CxBeBr8v/jP/aXD/OhtD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hlI18QAAADdAAAA&#10;DwAAAAAAAAAAAAAAAACqAgAAZHJzL2Rvd25yZXYueG1sUEsFBgAAAAAEAAQA+gAAAJsDAAAAAA==&#10;">
                      <v:shape id="شكل حر 50" o:spid="_x0000_s171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HIRMQA&#10;AADdAAAADwAAAGRycy9kb3ducmV2LnhtbESPQYvCQAyF78L+hyELe9PpuipSHWURBFk8aFW8hk5s&#10;i51M6cxq/ffmIHhLeC/vfZkvO1erG7Wh8mzge5CAIs69rbgwcDys+1NQISJbrD2TgQcFWC4+enNM&#10;rb/znm5ZLJSEcEjRQBljk2od8pIchoFviEW7+NZhlLUttG3xLuGu1sMkmWiHFUtDiQ2tSsqv2b8z&#10;MPkbn3e7fD3eZ5ufbSBnT9ZHY74+u98ZqEhdfJtf1xsr+MlIcOUbGUEv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ByETEAAAA3QAAAA8AAAAAAAAAAAAAAAAAmAIAAGRycy9k&#10;b3ducmV2LnhtbFBLBQYAAAAABAAEAPUAAACJ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1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oUncAA&#10;AADdAAAADwAAAGRycy9kb3ducmV2LnhtbERPS4vCMBC+C/6HMIIX0XRlFa1GkZWFPfrC89iMabGZ&#10;1CbW7r83Cwve5uN7znLd2lI0VPvCsYKPUQKCOHO6YKPgdPwezkD4gKyxdEwKfsnDetXtLDHV7sl7&#10;ag7BiBjCPkUFeQhVKqXPcrLoR64ijtzV1RZDhLWRusZnDLelHCfJVFosODbkWNFXTtnt8LAK8G53&#10;54sLzjcXY7aDSdUO9ESpfq/dLEAEasNb/O/+0XF+8jmHv2/iCXL1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CoUncAAAADdAAAADwAAAAAAAAAAAAAAAACYAgAAZHJzL2Rvd25y&#10;ZXYueG1sUEsFBgAAAAAEAAQA9QAAAIUDAAAAAA==&#10;" fillcolor="#a5a5a5 [2092]" stroked="f" strokeweight="1pt">
                        <v:stroke joinstyle="miter"/>
                      </v:roundrect>
                    </v:group>
                    <v:oval id="شكل بيضاوي 52" o:spid="_x0000_s171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GivMUA&#10;AADdAAAADwAAAGRycy9kb3ducmV2LnhtbESPQWvCQBCF74X+h2UK3upuA0pJXUUshRYUbGx7HrJj&#10;EszOhuzWxH/vHARvM7w3732zWI2+VWfqYxPYwsvUgCIug2u4svBz+Hh+BRUTssM2MFm4UITV8vFh&#10;gbkLA3/TuUiVkhCOOVqoU+pyrWNZk8c4DR2xaMfQe0yy9pV2PQ4S7ludGTPXHhuWhho72tRUnop/&#10;b2F/Ov5e/r62ZleFoZgP/j3L3MHaydO4fgOVaEx38+360wm+mQm/fCMj6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caK8xQAAAN0AAAAPAAAAAAAAAAAAAAAAAJgCAABkcnMv&#10;ZG93bnJldi54bWxQSwUGAAAAAAQABAD1AAAAigMAAAAA&#10;" filled="f" strokecolor="#168489" strokeweight="1pt">
                      <v:stroke joinstyle="miter"/>
                    </v:oval>
                  </v:group>
                  <v:shape id="مربع نص 41" o:spid="_x0000_s172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v/E8EA&#10;AADdAAAADwAAAGRycy9kb3ducmV2LnhtbERPS2vCQBC+F/oflin0VndTUCS6ivQBHnpR433ITrOh&#10;2dmQnZr477sFwdt8fM9Zb6fQqQsNqY1soZgZUMR1dC03FqrT58sSVBJkh11ksnClBNvN48MaSxdH&#10;PtDlKI3KIZxKtOBF+lLrVHsKmGaxJ87cdxwCSoZDo92AYw4PnX41ZqEDtpwbPPb05qn+Of4GCyJu&#10;V1yrj5D25+nrffSmnmNl7fPTtFuBEprkLr659y7PN/MC/r/JJ+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r/xPBAAAA3QAAAA8AAAAAAAAAAAAAAAAAmAIAAGRycy9kb3du&#10;cmV2LnhtbFBLBQYAAAAABAAEAPUAAACGAw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زيادة الكفاءة التشغيلية</w:t>
                          </w:r>
                        </w:p>
                      </w:txbxContent>
                    </v:textbox>
                  </v:shape>
                </v:group>
                <v:shape id="صورة 54" o:spid="_x0000_s172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dHKfFAAAA3QAAAA8AAABkcnMvZG93bnJldi54bWxET01PAjEQvZv4H5ox8SZdMSisFCIGEhNO&#10;sEA4jttxd6WdLm2F9d9TExNu8/I+ZzztrBEn8qFxrOCxl4EgLp1uuFKwKRYPQxAhIms0jknBLwWY&#10;Tm5vxphrd+YVndaxEimEQ44K6hjbXMpQ1mQx9FxLnLgv5y3GBH0ltcdzCrdG9rPsWVpsODXU2NJ7&#10;TeVh/WMVLP3s83tU7ExxXO3nQ/P0sj3Ml0rd33VvryAidfEq/nd/6DQ/G/Th75t0gpx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XRynxQAAAN0AAAAPAAAAAAAAAAAAAAAA&#10;AJ8CAABkcnMvZG93bnJldi54bWxQSwUGAAAAAAQABAD3AAAAkQMAAAAA&#10;">
                  <v:imagedata r:id="rId81" o:title=""/>
                  <v:path arrowok="t"/>
                </v:shape>
                <w10:wrap anchorx="page"/>
                <w10:anchorlock/>
              </v:group>
            </w:pict>
          </mc:Fallback>
        </mc:AlternateContent>
      </w:r>
    </w:p>
    <w:p w:rsidR="004A6D71" w:rsidRPr="00512C5E"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الدافع:</w:t>
      </w:r>
      <w:r w:rsidRPr="00512C5E">
        <w:rPr>
          <w:rFonts w:ascii="Sakkal Majalla" w:hAnsi="Sakkal Majalla" w:hint="cs"/>
          <w:color w:val="C00000"/>
          <w:sz w:val="32"/>
          <w:szCs w:val="32"/>
          <w:rtl/>
        </w:rPr>
        <w:t xml:space="preserve"> </w:t>
      </w:r>
      <w:r w:rsidRPr="00512C5E">
        <w:rPr>
          <w:rFonts w:ascii="Sakkal Majalla" w:hAnsi="Sakkal Majalla"/>
          <w:sz w:val="32"/>
          <w:szCs w:val="32"/>
          <w:rtl/>
        </w:rPr>
        <w:t>الرغبة في تحسين العمليات وزيادة الإنتاجية.</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 xml:space="preserve"> تقليل التكاليف.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سرعة وكفاءة العمليات.</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1E2739F2" wp14:editId="15EA59C6">
                <wp:extent cx="5731510" cy="892088"/>
                <wp:effectExtent l="0" t="0" r="2540" b="22860"/>
                <wp:docPr id="105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54" name="مجموعة 47"/>
                        <wpg:cNvGrpSpPr/>
                        <wpg:grpSpPr>
                          <a:xfrm>
                            <a:off x="0" y="0"/>
                            <a:ext cx="5731510" cy="895351"/>
                            <a:chOff x="0" y="0"/>
                            <a:chExt cx="5878196" cy="918845"/>
                          </a:xfrm>
                        </wpg:grpSpPr>
                        <wpg:grpSp>
                          <wpg:cNvPr id="1055" name="مجموعة 48"/>
                          <wpg:cNvGrpSpPr/>
                          <wpg:grpSpPr>
                            <a:xfrm>
                              <a:off x="0" y="0"/>
                              <a:ext cx="5878196" cy="918845"/>
                              <a:chOff x="0" y="0"/>
                              <a:chExt cx="6240348" cy="919070"/>
                            </a:xfrm>
                          </wpg:grpSpPr>
                          <wpg:grpSp>
                            <wpg:cNvPr id="2074267456" name="مجموعة 49"/>
                            <wpg:cNvGrpSpPr/>
                            <wpg:grpSpPr>
                              <a:xfrm>
                                <a:off x="0" y="169208"/>
                                <a:ext cx="5433072" cy="580613"/>
                                <a:chOff x="0" y="169208"/>
                                <a:chExt cx="5433072" cy="580613"/>
                              </a:xfrm>
                            </wpg:grpSpPr>
                            <wps:wsp>
                              <wps:cNvPr id="20742674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74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74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7460"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الابتكار والتطوير المستمر</w:t>
                                </w:r>
                              </w:p>
                            </w:txbxContent>
                          </wps:txbx>
                          <wps:bodyPr wrap="square" rtlCol="1">
                            <a:spAutoFit/>
                          </wps:bodyPr>
                        </wps:wsp>
                      </wpg:grpSp>
                      <pic:pic xmlns:pic="http://schemas.openxmlformats.org/drawingml/2006/picture">
                        <pic:nvPicPr>
                          <pic:cNvPr id="2074267461"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2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">
                <v:group id="مجموعة 47" o:spid="_x0000_s172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JAfcMAAADdAAAADwAAAGRycy9kb3ducmV2LnhtbERPS4vCMBC+C/6HMIK3&#10;Na2usnSNIqLiQRZ8wLK3oRnbYjMpTWzrv98Igrf5+J4zX3amFA3VrrCsIB5FIIhTqwvOFFzO248v&#10;EM4jaywtk4IHOVgu+r05Jtq2fKTm5DMRQtglqCD3vkqkdGlOBt3IVsSBu9raoA+wzqSusQ3hppTj&#10;KJpJgwWHhhwrWueU3k53o2DXYruaxJvmcLuuH3/n6c/vISalhoNu9Q3CU+ff4pd7r8P8aPo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EkB9wwAAAN0AAAAP&#10;AAAAAAAAAAAAAAAAAKoCAABkcnMvZG93bnJldi54bWxQSwUGAAAAAAQABAD6AAAAmgMAAAAA&#10;">
                  <v:group id="مجموعة 48" o:spid="_x0000_s172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7l5sQAAADdAAAADwAAAGRycy9kb3ducmV2LnhtbERPS2vCQBC+C/6HZYTe&#10;dJOWFImuImJLD6HQRCi9DdkxCWZnQ3abx7/vFgq9zcf3nP1xMq0YqHeNZQXxJgJBXFrdcKXgWrys&#10;tyCcR9bYWiYFMzk4HpaLPabajvxBQ+4rEULYpaig9r5LpXRlTQbdxnbEgbvZ3qAPsK+k7nEM4aaV&#10;j1H0LA02HBpq7OhcU3nPv42C1xHH01N8GbL77Tx/Fcn7ZxaTUg+r6bQD4Wny/+I/95sO86Mk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F7l5sQAAADdAAAA&#10;DwAAAAAAAAAAAAAAAACqAgAAZHJzL2Rvd25yZXYueG1sUEsFBgAAAAAEAAQA+gAAAJsDAAAAAA==&#10;">
                    <v:group id="مجموعة 49" o:spid="_x0000_s172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YPIxA&#10;zAAAAOMAAAAPAAAAAAAAAAAAAAAAAKoCAABkcnMvZG93bnJldi54bWxQSwUGAAAAAAQABAD6AAAA&#10;owMAAAAA&#10;">
                      <v:shape id="شكل حر 50" o:spid="_x0000_s172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Z22MoA&#10;AADjAAAADwAAAGRycy9kb3ducmV2LnhtbESPQWvCQBSE74L/YXmCN90YTVJSV5GCIMWDRkuvj+xr&#10;Epp9G7JbTf+9Wyh4HGbmG2a9HUwrbtS7xrKCxTwCQVxa3XCl4HrZz15AOI+ssbVMCn7JwXYzHq0x&#10;1/bOZ7oVvhIBwi5HBbX3XS6lK2sy6Oa2Iw7el+0N+iD7Suoe7wFuWhlHUSoNNhwWauzorabyu/gx&#10;CtL35PN0KvfJuTgsj46M/tDWKzWdDLtXEJ4G/wz/tw9aQRxlqzjNVkkGf5/CH5Cb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Gmdtj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2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aKCMYA&#10;AADjAAAADwAAAGRycy9kb3ducmV2LnhtbERPz2vCMBS+D/wfwhN2EU1XrEptKjIZ7Li54fnZPNNi&#10;81KbWLv/fjkMdvz4fhe70bZioN43jhW8LBIQxJXTDRsF319v8w0IH5A1to5JwQ952JWTpwJz7R78&#10;ScMxGBFD2OeooA6hy6X0VU0W/cJ1xJG7uN5iiLA3Uvf4iOG2lWmSrKTFhmNDjR291lRdj3erAG/2&#10;43R2wfnhbMxhlnXjTGdKPU/H/RZEoDH8i//c71pBmqyX6Wq9zOLo+Cn+AV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aKCMYAAADjAAAADwAAAAAAAAAAAAAAAACYAgAAZHJz&#10;L2Rvd25yZXYueG1sUEsFBgAAAAAEAAQA9QAAAIsDAAAAAA==&#10;" fillcolor="#a5a5a5 [2092]" stroked="f" strokeweight="1pt">
                        <v:stroke joinstyle="miter"/>
                      </v:roundrect>
                    </v:group>
                    <v:oval id="شكل بيضاوي 52" o:spid="_x0000_s172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Z3J8sA&#10;AADjAAAADwAAAGRycy9kb3ducmV2LnhtbESPUUvDMBSF3wX/Q7iCby4xzM51y4YogoLC1rk9X5q7&#10;tqy5KU1cu39vBMHHwznnO5zlenStOFMfGs8G7icKBHHpbcOVga/d690jiBCRLbaeycCFAqxX11dL&#10;zK0feEvnIlYiQTjkaKCOsculDGVNDsPEd8TJO/reYUyyr6TtcUhw10qtVCYdNpwWauzouabyVHw7&#10;A5vTcX85vH+oz8oPRTa4F63tzpjbm/FpASLSGP/Df+03a0Cr2VRns+nDHH4/pT8gV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EdncnywAAAOMAAAAPAAAAAAAAAAAAAAAAAJgC&#10;AABkcnMvZG93bnJldi54bWxQSwUGAAAAAAQABAD1AAAAkAMAAAAA&#10;" filled="f" strokecolor="#168489" strokeweight="1pt">
                      <v:stroke joinstyle="miter"/>
                    </v:oval>
                  </v:group>
                  <v:shape id="مربع نص 41" o:spid="_x0000_s172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SY8gA&#10;AADjAAAADwAAAGRycy9kb3ducmV2LnhtbESPy2rDMBBF94X+g5hCd40UkzrBiRJCH5BFN03d/WBN&#10;LVNrZKxp7Px9tSh0ebkvzu4wh15daExdZAvLhQFF3ETXcWuh/nh92IBKguywj0wWrpTgsL+92WHl&#10;4sTvdDlLq/IIpwoteJGh0jo1ngKmRRyIs/cVx4CS5dhqN+KUx0OvC2NKHbDj/OBxoCdPzff5J1gQ&#10;ccfltX4J6fQ5vz1P3jSPWFt7fzcft6CEZvkP/7VPzkJh1quiXK/KTJGZMg/o/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VlJjyAAAAOMAAAAPAAAAAAAAAAAAAAAAAJgCAABk&#10;cnMvZG93bnJldi54bWxQSwUGAAAAAAQABAD1AAAAjQM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الابتكار والتطوير المستمر</w:t>
                          </w:r>
                        </w:p>
                      </w:txbxContent>
                    </v:textbox>
                  </v:shape>
                </v:group>
                <v:shape id="صورة 54" o:spid="_x0000_s173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NvljMAAAA4wAAAA8AAABkcnMvZG93bnJldi54bWxEj0FLw0AUhO+C/2F5gje7aSxJjd0WlQpC&#10;T21UPD6zzyR2923cXdv477uC4HGYmW+YxWq0RhzIh96xgukkA0HcON1zq+C5fryagwgRWaNxTAp+&#10;KMBqeX62wEq7I2/psIutSBAOFSroYhwqKUPTkcUwcQNx8j6ctxiT9K3UHo8Jbo3Ms6yQFntOCx0O&#10;9NBRs999WwUbf//+eVO/mvpr+7aem+vyZb/eKHV5Md7dgog0xv/wX/tJK8izcpYX5ayYwu+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Vc2+WMwAAADjAAAADwAAAAAA&#10;AAAAAAAAAACfAgAAZHJzL2Rvd25yZXYueG1sUEsFBgAAAAAEAAQA9wAAAJgDAAAAAA==&#10;">
                  <v:imagedata r:id="rId81" o:title=""/>
                  <v:path arrowok="t"/>
                </v:shape>
                <w10:wrap anchorx="page"/>
                <w10:anchorlock/>
              </v:group>
            </w:pict>
          </mc:Fallback>
        </mc:AlternateContent>
      </w:r>
    </w:p>
    <w:p w:rsidR="004A6D71" w:rsidRPr="00055A94"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الدافع:</w:t>
      </w:r>
      <w:r w:rsidRPr="00512C5E">
        <w:rPr>
          <w:rFonts w:ascii="Sakkal Majalla" w:hAnsi="Sakkal Majalla" w:hint="cs"/>
          <w:color w:val="C00000"/>
          <w:sz w:val="32"/>
          <w:szCs w:val="32"/>
          <w:rtl/>
        </w:rPr>
        <w:t xml:space="preserve"> </w:t>
      </w:r>
      <w:r w:rsidRPr="00055A94">
        <w:rPr>
          <w:rFonts w:ascii="Sakkal Majalla" w:hAnsi="Sakkal Majalla"/>
          <w:sz w:val="32"/>
          <w:szCs w:val="32"/>
          <w:rtl/>
        </w:rPr>
        <w:t>الحاجة إلى الابتكار لتلبية احتياجات السوق المتغيرة والبقاء في المنافسة.</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تقديم منتجات وخدمات جديدة.</w:t>
      </w:r>
    </w:p>
    <w:p w:rsidR="004A6D71" w:rsidRPr="00512C5E" w:rsidRDefault="004A6D71">
      <w:pPr>
        <w:pStyle w:val="ListParagraph"/>
        <w:numPr>
          <w:ilvl w:val="0"/>
          <w:numId w:val="15"/>
        </w:numPr>
        <w:spacing w:line="360" w:lineRule="auto"/>
        <w:ind w:left="454" w:hanging="454"/>
        <w:jc w:val="both"/>
        <w:rPr>
          <w:rFonts w:ascii="Sakkal Majalla" w:hAnsi="Sakkal Majalla"/>
          <w:sz w:val="32"/>
          <w:szCs w:val="32"/>
        </w:rPr>
      </w:pPr>
      <w:r w:rsidRPr="00512C5E">
        <w:rPr>
          <w:rFonts w:ascii="Sakkal Majalla" w:hAnsi="Sakkal Majalla" w:cs="Sakkal Majalla"/>
          <w:sz w:val="32"/>
          <w:szCs w:val="32"/>
          <w:rtl/>
        </w:rPr>
        <w:t>دخول أسواق جديدة واستكشاف فرص النمو</w:t>
      </w:r>
      <w:r w:rsidRPr="00512C5E">
        <w:rPr>
          <w:rFonts w:ascii="Sakkal Majalla" w:hAnsi="Sakkal Majalla"/>
          <w:sz w:val="32"/>
          <w:szCs w:val="32"/>
          <w:rtl/>
        </w:rPr>
        <w:t>.</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8FC0CF2" wp14:editId="6F2032A8">
                <wp:extent cx="5731510" cy="892088"/>
                <wp:effectExtent l="0" t="0" r="2540" b="22860"/>
                <wp:docPr id="207426746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7463" name="مجموعة 47"/>
                        <wpg:cNvGrpSpPr/>
                        <wpg:grpSpPr>
                          <a:xfrm>
                            <a:off x="0" y="0"/>
                            <a:ext cx="5731510" cy="895351"/>
                            <a:chOff x="0" y="0"/>
                            <a:chExt cx="5878196" cy="918845"/>
                          </a:xfrm>
                        </wpg:grpSpPr>
                        <wpg:grpSp>
                          <wpg:cNvPr id="2074267464" name="مجموعة 48"/>
                          <wpg:cNvGrpSpPr/>
                          <wpg:grpSpPr>
                            <a:xfrm>
                              <a:off x="0" y="0"/>
                              <a:ext cx="5878196" cy="918845"/>
                              <a:chOff x="0" y="0"/>
                              <a:chExt cx="6240348" cy="919070"/>
                            </a:xfrm>
                          </wpg:grpSpPr>
                          <wpg:grpSp>
                            <wpg:cNvPr id="2074267465" name="مجموعة 49"/>
                            <wpg:cNvGrpSpPr/>
                            <wpg:grpSpPr>
                              <a:xfrm>
                                <a:off x="0" y="169208"/>
                                <a:ext cx="5433072" cy="580613"/>
                                <a:chOff x="0" y="169208"/>
                                <a:chExt cx="5433072" cy="580613"/>
                              </a:xfrm>
                            </wpg:grpSpPr>
                            <wps:wsp>
                              <wps:cNvPr id="20742674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74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74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7469"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تحليل البيانات واتخاذ القرار</w:t>
                                </w:r>
                              </w:p>
                            </w:txbxContent>
                          </wps:txbx>
                          <wps:bodyPr wrap="square" rtlCol="1">
                            <a:spAutoFit/>
                          </wps:bodyPr>
                        </wps:wsp>
                      </wpg:grpSp>
                      <pic:pic xmlns:pic="http://schemas.openxmlformats.org/drawingml/2006/picture">
                        <pic:nvPicPr>
                          <pic:cNvPr id="2074267470"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3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s/xS3g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&#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Cez/FL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173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GJ+Vl&#10;zAAAAOMAAAAPAAAAAAAAAAAAAAAAAKoCAABkcnMvZG93bnJldi54bWxQSwUGAAAAAAQABAD6AAAA&#10;owMAAAAA&#10;">
                  <v:group id="مجموعة 48" o:spid="_x0000_s173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Jzn0R&#10;zAAAAOMAAAAPAAAAAAAAAAAAAAAAAKoCAABkcnMvZG93bnJldi54bWxQSwUGAAAAAAQABAD6AAAA&#10;owMAAAAA&#10;">
                    <v:group id="مجموعة 49" o:spid="_x0000_s173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mgtiK&#10;zAAAAOMAAAAPAAAAAAAAAAAAAAAAAKoCAABkcnMvZG93bnJldi54bWxQSwUGAAAAAAQABAD6AAAA&#10;owMAAAAA&#10;">
                      <v:shape id="شكل حر 50" o:spid="_x0000_s173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YZ/skA&#10;AADjAAAADwAAAGRycy9kb3ducmV2LnhtbESPQWvCQBSE74L/YXkFb7pp1LWkriIFQaQHjZZeH9nX&#10;JDT7NmS3Gv99VxA8DjPzDbNc97YRF+p87VjD6yQBQVw4U3Op4Xzajt9A+IBssHFMGm7kYb0aDpaY&#10;GXflI13yUIoIYZ+hhiqENpPSFxVZ9BPXEkfvx3UWQ5RdKU2H1wi3jUyTREmLNceFClv6qKj4zf+s&#10;BrWffx8OxXZ+zHfTT0/WfBkXtB699Jt3EIH68Aw/2jujIU0Ws1QtZkrB/VP8A3L1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IYZ/s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3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XUx8kA&#10;AADjAAAADwAAAGRycy9kb3ducmV2LnhtbESPT2vCQBTE70K/w/IKvUjdNGgi0VWkpeCx/qHnZ/a5&#10;CWbfxuw2xm/fLRQ8DjPzG2a5Hmwjeup87VjB2yQBQVw6XbNRcDx8vs5B+ICssXFMCu7kYb16Gi2x&#10;0O7GO+r3wYgIYV+ggiqEtpDSlxVZ9BPXEkfv7DqLIcrOSN3hLcJtI9MkyaTFmuNChS29V1Re9j9W&#10;AV7t1/fJBef7kzEf41k7jPVMqZfnYbMAEWgIj/B/e6sVpEk+TbN8muXw9yn+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1XUx8kAAADjAAAADwAAAAAAAAAAAAAAAACYAgAA&#10;ZHJzL2Rvd25yZXYueG1sUEsFBgAAAAAEAAQA9QAAAI4DAAAAAA==&#10;" fillcolor="#a5a5a5 [2092]" stroked="f" strokeweight="1pt">
                        <v:stroke joinstyle="miter"/>
                      </v:roundrect>
                    </v:group>
                    <v:oval id="شكل بيضاوي 52" o:spid="_x0000_s173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YYAccA&#10;AADjAAAADwAAAGRycy9kb3ducmV2LnhtbERPXWvCMBR9F/Yfwh3sTZMFqaMaRTYGG2ygdfp8aa5t&#10;sbkpTWbrv18eBj4ezvdqM7pWXKkPjWcDzzMFgrj0tuHKwM/hffoCIkRki61nMnCjAJv1w2SFufUD&#10;7+laxEqkEA45Gqhj7HIpQ1mTwzDzHXHizr53GBPsK2l7HFK4a6VWKpMOG04NNXb0WlN5KX6dgd3l&#10;fLydPr/Ud+WHIhvcm9b2YMzT47hdgog0xrv43/1hDWi1mOtsMc/S6PQp/Q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WGAHHAAAA4wAAAA8AAAAAAAAAAAAAAAAAmAIAAGRy&#10;cy9kb3ducmV2LnhtbFBLBQYAAAAABAAEAPUAAACMAwAAAAA=&#10;" filled="f" strokecolor="#168489" strokeweight="1pt">
                      <v:stroke joinstyle="miter"/>
                    </v:oval>
                  </v:group>
                  <v:shape id="مربع نص 41" o:spid="_x0000_s173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z7/skA&#10;AADjAAAADwAAAGRycy9kb3ducmV2LnhtbESPzU7DMBCE70i8g7VI3KjdqKQQ6lYVP1IPXCjhvoqX&#10;OCJeR/HSpG+PkZA4jmbmG81mN4denWhMXWQLy4UBRdxE13FroX5/ubkDlQTZYR+ZLJwpwW57ebHB&#10;ysWJ3+h0lFZlCKcKLXiRodI6NZ4CpkUciLP3GceAkuXYajfilOGh14UxpQ7YcV7wONCjp+br+B0s&#10;iLj98lw/h3T4mF+fJm+aW6ytvb6a9w+ghGb5D/+1D85CYdarolyvyn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Gz7/skAAADjAAAADwAAAAAAAAAAAAAAAACYAgAA&#10;ZHJzL2Rvd25yZXYueG1sUEsFBgAAAAAEAAQA9QAAAI4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تحليل البيانات واتخاذ القرار</w:t>
                          </w:r>
                        </w:p>
                      </w:txbxContent>
                    </v:textbox>
                  </v:shape>
                </v:group>
                <v:shape id="صورة 54" o:spid="_x0000_s173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WI0eywAAAOMAAAAPAAAAAAAA&#10;AAAAAAAAAJ8CAABkcnMvZG93bnJldi54bWxQSwUGAAAAAAQABAD3AAAAlwMAAAAA&#10;">
                  <v:imagedata r:id="rId81" o:title=""/>
                  <v:path arrowok="t"/>
                </v:shape>
                <w10:wrap anchorx="page"/>
                <w10:anchorlock/>
              </v:group>
            </w:pict>
          </mc:Fallback>
        </mc:AlternateContent>
      </w:r>
    </w:p>
    <w:p w:rsidR="004A6D71" w:rsidRPr="00055A94"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الدافع:</w:t>
      </w:r>
      <w:r w:rsidRPr="00512C5E">
        <w:rPr>
          <w:rFonts w:ascii="Sakkal Majalla" w:hAnsi="Sakkal Majalla" w:hint="cs"/>
          <w:color w:val="C00000"/>
          <w:sz w:val="32"/>
          <w:szCs w:val="32"/>
          <w:rtl/>
        </w:rPr>
        <w:t xml:space="preserve"> </w:t>
      </w:r>
      <w:r w:rsidRPr="00055A94">
        <w:rPr>
          <w:rFonts w:ascii="Sakkal Majalla" w:hAnsi="Sakkal Majalla"/>
          <w:sz w:val="32"/>
          <w:szCs w:val="32"/>
          <w:rtl/>
        </w:rPr>
        <w:t>الاستفادة من البيانات الضخمة لاتخاذ قرارات مستنيرة.</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دقة القرارات.</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تطوير استراتيجيات عمل مبنية على بيانات قوية.</w:t>
      </w:r>
    </w:p>
    <w:p w:rsidR="004A6D71" w:rsidRPr="00055A94" w:rsidRDefault="001A2196" w:rsidP="004A6D71">
      <w:pPr>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3571364E" wp14:editId="440A4BA8">
                <wp:extent cx="5731510" cy="892088"/>
                <wp:effectExtent l="0" t="0" r="2540" b="22860"/>
                <wp:docPr id="207426747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7473" name="مجموعة 47"/>
                        <wpg:cNvGrpSpPr/>
                        <wpg:grpSpPr>
                          <a:xfrm>
                            <a:off x="0" y="0"/>
                            <a:ext cx="5731510" cy="895351"/>
                            <a:chOff x="0" y="0"/>
                            <a:chExt cx="5878196" cy="918845"/>
                          </a:xfrm>
                        </wpg:grpSpPr>
                        <wpg:grpSp>
                          <wpg:cNvPr id="2074267474" name="مجموعة 48"/>
                          <wpg:cNvGrpSpPr/>
                          <wpg:grpSpPr>
                            <a:xfrm>
                              <a:off x="0" y="0"/>
                              <a:ext cx="5878196" cy="918845"/>
                              <a:chOff x="0" y="0"/>
                              <a:chExt cx="6240348" cy="919070"/>
                            </a:xfrm>
                          </wpg:grpSpPr>
                          <wpg:grpSp>
                            <wpg:cNvPr id="2074267475" name="مجموعة 49"/>
                            <wpg:cNvGrpSpPr/>
                            <wpg:grpSpPr>
                              <a:xfrm>
                                <a:off x="0" y="169208"/>
                                <a:ext cx="5433072" cy="580613"/>
                                <a:chOff x="0" y="169208"/>
                                <a:chExt cx="5433072" cy="580613"/>
                              </a:xfrm>
                            </wpg:grpSpPr>
                            <wps:wsp>
                              <wps:cNvPr id="20742674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74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74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7479"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الأمن السيبراني</w:t>
                                </w:r>
                              </w:p>
                            </w:txbxContent>
                          </wps:txbx>
                          <wps:bodyPr wrap="square" rtlCol="1">
                            <a:spAutoFit/>
                          </wps:bodyPr>
                        </wps:wsp>
                      </wpg:grpSp>
                      <pic:pic xmlns:pic="http://schemas.openxmlformats.org/drawingml/2006/picture">
                        <pic:nvPicPr>
                          <pic:cNvPr id="2074267480"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4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vGLZ4g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C6vGLZ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174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D/nO4&#10;zAAAAOMAAAAPAAAAAAAAAAAAAAAAAKoCAABkcnMvZG93bnJldi54bWxQSwUGAAAAAAQABAD6AAAA&#10;owMAAAAA&#10;">
                  <v:group id="مجموعة 48" o:spid="_x0000_s174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MF+vM&#10;zAAAAOMAAAAPAAAAAAAAAAAAAAAAAKoCAABkcnMvZG93bnJldi54bWxQSwUGAAAAAAQABAD6AAAA&#10;owMAAAAA&#10;">
                    <v:group id="مجموعة 49" o:spid="_x0000_s174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jW05X&#10;zAAAAOMAAAAPAAAAAAAAAAAAAAAAAKoCAABkcnMvZG93bnJldi54bWxQSwUGAAAAAAQABAD6AAAA&#10;owMAAAAA&#10;">
                      <v:shape id="شكل حر 50" o:spid="_x0000_s174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PI8oA&#10;AADjAAAADwAAAGRycy9kb3ducmV2LnhtbESPQWvCQBSE74X+h+UVequbpppIzEZKQRDpQdOK10f2&#10;mQSzb0N2q/HfdwXB4zAz3zD5cjSdONPgWssK3icRCOLK6pZrBb8/q7c5COeRNXaWScGVHCyL56cc&#10;M20vvKNz6WsRIOwyVNB432dSuqohg25ie+LgHe1g0Ac51FIPeAlw08k4ihJpsOWw0GBPXw1Vp/LP&#10;KEg2s8N2W61mu3L98e3I6L22XqnXl/FzAcLT6B/he3utFcRROo2TdJomcPsU/oAs/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VfjyP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4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xCGsgA&#10;AADjAAAADwAAAGRycy9kb3ducmV2LnhtbESPQWvCQBSE7wX/w/KEXkQ3DWokuopUCj22Kp6f2ecm&#10;mH0bs2tM/323UPA4zMw3zGrT21p01PrKsYK3SQKCuHC6YqPgePgYL0D4gKyxdkwKfsjDZj14WWGu&#10;3YO/qdsHIyKEfY4KyhCaXEpflGTRT1xDHL2Lay2GKFsjdYuPCLe1TJNkLi1WHBdKbOi9pOK6v1sF&#10;eLNfp7MLzndnY3ajWdOP9Eyp12G/XYII1Idn+L/9qRWkSTZN59k0y+DvU/wDcv0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jEIayAAAAOMAAAAPAAAAAAAAAAAAAAAAAJgCAABk&#10;cnMvZG93bnJldi54bWxQSwUGAAAAAAQABAD1AAAAjQMAAAAA&#10;" fillcolor="#a5a5a5 [2092]" stroked="f" strokeweight="1pt">
                        <v:stroke joinstyle="miter"/>
                      </v:roundrect>
                    </v:group>
                    <v:oval id="شكل بيضاوي 52" o:spid="_x0000_s174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O3McA&#10;AADjAAAADwAAAGRycy9kb3ducmV2LnhtbERPXUvDMBR9F/YfwhV8c4lhtKNbNsZEUFBw3fT50ty1&#10;Zc1NaeLa/XvzIPh4ON/r7eQ6caUhtJ4NPM0VCOLK25ZrA6fjy+MSRIjIFjvPZOBGAbab2d0aC+tH&#10;PtC1jLVIIRwKNNDE2BdShqohh2Hue+LEnf3gMCY41NIOOKZw10mtVCYdtpwaGuxp31B1KX+cgc/L&#10;+ev2/fauPmo/ltnonrW2R2Me7qfdCkSkKf6L/9yv1oBW+UJn+SJPo9On9Afk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PjtzHAAAA4wAAAA8AAAAAAAAAAAAAAAAAmAIAAGRy&#10;cy9kb3ducmV2LnhtbFBLBQYAAAAABAAEAPUAAACMAwAAAAA=&#10;" filled="f" strokecolor="#168489" strokeweight="1pt">
                      <v:stroke joinstyle="miter"/>
                    </v:oval>
                  </v:group>
                  <v:shape id="مربع نص 41" o:spid="_x0000_s174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VtI8kA&#10;AADjAAAADwAAAGRycy9kb3ducmV2LnhtbESPzU7DMBCE70i8g7VI3KjdqDQQ6lYVP1IPXCjhvoqX&#10;OCJeR/HSpG+PkZA4jmbmG81mN4denWhMXWQLy4UBRdxE13FroX5/ubkDlQTZYR+ZLJwpwW57ebHB&#10;ysWJ3+h0lFZlCKcKLXiRodI6NZ4CpkUciLP3GceAkuXYajfilOGh14Uxax2w47zgcaBHT83X8TtY&#10;EHH75bl+DunwMb8+Td40t1hbe3017x9ACc3yH/5rH5yFwpSrYl2uyn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bVtI8kAAADjAAAADwAAAAAAAAAAAAAAAACYAgAA&#10;ZHJzL2Rvd25yZXYueG1sUEsFBgAAAAAEAAQA9QAAAI4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الأمن السيبراني</w:t>
                          </w:r>
                        </w:p>
                      </w:txbxContent>
                    </v:textbox>
                  </v:shape>
                </v:group>
                <v:shape id="صورة 54" o:spid="_x0000_s174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Kjf05ywAAAOMAAAAPAAAAAAAA&#10;AAAAAAAAAJ8CAABkcnMvZG93bnJldi54bWxQSwUGAAAAAAQABAD3AAAAlwMAAAAA&#10;">
                  <v:imagedata r:id="rId81" o:title=""/>
                  <v:path arrowok="t"/>
                </v:shape>
                <w10:wrap anchorx="page"/>
                <w10:anchorlock/>
              </v:group>
            </w:pict>
          </mc:Fallback>
        </mc:AlternateContent>
      </w:r>
    </w:p>
    <w:p w:rsidR="004A6D71" w:rsidRPr="00055A94"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الدافع:</w:t>
      </w:r>
      <w:r>
        <w:rPr>
          <w:rFonts w:ascii="Sakkal Majalla" w:hAnsi="Sakkal Majalla" w:hint="cs"/>
          <w:sz w:val="32"/>
          <w:szCs w:val="32"/>
          <w:rtl/>
        </w:rPr>
        <w:t xml:space="preserve"> </w:t>
      </w:r>
      <w:r w:rsidRPr="00055A94">
        <w:rPr>
          <w:rFonts w:ascii="Sakkal Majalla" w:hAnsi="Sakkal Majalla"/>
          <w:sz w:val="32"/>
          <w:szCs w:val="32"/>
          <w:rtl/>
        </w:rPr>
        <w:t>حماية المعلومات الحساسة والبيانات الشخصية في ظل تزايد التهديدات السيبرانية.</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تعزيز الثقة بين العملاء والشركاء.</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ضمان الامتثال للمعايير القانونية والتنظيمية.</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33AE1F93" wp14:editId="18A8B181">
                <wp:extent cx="5731510" cy="892088"/>
                <wp:effectExtent l="0" t="0" r="2540" b="22860"/>
                <wp:docPr id="207426748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7482" name="مجموعة 47"/>
                        <wpg:cNvGrpSpPr/>
                        <wpg:grpSpPr>
                          <a:xfrm>
                            <a:off x="0" y="0"/>
                            <a:ext cx="5731510" cy="895351"/>
                            <a:chOff x="0" y="0"/>
                            <a:chExt cx="5878196" cy="918845"/>
                          </a:xfrm>
                        </wpg:grpSpPr>
                        <wpg:grpSp>
                          <wpg:cNvPr id="2074267483" name="مجموعة 48"/>
                          <wpg:cNvGrpSpPr/>
                          <wpg:grpSpPr>
                            <a:xfrm>
                              <a:off x="0" y="0"/>
                              <a:ext cx="5878196" cy="918845"/>
                              <a:chOff x="0" y="0"/>
                              <a:chExt cx="6240348" cy="919070"/>
                            </a:xfrm>
                          </wpg:grpSpPr>
                          <wpg:grpSp>
                            <wpg:cNvPr id="2074267484" name="مجموعة 49"/>
                            <wpg:cNvGrpSpPr/>
                            <wpg:grpSpPr>
                              <a:xfrm>
                                <a:off x="0" y="169208"/>
                                <a:ext cx="5433072" cy="580613"/>
                                <a:chOff x="0" y="169208"/>
                                <a:chExt cx="5433072" cy="580613"/>
                              </a:xfrm>
                            </wpg:grpSpPr>
                            <wps:wsp>
                              <wps:cNvPr id="20742674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74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748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1488595" name="مربع نص 41"/>
                          <wps:cNvSpPr txBox="1"/>
                          <wps:spPr>
                            <a:xfrm>
                              <a:off x="204466" y="256663"/>
                              <a:ext cx="4615440" cy="389157"/>
                            </a:xfrm>
                            <a:prstGeom prst="rect">
                              <a:avLst/>
                            </a:prstGeom>
                            <a:noFill/>
                          </wps:spPr>
                          <wps:txbx>
                            <w:txbxContent>
                              <w:p w:rsidR="00671334" w:rsidRDefault="00671334" w:rsidP="002A7AC4">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التفاعل والتواصل الفعال</w:t>
                                </w:r>
                              </w:p>
                            </w:txbxContent>
                          </wps:txbx>
                          <wps:bodyPr wrap="square" rtlCol="1">
                            <a:spAutoFit/>
                          </wps:bodyPr>
                        </wps:wsp>
                      </wpg:grpSp>
                      <pic:pic xmlns:pic="http://schemas.openxmlformats.org/drawingml/2006/picture">
                        <pic:nvPicPr>
                          <pic:cNvPr id="975925184"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4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">
                <v:group id="مجموعة 47" o:spid="_x0000_s175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ZZ6YE&#10;zAAAAOMAAAAPAAAAAAAAAAAAAAAAAKoCAABkcnMvZG93bnJldi54bWxQSwUGAAAAAAQABAD6AAAA&#10;owMAAAAA&#10;">
                  <v:group id="مجموعة 48" o:spid="_x0000_s175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2KwOf&#10;zAAAAOMAAAAPAAAAAAAAAAAAAAAAAKoCAABkcnMvZG93bnJldi54bWxQSwUGAAAAAAQABAD6AAAA&#10;owMAAAAA&#10;">
                    <v:group id="مجموعة 49" o:spid="_x0000_s175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5wpvr&#10;zAAAAOMAAAAPAAAAAAAAAAAAAAAAAKoCAABkcnMvZG93bnJldi54bWxQSwUGAAAAAAQABAD6AAAA&#10;owMAAAAA&#10;">
                      <v:shape id="شكل حر 50" o:spid="_x0000_s175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hhc8kA&#10;AADjAAAADwAAAGRycy9kb3ducmV2LnhtbESPQWvCQBSE74L/YXkFb7ppNFGiq0hBkNKDporXR/aZ&#10;BLNvQ3ar6b/vCkKPw8x8w6w2vWnEnTpXW1bwPolAEBdW11wqOH3vxgsQziNrbCyTgl9ysFkPByvM&#10;tH3wke65L0WAsMtQQeV9m0npiooMuoltiYN3tZ1BH2RXSt3hI8BNI+MoSqXBmsNChS19VFTc8h+j&#10;IP1MLodDsUuO+X765cjos7ZeqdFbv12C8NT7//CrvdcK4mg+i9P5bJHA81P4A3L9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Fhhc8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5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WXpskA&#10;AADjAAAADwAAAGRycy9kb3ducmV2LnhtbESPQWvCQBSE74L/YXlCL6KbBo2SZiPSUvBYben5mX1u&#10;QrNvY3Yb47/vFgo9DjPzDVPsRtuKgXrfOFbwuExAEFdON2wUfLy/LrYgfEDW2DomBXfysCunkwJz&#10;7W58pOEUjIgQ9jkqqEPocil9VZNFv3QdcfQurrcYouyN1D3eIty2Mk2STFpsOC7U2NFzTdXX6dsq&#10;wKt9+zy74PxwNuZlvu7GuV4r9TAb908gAo3hP/zXPmgFabJZpdlmtc3g91P8A7L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BWXpskAAADjAAAADwAAAAAAAAAAAAAAAACYAgAA&#10;ZHJzL2Rvd25yZXYueG1sUEsFBgAAAAAEAAQA9QAAAI4DAAAAAA==&#10;" fillcolor="#a5a5a5 [2092]" stroked="f" strokeweight="1pt">
                        <v:stroke joinstyle="miter"/>
                      </v:roundrect>
                    </v:group>
                    <v:oval id="شكل بيضاوي 52" o:spid="_x0000_s175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VqicoA&#10;AADjAAAADwAAAGRycy9kb3ducmV2LnhtbESPUUvDMBSF3wX/Q7iCby4xjHbUZUMUYYKC66bPl+au&#10;LWtuSpOt3b83grDHwznnO5zlenKdONMQWs8GHmcKBHHlbcu1gf3u7WEBIkRki51nMnChAOvV7c0S&#10;C+tH3tK5jLVIEA4FGmhi7AspQ9WQwzDzPXHyDn5wGJMcamkHHBPcdVIrlUmHLaeFBnt6aag6lidn&#10;4Ot4+L78vH+oz9qPZTa6V63tzpj7u+n5CUSkKV7D/+2NNaBVPtdZPl/k8Pcp/Q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TFaonKAAAA4wAAAA8AAAAAAAAAAAAAAAAAmAIA&#10;AGRycy9kb3ducmV2LnhtbFBLBQYAAAAABAAEAPUAAACPAwAAAAA=&#10;" filled="f" strokecolor="#168489" strokeweight="1pt">
                      <v:stroke joinstyle="miter"/>
                    </v:oval>
                  </v:group>
                  <v:shape id="مربع نص 41" o:spid="_x0000_s1756"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kNN8YA&#10;AADjAAAADwAAAGRycy9kb3ducmV2LnhtbERPS0vDQBC+C/0PyxS82U2kkRi7LcUH9NCLNd6H7JgN&#10;ZmdDdmzSf+8KQo/zvWezm32vzjTGLrCBfJWBIm6C7bg1UH+83ZWgoiBb7AOTgQtF2G0XNxusbJj4&#10;nc4naVUK4VihAScyVFrHxpHHuAoDceK+wuhR0jm22o44pXDf6/sse9AeO04NDgd6dtR8n368ARG7&#10;zy/1q4+Hz/n4MrmsKbA25nY5759ACc1yFf+7DzbNXxf5uiyLxwL+fkoA6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kNN8YAAADjAAAADwAAAAAAAAAAAAAAAACYAgAAZHJz&#10;L2Rvd25yZXYueG1sUEsFBgAAAAAEAAQA9QAAAIsDAAAAAA==&#10;" filled="f" stroked="f">
                    <v:textbox style="mso-fit-shape-to-text:t">
                      <w:txbxContent>
                        <w:p w:rsidR="00671334" w:rsidRDefault="00671334" w:rsidP="002A7AC4">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التفاعل والتواصل الفعال</w:t>
                          </w:r>
                        </w:p>
                      </w:txbxContent>
                    </v:textbox>
                  </v:shape>
                </v:group>
                <v:shape id="صورة 54" o:spid="_x0000_s175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ojd71MwAAADiAAAADwAAAAAA&#10;AAAAAAAAAACfAgAAZHJzL2Rvd25yZXYueG1sUEsFBgAAAAAEAAQA9wAAAJgDAAAAAA==&#10;">
                  <v:imagedata r:id="rId81" o:title=""/>
                  <v:path arrowok="t"/>
                </v:shape>
                <w10:wrap anchorx="page"/>
                <w10:anchorlock/>
              </v:group>
            </w:pict>
          </mc:Fallback>
        </mc:AlternateContent>
      </w:r>
    </w:p>
    <w:p w:rsidR="004A6D71" w:rsidRPr="00055A94"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الدافع:</w:t>
      </w:r>
      <w:r>
        <w:rPr>
          <w:rFonts w:ascii="Sakkal Majalla" w:hAnsi="Sakkal Majalla" w:hint="cs"/>
          <w:sz w:val="32"/>
          <w:szCs w:val="32"/>
          <w:rtl/>
        </w:rPr>
        <w:t xml:space="preserve"> </w:t>
      </w:r>
      <w:r w:rsidRPr="00055A94">
        <w:rPr>
          <w:rFonts w:ascii="Sakkal Majalla" w:hAnsi="Sakkal Majalla"/>
          <w:sz w:val="32"/>
          <w:szCs w:val="32"/>
          <w:rtl/>
        </w:rPr>
        <w:t>تحسين التواصل الداخلي والخارجي باستخدام الأدوات الرقمية.</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تعزيز التعاون بين الفرق.</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إدارة العلاقات مع العملاء والشركاء.</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08D33769" wp14:editId="43F8A8C1">
                <wp:extent cx="5731510" cy="892088"/>
                <wp:effectExtent l="0" t="0" r="2540" b="22860"/>
                <wp:docPr id="97592518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975925186" name="مجموعة 47"/>
                        <wpg:cNvGrpSpPr/>
                        <wpg:grpSpPr>
                          <a:xfrm>
                            <a:off x="0" y="0"/>
                            <a:ext cx="5731510" cy="895351"/>
                            <a:chOff x="0" y="0"/>
                            <a:chExt cx="5878196" cy="918845"/>
                          </a:xfrm>
                        </wpg:grpSpPr>
                        <wpg:grpSp>
                          <wpg:cNvPr id="975925187" name="مجموعة 48"/>
                          <wpg:cNvGrpSpPr/>
                          <wpg:grpSpPr>
                            <a:xfrm>
                              <a:off x="0" y="0"/>
                              <a:ext cx="5878196" cy="918845"/>
                              <a:chOff x="0" y="0"/>
                              <a:chExt cx="6240348" cy="919070"/>
                            </a:xfrm>
                          </wpg:grpSpPr>
                          <wpg:grpSp>
                            <wpg:cNvPr id="975925188" name="مجموعة 49"/>
                            <wpg:cNvGrpSpPr/>
                            <wpg:grpSpPr>
                              <a:xfrm>
                                <a:off x="0" y="169208"/>
                                <a:ext cx="5433072" cy="580613"/>
                                <a:chOff x="0" y="169208"/>
                                <a:chExt cx="5433072" cy="580613"/>
                              </a:xfrm>
                            </wpg:grpSpPr>
                            <wps:wsp>
                              <wps:cNvPr id="9759251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759251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59251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5925192"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استدامة الأعمال</w:t>
                                </w:r>
                              </w:p>
                            </w:txbxContent>
                          </wps:txbx>
                          <wps:bodyPr wrap="square" rtlCol="1">
                            <a:spAutoFit/>
                          </wps:bodyPr>
                        </wps:wsp>
                      </wpg:grpSp>
                      <pic:pic xmlns:pic="http://schemas.openxmlformats.org/drawingml/2006/picture">
                        <pic:nvPicPr>
                          <pic:cNvPr id="975925193"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5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HzVJ6N0HAADc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175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kUU+PL&#10;AAAA4gAAAA8AAAAAAAAAAAAAAAAAqgIAAGRycy9kb3ducmV2LnhtbFBLBQYAAAAABAAEAPoAAACi&#10;AwAAAAA=&#10;">
                  <v:group id="مجموعة 48" o:spid="_x0000_s176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ZY9njL&#10;AAAA4gAAAA8AAAAAAAAAAAAAAAAAqgIAAGRycy9kb3ducmV2LnhtbFBLBQYAAAAABAAEAPoAAACi&#10;AwAAAAA=&#10;">
                    <v:group id="مجموعة 49" o:spid="_x0000_s176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fHYgrIAAAA&#10;4gAAAA8AAAAAAAAAAAAAAAAAqgIAAGRycy9kb3ducmV2LnhtbFBLBQYAAAAABAAEAPoAAACfAwAA&#10;AAA=&#10;">
                      <v:shape id="شكل حر 50" o:spid="_x0000_s176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HzeMgA&#10;AADiAAAADwAAAGRycy9kb3ducmV2LnhtbESPQYvCMBSE78L+h/AW9qapLlVbjbIIgogH7a54fTTP&#10;tmzzUpqo9d8bQfA4zMw3zHzZmVpcqXWVZQXDQQSCOLe64kLB3++6PwXhPLLG2jIpuJOD5eKjN8dU&#10;2xsf6Jr5QgQIuxQVlN43qZQuL8mgG9iGOHhn2xr0QbaF1C3eAtzUchRFY2mw4rBQYkOrkvL/7GIU&#10;jLfxab/P1/Eh23zvHBl91NYr9fXZ/cxAeOr8O/xqb7SCZBIno3g4TeB5KdwBuXg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IfN4yAAAAOI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6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giN8cA&#10;AADiAAAADwAAAGRycy9kb3ducmV2LnhtbESPzWrCQBSF94LvMFyhG6kThWgTHUVaCi5rlK6vmdtJ&#10;MHMnZqYxfXtnUXB5OH98m91gG9FT52vHCuazBARx6XTNRsH59Pn6BsIHZI2NY1LwRx522/Fog7l2&#10;dz5SXwQj4gj7HBVUIbS5lL6syKKfuZY4ej+usxii7IzUHd7juG3kIkmW0mLN8aHClt4rKq/Fr1WA&#10;N/v1fXHB+f5izMc0bYepTpV6mQz7NYhAQ3iG/9sHrSBbpdkinWcRIiJFHJDb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4IjfHAAAA4gAAAA8AAAAAAAAAAAAAAAAAmAIAAGRy&#10;cy9kb3ducmV2LnhtbFBLBQYAAAAABAAEAPUAAACMAwAAAAA=&#10;" fillcolor="#a5a5a5 [2092]" stroked="f" strokeweight="1pt">
                        <v:stroke joinstyle="miter"/>
                      </v:roundrect>
                    </v:group>
                    <v:oval id="شكل بيضاوي 52" o:spid="_x0000_s176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Cl/8oA&#10;AADiAAAADwAAAGRycy9kb3ducmV2LnhtbESPQWvCQBSE7wX/w/IEb7pJQNtEV5EWoQULGtueH9ln&#10;Esy+Ddmtif++Kwg9DjPzDbPaDKYRV+pcbVlBPItAEBdW11wq+Drtpi8gnEfW2FgmBTdysFmPnlaY&#10;advzka65L0WAsMtQQeV9m0npiooMupltiYN3tp1BH2RXSt1hH+CmkUkULaTBmsNChS29VlRc8l+j&#10;4HA5f99+PvbRZ2n7fNGbtyTRJ6Um42G7BOFp8P/hR/tdK0if52kyj9MY7pfCHZDr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7Apf/KAAAA4gAAAA8AAAAAAAAAAAAAAAAAmAIA&#10;AGRycy9kb3ducmV2LnhtbFBLBQYAAAAABAAEAPUAAACPAwAAAAA=&#10;" filled="f" strokecolor="#168489" strokeweight="1pt">
                      <v:stroke joinstyle="miter"/>
                    </v:oval>
                  </v:group>
                  <v:shape id="مربع نص 41" o:spid="_x0000_s176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lpcgA&#10;AADiAAAADwAAAGRycy9kb3ducmV2LnhtbESPT0vDQBTE74LfYXmCN7tJIGpit6X4B3rwYo33R/Y1&#10;G5p9G7LPJv32riB4HGbmN8x6u/hBnWmKfWAD+SoDRdwG23NnoPl8u3sEFQXZ4hCYDFwownZzfbXG&#10;2oaZP+h8kE4lCMcaDTiRsdY6to48xlUYiZN3DJNHSXLqtJ1wTnA/6CLL7rXHntOCw5GeHbWnw7c3&#10;IGJ3+aV59XH/tby/zC5rS2yMub1Zdk+ghBb5D/+199ZA9VBWRZlXBfxeSndAb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9OWlyAAAAOIAAAAPAAAAAAAAAAAAAAAAAJgCAABk&#10;cnMvZG93bnJldi54bWxQSwUGAAAAAAQABAD1AAAAjQM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استدامة الأعمال</w:t>
                          </w:r>
                        </w:p>
                      </w:txbxContent>
                    </v:textbox>
                  </v:shape>
                </v:group>
                <v:shape id="صورة 54" o:spid="_x0000_s176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qAd1fcwAAADiAAAADwAAAAAA&#10;AAAAAAAAAACfAgAAZHJzL2Rvd25yZXYueG1sUEsFBgAAAAAEAAQA9wAAAJgDAAAAAA==&#10;">
                  <v:imagedata r:id="rId81" o:title=""/>
                  <v:path arrowok="t"/>
                </v:shape>
                <w10:wrap anchorx="page"/>
                <w10:anchorlock/>
              </v:group>
            </w:pict>
          </mc:Fallback>
        </mc:AlternateContent>
      </w:r>
    </w:p>
    <w:p w:rsidR="004A6D71" w:rsidRPr="00055A94"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الدافع:</w:t>
      </w:r>
      <w:r>
        <w:rPr>
          <w:rFonts w:ascii="Sakkal Majalla" w:hAnsi="Sakkal Majalla" w:hint="cs"/>
          <w:sz w:val="32"/>
          <w:szCs w:val="32"/>
          <w:rtl/>
        </w:rPr>
        <w:t xml:space="preserve"> </w:t>
      </w:r>
      <w:r w:rsidRPr="00055A94">
        <w:rPr>
          <w:rFonts w:ascii="Sakkal Majalla" w:hAnsi="Sakkal Majalla"/>
          <w:sz w:val="32"/>
          <w:szCs w:val="32"/>
          <w:rtl/>
        </w:rPr>
        <w:t>تحقيق استدامة الأعمال وتقليل الأثر البيئي.</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تبني ممارسات صديقة للبيئة.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صورة المؤسسة وسمعتها.</w:t>
      </w:r>
    </w:p>
    <w:p w:rsidR="004A6D71" w:rsidRPr="00512C5E"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lastRenderedPageBreak/>
        <w:t>الخلاصة</w:t>
      </w:r>
      <w:r w:rsidRPr="00512C5E">
        <w:rPr>
          <w:rFonts w:ascii="Sakkal Majalla" w:hAnsi="Sakkal Majalla" w:hint="cs"/>
          <w:color w:val="C00000"/>
          <w:sz w:val="32"/>
          <w:szCs w:val="32"/>
          <w:rtl/>
        </w:rPr>
        <w:t>:</w:t>
      </w:r>
      <w:r w:rsidRPr="00512C5E">
        <w:rPr>
          <w:rFonts w:ascii="Sakkal Majalla" w:hAnsi="Sakkal Majalla" w:hint="cs"/>
          <w:sz w:val="32"/>
          <w:szCs w:val="32"/>
          <w:rtl/>
        </w:rPr>
        <w:t xml:space="preserve"> </w:t>
      </w:r>
      <w:r w:rsidRPr="00512C5E">
        <w:rPr>
          <w:rFonts w:ascii="Sakkal Majalla" w:hAnsi="Sakkal Majalla"/>
          <w:sz w:val="32"/>
          <w:szCs w:val="32"/>
          <w:rtl/>
        </w:rPr>
        <w:t>تتعدد دوافع التحوّل الرقمي في المؤسسات الحديثة، حيث تسعى إلى تحسين تجربتها مع العملاء، وزيادة الكفاءة، وتعزيز الابتكار. من خلال تبني التكنولوجيا الحديثة واستراتيجيات التحوّل الرقمي الفعالة، يمكن للمؤسسات تحقيق النجاح والاستدامة في البيئة التنافسية الحالية.</w:t>
      </w:r>
    </w:p>
    <w:p w:rsidR="004A6D71" w:rsidRPr="0012794C" w:rsidRDefault="001A2196" w:rsidP="004A6D71">
      <w:pPr>
        <w:rPr>
          <w:rFonts w:ascii="Sakkal Majalla" w:hAnsi="Sakkal Majalla"/>
          <w:b/>
          <w:bCs/>
          <w:color w:val="FF0000"/>
          <w:sz w:val="32"/>
          <w:szCs w:val="32"/>
        </w:rPr>
      </w:pPr>
      <w:r w:rsidRPr="002A078C">
        <w:rPr>
          <w:rFonts w:ascii="Sakkal Majalla" w:hAnsi="Sakkal Majalla"/>
          <w:noProof/>
          <w:color w:val="002060"/>
          <w:sz w:val="34"/>
        </w:rPr>
        <mc:AlternateContent>
          <mc:Choice Requires="wpg">
            <w:drawing>
              <wp:inline distT="0" distB="0" distL="0" distR="0" wp14:anchorId="6081CFDE" wp14:editId="69071B36">
                <wp:extent cx="5731510" cy="895350"/>
                <wp:effectExtent l="0" t="0" r="21590" b="19050"/>
                <wp:docPr id="844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447"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064" name="مجموعة 39"/>
                        <wpg:cNvGrpSpPr/>
                        <wpg:grpSpPr>
                          <a:xfrm>
                            <a:off x="0" y="0"/>
                            <a:ext cx="5731510" cy="895350"/>
                            <a:chOff x="0" y="0"/>
                            <a:chExt cx="5878196" cy="918845"/>
                          </a:xfrm>
                        </wpg:grpSpPr>
                        <wpg:grpSp>
                          <wpg:cNvPr id="2074268065" name="مجموعة 40"/>
                          <wpg:cNvGrpSpPr/>
                          <wpg:grpSpPr>
                            <a:xfrm>
                              <a:off x="0" y="0"/>
                              <a:ext cx="5878196" cy="918845"/>
                              <a:chOff x="0" y="0"/>
                              <a:chExt cx="6240348" cy="919070"/>
                            </a:xfrm>
                          </wpg:grpSpPr>
                          <wpg:grpSp>
                            <wpg:cNvPr id="2074268066" name="مجموعة 41"/>
                            <wpg:cNvGrpSpPr/>
                            <wpg:grpSpPr>
                              <a:xfrm>
                                <a:off x="0" y="169208"/>
                                <a:ext cx="5433072" cy="580613"/>
                                <a:chOff x="0" y="169208"/>
                                <a:chExt cx="5433072" cy="580613"/>
                              </a:xfrm>
                            </wpg:grpSpPr>
                            <wps:wsp>
                              <wps:cNvPr id="207426806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06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06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070" name="مربع نص 41"/>
                          <wps:cNvSpPr txBox="1"/>
                          <wps:spPr>
                            <a:xfrm>
                              <a:off x="204484" y="257055"/>
                              <a:ext cx="4616071" cy="387740"/>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مراحل عملية التحوّل الرقمي</w:t>
                                </w:r>
                              </w:p>
                            </w:txbxContent>
                          </wps:txbx>
                          <wps:bodyPr wrap="square" rtlCol="1">
                            <a:spAutoFit/>
                          </wps:bodyPr>
                        </wps:wsp>
                      </wpg:grpSp>
                    </wpg:wgp>
                  </a:graphicData>
                </a:graphic>
              </wp:inline>
            </w:drawing>
          </mc:Choice>
          <mc:Fallback>
            <w:pict>
              <v:group id="_x0000_s176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">
                <v:shape id="صورة 38" o:spid="_x0000_s1768"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2vlzFAAAA3QAAAA8AAABkcnMvZG93bnJldi54bWxEj0FrwkAUhO+F/oflFbzVTau0ErMREQUv&#10;xRoFr4/sMxuafZtm15j+e1cQehxm5hsmWwy2ET11vnas4G2cgCAuna65UnA8bF5nIHxA1tg4JgV/&#10;5GGRPz9lmGp35T31RahEhLBPUYEJoU2l9KUhi37sWuLonV1nMUTZVVJ3eI1w28j3JPmQFmuOCwZb&#10;Whkqf4qLVTBZ98N6stp9+ZNpD7+FXdZ+/63U6GVYzkEEGsJ/+NHeagWz6fQT7m/iE5D5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adr5cxQAAAN0AAAAPAAAAAAAAAAAAAAAA&#10;AJ8CAABkcnMvZG93bnJldi54bWxQSwUGAAAAAAQABAD3AAAAkQMAAAAA&#10;">
                  <v:imagedata r:id="rId67" o:title=""/>
                </v:shape>
                <v:group id="مجموعة 39" o:spid="_x0000_s176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gllc&#10;zAAAAOMAAAAPAAAAAAAAAAAAAAAAAKoCAABkcnMvZG93bnJldi54bWxQSwUGAAAAAAQABAD6AAAA&#10;owMAAAAA&#10;">
                  <v:group id="مجموعة 40" o:spid="_x0000_s177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gzvzH&#10;zAAAAOMAAAAPAAAAAAAAAAAAAAAAAKoCAABkcnMvZG93bnJldi54bWxQSwUGAAAAAAQABAD6AAAA&#10;owMAAAAA&#10;">
                    <v:group id="مجموعة 41" o:spid="_x0000_s177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QHGKw&#10;zAAAAOMAAAAPAAAAAAAAAAAAAAAAAKoCAABkcnMvZG93bnJldi54bWxQSwUGAAAAAAQABAD6AAAA&#10;owMAAAAA&#10;">
                      <v:shape id="شكل حر 42" o:spid="_x0000_s177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qypskA&#10;AADjAAAADwAAAGRycy9kb3ducmV2LnhtbESPwW7CMBBE70j8g7VIvYFNGiUoYFCFWrWHXoB+wCre&#10;xoF4ncYupH9fV6rEcTQzbzSb3eg6caUhtJ41LBcKBHHtTcuNho/Ty3wFIkRkg51n0vBDAXbb6WSD&#10;lfE3PtD1GBuRIBwq1GBj7CspQ23JYVj4njh5n35wGJMcGmkGvCW462SmVCEdtpwWLPa0t1Rfjt9O&#10;g1H5s8vL15L2X+9WnZcmXh6N1g+z8WkNItIY7+H/9pvRkKkyz4qVKkr4+5T+gNz+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9qypskAAADj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7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UKJsgA&#10;AADjAAAADwAAAGRycy9kb3ducmV2LnhtbERPz2vCMBS+D/Y/hDfwNhPLqFKN4gYOcTtsOvT6aJ5t&#10;MXkpTbT1v18Ogx0/vt+L1eCsuFEXGs8aJmMFgrj0puFKw89h8zwDESKyQeuZNNwpwGr5+LDAwvie&#10;v+m2j5VIIRwK1FDH2BZShrImh2HsW+LEnX3nMCbYVdJ02KdwZ2WmVC4dNpwaamzprabysr86DdOv&#10;zbUP7/lh93q0n42yp3X2wVqPnob1HESkIf6L/9xboyFT05csn6k8jU6f0h+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1QomyAAAAOMAAAAPAAAAAAAAAAAAAAAAAJgCAABk&#10;cnMvZG93bnJldi54bWxQSwUGAAAAAAQABAD1AAAAjQMAAAAA&#10;" fillcolor="#168489" stroked="f" strokeweight="1pt">
                        <v:stroke joinstyle="miter"/>
                      </v:roundrect>
                    </v:group>
                    <v:oval id="شكل بيضاوي 44" o:spid="_x0000_s177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g9CcoA&#10;AADjAAAADwAAAGRycy9kb3ducmV2LnhtbESP0UoDMRRE34X+Q7iCbzbpImtdm5YiiEUQadoPuG5u&#10;N6ubm3UT2/XvjVDo4zAzZ5jFavSdONIQ28AaZlMFgrgOtuVGw373fDsHEROyxS4wafilCKvl5GqB&#10;lQ0n3tLRpEZkCMcKNbiU+krKWDvyGKehJ87eIQweU5ZDI+2Apwz3nSyUKqXHlvOCw56eHNVf5sdr&#10;MOPOvL8cGhnejHv9mH2Gb7/daH1zPa4fQSQa0yV8bm+shkLd3xXlXJUP8P8p/w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74PQnKAAAA4wAAAA8AAAAAAAAAAAAAAAAAmAIA&#10;AGRycy9kb3ducmV2LnhtbFBLBQYAAAAABAAEAPUAAACPAwAAAAA=&#10;" filled="f" strokecolor="#a5a5a5 [2092]" strokeweight="1pt">
                      <v:stroke joinstyle="miter"/>
                    </v:oval>
                  </v:group>
                  <v:shape id="مربع نص 41" o:spid="_x0000_s1775"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g88cA&#10;AADjAAAADwAAAGRycy9kb3ducmV2LnhtbESPTUvDQBCG70L/wzKCN7vbUNsSuy2lVujBizXeh+yY&#10;DWZnQ3Zs0n/vHgSPL+8Xz3Y/hU5daUhtZAuLuQFFXEfXcmOh+nh93IBKguywi0wWbpRgv5vdbbF0&#10;ceR3ul6kUXmEU4kWvEhfap1qTwHTPPbE2fuKQ0DJcmi0G3DM46HThTErHbDl/OCxp6On+vvyEyyI&#10;uMPiVp1COn9Oby+jN/UTVtY+3E+HZ1BCk/yH/9pnZ6Ew62Wx2ph1pshMmQf07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7D4PPHAAAA4wAAAA8AAAAAAAAAAAAAAAAAmAIAAGRy&#10;cy9kb3ducmV2LnhtbFBLBQYAAAAABAAEAPUAAACMAw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مراحل عملية التحوّل الرقمي</w:t>
                          </w:r>
                        </w:p>
                      </w:txbxContent>
                    </v:textbox>
                  </v:shape>
                </v:group>
                <w10:wrap anchorx="page"/>
                <w10:anchorlock/>
              </v:group>
            </w:pict>
          </mc:Fallback>
        </mc:AlternateConten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512C5E">
        <w:rPr>
          <w:rFonts w:ascii="Sakkal Majalla" w:hAnsi="Sakkal Majalla" w:cs="Sakkal Majalla"/>
          <w:sz w:val="32"/>
          <w:szCs w:val="32"/>
          <w:rtl/>
        </w:rPr>
        <w:t>التحوّل الرقمي هو عملية شاملة تتطلب تخطيط</w:t>
      </w:r>
      <w:r w:rsidRPr="00512C5E">
        <w:rPr>
          <w:rFonts w:ascii="Sakkal Majalla" w:hAnsi="Sakkal Majalla" w:cs="Sakkal Majalla" w:hint="cs"/>
          <w:sz w:val="32"/>
          <w:szCs w:val="32"/>
          <w:rtl/>
        </w:rPr>
        <w:t>اً</w:t>
      </w:r>
      <w:r w:rsidRPr="00512C5E">
        <w:rPr>
          <w:rFonts w:ascii="Sakkal Majalla" w:hAnsi="Sakkal Majalla" w:cs="Sakkal Majalla"/>
          <w:sz w:val="32"/>
          <w:szCs w:val="32"/>
          <w:rtl/>
        </w:rPr>
        <w:t xml:space="preserve"> دقيقا</w:t>
      </w:r>
      <w:r w:rsidRPr="00512C5E">
        <w:rPr>
          <w:rFonts w:ascii="Sakkal Majalla" w:hAnsi="Sakkal Majalla" w:cs="Sakkal Majalla" w:hint="cs"/>
          <w:sz w:val="32"/>
          <w:szCs w:val="32"/>
          <w:rtl/>
        </w:rPr>
        <w:t>ً</w:t>
      </w:r>
      <w:r w:rsidRPr="00512C5E">
        <w:rPr>
          <w:rFonts w:ascii="Sakkal Majalla" w:hAnsi="Sakkal Majalla" w:cs="Sakkal Majalla"/>
          <w:sz w:val="32"/>
          <w:szCs w:val="32"/>
          <w:rtl/>
        </w:rPr>
        <w:t xml:space="preserve"> وتنفيذا</w:t>
      </w:r>
      <w:r w:rsidRPr="00512C5E">
        <w:rPr>
          <w:rFonts w:ascii="Sakkal Majalla" w:hAnsi="Sakkal Majalla" w:cs="Sakkal Majalla" w:hint="cs"/>
          <w:sz w:val="32"/>
          <w:szCs w:val="32"/>
          <w:rtl/>
        </w:rPr>
        <w:t>ً</w:t>
      </w:r>
      <w:r w:rsidRPr="00512C5E">
        <w:rPr>
          <w:rFonts w:ascii="Sakkal Majalla" w:hAnsi="Sakkal Majalla" w:cs="Sakkal Majalla"/>
          <w:sz w:val="32"/>
          <w:szCs w:val="32"/>
          <w:rtl/>
        </w:rPr>
        <w:t xml:space="preserve"> مدروس</w:t>
      </w:r>
      <w:r w:rsidRPr="00512C5E">
        <w:rPr>
          <w:rFonts w:ascii="Sakkal Majalla" w:hAnsi="Sakkal Majalla" w:cs="Sakkal Majalla" w:hint="cs"/>
          <w:sz w:val="32"/>
          <w:szCs w:val="32"/>
          <w:rtl/>
        </w:rPr>
        <w:t>اً</w:t>
      </w:r>
      <w:r w:rsidRPr="00512C5E">
        <w:rPr>
          <w:rFonts w:ascii="Sakkal Majalla" w:hAnsi="Sakkal Majalla" w:cs="Sakkal Majalla"/>
          <w:sz w:val="32"/>
          <w:szCs w:val="32"/>
          <w:rtl/>
        </w:rPr>
        <w:t>. يتضمن التحوّل الرقمي عدة مراحل تساعد المؤسسات على التكيف مع التكنولوجيا الحديثة وتحقيق أهدافها الاستراتيجية.</w:t>
      </w:r>
    </w:p>
    <w:p w:rsidR="00855B68" w:rsidRDefault="00855B68" w:rsidP="00855B68">
      <w:pPr>
        <w:jc w:val="center"/>
        <w:rPr>
          <w:rFonts w:ascii="Sakkal Majalla" w:hAnsi="Sakkal Majalla"/>
          <w:sz w:val="32"/>
          <w:szCs w:val="32"/>
          <w:rtl/>
        </w:rPr>
      </w:pPr>
      <w:r w:rsidRPr="00855B68">
        <w:rPr>
          <w:rFonts w:ascii="Sakkal Majalla" w:hAnsi="Sakkal Majalla"/>
          <w:noProof/>
          <w:sz w:val="32"/>
          <w:szCs w:val="32"/>
        </w:rPr>
        <mc:AlternateContent>
          <mc:Choice Requires="wpg">
            <w:drawing>
              <wp:inline distT="0" distB="0" distL="0" distR="0" wp14:anchorId="24E1C265" wp14:editId="6605343E">
                <wp:extent cx="5410508" cy="3408717"/>
                <wp:effectExtent l="0" t="0" r="0" b="0"/>
                <wp:docPr id="2074269947" name="Group 85"/>
                <wp:cNvGraphicFramePr/>
                <a:graphic xmlns:a="http://schemas.openxmlformats.org/drawingml/2006/main">
                  <a:graphicData uri="http://schemas.microsoft.com/office/word/2010/wordprocessingGroup">
                    <wpg:wgp>
                      <wpg:cNvGrpSpPr/>
                      <wpg:grpSpPr>
                        <a:xfrm>
                          <a:off x="0" y="0"/>
                          <a:ext cx="5410508" cy="3408717"/>
                          <a:chOff x="0" y="0"/>
                          <a:chExt cx="7675801" cy="4835540"/>
                        </a:xfrm>
                      </wpg:grpSpPr>
                      <wpg:grpSp>
                        <wpg:cNvPr id="2074269948" name="Group 2074269948"/>
                        <wpg:cNvGrpSpPr/>
                        <wpg:grpSpPr>
                          <a:xfrm flipH="1">
                            <a:off x="3125265" y="0"/>
                            <a:ext cx="2635769" cy="2488362"/>
                            <a:chOff x="3125359" y="0"/>
                            <a:chExt cx="2635769" cy="2488362"/>
                          </a:xfrm>
                        </wpg:grpSpPr>
                        <wpg:grpSp>
                          <wpg:cNvPr id="2074269949" name="Группа 1"/>
                          <wpg:cNvGrpSpPr/>
                          <wpg:grpSpPr>
                            <a:xfrm>
                              <a:off x="3918264" y="842125"/>
                              <a:ext cx="1479550" cy="1646237"/>
                              <a:chOff x="3918264" y="842125"/>
                              <a:chExt cx="1479550" cy="1646237"/>
                            </a:xfrm>
                          </wpg:grpSpPr>
                          <wps:wsp>
                            <wps:cNvPr id="2074269950" name="Google Shape;481;p25"/>
                            <wps:cNvSpPr/>
                            <wps:spPr>
                              <a:xfrm>
                                <a:off x="3937314" y="1639050"/>
                                <a:ext cx="388937" cy="849312"/>
                              </a:xfrm>
                              <a:custGeom>
                                <a:avLst/>
                                <a:gdLst/>
                                <a:ahLst/>
                                <a:cxnLst/>
                                <a:rect l="l" t="t" r="r" b="b"/>
                                <a:pathLst>
                                  <a:path w="102" h="222" extrusionOk="0">
                                    <a:moveTo>
                                      <a:pt x="95" y="155"/>
                                    </a:moveTo>
                                    <a:cubicBezTo>
                                      <a:pt x="49" y="0"/>
                                      <a:pt x="49" y="0"/>
                                      <a:pt x="49" y="0"/>
                                    </a:cubicBezTo>
                                    <a:cubicBezTo>
                                      <a:pt x="51" y="7"/>
                                      <a:pt x="51" y="15"/>
                                      <a:pt x="49" y="23"/>
                                    </a:cubicBezTo>
                                    <a:cubicBezTo>
                                      <a:pt x="11" y="153"/>
                                      <a:pt x="11" y="153"/>
                                      <a:pt x="11" y="153"/>
                                    </a:cubicBezTo>
                                    <a:cubicBezTo>
                                      <a:pt x="0" y="190"/>
                                      <a:pt x="36" y="222"/>
                                      <a:pt x="71" y="210"/>
                                    </a:cubicBezTo>
                                    <a:cubicBezTo>
                                      <a:pt x="90" y="200"/>
                                      <a:pt x="102" y="178"/>
                                      <a:pt x="95" y="155"/>
                                    </a:cubicBezTo>
                                    <a:close/>
                                  </a:path>
                                </a:pathLst>
                              </a:custGeom>
                              <a:solidFill>
                                <a:srgbClr val="FFBC37"/>
                              </a:solidFill>
                              <a:ln>
                                <a:noFill/>
                              </a:ln>
                            </wps:spPr>
                            <wps:bodyPr spcFirstLastPara="1" wrap="square" lIns="91425" tIns="45700" rIns="91425" bIns="45700" anchor="t" anchorCtr="0">
                              <a:noAutofit/>
                            </wps:bodyPr>
                          </wps:wsp>
                          <wps:wsp>
                            <wps:cNvPr id="2074269951" name="Google Shape;482;p25"/>
                            <wps:cNvSpPr/>
                            <wps:spPr>
                              <a:xfrm>
                                <a:off x="3918264" y="842125"/>
                                <a:ext cx="1479550" cy="1600200"/>
                              </a:xfrm>
                              <a:custGeom>
                                <a:avLst/>
                                <a:gdLst/>
                                <a:ahLst/>
                                <a:cxnLst/>
                                <a:rect l="l" t="t" r="r" b="b"/>
                                <a:pathLst>
                                  <a:path w="387" h="418" extrusionOk="0">
                                    <a:moveTo>
                                      <a:pt x="76" y="418"/>
                                    </a:moveTo>
                                    <a:cubicBezTo>
                                      <a:pt x="79" y="417"/>
                                      <a:pt x="82" y="415"/>
                                      <a:pt x="84" y="414"/>
                                    </a:cubicBezTo>
                                    <a:cubicBezTo>
                                      <a:pt x="204" y="343"/>
                                      <a:pt x="204" y="343"/>
                                      <a:pt x="204" y="343"/>
                                    </a:cubicBezTo>
                                    <a:cubicBezTo>
                                      <a:pt x="356" y="254"/>
                                      <a:pt x="356" y="254"/>
                                      <a:pt x="356" y="254"/>
                                    </a:cubicBezTo>
                                    <a:cubicBezTo>
                                      <a:pt x="387" y="236"/>
                                      <a:pt x="386" y="191"/>
                                      <a:pt x="355" y="174"/>
                                    </a:cubicBezTo>
                                    <a:cubicBezTo>
                                      <a:pt x="202" y="88"/>
                                      <a:pt x="202" y="88"/>
                                      <a:pt x="202" y="88"/>
                                    </a:cubicBezTo>
                                    <a:cubicBezTo>
                                      <a:pt x="80" y="20"/>
                                      <a:pt x="80" y="20"/>
                                      <a:pt x="80" y="20"/>
                                    </a:cubicBezTo>
                                    <a:cubicBezTo>
                                      <a:pt x="44" y="0"/>
                                      <a:pt x="0" y="34"/>
                                      <a:pt x="13" y="74"/>
                                    </a:cubicBezTo>
                                    <a:cubicBezTo>
                                      <a:pt x="53" y="204"/>
                                      <a:pt x="53" y="204"/>
                                      <a:pt x="53" y="204"/>
                                    </a:cubicBezTo>
                                    <a:cubicBezTo>
                                      <a:pt x="54" y="205"/>
                                      <a:pt x="54" y="207"/>
                                      <a:pt x="54" y="208"/>
                                    </a:cubicBezTo>
                                    <a:cubicBezTo>
                                      <a:pt x="100" y="363"/>
                                      <a:pt x="100" y="363"/>
                                      <a:pt x="100" y="363"/>
                                    </a:cubicBezTo>
                                    <a:cubicBezTo>
                                      <a:pt x="107" y="386"/>
                                      <a:pt x="95" y="408"/>
                                      <a:pt x="76" y="418"/>
                                    </a:cubicBezTo>
                                    <a:close/>
                                  </a:path>
                                </a:pathLst>
                              </a:custGeom>
                              <a:solidFill>
                                <a:srgbClr val="FFCC5E"/>
                              </a:solidFill>
                              <a:ln>
                                <a:noFill/>
                              </a:ln>
                            </wps:spPr>
                            <wps:bodyPr spcFirstLastPara="1" wrap="square" lIns="91425" tIns="45700" rIns="91425" bIns="45700" anchor="t" anchorCtr="0">
                              <a:noAutofit/>
                            </wps:bodyPr>
                          </wps:wsp>
                        </wpg:grpSp>
                        <wps:wsp>
                          <wps:cNvPr id="2074269952" name="Google Shape;484;p25"/>
                          <wps:cNvSpPr txBox="1"/>
                          <wps:spPr>
                            <a:xfrm>
                              <a:off x="4079718" y="1370763"/>
                              <a:ext cx="887412" cy="693737"/>
                            </a:xfrm>
                            <a:prstGeom prst="rect">
                              <a:avLst/>
                            </a:prstGeom>
                            <a:noFill/>
                            <a:ln>
                              <a:noFill/>
                            </a:ln>
                          </wps:spPr>
                          <wps:txbx>
                            <w:txbxContent>
                              <w:p w:rsidR="00671334" w:rsidRPr="00855B68" w:rsidRDefault="00671334"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02</w:t>
                                </w:r>
                              </w:p>
                            </w:txbxContent>
                          </wps:txbx>
                          <wps:bodyPr spcFirstLastPara="1" wrap="square" lIns="0" tIns="0" rIns="0" bIns="0" anchor="t" anchorCtr="0">
                            <a:noAutofit/>
                          </wps:bodyPr>
                        </wps:wsp>
                        <wps:wsp>
                          <wps:cNvPr id="2074269953" name="TextBox 52"/>
                          <wps:cNvSpPr txBox="1"/>
                          <wps:spPr>
                            <a:xfrm>
                              <a:off x="3125359" y="0"/>
                              <a:ext cx="2635769" cy="456029"/>
                            </a:xfrm>
                            <a:prstGeom prst="rect">
                              <a:avLst/>
                            </a:prstGeom>
                            <a:noFill/>
                          </wps:spPr>
                          <wps:txbx>
                            <w:txbxContent>
                              <w:p w:rsidR="00671334" w:rsidRPr="00855B68" w:rsidRDefault="00671334"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وضع الاستراتيجية</w:t>
                                </w:r>
                              </w:p>
                            </w:txbxContent>
                          </wps:txbx>
                          <wps:bodyPr wrap="square">
                            <a:noAutofit/>
                          </wps:bodyPr>
                        </wps:wsp>
                      </wpg:grpSp>
                      <wpg:grpSp>
                        <wpg:cNvPr id="2074269954" name="Group 2074269954"/>
                        <wpg:cNvGrpSpPr/>
                        <wpg:grpSpPr>
                          <a:xfrm flipH="1">
                            <a:off x="1210498" y="14306"/>
                            <a:ext cx="2635769" cy="2459749"/>
                            <a:chOff x="1210570" y="14306"/>
                            <a:chExt cx="2635769" cy="2459749"/>
                          </a:xfrm>
                        </wpg:grpSpPr>
                        <wpg:grpSp>
                          <wpg:cNvPr id="2074269955" name="Группа 3"/>
                          <wpg:cNvGrpSpPr/>
                          <wpg:grpSpPr>
                            <a:xfrm>
                              <a:off x="2097124" y="827818"/>
                              <a:ext cx="1476375" cy="1646237"/>
                              <a:chOff x="2097124" y="827818"/>
                              <a:chExt cx="1476375" cy="1646237"/>
                            </a:xfrm>
                          </wpg:grpSpPr>
                          <wps:wsp>
                            <wps:cNvPr id="2074269956" name="Google Shape;477;p25"/>
                            <wps:cNvSpPr/>
                            <wps:spPr>
                              <a:xfrm>
                                <a:off x="2111412" y="1624743"/>
                                <a:ext cx="390525" cy="849312"/>
                              </a:xfrm>
                              <a:custGeom>
                                <a:avLst/>
                                <a:gdLst/>
                                <a:ahLst/>
                                <a:cxnLst/>
                                <a:rect l="l" t="t" r="r" b="b"/>
                                <a:pathLst>
                                  <a:path w="102" h="222" extrusionOk="0">
                                    <a:moveTo>
                                      <a:pt x="95" y="155"/>
                                    </a:moveTo>
                                    <a:cubicBezTo>
                                      <a:pt x="50" y="0"/>
                                      <a:pt x="50" y="0"/>
                                      <a:pt x="50" y="0"/>
                                    </a:cubicBezTo>
                                    <a:cubicBezTo>
                                      <a:pt x="51" y="7"/>
                                      <a:pt x="51" y="15"/>
                                      <a:pt x="49" y="23"/>
                                    </a:cubicBezTo>
                                    <a:cubicBezTo>
                                      <a:pt x="11" y="153"/>
                                      <a:pt x="11" y="153"/>
                                      <a:pt x="11" y="153"/>
                                    </a:cubicBezTo>
                                    <a:cubicBezTo>
                                      <a:pt x="0" y="190"/>
                                      <a:pt x="37" y="222"/>
                                      <a:pt x="71" y="210"/>
                                    </a:cubicBezTo>
                                    <a:cubicBezTo>
                                      <a:pt x="90" y="200"/>
                                      <a:pt x="102" y="178"/>
                                      <a:pt x="95" y="155"/>
                                    </a:cubicBezTo>
                                    <a:close/>
                                  </a:path>
                                </a:pathLst>
                              </a:custGeom>
                              <a:solidFill>
                                <a:srgbClr val="0C4548"/>
                              </a:solidFill>
                              <a:ln>
                                <a:noFill/>
                              </a:ln>
                            </wps:spPr>
                            <wps:bodyPr spcFirstLastPara="1" wrap="square" lIns="91425" tIns="45700" rIns="91425" bIns="45700" anchor="t" anchorCtr="0">
                              <a:noAutofit/>
                            </wps:bodyPr>
                          </wps:wsp>
                          <wps:wsp>
                            <wps:cNvPr id="2074269957" name="Google Shape;478;p25"/>
                            <wps:cNvSpPr/>
                            <wps:spPr>
                              <a:xfrm>
                                <a:off x="2097124" y="827818"/>
                                <a:ext cx="1476375" cy="1600200"/>
                              </a:xfrm>
                              <a:custGeom>
                                <a:avLst/>
                                <a:gdLst/>
                                <a:ahLst/>
                                <a:cxnLst/>
                                <a:rect l="l" t="t" r="r" b="b"/>
                                <a:pathLst>
                                  <a:path w="386" h="418" extrusionOk="0">
                                    <a:moveTo>
                                      <a:pt x="75" y="418"/>
                                    </a:moveTo>
                                    <a:cubicBezTo>
                                      <a:pt x="78" y="417"/>
                                      <a:pt x="81" y="415"/>
                                      <a:pt x="84" y="414"/>
                                    </a:cubicBezTo>
                                    <a:cubicBezTo>
                                      <a:pt x="204" y="343"/>
                                      <a:pt x="204" y="343"/>
                                      <a:pt x="204" y="343"/>
                                    </a:cubicBezTo>
                                    <a:cubicBezTo>
                                      <a:pt x="355" y="254"/>
                                      <a:pt x="355" y="254"/>
                                      <a:pt x="355" y="254"/>
                                    </a:cubicBezTo>
                                    <a:cubicBezTo>
                                      <a:pt x="386" y="236"/>
                                      <a:pt x="385" y="191"/>
                                      <a:pt x="354" y="174"/>
                                    </a:cubicBezTo>
                                    <a:cubicBezTo>
                                      <a:pt x="201" y="88"/>
                                      <a:pt x="201" y="88"/>
                                      <a:pt x="201" y="88"/>
                                    </a:cubicBezTo>
                                    <a:cubicBezTo>
                                      <a:pt x="80" y="20"/>
                                      <a:pt x="80" y="20"/>
                                      <a:pt x="80" y="20"/>
                                    </a:cubicBezTo>
                                    <a:cubicBezTo>
                                      <a:pt x="43" y="0"/>
                                      <a:pt x="0" y="34"/>
                                      <a:pt x="12" y="74"/>
                                    </a:cubicBezTo>
                                    <a:cubicBezTo>
                                      <a:pt x="52" y="204"/>
                                      <a:pt x="52" y="204"/>
                                      <a:pt x="52" y="204"/>
                                    </a:cubicBezTo>
                                    <a:cubicBezTo>
                                      <a:pt x="53" y="205"/>
                                      <a:pt x="53" y="207"/>
                                      <a:pt x="54" y="208"/>
                                    </a:cubicBezTo>
                                    <a:cubicBezTo>
                                      <a:pt x="99" y="363"/>
                                      <a:pt x="99" y="363"/>
                                      <a:pt x="99" y="363"/>
                                    </a:cubicBezTo>
                                    <a:cubicBezTo>
                                      <a:pt x="106" y="386"/>
                                      <a:pt x="94" y="408"/>
                                      <a:pt x="75" y="418"/>
                                    </a:cubicBezTo>
                                    <a:close/>
                                  </a:path>
                                </a:pathLst>
                              </a:custGeom>
                              <a:solidFill>
                                <a:srgbClr val="1A989E"/>
                              </a:solidFill>
                              <a:ln>
                                <a:noFill/>
                              </a:ln>
                            </wps:spPr>
                            <wps:bodyPr spcFirstLastPara="1" wrap="square" lIns="91425" tIns="45700" rIns="91425" bIns="45700" anchor="t" anchorCtr="0">
                              <a:noAutofit/>
                            </wps:bodyPr>
                          </wps:wsp>
                        </wpg:grpSp>
                        <wps:wsp>
                          <wps:cNvPr id="2074269958" name="Google Shape;486;p25"/>
                          <wps:cNvSpPr txBox="1"/>
                          <wps:spPr>
                            <a:xfrm>
                              <a:off x="2362998" y="1354074"/>
                              <a:ext cx="881062" cy="693737"/>
                            </a:xfrm>
                            <a:prstGeom prst="rect">
                              <a:avLst/>
                            </a:prstGeom>
                            <a:noFill/>
                            <a:ln>
                              <a:noFill/>
                            </a:ln>
                          </wps:spPr>
                          <wps:txbx>
                            <w:txbxContent>
                              <w:p w:rsidR="00671334" w:rsidRPr="00855B68" w:rsidRDefault="00671334"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03</w:t>
                                </w:r>
                              </w:p>
                            </w:txbxContent>
                          </wps:txbx>
                          <wps:bodyPr spcFirstLastPara="1" wrap="square" lIns="0" tIns="0" rIns="0" bIns="0" anchor="t" anchorCtr="0">
                            <a:noAutofit/>
                          </wps:bodyPr>
                        </wps:wsp>
                        <wps:wsp>
                          <wps:cNvPr id="2074269959" name="TextBox 58"/>
                          <wps:cNvSpPr txBox="1"/>
                          <wps:spPr>
                            <a:xfrm>
                              <a:off x="1210570" y="14306"/>
                              <a:ext cx="2635769" cy="456029"/>
                            </a:xfrm>
                            <a:prstGeom prst="rect">
                              <a:avLst/>
                            </a:prstGeom>
                            <a:noFill/>
                          </wps:spPr>
                          <wps:txbx>
                            <w:txbxContent>
                              <w:p w:rsidR="00671334" w:rsidRPr="00855B68" w:rsidRDefault="00671334"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التخطيط والتنفيذ</w:t>
                                </w:r>
                              </w:p>
                            </w:txbxContent>
                          </wps:txbx>
                          <wps:bodyPr wrap="square">
                            <a:noAutofit/>
                          </wps:bodyPr>
                        </wps:wsp>
                      </wpg:grpSp>
                      <wpg:grpSp>
                        <wpg:cNvPr id="2074269960" name="Group 2074269960"/>
                        <wpg:cNvGrpSpPr/>
                        <wpg:grpSpPr>
                          <a:xfrm flipH="1">
                            <a:off x="5040032" y="14306"/>
                            <a:ext cx="2635769" cy="2459749"/>
                            <a:chOff x="5040148" y="14306"/>
                            <a:chExt cx="2635769" cy="2459749"/>
                          </a:xfrm>
                        </wpg:grpSpPr>
                        <wpg:grpSp>
                          <wpg:cNvPr id="2074269961" name="Группа 1"/>
                          <wpg:cNvGrpSpPr/>
                          <wpg:grpSpPr>
                            <a:xfrm>
                              <a:off x="5776950" y="827818"/>
                              <a:ext cx="1479550" cy="1646237"/>
                              <a:chOff x="5776950" y="827818"/>
                              <a:chExt cx="1479550" cy="1646237"/>
                            </a:xfrm>
                          </wpg:grpSpPr>
                          <wps:wsp>
                            <wps:cNvPr id="2074269962" name="Google Shape;481;p25"/>
                            <wps:cNvSpPr/>
                            <wps:spPr>
                              <a:xfrm>
                                <a:off x="5796000" y="1624743"/>
                                <a:ext cx="388937" cy="849312"/>
                              </a:xfrm>
                              <a:custGeom>
                                <a:avLst/>
                                <a:gdLst/>
                                <a:ahLst/>
                                <a:cxnLst/>
                                <a:rect l="l" t="t" r="r" b="b"/>
                                <a:pathLst>
                                  <a:path w="102" h="222" extrusionOk="0">
                                    <a:moveTo>
                                      <a:pt x="95" y="155"/>
                                    </a:moveTo>
                                    <a:cubicBezTo>
                                      <a:pt x="49" y="0"/>
                                      <a:pt x="49" y="0"/>
                                      <a:pt x="49" y="0"/>
                                    </a:cubicBezTo>
                                    <a:cubicBezTo>
                                      <a:pt x="51" y="7"/>
                                      <a:pt x="51" y="15"/>
                                      <a:pt x="49" y="23"/>
                                    </a:cubicBezTo>
                                    <a:cubicBezTo>
                                      <a:pt x="11" y="153"/>
                                      <a:pt x="11" y="153"/>
                                      <a:pt x="11" y="153"/>
                                    </a:cubicBezTo>
                                    <a:cubicBezTo>
                                      <a:pt x="0" y="190"/>
                                      <a:pt x="36" y="222"/>
                                      <a:pt x="71" y="210"/>
                                    </a:cubicBezTo>
                                    <a:cubicBezTo>
                                      <a:pt x="90" y="200"/>
                                      <a:pt x="102" y="178"/>
                                      <a:pt x="95" y="155"/>
                                    </a:cubicBezTo>
                                    <a:close/>
                                  </a:path>
                                </a:pathLst>
                              </a:custGeom>
                              <a:solidFill>
                                <a:srgbClr val="3D8E92"/>
                              </a:solidFill>
                              <a:ln>
                                <a:noFill/>
                              </a:ln>
                            </wps:spPr>
                            <wps:bodyPr spcFirstLastPara="1" wrap="square" lIns="91425" tIns="45700" rIns="91425" bIns="45700" anchor="t" anchorCtr="0">
                              <a:noAutofit/>
                            </wps:bodyPr>
                          </wps:wsp>
                          <wps:wsp>
                            <wps:cNvPr id="2074269963" name="Google Shape;482;p25"/>
                            <wps:cNvSpPr/>
                            <wps:spPr>
                              <a:xfrm>
                                <a:off x="5776950" y="827818"/>
                                <a:ext cx="1479550" cy="1600200"/>
                              </a:xfrm>
                              <a:custGeom>
                                <a:avLst/>
                                <a:gdLst/>
                                <a:ahLst/>
                                <a:cxnLst/>
                                <a:rect l="l" t="t" r="r" b="b"/>
                                <a:pathLst>
                                  <a:path w="387" h="418" extrusionOk="0">
                                    <a:moveTo>
                                      <a:pt x="76" y="418"/>
                                    </a:moveTo>
                                    <a:cubicBezTo>
                                      <a:pt x="79" y="417"/>
                                      <a:pt x="82" y="415"/>
                                      <a:pt x="84" y="414"/>
                                    </a:cubicBezTo>
                                    <a:cubicBezTo>
                                      <a:pt x="204" y="343"/>
                                      <a:pt x="204" y="343"/>
                                      <a:pt x="204" y="343"/>
                                    </a:cubicBezTo>
                                    <a:cubicBezTo>
                                      <a:pt x="356" y="254"/>
                                      <a:pt x="356" y="254"/>
                                      <a:pt x="356" y="254"/>
                                    </a:cubicBezTo>
                                    <a:cubicBezTo>
                                      <a:pt x="387" y="236"/>
                                      <a:pt x="386" y="191"/>
                                      <a:pt x="355" y="174"/>
                                    </a:cubicBezTo>
                                    <a:cubicBezTo>
                                      <a:pt x="202" y="88"/>
                                      <a:pt x="202" y="88"/>
                                      <a:pt x="202" y="88"/>
                                    </a:cubicBezTo>
                                    <a:cubicBezTo>
                                      <a:pt x="80" y="20"/>
                                      <a:pt x="80" y="20"/>
                                      <a:pt x="80" y="20"/>
                                    </a:cubicBezTo>
                                    <a:cubicBezTo>
                                      <a:pt x="44" y="0"/>
                                      <a:pt x="0" y="34"/>
                                      <a:pt x="13" y="74"/>
                                    </a:cubicBezTo>
                                    <a:cubicBezTo>
                                      <a:pt x="53" y="204"/>
                                      <a:pt x="53" y="204"/>
                                      <a:pt x="53" y="204"/>
                                    </a:cubicBezTo>
                                    <a:cubicBezTo>
                                      <a:pt x="54" y="205"/>
                                      <a:pt x="54" y="207"/>
                                      <a:pt x="54" y="208"/>
                                    </a:cubicBezTo>
                                    <a:cubicBezTo>
                                      <a:pt x="100" y="363"/>
                                      <a:pt x="100" y="363"/>
                                      <a:pt x="100" y="363"/>
                                    </a:cubicBezTo>
                                    <a:cubicBezTo>
                                      <a:pt x="107" y="386"/>
                                      <a:pt x="95" y="408"/>
                                      <a:pt x="76" y="418"/>
                                    </a:cubicBezTo>
                                    <a:close/>
                                  </a:path>
                                </a:pathLst>
                              </a:custGeom>
                              <a:solidFill>
                                <a:srgbClr val="63B1B5"/>
                              </a:solidFill>
                              <a:ln>
                                <a:noFill/>
                              </a:ln>
                            </wps:spPr>
                            <wps:bodyPr spcFirstLastPara="1" wrap="square" lIns="91425" tIns="45700" rIns="91425" bIns="45700" anchor="t" anchorCtr="0">
                              <a:noAutofit/>
                            </wps:bodyPr>
                          </wps:wsp>
                        </wpg:grpSp>
                        <wps:wsp>
                          <wps:cNvPr id="2074269964" name="Google Shape;488;p25"/>
                          <wps:cNvSpPr txBox="1"/>
                          <wps:spPr>
                            <a:xfrm>
                              <a:off x="5953290" y="1344000"/>
                              <a:ext cx="900113" cy="693737"/>
                            </a:xfrm>
                            <a:prstGeom prst="rect">
                              <a:avLst/>
                            </a:prstGeom>
                            <a:noFill/>
                            <a:ln>
                              <a:noFill/>
                            </a:ln>
                          </wps:spPr>
                          <wps:txbx>
                            <w:txbxContent>
                              <w:p w:rsidR="00671334" w:rsidRPr="00855B68" w:rsidRDefault="00671334"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01</w:t>
                                </w:r>
                              </w:p>
                            </w:txbxContent>
                          </wps:txbx>
                          <wps:bodyPr spcFirstLastPara="1" wrap="square" lIns="0" tIns="0" rIns="0" bIns="0" anchor="t" anchorCtr="0">
                            <a:noAutofit/>
                          </wps:bodyPr>
                        </wps:wsp>
                        <wps:wsp>
                          <wps:cNvPr id="2074269965" name="TextBox 64"/>
                          <wps:cNvSpPr txBox="1"/>
                          <wps:spPr>
                            <a:xfrm>
                              <a:off x="5040148" y="14306"/>
                              <a:ext cx="2635769" cy="456029"/>
                            </a:xfrm>
                            <a:prstGeom prst="rect">
                              <a:avLst/>
                            </a:prstGeom>
                            <a:noFill/>
                          </wps:spPr>
                          <wps:txbx>
                            <w:txbxContent>
                              <w:p w:rsidR="00671334" w:rsidRPr="00855B68" w:rsidRDefault="00671334"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التقييم والتحليل</w:t>
                                </w:r>
                              </w:p>
                            </w:txbxContent>
                          </wps:txbx>
                          <wps:bodyPr wrap="square">
                            <a:noAutofit/>
                          </wps:bodyPr>
                        </wps:wsp>
                      </wpg:grpSp>
                      <wpg:grpSp>
                        <wpg:cNvPr id="2074269966" name="Group 2074269966"/>
                        <wpg:cNvGrpSpPr/>
                        <wpg:grpSpPr>
                          <a:xfrm flipH="1">
                            <a:off x="2170902" y="2433394"/>
                            <a:ext cx="2635769" cy="2354384"/>
                            <a:chOff x="2005160" y="2433394"/>
                            <a:chExt cx="2635769" cy="2354384"/>
                          </a:xfrm>
                        </wpg:grpSpPr>
                        <wpg:grpSp>
                          <wpg:cNvPr id="2074269967" name="Группа 1"/>
                          <wpg:cNvGrpSpPr/>
                          <wpg:grpSpPr>
                            <a:xfrm>
                              <a:off x="2933661" y="3141541"/>
                              <a:ext cx="1479550" cy="1646237"/>
                              <a:chOff x="2933661" y="3141541"/>
                              <a:chExt cx="1479550" cy="1646237"/>
                            </a:xfrm>
                          </wpg:grpSpPr>
                          <wps:wsp>
                            <wps:cNvPr id="2074269968" name="Google Shape;481;p25"/>
                            <wps:cNvSpPr/>
                            <wps:spPr>
                              <a:xfrm>
                                <a:off x="2952711" y="3938466"/>
                                <a:ext cx="388937" cy="849312"/>
                              </a:xfrm>
                              <a:custGeom>
                                <a:avLst/>
                                <a:gdLst/>
                                <a:ahLst/>
                                <a:cxnLst/>
                                <a:rect l="l" t="t" r="r" b="b"/>
                                <a:pathLst>
                                  <a:path w="102" h="222" extrusionOk="0">
                                    <a:moveTo>
                                      <a:pt x="95" y="155"/>
                                    </a:moveTo>
                                    <a:cubicBezTo>
                                      <a:pt x="49" y="0"/>
                                      <a:pt x="49" y="0"/>
                                      <a:pt x="49" y="0"/>
                                    </a:cubicBezTo>
                                    <a:cubicBezTo>
                                      <a:pt x="51" y="7"/>
                                      <a:pt x="51" y="15"/>
                                      <a:pt x="49" y="23"/>
                                    </a:cubicBezTo>
                                    <a:cubicBezTo>
                                      <a:pt x="11" y="153"/>
                                      <a:pt x="11" y="153"/>
                                      <a:pt x="11" y="153"/>
                                    </a:cubicBezTo>
                                    <a:cubicBezTo>
                                      <a:pt x="0" y="190"/>
                                      <a:pt x="36" y="222"/>
                                      <a:pt x="71" y="210"/>
                                    </a:cubicBezTo>
                                    <a:cubicBezTo>
                                      <a:pt x="90" y="200"/>
                                      <a:pt x="102" y="178"/>
                                      <a:pt x="95" y="155"/>
                                    </a:cubicBezTo>
                                    <a:close/>
                                  </a:path>
                                </a:pathLst>
                              </a:custGeom>
                              <a:solidFill>
                                <a:srgbClr val="FFBC37"/>
                              </a:solidFill>
                              <a:ln>
                                <a:noFill/>
                              </a:ln>
                            </wps:spPr>
                            <wps:bodyPr spcFirstLastPara="1" wrap="square" lIns="91425" tIns="45700" rIns="91425" bIns="45700" anchor="t" anchorCtr="0">
                              <a:noAutofit/>
                            </wps:bodyPr>
                          </wps:wsp>
                          <wps:wsp>
                            <wps:cNvPr id="2074269969" name="Google Shape;482;p25"/>
                            <wps:cNvSpPr/>
                            <wps:spPr>
                              <a:xfrm>
                                <a:off x="2933661" y="3141541"/>
                                <a:ext cx="1479550" cy="1600200"/>
                              </a:xfrm>
                              <a:custGeom>
                                <a:avLst/>
                                <a:gdLst/>
                                <a:ahLst/>
                                <a:cxnLst/>
                                <a:rect l="l" t="t" r="r" b="b"/>
                                <a:pathLst>
                                  <a:path w="387" h="418" extrusionOk="0">
                                    <a:moveTo>
                                      <a:pt x="76" y="418"/>
                                    </a:moveTo>
                                    <a:cubicBezTo>
                                      <a:pt x="79" y="417"/>
                                      <a:pt x="82" y="415"/>
                                      <a:pt x="84" y="414"/>
                                    </a:cubicBezTo>
                                    <a:cubicBezTo>
                                      <a:pt x="204" y="343"/>
                                      <a:pt x="204" y="343"/>
                                      <a:pt x="204" y="343"/>
                                    </a:cubicBezTo>
                                    <a:cubicBezTo>
                                      <a:pt x="356" y="254"/>
                                      <a:pt x="356" y="254"/>
                                      <a:pt x="356" y="254"/>
                                    </a:cubicBezTo>
                                    <a:cubicBezTo>
                                      <a:pt x="387" y="236"/>
                                      <a:pt x="386" y="191"/>
                                      <a:pt x="355" y="174"/>
                                    </a:cubicBezTo>
                                    <a:cubicBezTo>
                                      <a:pt x="202" y="88"/>
                                      <a:pt x="202" y="88"/>
                                      <a:pt x="202" y="88"/>
                                    </a:cubicBezTo>
                                    <a:cubicBezTo>
                                      <a:pt x="80" y="20"/>
                                      <a:pt x="80" y="20"/>
                                      <a:pt x="80" y="20"/>
                                    </a:cubicBezTo>
                                    <a:cubicBezTo>
                                      <a:pt x="44" y="0"/>
                                      <a:pt x="0" y="34"/>
                                      <a:pt x="13" y="74"/>
                                    </a:cubicBezTo>
                                    <a:cubicBezTo>
                                      <a:pt x="53" y="204"/>
                                      <a:pt x="53" y="204"/>
                                      <a:pt x="53" y="204"/>
                                    </a:cubicBezTo>
                                    <a:cubicBezTo>
                                      <a:pt x="54" y="205"/>
                                      <a:pt x="54" y="207"/>
                                      <a:pt x="54" y="208"/>
                                    </a:cubicBezTo>
                                    <a:cubicBezTo>
                                      <a:pt x="100" y="363"/>
                                      <a:pt x="100" y="363"/>
                                      <a:pt x="100" y="363"/>
                                    </a:cubicBezTo>
                                    <a:cubicBezTo>
                                      <a:pt x="107" y="386"/>
                                      <a:pt x="95" y="408"/>
                                      <a:pt x="76" y="418"/>
                                    </a:cubicBezTo>
                                    <a:close/>
                                  </a:path>
                                </a:pathLst>
                              </a:custGeom>
                              <a:solidFill>
                                <a:srgbClr val="FFCC5E"/>
                              </a:solidFill>
                              <a:ln>
                                <a:noFill/>
                              </a:ln>
                            </wps:spPr>
                            <wps:bodyPr spcFirstLastPara="1" wrap="square" lIns="91425" tIns="45700" rIns="91425" bIns="45700" anchor="t" anchorCtr="0">
                              <a:noAutofit/>
                            </wps:bodyPr>
                          </wps:wsp>
                        </wpg:grpSp>
                        <wps:wsp>
                          <wps:cNvPr id="2074269970" name="Google Shape;484;p25"/>
                          <wps:cNvSpPr txBox="1"/>
                          <wps:spPr>
                            <a:xfrm>
                              <a:off x="3095114" y="3670179"/>
                              <a:ext cx="887412" cy="693737"/>
                            </a:xfrm>
                            <a:prstGeom prst="rect">
                              <a:avLst/>
                            </a:prstGeom>
                            <a:noFill/>
                            <a:ln>
                              <a:noFill/>
                            </a:ln>
                          </wps:spPr>
                          <wps:txbx>
                            <w:txbxContent>
                              <w:p w:rsidR="00671334" w:rsidRPr="00855B68" w:rsidRDefault="00671334"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05</w:t>
                                </w:r>
                              </w:p>
                            </w:txbxContent>
                          </wps:txbx>
                          <wps:bodyPr spcFirstLastPara="1" wrap="square" lIns="0" tIns="0" rIns="0" bIns="0" anchor="t" anchorCtr="0">
                            <a:noAutofit/>
                          </wps:bodyPr>
                        </wps:wsp>
                        <wps:wsp>
                          <wps:cNvPr id="2074269971" name="TextBox 70"/>
                          <wps:cNvSpPr txBox="1"/>
                          <wps:spPr>
                            <a:xfrm>
                              <a:off x="2005160" y="2433394"/>
                              <a:ext cx="2635769" cy="456030"/>
                            </a:xfrm>
                            <a:prstGeom prst="rect">
                              <a:avLst/>
                            </a:prstGeom>
                            <a:noFill/>
                          </wps:spPr>
                          <wps:txbx>
                            <w:txbxContent>
                              <w:p w:rsidR="00671334" w:rsidRPr="00855B68" w:rsidRDefault="00671334"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التدريب والتغيير الثقافي</w:t>
                                </w:r>
                              </w:p>
                            </w:txbxContent>
                          </wps:txbx>
                          <wps:bodyPr wrap="square">
                            <a:noAutofit/>
                          </wps:bodyPr>
                        </wps:wsp>
                      </wpg:grpSp>
                      <wpg:grpSp>
                        <wpg:cNvPr id="2074269972" name="Group 2074269972"/>
                        <wpg:cNvGrpSpPr/>
                        <wpg:grpSpPr>
                          <a:xfrm flipH="1">
                            <a:off x="0" y="2455018"/>
                            <a:ext cx="2635769" cy="2311135"/>
                            <a:chOff x="58" y="2455018"/>
                            <a:chExt cx="2635769" cy="2311135"/>
                          </a:xfrm>
                        </wpg:grpSpPr>
                        <wpg:grpSp>
                          <wpg:cNvPr id="2074269973" name="Группа 3"/>
                          <wpg:cNvGrpSpPr/>
                          <wpg:grpSpPr>
                            <a:xfrm>
                              <a:off x="886619" y="3119916"/>
                              <a:ext cx="1476375" cy="1646237"/>
                              <a:chOff x="886619" y="3119916"/>
                              <a:chExt cx="1476375" cy="1646237"/>
                            </a:xfrm>
                          </wpg:grpSpPr>
                          <wps:wsp>
                            <wps:cNvPr id="2074269974" name="Google Shape;477;p25"/>
                            <wps:cNvSpPr/>
                            <wps:spPr>
                              <a:xfrm>
                                <a:off x="900907" y="3916841"/>
                                <a:ext cx="390525" cy="849312"/>
                              </a:xfrm>
                              <a:custGeom>
                                <a:avLst/>
                                <a:gdLst/>
                                <a:ahLst/>
                                <a:cxnLst/>
                                <a:rect l="l" t="t" r="r" b="b"/>
                                <a:pathLst>
                                  <a:path w="102" h="222" extrusionOk="0">
                                    <a:moveTo>
                                      <a:pt x="95" y="155"/>
                                    </a:moveTo>
                                    <a:cubicBezTo>
                                      <a:pt x="50" y="0"/>
                                      <a:pt x="50" y="0"/>
                                      <a:pt x="50" y="0"/>
                                    </a:cubicBezTo>
                                    <a:cubicBezTo>
                                      <a:pt x="51" y="7"/>
                                      <a:pt x="51" y="15"/>
                                      <a:pt x="49" y="23"/>
                                    </a:cubicBezTo>
                                    <a:cubicBezTo>
                                      <a:pt x="11" y="153"/>
                                      <a:pt x="11" y="153"/>
                                      <a:pt x="11" y="153"/>
                                    </a:cubicBezTo>
                                    <a:cubicBezTo>
                                      <a:pt x="0" y="190"/>
                                      <a:pt x="37" y="222"/>
                                      <a:pt x="71" y="210"/>
                                    </a:cubicBezTo>
                                    <a:cubicBezTo>
                                      <a:pt x="90" y="200"/>
                                      <a:pt x="102" y="178"/>
                                      <a:pt x="95" y="155"/>
                                    </a:cubicBezTo>
                                    <a:close/>
                                  </a:path>
                                </a:pathLst>
                              </a:custGeom>
                              <a:solidFill>
                                <a:srgbClr val="0C4548"/>
                              </a:solidFill>
                              <a:ln>
                                <a:noFill/>
                              </a:ln>
                            </wps:spPr>
                            <wps:bodyPr spcFirstLastPara="1" wrap="square" lIns="91425" tIns="45700" rIns="91425" bIns="45700" anchor="t" anchorCtr="0">
                              <a:noAutofit/>
                            </wps:bodyPr>
                          </wps:wsp>
                          <wps:wsp>
                            <wps:cNvPr id="2074269975" name="Google Shape;478;p25"/>
                            <wps:cNvSpPr/>
                            <wps:spPr>
                              <a:xfrm>
                                <a:off x="886619" y="3119916"/>
                                <a:ext cx="1476375" cy="1600200"/>
                              </a:xfrm>
                              <a:custGeom>
                                <a:avLst/>
                                <a:gdLst/>
                                <a:ahLst/>
                                <a:cxnLst/>
                                <a:rect l="l" t="t" r="r" b="b"/>
                                <a:pathLst>
                                  <a:path w="386" h="418" extrusionOk="0">
                                    <a:moveTo>
                                      <a:pt x="75" y="418"/>
                                    </a:moveTo>
                                    <a:cubicBezTo>
                                      <a:pt x="78" y="417"/>
                                      <a:pt x="81" y="415"/>
                                      <a:pt x="84" y="414"/>
                                    </a:cubicBezTo>
                                    <a:cubicBezTo>
                                      <a:pt x="204" y="343"/>
                                      <a:pt x="204" y="343"/>
                                      <a:pt x="204" y="343"/>
                                    </a:cubicBezTo>
                                    <a:cubicBezTo>
                                      <a:pt x="355" y="254"/>
                                      <a:pt x="355" y="254"/>
                                      <a:pt x="355" y="254"/>
                                    </a:cubicBezTo>
                                    <a:cubicBezTo>
                                      <a:pt x="386" y="236"/>
                                      <a:pt x="385" y="191"/>
                                      <a:pt x="354" y="174"/>
                                    </a:cubicBezTo>
                                    <a:cubicBezTo>
                                      <a:pt x="201" y="88"/>
                                      <a:pt x="201" y="88"/>
                                      <a:pt x="201" y="88"/>
                                    </a:cubicBezTo>
                                    <a:cubicBezTo>
                                      <a:pt x="80" y="20"/>
                                      <a:pt x="80" y="20"/>
                                      <a:pt x="80" y="20"/>
                                    </a:cubicBezTo>
                                    <a:cubicBezTo>
                                      <a:pt x="43" y="0"/>
                                      <a:pt x="0" y="34"/>
                                      <a:pt x="12" y="74"/>
                                    </a:cubicBezTo>
                                    <a:cubicBezTo>
                                      <a:pt x="52" y="204"/>
                                      <a:pt x="52" y="204"/>
                                      <a:pt x="52" y="204"/>
                                    </a:cubicBezTo>
                                    <a:cubicBezTo>
                                      <a:pt x="53" y="205"/>
                                      <a:pt x="53" y="207"/>
                                      <a:pt x="54" y="208"/>
                                    </a:cubicBezTo>
                                    <a:cubicBezTo>
                                      <a:pt x="99" y="363"/>
                                      <a:pt x="99" y="363"/>
                                      <a:pt x="99" y="363"/>
                                    </a:cubicBezTo>
                                    <a:cubicBezTo>
                                      <a:pt x="106" y="386"/>
                                      <a:pt x="94" y="408"/>
                                      <a:pt x="75" y="418"/>
                                    </a:cubicBezTo>
                                    <a:close/>
                                  </a:path>
                                </a:pathLst>
                              </a:custGeom>
                              <a:solidFill>
                                <a:srgbClr val="1A989E"/>
                              </a:solidFill>
                              <a:ln>
                                <a:noFill/>
                              </a:ln>
                            </wps:spPr>
                            <wps:bodyPr spcFirstLastPara="1" wrap="square" lIns="91425" tIns="45700" rIns="91425" bIns="45700" anchor="t" anchorCtr="0">
                              <a:noAutofit/>
                            </wps:bodyPr>
                          </wps:wsp>
                        </wpg:grpSp>
                        <wps:wsp>
                          <wps:cNvPr id="2074269976" name="Google Shape;486;p25"/>
                          <wps:cNvSpPr txBox="1"/>
                          <wps:spPr>
                            <a:xfrm>
                              <a:off x="1152493" y="3646173"/>
                              <a:ext cx="881062" cy="693737"/>
                            </a:xfrm>
                            <a:prstGeom prst="rect">
                              <a:avLst/>
                            </a:prstGeom>
                            <a:noFill/>
                            <a:ln>
                              <a:noFill/>
                            </a:ln>
                          </wps:spPr>
                          <wps:txbx>
                            <w:txbxContent>
                              <w:p w:rsidR="00671334" w:rsidRPr="00855B68" w:rsidRDefault="00671334"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06</w:t>
                                </w:r>
                              </w:p>
                            </w:txbxContent>
                          </wps:txbx>
                          <wps:bodyPr spcFirstLastPara="1" wrap="square" lIns="0" tIns="0" rIns="0" bIns="0" anchor="t" anchorCtr="0">
                            <a:noAutofit/>
                          </wps:bodyPr>
                        </wps:wsp>
                        <wps:wsp>
                          <wps:cNvPr id="2074269977" name="TextBox 76"/>
                          <wps:cNvSpPr txBox="1"/>
                          <wps:spPr>
                            <a:xfrm>
                              <a:off x="58" y="2455018"/>
                              <a:ext cx="2635769" cy="456029"/>
                            </a:xfrm>
                            <a:prstGeom prst="rect">
                              <a:avLst/>
                            </a:prstGeom>
                            <a:noFill/>
                          </wps:spPr>
                          <wps:txbx>
                            <w:txbxContent>
                              <w:p w:rsidR="00671334" w:rsidRPr="00855B68" w:rsidRDefault="00671334"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التقييم والتحسين المستمر</w:t>
                                </w:r>
                              </w:p>
                            </w:txbxContent>
                          </wps:txbx>
                          <wps:bodyPr wrap="square">
                            <a:noAutofit/>
                          </wps:bodyPr>
                        </wps:wsp>
                      </wpg:grpSp>
                      <wpg:grpSp>
                        <wpg:cNvPr id="2074269978" name="Group 2074269978"/>
                        <wpg:cNvGrpSpPr/>
                        <wpg:grpSpPr>
                          <a:xfrm flipH="1">
                            <a:off x="4175611" y="2385634"/>
                            <a:ext cx="2635769" cy="2449906"/>
                            <a:chOff x="4176455" y="2385634"/>
                            <a:chExt cx="2635769" cy="2449906"/>
                          </a:xfrm>
                        </wpg:grpSpPr>
                        <wpg:grpSp>
                          <wpg:cNvPr id="2074269979" name="Группа 1"/>
                          <wpg:cNvGrpSpPr/>
                          <wpg:grpSpPr>
                            <a:xfrm>
                              <a:off x="4948374" y="3189303"/>
                              <a:ext cx="1479550" cy="1646237"/>
                              <a:chOff x="4948374" y="3189303"/>
                              <a:chExt cx="1479550" cy="1646237"/>
                            </a:xfrm>
                          </wpg:grpSpPr>
                          <wps:wsp>
                            <wps:cNvPr id="2074269980" name="Google Shape;481;p25"/>
                            <wps:cNvSpPr/>
                            <wps:spPr>
                              <a:xfrm>
                                <a:off x="4967424" y="3986228"/>
                                <a:ext cx="388937" cy="849312"/>
                              </a:xfrm>
                              <a:custGeom>
                                <a:avLst/>
                                <a:gdLst/>
                                <a:ahLst/>
                                <a:cxnLst/>
                                <a:rect l="l" t="t" r="r" b="b"/>
                                <a:pathLst>
                                  <a:path w="102" h="222" extrusionOk="0">
                                    <a:moveTo>
                                      <a:pt x="95" y="155"/>
                                    </a:moveTo>
                                    <a:cubicBezTo>
                                      <a:pt x="49" y="0"/>
                                      <a:pt x="49" y="0"/>
                                      <a:pt x="49" y="0"/>
                                    </a:cubicBezTo>
                                    <a:cubicBezTo>
                                      <a:pt x="51" y="7"/>
                                      <a:pt x="51" y="15"/>
                                      <a:pt x="49" y="23"/>
                                    </a:cubicBezTo>
                                    <a:cubicBezTo>
                                      <a:pt x="11" y="153"/>
                                      <a:pt x="11" y="153"/>
                                      <a:pt x="11" y="153"/>
                                    </a:cubicBezTo>
                                    <a:cubicBezTo>
                                      <a:pt x="0" y="190"/>
                                      <a:pt x="36" y="222"/>
                                      <a:pt x="71" y="210"/>
                                    </a:cubicBezTo>
                                    <a:cubicBezTo>
                                      <a:pt x="90" y="200"/>
                                      <a:pt x="102" y="178"/>
                                      <a:pt x="95" y="155"/>
                                    </a:cubicBezTo>
                                    <a:close/>
                                  </a:path>
                                </a:pathLst>
                              </a:custGeom>
                              <a:solidFill>
                                <a:srgbClr val="3D8E92"/>
                              </a:solidFill>
                              <a:ln>
                                <a:noFill/>
                              </a:ln>
                            </wps:spPr>
                            <wps:bodyPr spcFirstLastPara="1" wrap="square" lIns="91425" tIns="45700" rIns="91425" bIns="45700" anchor="t" anchorCtr="0">
                              <a:noAutofit/>
                            </wps:bodyPr>
                          </wps:wsp>
                          <wps:wsp>
                            <wps:cNvPr id="2074269981" name="Google Shape;482;p25"/>
                            <wps:cNvSpPr/>
                            <wps:spPr>
                              <a:xfrm>
                                <a:off x="4948374" y="3189303"/>
                                <a:ext cx="1479550" cy="1600200"/>
                              </a:xfrm>
                              <a:custGeom>
                                <a:avLst/>
                                <a:gdLst/>
                                <a:ahLst/>
                                <a:cxnLst/>
                                <a:rect l="l" t="t" r="r" b="b"/>
                                <a:pathLst>
                                  <a:path w="387" h="418" extrusionOk="0">
                                    <a:moveTo>
                                      <a:pt x="76" y="418"/>
                                    </a:moveTo>
                                    <a:cubicBezTo>
                                      <a:pt x="79" y="417"/>
                                      <a:pt x="82" y="415"/>
                                      <a:pt x="84" y="414"/>
                                    </a:cubicBezTo>
                                    <a:cubicBezTo>
                                      <a:pt x="204" y="343"/>
                                      <a:pt x="204" y="343"/>
                                      <a:pt x="204" y="343"/>
                                    </a:cubicBezTo>
                                    <a:cubicBezTo>
                                      <a:pt x="356" y="254"/>
                                      <a:pt x="356" y="254"/>
                                      <a:pt x="356" y="254"/>
                                    </a:cubicBezTo>
                                    <a:cubicBezTo>
                                      <a:pt x="387" y="236"/>
                                      <a:pt x="386" y="191"/>
                                      <a:pt x="355" y="174"/>
                                    </a:cubicBezTo>
                                    <a:cubicBezTo>
                                      <a:pt x="202" y="88"/>
                                      <a:pt x="202" y="88"/>
                                      <a:pt x="202" y="88"/>
                                    </a:cubicBezTo>
                                    <a:cubicBezTo>
                                      <a:pt x="80" y="20"/>
                                      <a:pt x="80" y="20"/>
                                      <a:pt x="80" y="20"/>
                                    </a:cubicBezTo>
                                    <a:cubicBezTo>
                                      <a:pt x="44" y="0"/>
                                      <a:pt x="0" y="34"/>
                                      <a:pt x="13" y="74"/>
                                    </a:cubicBezTo>
                                    <a:cubicBezTo>
                                      <a:pt x="53" y="204"/>
                                      <a:pt x="53" y="204"/>
                                      <a:pt x="53" y="204"/>
                                    </a:cubicBezTo>
                                    <a:cubicBezTo>
                                      <a:pt x="54" y="205"/>
                                      <a:pt x="54" y="207"/>
                                      <a:pt x="54" y="208"/>
                                    </a:cubicBezTo>
                                    <a:cubicBezTo>
                                      <a:pt x="100" y="363"/>
                                      <a:pt x="100" y="363"/>
                                      <a:pt x="100" y="363"/>
                                    </a:cubicBezTo>
                                    <a:cubicBezTo>
                                      <a:pt x="107" y="386"/>
                                      <a:pt x="95" y="408"/>
                                      <a:pt x="76" y="418"/>
                                    </a:cubicBezTo>
                                    <a:close/>
                                  </a:path>
                                </a:pathLst>
                              </a:custGeom>
                              <a:solidFill>
                                <a:srgbClr val="63B1B5"/>
                              </a:solidFill>
                              <a:ln>
                                <a:noFill/>
                              </a:ln>
                            </wps:spPr>
                            <wps:bodyPr spcFirstLastPara="1" wrap="square" lIns="91425" tIns="45700" rIns="91425" bIns="45700" anchor="t" anchorCtr="0">
                              <a:noAutofit/>
                            </wps:bodyPr>
                          </wps:wsp>
                        </wpg:grpSp>
                        <wps:wsp>
                          <wps:cNvPr id="2074269982" name="Google Shape;488;p25"/>
                          <wps:cNvSpPr txBox="1"/>
                          <wps:spPr>
                            <a:xfrm>
                              <a:off x="5124715" y="3705484"/>
                              <a:ext cx="900113" cy="693737"/>
                            </a:xfrm>
                            <a:prstGeom prst="rect">
                              <a:avLst/>
                            </a:prstGeom>
                            <a:noFill/>
                            <a:ln>
                              <a:noFill/>
                            </a:ln>
                          </wps:spPr>
                          <wps:txbx>
                            <w:txbxContent>
                              <w:p w:rsidR="00671334" w:rsidRPr="00855B68" w:rsidRDefault="00671334"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04</w:t>
                                </w:r>
                              </w:p>
                            </w:txbxContent>
                          </wps:txbx>
                          <wps:bodyPr spcFirstLastPara="1" wrap="square" lIns="0" tIns="0" rIns="0" bIns="0" anchor="t" anchorCtr="0">
                            <a:noAutofit/>
                          </wps:bodyPr>
                        </wps:wsp>
                        <wps:wsp>
                          <wps:cNvPr id="2074269983" name="TextBox 82"/>
                          <wps:cNvSpPr txBox="1"/>
                          <wps:spPr>
                            <a:xfrm>
                              <a:off x="4176455" y="2385634"/>
                              <a:ext cx="2635769" cy="456029"/>
                            </a:xfrm>
                            <a:prstGeom prst="rect">
                              <a:avLst/>
                            </a:prstGeom>
                            <a:noFill/>
                          </wps:spPr>
                          <wps:txbx>
                            <w:txbxContent>
                              <w:p w:rsidR="00671334" w:rsidRPr="00855B68" w:rsidRDefault="00671334"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التكامل والتطوير</w:t>
                                </w:r>
                              </w:p>
                            </w:txbxContent>
                          </wps:txbx>
                          <wps:bodyPr wrap="square">
                            <a:noAutofit/>
                          </wps:bodyPr>
                        </wps:wsp>
                      </wpg:grpSp>
                    </wpg:wgp>
                  </a:graphicData>
                </a:graphic>
              </wp:inline>
            </w:drawing>
          </mc:Choice>
          <mc:Fallback>
            <w:pict>
              <v:group id="Group 85" o:spid="_x0000_s1776" style="width:426pt;height:268.4pt;mso-position-horizontal-relative:char;mso-position-vertical-relative:line" coordsize="76758,483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">
                <v:group id="Group 2074269948" o:spid="_x0000_s1777" style="position:absolute;left:31252;width:26358;height:24883;flip:x" coordorigin="31253" coordsize="26357,248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vm6sMcAAADj&#10;AAAADwAAAAAAAAAAAAAAAACqAgAAZHJzL2Rvd25yZXYueG1sUEsFBgAAAAAEAAQA+gAAAJ4DAAAA&#10;AA==&#10;">
                  <v:group id="Группа 1" o:spid="_x0000_s1778" style="position:absolute;left:39182;top:8421;width:14796;height:16462" coordorigin="39182,8421" coordsize="14795,16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CEge1&#10;zAAAAOMAAAAPAAAAAAAAAAAAAAAAAKoCAABkcnMvZG93bnJldi54bWxQSwUGAAAAAAQABAD6AAAA&#10;owMAAAAA&#10;">
                    <v:shape id="Google Shape;481;p25" o:spid="_x0000_s1779" style="position:absolute;left:39373;top:16390;width:3889;height:8493;visibility:visible;mso-wrap-style:square;v-text-anchor:top" coordsize="102,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5BcwA&#10;AADjAAAADwAAAGRycy9kb3ducmV2LnhtbESPXU/CMBSG70n8D80x8cZA56Igg0IMCUENMYpyf7Ie&#10;u8l6Otoy5r+3FyZcvnm/8syXvW1ERz7UjhXcjTIQxKXTNRsFX5/r4SOIEJE1No5JwS8FWC6uBnMs&#10;tDvzB3W7aEQa4VCggirGtpAylBVZDCPXEifv23mLMUlvpPZ4TuO2kXmWjaXFmtNDhS2tKioPu5NV&#10;cDx2b/72YE779ernZftqePu+2Sh1c90/zUBE6uMl/N9+1grybHKfj6fTh0SRmBIPyMU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9xz5BcwAAADjAAAADwAAAAAAAAAAAAAAAACY&#10;AgAAZHJzL2Rvd25yZXYueG1sUEsFBgAAAAAEAAQA9QAAAJEDAAAAAA==&#10;" path="m95,155c49,,49,,49,v2,7,2,15,,23c11,153,11,153,11,153,,190,36,222,71,210v19,-10,31,-32,24,-55xe" fillcolor="#ffbc37" stroked="f">
                      <v:path arrowok="t" o:extrusionok="f"/>
                    </v:shape>
                    <v:shape id="Google Shape;482;p25" o:spid="_x0000_s1780" style="position:absolute;left:39182;top:8421;width:14796;height:16002;visibility:visible;mso-wrap-style:square;v-text-anchor:top" coordsize="387,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e118sA&#10;AADjAAAADwAAAGRycy9kb3ducmV2LnhtbESPS2vDMBCE74H+B7GF3BIpJi+7UUJpKIReSh4t9LZY&#10;W9nUWhlLTZx/HxUKOQ4z8w2z2vSuEWfqQu1Zw2SsQBCX3tRsNZyOr6MliBCRDTaeScOVAmzWD4MV&#10;FsZfeE/nQ7QiQTgUqKGKsS2kDGVFDsPYt8TJ+/adw5hkZ6Xp8JLgrpGZUnPpsOa0UGFLLxWVP4df&#10;p6Fe9tNd877YnlB+yE+rvvI3O9N6+Ng/P4GI1Md7+L+9MxoytZhm8zyfTeDvU/oDcn0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jx7XXywAAAOMAAAAPAAAAAAAAAAAAAAAAAJgC&#10;AABkcnMvZG93bnJldi54bWxQSwUGAAAAAAQABAD1AAAAkAMAAAAA&#10;" path="m76,418v3,-1,6,-3,8,-4c204,343,204,343,204,343,356,254,356,254,356,254v31,-18,30,-63,-1,-80c202,88,202,88,202,88,80,20,80,20,80,20,44,,,34,13,74,53,204,53,204,53,204v1,1,1,3,1,4c100,363,100,363,100,363v7,23,-5,45,-24,55xe" fillcolor="#ffcc5e" stroked="f">
                      <v:path arrowok="t" o:extrusionok="f"/>
                    </v:shape>
                  </v:group>
                  <v:shape id="Google Shape;484;p25" o:spid="_x0000_s1781" type="#_x0000_t202" style="position:absolute;left:40797;top:13707;width:8874;height:6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CBQcsA&#10;AADjAAAADwAAAGRycy9kb3ducmV2LnhtbESPQUvDQBSE70L/w/IEb3bXoNHEbksRBUEQ03jw+My+&#10;Jkuzb9Ps2sZ/3y0IHoeZ+YZZrCbXiwONwXrWcDNXIIgbbyy3Gj7rl+sHECEiG+w9k4ZfCrBazi4W&#10;WBp/5IoOm9iKBOFQooYuxqGUMjQdOQxzPxAnb+tHhzHJsZVmxGOCu15mSuXSoeW00OFATx01u82P&#10;07D+4urZ7t+/P6ptZeu6UPyW77S+upzWjyAiTfE//Nd+NRoydX+b5UVxl8H5U/oDcnk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YEIFBywAAAOMAAAAPAAAAAAAAAAAAAAAAAJgC&#10;AABkcnMvZG93bnJldi54bWxQSwUGAAAAAAQABAD1AAAAkAMAAAAA&#10;" filled="f" stroked="f">
                    <v:textbox inset="0,0,0,0">
                      <w:txbxContent>
                        <w:p w:rsidR="00671334" w:rsidRPr="00855B68" w:rsidRDefault="00671334"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02</w:t>
                          </w:r>
                        </w:p>
                      </w:txbxContent>
                    </v:textbox>
                  </v:shape>
                  <v:shape id="TextBox 52" o:spid="_x0000_s1782" type="#_x0000_t202" style="position:absolute;left:31253;width:26358;height:4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T/qMsA&#10;AADjAAAADwAAAGRycy9kb3ducmV2LnhtbESPT2vCQBTE7wW/w/KE3upu45+a1FXEUvBUqa2F3h7Z&#10;ZxLMvg3ZrYnf3hUKHoeZ+Q2zWPW2FmdqfeVYw/NIgSDOnam40PD99f40B+EDssHaMWm4kIfVcvCw&#10;wMy4jj/pvA+FiBD2GWooQ2gyKX1ekkU/cg1x9I6utRiibAtpWuwi3NYyUWomLVYcF0psaFNSftr/&#10;WQ2Hj+Pvz0Ttijc7bTrXK8k2lVo/Dvv1K4hAfbiH/9tboyFRL5NklqbTMdw+xT8gl1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TVP+oywAAAOMAAAAPAAAAAAAAAAAAAAAAAJgC&#10;AABkcnMvZG93bnJldi54bWxQSwUGAAAAAAQABAD1AAAAkAMAAAAA&#10;" filled="f" stroked="f">
                    <v:textbox>
                      <w:txbxContent>
                        <w:p w:rsidR="00671334" w:rsidRPr="00855B68" w:rsidRDefault="00671334"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وضع الاستراتيجية</w:t>
                          </w:r>
                        </w:p>
                      </w:txbxContent>
                    </v:textbox>
                  </v:shape>
                </v:group>
                <v:group id="Group 2074269954" o:spid="_x0000_s1783" style="position:absolute;left:12104;top:143;width:26358;height:24597;flip:x" coordorigin="12105,143" coordsize="26357,245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Om0maMoA&#10;AADjAAAADwAAAAAAAAAAAAAAAACqAgAAZHJzL2Rvd25yZXYueG1sUEsFBgAAAAAEAAQA+gAAAKED&#10;AAAAAA==&#10;">
                  <v:group id="Группа 3" o:spid="_x0000_s1784" style="position:absolute;left:20971;top:8278;width:14763;height:16462" coordorigin="20971,8278" coordsize="14763,16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Ghptt&#10;zAAAAOMAAAAPAAAAAAAAAAAAAAAAAKoCAABkcnMvZG93bnJldi54bWxQSwUGAAAAAAQABAD6AAAA&#10;owMAAAAA&#10;">
                    <v:shape id="Google Shape;477;p25" o:spid="_x0000_s1785" style="position:absolute;left:21114;top:16247;width:3905;height:8493;visibility:visible;mso-wrap-style:square;v-text-anchor:top" coordsize="102,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ciwssA&#10;AADjAAAADwAAAGRycy9kb3ducmV2LnhtbESPwU7DMBBE70j9B2srcaMOaUmbULcqCFDFqRR6X+Il&#10;jhqvQ2yS8PcYCYnjaGbeaNbb0Taip87XjhVczxIQxKXTNVcK3l4fr1YgfEDW2DgmBd/kYbuZXKyx&#10;0G7gF+qPoRIRwr5ABSaEtpDSl4Ys+plriaP34TqLIcqukrrDIcJtI9MkyaTFmuOCwZbuDZXn45dV&#10;cPo8+eVDNm/eD6t+8TQ3w13+fFDqcjrubkEEGsN/+K+91wrSZLlIszy/yeD3U/wDcvM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Z9yLCywAAAOMAAAAPAAAAAAAAAAAAAAAAAJgC&#10;AABkcnMvZG93bnJldi54bWxQSwUGAAAAAAQABAD1AAAAkAMAAAAA&#10;" path="m95,155c50,,50,,50,v1,7,1,15,-1,23c11,153,11,153,11,153,,190,37,222,71,210v19,-10,31,-32,24,-55xe" fillcolor="#0c4548" stroked="f">
                      <v:path arrowok="t" o:extrusionok="f"/>
                    </v:shape>
                    <v:shape id="Google Shape;478;p25" o:spid="_x0000_s1786" style="position:absolute;left:20971;top:8278;width:14763;height:16002;visibility:visible;mso-wrap-style:square;v-text-anchor:top" coordsize="386,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dVW8oA&#10;AADjAAAADwAAAGRycy9kb3ducmV2LnhtbESPQWvCQBSE74X+h+UVvNVNg8YaXUUKpd6kag/entln&#10;kpp9G3a3Mf57tyB4HGbmG2a+7E0jOnK+tqzgbZiAIC6srrlUsN99vr6D8AFZY2OZFFzJw3Lx/DTH&#10;XNsLf1O3DaWIEPY5KqhCaHMpfVGRQT+0LXH0TtYZDFG6UmqHlwg3jUyTJJMGa44LFbb0UVFx3v4Z&#10;Bc3xnHV4/eHjzv0e0H11K3naKDV46VczEIH68Ajf22utIE0mozSbTscT+P8U/4Bc3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lXVVvKAAAA4wAAAA8AAAAAAAAAAAAAAAAAmAIA&#10;AGRycy9kb3ducmV2LnhtbFBLBQYAAAAABAAEAPUAAACPAwAAAAA=&#10;" path="m75,418v3,-1,6,-3,9,-4c204,343,204,343,204,343,355,254,355,254,355,254v31,-18,30,-63,-1,-80c201,88,201,88,201,88,80,20,80,20,80,20,43,,,34,12,74,52,204,52,204,52,204v1,1,1,3,2,4c99,363,99,363,99,363v7,23,-5,45,-24,55xe" fillcolor="#1a989e" stroked="f">
                      <v:path arrowok="t" o:extrusionok="f"/>
                    </v:shape>
                  </v:group>
                  <v:shape id="Google Shape;486;p25" o:spid="_x0000_s1787" type="#_x0000_t202" style="position:absolute;left:23629;top:13540;width:8811;height:6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2q8gA&#10;AADjAAAADwAAAGRycy9kb3ducmV2LnhtbERPz0vDMBS+C/sfwhO8ucSi3VqXjSEKgiDr6sHjs3lr&#10;w5qXrolb/e/NQfD48f1ebSbXizONwXrWcDdXIIgbbyy3Gj7ql9sliBCRDfaeScMPBdisZ1crLI2/&#10;cEXnfWxFCuFQooYuxqGUMjQdOQxzPxAn7uBHhzHBsZVmxEsKd73MlMqlQ8upocOBnjpqjvtvp2H7&#10;ydWzPb1/7apDZeu6UPyWH7W+uZ62jyAiTfFf/Od+NRoytbjP8qJ4SKPTp/QH5P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LaryAAAAOMAAAAPAAAAAAAAAAAAAAAAAJgCAABk&#10;cnMvZG93bnJldi54bWxQSwUGAAAAAAQABAD1AAAAjQMAAAAA&#10;" filled="f" stroked="f">
                    <v:textbox inset="0,0,0,0">
                      <w:txbxContent>
                        <w:p w:rsidR="00671334" w:rsidRPr="00855B68" w:rsidRDefault="00671334"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03</w:t>
                          </w:r>
                        </w:p>
                      </w:txbxContent>
                    </v:textbox>
                  </v:shape>
                  <v:shape id="TextBox 58" o:spid="_x0000_s1788" type="#_x0000_t202" style="position:absolute;left:12105;top:143;width:26358;height:4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zIQsoA&#10;AADjAAAADwAAAGRycy9kb3ducmV2LnhtbESPQWvCQBSE7wX/w/IEb3XXoNZEVymVQk8WrQreHtln&#10;Esy+DdmtSf+9Wyj0OMzMN8xq09ta3Kn1lWMNk7ECQZw7U3Gh4fj1/rwA4QOywdoxafghD5v14GmF&#10;mXEd7+l+CIWIEPYZaihDaDIpfV6SRT92DXH0rq61GKJsC2la7CLc1jJRai4tVhwXSmzoraT8dvi2&#10;Gk676+U8VZ/F1s6azvVKsk2l1qNh/7oEEagP/+G/9ofRkKiXaTJP01kKv5/iH5Dr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K8yELKAAAA4wAAAA8AAAAAAAAAAAAAAAAAmAIA&#10;AGRycy9kb3ducmV2LnhtbFBLBQYAAAAABAAEAPUAAACPAwAAAAA=&#10;" filled="f" stroked="f">
                    <v:textbox>
                      <w:txbxContent>
                        <w:p w:rsidR="00671334" w:rsidRPr="00855B68" w:rsidRDefault="00671334"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التخطيط والتنفيذ</w:t>
                          </w:r>
                        </w:p>
                      </w:txbxContent>
                    </v:textbox>
                  </v:shape>
                </v:group>
                <v:group id="Group 2074269960" o:spid="_x0000_s1789" style="position:absolute;left:50400;top:143;width:26358;height:24597;flip:x" coordorigin="50401,143" coordsize="26357,245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LOurWyQAA&#10;AOMAAAAPAAAAAAAAAAAAAAAAAKoCAABkcnMvZG93bnJldi54bWxQSwUGAAAAAAQABAD6AAAAoAMA&#10;AAAA&#10;">
                  <v:group id="Группа 1" o:spid="_x0000_s1790" style="position:absolute;left:57769;top:8278;width:14796;height:16462" coordorigin="57769,8278" coordsize="14795,16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N9FX&#10;080AAADjAAAADwAAAAAAAAAAAAAAAACqAgAAZHJzL2Rvd25yZXYueG1sUEsFBgAAAAAEAAQA+gAA&#10;AKQDAAAAAA==&#10;">
                    <v:shape id="Google Shape;481;p25" o:spid="_x0000_s1791" style="position:absolute;left:57960;top:16247;width:3889;height:8493;visibility:visible;mso-wrap-style:square;v-text-anchor:top" coordsize="102,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KkAssA&#10;AADjAAAADwAAAGRycy9kb3ducmV2LnhtbESPQUvDQBSE74L/YXmCN7sxSLQxm6IBwYMHW3Pw+Jp9&#10;zUazb8Pu2qb+ercg9DjMzDdMtZrtKPbkw+BYwe0iA0HcOT1wr6D9eLl5ABEissbRMSk4UoBVfXlR&#10;Yandgde038ReJAiHEhWYGKdSytAZshgWbiJO3s55izFJ30vt8ZDgdpR5lhXS4sBpweBEjaHue/Nj&#10;FdBue3yXb1vfGp4+0Tdfz03zq9T11fz0CCLSHM/h//arVpBn93d5sVwWOZw+pT8g6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NAqQCywAAAOMAAAAPAAAAAAAAAAAAAAAAAJgC&#10;AABkcnMvZG93bnJldi54bWxQSwUGAAAAAAQABAD1AAAAkAMAAAAA&#10;" path="m95,155c49,,49,,49,v2,7,2,15,,23c11,153,11,153,11,153,,190,36,222,71,210v19,-10,31,-32,24,-55xe" fillcolor="#3d8e92" stroked="f">
                      <v:path arrowok="t" o:extrusionok="f"/>
                    </v:shape>
                    <v:shape id="Google Shape;482;p25" o:spid="_x0000_s1792" style="position:absolute;left:57769;top:8278;width:14796;height:16002;visibility:visible;mso-wrap-style:square;v-text-anchor:top" coordsize="387,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kvu8oA&#10;AADjAAAADwAAAGRycy9kb3ducmV2LnhtbESP3WrCQBSE7wXfYTmF3ohujCVq6ir+IAjSgtoHOGRP&#10;k2j2bMhuNb69KxS8HGbmG2a2aE0lrtS40rKC4SACQZxZXXKu4Oe07U9AOI+ssbJMCu7kYDHvdmaY&#10;anvjA12PPhcBwi5FBYX3dSqlywoy6Aa2Jg7er20M+iCbXOoGbwFuKhlHUSINlhwWCqxpXVB2Of4Z&#10;BYdLPDr3vob7pczRsV1tdt/yrNT7W7v8BOGp9a/wf3unFcTR+CNOptNkBM9P4Q/I+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1JL7vKAAAA4wAAAA8AAAAAAAAAAAAAAAAAmAIA&#10;AGRycy9kb3ducmV2LnhtbFBLBQYAAAAABAAEAPUAAACPAwAAAAA=&#10;" path="m76,418v3,-1,6,-3,8,-4c204,343,204,343,204,343,356,254,356,254,356,254v31,-18,30,-63,-1,-80c202,88,202,88,202,88,80,20,80,20,80,20,44,,,34,13,74,53,204,53,204,53,204v1,1,1,3,1,4c100,363,100,363,100,363v7,23,-5,45,-24,55xe" fillcolor="#63b1b5" stroked="f">
                      <v:path arrowok="t" o:extrusionok="f"/>
                    </v:shape>
                  </v:group>
                  <v:shape id="Google Shape;488;p25" o:spid="_x0000_s1793" type="#_x0000_t202" style="position:absolute;left:59532;top:13440;width:9002;height:6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l2E8sA&#10;AADjAAAADwAAAGRycy9kb3ducmV2LnhtbESPQUvDQBSE70L/w/KE3uyuoUQTuy2lWBAEMY0Hj8/s&#10;a7I0+zZm1zb+e1cQPA4z8w2z2kyuF2cag/Ws4XahQBA33lhuNbzV+5t7ECEiG+w9k4ZvCrBZz65W&#10;WBp/4YrOh9iKBOFQooYuxqGUMjQdOQwLPxAn7+hHhzHJsZVmxEuCu15mSuXSoeW00OFAu46a0+HL&#10;adi+c/VoP18+XqtjZeu6UPycn7SeX0/bBxCRpvgf/ms/GQ2ZultmeVHkS/j9lP6AXP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22XYTywAAAOMAAAAPAAAAAAAAAAAAAAAAAJgC&#10;AABkcnMvZG93bnJldi54bWxQSwUGAAAAAAQABAD1AAAAkAMAAAAA&#10;" filled="f" stroked="f">
                    <v:textbox inset="0,0,0,0">
                      <w:txbxContent>
                        <w:p w:rsidR="00671334" w:rsidRPr="00855B68" w:rsidRDefault="00671334"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01</w:t>
                          </w:r>
                        </w:p>
                      </w:txbxContent>
                    </v:textbox>
                  </v:shape>
                  <v:shape id="TextBox 64" o:spid="_x0000_s1794" type="#_x0000_t202" style="position:absolute;left:50401;top:143;width:26358;height:4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0I+soA&#10;AADjAAAADwAAAGRycy9kb3ducmV2LnhtbESPQWvCQBSE7wX/w/IEb3W3QWOTukqpCJ4salvo7ZF9&#10;JqHZtyG7mvjv3UKhx2FmvmGW68E24kqdrx1reJoqEMSFMzWXGj5O28dnED4gG2wck4YbeVivRg9L&#10;zI3r+UDXYyhFhLDPUUMVQptL6YuKLPqpa4mjd3adxRBlV0rTYR/htpGJUqm0WHNcqLClt4qKn+PF&#10;avjcn7+/Zuq93Nh527tBSbaZ1HoyHl5fQAQawn/4r70zGhK1mCVplqVz+P0U/4Bc3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2dCPrKAAAA4wAAAA8AAAAAAAAAAAAAAAAAmAIA&#10;AGRycy9kb3ducmV2LnhtbFBLBQYAAAAABAAEAPUAAACPAwAAAAA=&#10;" filled="f" stroked="f">
                    <v:textbox>
                      <w:txbxContent>
                        <w:p w:rsidR="00671334" w:rsidRPr="00855B68" w:rsidRDefault="00671334"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التقييم والتحليل</w:t>
                          </w:r>
                        </w:p>
                      </w:txbxContent>
                    </v:textbox>
                  </v:shape>
                </v:group>
                <v:group id="Group 2074269966" o:spid="_x0000_s1795" style="position:absolute;left:21709;top:24333;width:26357;height:23544;flip:x" coordorigin="20051,24333" coordsize="26357,235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a5/XOcoA&#10;AADjAAAADwAAAAAAAAAAAAAAAACqAgAAZHJzL2Rvd25yZXYueG1sUEsFBgAAAAAEAAQA+gAAAKED&#10;AAAAAA==&#10;">
                  <v:group id="Группа 1" o:spid="_x0000_s1796" style="position:absolute;left:29336;top:31415;width:14796;height:16462" coordorigin="29336,31415" coordsize="14795,16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XdGo8&#10;zAAAAOMAAAAPAAAAAAAAAAAAAAAAAKoCAABkcnMvZG93bnJldi54bWxQSwUGAAAAAAQABAD6AAAA&#10;owMAAAAA&#10;">
                    <v:shape id="Google Shape;481;p25" o:spid="_x0000_s1797" style="position:absolute;left:29527;top:39384;width:3889;height:8493;visibility:visible;mso-wrap-style:square;v-text-anchor:top" coordsize="102,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Y/vsoA&#10;AADjAAAADwAAAGRycy9kb3ducmV2LnhtbERPXUvDMBR9F/Yfwh34Ii61SHV12ZDBmMoQnfp+ae7S&#10;bs1Nl2Rd/ffLg+Dj4XzPFoNtRU8+NI4V3E0yEMSV0w0bBd9fq9tHECEia2wdk4JfCrCYj65mWGp3&#10;5k/qt9GIFMKhRAV1jF0pZahqshgmriNO3M55izFBb6T2eE7htpV5lhXSYsOpocaOljVVh+3JKjge&#10;+3d/czCnn9Vy/7p5M7z5WK+Vuh4Pz08gIg3xX/znftEK8uzhPi+m0yKNTp/SH5Dz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cGP77KAAAA4wAAAA8AAAAAAAAAAAAAAAAAmAIA&#10;AGRycy9kb3ducmV2LnhtbFBLBQYAAAAABAAEAPUAAACPAwAAAAA=&#10;" path="m95,155c49,,49,,49,v2,7,2,15,,23c11,153,11,153,11,153,,190,36,222,71,210v19,-10,31,-32,24,-55xe" fillcolor="#ffbc37" stroked="f">
                      <v:path arrowok="t" o:extrusionok="f"/>
                    </v:shape>
                    <v:shape id="Google Shape;482;p25" o:spid="_x0000_s1798" style="position:absolute;left:29336;top:31415;width:14796;height:16002;visibility:visible;mso-wrap-style:square;v-text-anchor:top" coordsize="387,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1zbMsA&#10;AADjAAAADwAAAGRycy9kb3ducmV2LnhtbESPQWsCMRSE7wX/Q3gFbzXpoqu7NYq0COKl1NpCb4/N&#10;a3bp5mXZRN3++0YoeBxm5htmuR5cK87Uh8azhseJAkFcedOw1XB83z4sQISIbLD1TBp+KcB6Nbpb&#10;Ymn8hd/ofIhWJAiHEjXUMXallKGqyWGY+I44ed++dxiT7K00PV4S3LUyUyqXDhtOCzV29FxT9XM4&#10;OQ3NYpju2tf5yxHlh/y06qvY25nW4/th8wQi0hBv4f/2zmjI1Hya5UWRF3D9lP6AXP0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T3XNsywAAAOMAAAAPAAAAAAAAAAAAAAAAAJgC&#10;AABkcnMvZG93bnJldi54bWxQSwUGAAAAAAQABAD1AAAAkAMAAAAA&#10;" path="m76,418v3,-1,6,-3,8,-4c204,343,204,343,204,343,356,254,356,254,356,254v31,-18,30,-63,-1,-80c202,88,202,88,202,88,80,20,80,20,80,20,44,,,34,13,74,53,204,53,204,53,204v1,1,1,3,1,4c100,363,100,363,100,363v7,23,-5,45,-24,55xe" fillcolor="#ffcc5e" stroked="f">
                      <v:path arrowok="t" o:extrusionok="f"/>
                    </v:shape>
                  </v:group>
                  <v:shape id="Google Shape;484;p25" o:spid="_x0000_s1799" type="#_x0000_t202" style="position:absolute;left:30951;top:36701;width:8874;height:6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vmzcoA&#10;AADjAAAADwAAAGRycy9kb3ducmV2LnhtbESPXUvDMBSG7wX/QziCdy6xSGfrsjHGBoIgdvXCy2Nz&#10;1oY1J10Tt/rvzYWwy5f3i2exmlwvzjQG61nD40yBIG68sdxq+Kx3D88gQkQ22HsmDb8UYLW8vVlg&#10;afyFKzrvYyvSCIcSNXQxDqWUoenIYZj5gTh5Bz86jEmOrTQjXtK462WmVC4dWk4PHQ606ag57n+c&#10;hvUXV1t7ev/+qA6VretC8Vt+1Pr+blq/gIg0xWv4v/1qNGRq/pTlRTFPFIkp8YBc/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w75s3KAAAA4wAAAA8AAAAAAAAAAAAAAAAAmAIA&#10;AGRycy9kb3ducmV2LnhtbFBLBQYAAAAABAAEAPUAAACPAwAAAAA=&#10;" filled="f" stroked="f">
                    <v:textbox inset="0,0,0,0">
                      <w:txbxContent>
                        <w:p w:rsidR="00671334" w:rsidRPr="00855B68" w:rsidRDefault="00671334"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05</w:t>
                          </w:r>
                        </w:p>
                      </w:txbxContent>
                    </v:textbox>
                  </v:shape>
                  <v:shape id="TextBox 70" o:spid="_x0000_s1800" type="#_x0000_t202" style="position:absolute;left:20051;top:24333;width:26358;height:45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YJMoA&#10;AADjAAAADwAAAGRycy9kb3ducmV2LnhtbESPT2vCQBTE74LfYXlCb7prsGpSVxGL0FNL/QfeHtln&#10;Epp9G7KrSb99t1DocZiZ3zCrTW9r8aDWV441TCcKBHHuTMWFhtNxP16C8AHZYO2YNHyTh816OFhh&#10;ZlzHn/Q4hEJECPsMNZQhNJmUPi/Jop+4hjh6N9daDFG2hTQtdhFua5koNZcWK44LJTa0Kyn/Otyt&#10;hvP77XqZqY/i1T43neuVZJtKrZ9G/fYFRKA+/If/2m9GQ6IWs2Seposp/H6Kf0Cu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d/mCTKAAAA4wAAAA8AAAAAAAAAAAAAAAAAmAIA&#10;AGRycy9kb3ducmV2LnhtbFBLBQYAAAAABAAEAPUAAACPAwAAAAA=&#10;" filled="f" stroked="f">
                    <v:textbox>
                      <w:txbxContent>
                        <w:p w:rsidR="00671334" w:rsidRPr="00855B68" w:rsidRDefault="00671334"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التدريب والتغيير الثقافي</w:t>
                          </w:r>
                        </w:p>
                      </w:txbxContent>
                    </v:textbox>
                  </v:shape>
                </v:group>
                <v:group id="Group 2074269972" o:spid="_x0000_s1801" style="position:absolute;top:24550;width:26357;height:23111;flip:x" coordorigin=",24550" coordsize="26357,23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kX1H58oA&#10;AADjAAAADwAAAAAAAAAAAAAAAACqAgAAZHJzL2Rvd25yZXYueG1sUEsFBgAAAAAEAAQA+gAAAKED&#10;AAAAAA==&#10;">
                  <v:group id="Группа 3" o:spid="_x0000_s1802" style="position:absolute;left:8866;top:31199;width:14763;height:16462" coordorigin="8866,31199" coordsize="14763,16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LZb6&#10;4s0AAADjAAAADwAAAAAAAAAAAAAAAACqAgAAZHJzL2Rvd25yZXYueG1sUEsFBgAAAAAEAAQA+gAA&#10;AKQDAAAAAA==&#10;">
                    <v:shape id="Google Shape;477;p25" o:spid="_x0000_s1803" style="position:absolute;left:9009;top:39168;width:3905;height:8493;visibility:visible;mso-wrap-style:square;v-text-anchor:top" coordsize="102,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xFTssA&#10;AADjAAAADwAAAGRycy9kb3ducmV2LnhtbESPwU7DMBBE70j8g7VI3KhDGiVNWrcCBAhxKoXet/ES&#10;R8TrEJsk/D1GQuI4mpk3ms1utp0YafCtYwXXiwQEce10y42Ct9eHqxUIH5A1do5JwTd52G3PzzZY&#10;aTfxC42H0IgIYV+hAhNCX0npa0MW/cL1xNF7d4PFEOXQSD3gFOG2k2mS5NJiy3HBYE93huqPw5dV&#10;cPw8+uI+X3an/WrMHpdmui2f90pdXsw3axCB5vAf/ms/aQVpUmRpXpZFBr+f4h+Q2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N3EVOywAAAOMAAAAPAAAAAAAAAAAAAAAAAJgC&#10;AABkcnMvZG93bnJldi54bWxQSwUGAAAAAAQABAD1AAAAkAMAAAAA&#10;" path="m95,155c50,,50,,50,v1,7,1,15,-1,23c11,153,11,153,11,153,,190,37,222,71,210v19,-10,31,-32,24,-55xe" fillcolor="#0c4548" stroked="f">
                      <v:path arrowok="t" o:extrusionok="f"/>
                    </v:shape>
                    <v:shape id="Google Shape;478;p25" o:spid="_x0000_s1804" style="position:absolute;left:8866;top:31199;width:14763;height:16002;visibility:visible;mso-wrap-style:square;v-text-anchor:top" coordsize="386,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wy18oA&#10;AADjAAAADwAAAGRycy9kb3ducmV2LnhtbESPQWvCQBSE74X+h+UVvNVNg8YaXUUKpd6kag/entln&#10;kpp9G3a3Mf57tyB4HGbmG2a+7E0jOnK+tqzgbZiAIC6srrlUsN99vr6D8AFZY2OZFFzJw3Lx/DTH&#10;XNsLf1O3DaWIEPY5KqhCaHMpfVGRQT+0LXH0TtYZDFG6UmqHlwg3jUyTJJMGa44LFbb0UVFx3v4Z&#10;Bc3xnHV4/eHjzv0e0H11K3naKDV46VczEIH68Ajf22utIE0mozSbTidj+P8U/4Bc3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18MtfKAAAA4wAAAA8AAAAAAAAAAAAAAAAAmAIA&#10;AGRycy9kb3ducmV2LnhtbFBLBQYAAAAABAAEAPUAAACPAwAAAAA=&#10;" path="m75,418v3,-1,6,-3,9,-4c204,343,204,343,204,343,355,254,355,254,355,254v31,-18,30,-63,-1,-80c201,88,201,88,201,88,80,20,80,20,80,20,43,,,34,12,74,52,204,52,204,52,204v1,1,1,3,2,4c99,363,99,363,99,363v7,23,-5,45,-24,55xe" fillcolor="#1a989e" stroked="f">
                      <v:path arrowok="t" o:extrusionok="f"/>
                    </v:shape>
                  </v:group>
                  <v:shape id="Google Shape;486;p25" o:spid="_x0000_s1805" type="#_x0000_t202" style="position:absolute;left:11524;top:36461;width:8811;height:6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7bIssA&#10;AADjAAAADwAAAGRycy9kb3ducmV2LnhtbESPQUvDQBSE70L/w/IEb3bXUFITuy2lWBAEMY0Hj8/s&#10;a7I0+zZm1zb+e1cQPA4z8w2z2kyuF2cag/Ws4W6uQBA33lhuNbzV+9t7ECEiG+w9k4ZvCrBZz65W&#10;WBp/4YrOh9iKBOFQooYuxqGUMjQdOQxzPxAn7+hHhzHJsZVmxEuCu15mSuXSoeW00OFAu46a0+HL&#10;adi+c/VoP18+XqtjZeu6UPycn7S+uZ62DyAiTfE//Nd+MhoytVxkeVEsc/j9lP6AXP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sntsiywAAAOMAAAAPAAAAAAAAAAAAAAAAAJgC&#10;AABkcnMvZG93bnJldi54bWxQSwUGAAAAAAQABAD1AAAAkAMAAAAA&#10;" filled="f" stroked="f">
                    <v:textbox inset="0,0,0,0">
                      <w:txbxContent>
                        <w:p w:rsidR="00671334" w:rsidRPr="00855B68" w:rsidRDefault="00671334"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06</w:t>
                          </w:r>
                        </w:p>
                      </w:txbxContent>
                    </v:textbox>
                  </v:shape>
                  <v:shape id="TextBox 76" o:spid="_x0000_s1806" type="#_x0000_t202" style="position:absolute;top:24550;width:26358;height:4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qly8oA&#10;AADjAAAADwAAAGRycy9kb3ducmV2LnhtbESPQWvCQBSE7wX/w/KE3upugzVNdJXSUujJolbB2yP7&#10;TEKzb0N2a+K/d4WCx2FmvmEWq8E24kydrx1reJ4oEMSFMzWXGn52n0+vIHxANtg4Jg0X8rBajh4W&#10;mBvX84bO21CKCGGfo4YqhDaX0hcVWfQT1xJH7+Q6iyHKrpSmwz7CbSMTpWbSYs1xocKW3isqfrd/&#10;VsN+fToepuq7/LAvbe8GJdlmUuvH8fA2BxFoCPfwf/vLaEhUOk1mWZamcPsU/4BcX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fapcvKAAAA4wAAAA8AAAAAAAAAAAAAAAAAmAIA&#10;AGRycy9kb3ducmV2LnhtbFBLBQYAAAAABAAEAPUAAACPAwAAAAA=&#10;" filled="f" stroked="f">
                    <v:textbox>
                      <w:txbxContent>
                        <w:p w:rsidR="00671334" w:rsidRPr="00855B68" w:rsidRDefault="00671334"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التقييم والتحسين المستمر</w:t>
                          </w:r>
                        </w:p>
                      </w:txbxContent>
                    </v:textbox>
                  </v:shape>
                </v:group>
                <v:group id="Group 2074269978" o:spid="_x0000_s1807" style="position:absolute;left:41756;top:23856;width:26357;height:24499;flip:x" coordorigin="41764,23856" coordsize="26357,244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JVwDccAAADj&#10;AAAADwAAAAAAAAAAAAAAAACqAgAAZHJzL2Rvd25yZXYueG1sUEsFBgAAAAAEAAQA+gAAAJ4DAAAA&#10;AA==&#10;">
                  <v:group id="Группа 1" o:spid="_x0000_s1808" style="position:absolute;left:49483;top:31893;width:14796;height:16462" coordorigin="49483,31893" coordsize="14795,16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Mfs0I&#10;zAAAAOMAAAAPAAAAAAAAAAAAAAAAAKoCAABkcnMvZG93bnJldi54bWxQSwUGAAAAAAQABAD6AAAA&#10;owMAAAAA&#10;">
                    <v:shape id="Google Shape;481;p25" o:spid="_x0000_s1809" style="position:absolute;left:49674;top:39862;width:3889;height:8493;visibility:visible;mso-wrap-style:square;v-text-anchor:top" coordsize="102,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B5FMkA&#10;AADjAAAADwAAAGRycy9kb3ducmV2LnhtbESPvW7CMBSFd6S+g3UrsYFDhCikGNRGQmJgaClDx0t8&#10;iVPi68g2EPr09VCJ8ej86Vuue9uKK/nQOFYwGWcgiCunG64VHL42ozmIEJE1to5JwZ0CrFdPgyUW&#10;2t34k677WIs0wqFABSbGrpAyVIYshrHriJN3ct5iTNLXUnu8pXHbyjzLZtJiw+nBYEeloeq8v1gF&#10;dDreP+Tu6A+Gu2/05c97Wf4qNXzu315BROrjI/zf3moFefYyzWeLxTxRJKbEA3L1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pB5FMkAAADjAAAADwAAAAAAAAAAAAAAAACYAgAA&#10;ZHJzL2Rvd25yZXYueG1sUEsFBgAAAAAEAAQA9QAAAI4DAAAAAA==&#10;" path="m95,155c49,,49,,49,v2,7,2,15,,23c11,153,11,153,11,153,,190,36,222,71,210v19,-10,31,-32,24,-55xe" fillcolor="#3d8e92" stroked="f">
                      <v:path arrowok="t" o:extrusionok="f"/>
                    </v:shape>
                    <v:shape id="Google Shape;482;p25" o:spid="_x0000_s1810" style="position:absolute;left:49483;top:31893;width:14796;height:16002;visibility:visible;mso-wrap-style:square;v-text-anchor:top" coordsize="387,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vyrcsA&#10;AADjAAAADwAAAGRycy9kb3ducmV2LnhtbESP0WrCQBRE3wv9h+UW+lLMJqmoSV3FWgShtBD1Ay7Z&#10;2ySavRuyq8a/7xaEPg4zc4aZLwfTigv1rrGsIIliEMSl1Q1XCg77zWgGwnlkja1lUnAjB8vF48Mc&#10;c22vXNBl5ysRIOxyVFB73+VSurImgy6yHXHwfmxv0AfZV1L3eA1w08o0jifSYMNhocaO1jWVp93Z&#10;KChO6evx5Sv5XMkKHdv3j+23PCr1/DSs3kB4Gvx/+N7eagVpPB2nkyybJfD3KfwBufg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y2/KtywAAAOMAAAAPAAAAAAAAAAAAAAAAAJgC&#10;AABkcnMvZG93bnJldi54bWxQSwUGAAAAAAQABAD1AAAAkAMAAAAA&#10;" path="m76,418v3,-1,6,-3,8,-4c204,343,204,343,204,343,356,254,356,254,356,254v31,-18,30,-63,-1,-80c202,88,202,88,202,88,80,20,80,20,80,20,44,,,34,13,74,53,204,53,204,53,204v1,1,1,3,1,4c100,363,100,363,100,363v7,23,-5,45,-24,55xe" fillcolor="#63b1b5" stroked="f">
                      <v:path arrowok="t" o:extrusionok="f"/>
                    </v:shape>
                  </v:group>
                  <v:shape id="Google Shape;488;p25" o:spid="_x0000_s1811" type="#_x0000_t202" style="position:absolute;left:51247;top:37054;width:9001;height:6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CtBssA&#10;AADjAAAADwAAAGRycy9kb3ducmV2LnhtbESPQUvDQBSE70L/w/IEb3bXUGITuy2lWBAEMY0Hj8/s&#10;a7I0+zZm1zb+e1cQPA4z8w2z2kyuF2cag/Ws4W6uQBA33lhuNbzV+9sliBCRDfaeScM3BdisZ1cr&#10;LI2/cEXnQ2xFgnAoUUMX41BKGZqOHIa5H4iTd/Sjw5jk2Eoz4iXBXS8zpXLp0HJa6HCgXUfN6fDl&#10;NGzfuXq0ny8fr9WxsnVdKH7OT1rfXE/bBxCRpvgf/ms/GQ2Zul9keVEsM/j9lP6AXP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mcK0GywAAAOMAAAAPAAAAAAAAAAAAAAAAAJgC&#10;AABkcnMvZG93bnJldi54bWxQSwUGAAAAAAQABAD1AAAAkAMAAAAA&#10;" filled="f" stroked="f">
                    <v:textbox inset="0,0,0,0">
                      <w:txbxContent>
                        <w:p w:rsidR="00671334" w:rsidRPr="00855B68" w:rsidRDefault="00671334"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04</w:t>
                          </w:r>
                        </w:p>
                      </w:txbxContent>
                    </v:textbox>
                  </v:shape>
                  <v:shape id="TextBox 82" o:spid="_x0000_s1812" type="#_x0000_t202" style="position:absolute;left:41764;top:23856;width:26358;height:4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TT78oA&#10;AADjAAAADwAAAGRycy9kb3ducmV2LnhtbESPQWvCQBSE70L/w/IKveluU2tNdBVRCp5a1Cp4e2Sf&#10;SWj2bciuJv33bqHQ4zAz3zDzZW9rcaPWV441PI8UCOLcmYoLDV+H9+EUhA/IBmvHpOGHPCwXD4M5&#10;ZsZ1vKPbPhQiQthnqKEMocmk9HlJFv3INcTRu7jWYoiyLaRpsYtwW8tEqYm0WHFcKLGhdUn59/5q&#10;NRw/LufTWH0WG/vadK5Xkm0qtX567FczEIH68B/+a2+NhkS9jZNJmk5f4PdT/ANyc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000+/KAAAA4wAAAA8AAAAAAAAAAAAAAAAAmAIA&#10;AGRycy9kb3ducmV2LnhtbFBLBQYAAAAABAAEAPUAAACPAwAAAAA=&#10;" filled="f" stroked="f">
                    <v:textbox>
                      <w:txbxContent>
                        <w:p w:rsidR="00671334" w:rsidRPr="00855B68" w:rsidRDefault="00671334"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التكامل والتطوير</w:t>
                          </w:r>
                        </w:p>
                      </w:txbxContent>
                    </v:textbox>
                  </v:shape>
                </v:group>
                <w10:wrap anchorx="page"/>
                <w10:anchorlock/>
              </v:group>
            </w:pict>
          </mc:Fallback>
        </mc:AlternateContent>
      </w:r>
    </w:p>
    <w:p w:rsidR="001A2196"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C1C5A9B" wp14:editId="4E0AA960">
                <wp:extent cx="5731510" cy="892088"/>
                <wp:effectExtent l="0" t="0" r="2540" b="22860"/>
                <wp:docPr id="97592519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975925195" name="مجموعة 47"/>
                        <wpg:cNvGrpSpPr/>
                        <wpg:grpSpPr>
                          <a:xfrm>
                            <a:off x="0" y="0"/>
                            <a:ext cx="5731510" cy="895351"/>
                            <a:chOff x="0" y="0"/>
                            <a:chExt cx="5878196" cy="918845"/>
                          </a:xfrm>
                        </wpg:grpSpPr>
                        <wpg:grpSp>
                          <wpg:cNvPr id="975925196" name="مجموعة 48"/>
                          <wpg:cNvGrpSpPr/>
                          <wpg:grpSpPr>
                            <a:xfrm>
                              <a:off x="0" y="0"/>
                              <a:ext cx="5878196" cy="918845"/>
                              <a:chOff x="0" y="0"/>
                              <a:chExt cx="6240348" cy="919070"/>
                            </a:xfrm>
                          </wpg:grpSpPr>
                          <wpg:grpSp>
                            <wpg:cNvPr id="975925197" name="مجموعة 49"/>
                            <wpg:cNvGrpSpPr/>
                            <wpg:grpSpPr>
                              <a:xfrm>
                                <a:off x="0" y="169208"/>
                                <a:ext cx="5433072" cy="580613"/>
                                <a:chOff x="0" y="169208"/>
                                <a:chExt cx="5433072" cy="580613"/>
                              </a:xfrm>
                            </wpg:grpSpPr>
                            <wps:wsp>
                              <wps:cNvPr id="9759251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759251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59252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5925201"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التقييم والتحليل</w:t>
                                </w:r>
                              </w:p>
                            </w:txbxContent>
                          </wps:txbx>
                          <wps:bodyPr wrap="square" rtlCol="1">
                            <a:spAutoFit/>
                          </wps:bodyPr>
                        </wps:wsp>
                      </wpg:grpSp>
                      <pic:pic xmlns:pic="http://schemas.openxmlformats.org/drawingml/2006/picture">
                        <pic:nvPicPr>
                          <pic:cNvPr id="975925202"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1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5UHPJuMHAADc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181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wfW0nL&#10;AAAA4gAAAA8AAAAAAAAAAAAAAAAAqgIAAGRycy9kb3ducmV2LnhtbFBLBQYAAAAABAAEAPoAAACi&#10;AwAAAAA=&#10;">
                  <v:group id="مجموعة 48" o:spid="_x0000_s181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zNxT7L&#10;AAAA4gAAAA8AAAAAAAAAAAAAAAAAqgIAAGRycy9kb3ducmV2LnhtbFBLBQYAAAAABAAEAPoAAACi&#10;AwAAAAA=&#10;">
                    <v:group id="مجموعة 49" o:spid="_x0000_s181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OBYKXL&#10;AAAA4gAAAA8AAAAAAAAAAAAAAAAAqgIAAGRycy9kb3ducmV2LnhtbFBLBQYAAAAABAAEAPoAAACi&#10;AwAAAAA=&#10;">
                      <v:shape id="شكل حر 50" o:spid="_x0000_s181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TAPsUA&#10;AADiAAAADwAAAGRycy9kb3ducmV2LnhtbERPTYvCMBC9C/sfwizsTVNdqrYaZREEWTzYqngdmrEt&#10;20xKE7X7781B8Ph438t1bxpxp87VlhWMRxEI4sLqmksFp+N2OAfhPLLGxjIp+CcH69XHYImptg/O&#10;6J77UoQQdikqqLxvUyldUZFBN7ItceCutjPoA+xKqTt8hHDTyEkUTaXBmkNDhS1tKir+8ptRMP2N&#10;L4dDsY2zfPe9d2T0WVuv1Ndn/7MA4an3b/HLvdMKklmcTOJxEjaHS+EOyN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tMA+xQAAAOI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1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KLqskA&#10;AADiAAAADwAAAGRycy9kb3ducmV2LnhtbESPzWrDMBCE74W+g9hCLqGRE3Bbu5ZDaQjkmJ/S88ba&#10;yqbWyrVUx3n7KBDIcZiZb5hiOdpWDNT7xrGC+SwBQVw53bBR8HVYP7+B8AFZY+uYFJzJw7J8fCgw&#10;1+7EOxr2wYgIYZ+jgjqELpfSVzVZ9DPXEUfvx/UWQ5S9kbrHU4TbVi6S5EVabDgu1NjRZ03V7/7f&#10;KsA/u/0+uuD8cDRmNU27capTpSZP48c7iEBjuIdv7Y1WkL2m2SKdZxlcL8U7IMs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AKLqskAAADiAAAADwAAAAAAAAAAAAAAAACYAgAA&#10;ZHJzL2Rvd25yZXYueG1sUEsFBgAAAAAEAAQA9QAAAI4DAAAAAA==&#10;" fillcolor="#a5a5a5 [2092]" stroked="f" strokeweight="1pt">
                        <v:stroke joinstyle="miter"/>
                      </v:roundrect>
                    </v:group>
                    <v:oval id="شكل بيضاوي 52" o:spid="_x0000_s181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P0n8kA&#10;AADiAAAADwAAAGRycy9kb3ducmV2LnhtbESP3WrCQBSE7wu+w3KE3jUbA1qNriIthQoWNP5cH7LH&#10;JJg9G7JbE9/eFQq9HGbmG2ax6k0tbtS6yrKCURSDIM6trrhQcDx8vU1BOI+ssbZMCu7kYLUcvCww&#10;1bbjPd0yX4gAYZeigtL7JpXS5SUZdJFtiIN3sa1BH2RbSN1iF+CmlkkcT6TBisNCiQ19lJRfs1+j&#10;YHe9nO7nzTb+KWyXTTrzmST6oNTrsF/PQXjq/X/4r/2tFczex7NkHLjwvBTugFw+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qP0n8kAAADiAAAADwAAAAAAAAAAAAAAAACYAgAA&#10;ZHJzL2Rvd25yZXYueG1sUEsFBgAAAAAEAAQA9QAAAI4DAAAAAA==&#10;" filled="f" strokecolor="#168489" strokeweight="1pt">
                      <v:stroke joinstyle="miter"/>
                    </v:oval>
                  </v:group>
                  <v:shape id="مربع نص 41" o:spid="_x0000_s182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mPKcgA&#10;AADiAAAADwAAAGRycy9kb3ducmV2LnhtbESPT0vEMBTE74LfITzBm5u0UHXrZpfFP7AHL671/mie&#10;TbF5Kc1z2/32RhA8DjPzG2azW8KgTjSlPrKFYmVAEbfR9dxZaN5fbu5BJUF2OEQmC2dKsNteXmyw&#10;dnHmNzodpVMZwqlGC15krLVOraeAaRVH4ux9ximgZDl12k04Z3gYdGnMrQ7Yc17wONKjp/br+B0s&#10;iLh9cW6eQzp8LK9PszdthY2111fL/gGU0CL/4b/2wVlY31XrsipNAb+X8h3Q2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CY8pyAAAAOIAAAAPAAAAAAAAAAAAAAAAAJgCAABk&#10;cnMvZG93bnJldi54bWxQSwUGAAAAAAQABAD1AAAAjQM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التقييم والتحليل</w:t>
                          </w:r>
                        </w:p>
                      </w:txbxContent>
                    </v:textbox>
                  </v:shape>
                </v:group>
                <v:shape id="صورة 54" o:spid="_x0000_s182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9GQkHcwAAADiAAAADwAAAAAA&#10;AAAAAAAAAACfAgAAZHJzL2Rvd25yZXYueG1sUEsFBgAAAAAEAAQA9wAAAJgDAAAAAA==&#10;">
                  <v:imagedata r:id="rId81" o:title=""/>
                  <v:path arrowok="t"/>
                </v:shape>
                <w10:wrap anchorx="page"/>
                <w10:anchorlock/>
              </v:group>
            </w:pict>
          </mc:Fallback>
        </mc:AlternateContent>
      </w:r>
    </w:p>
    <w:p w:rsidR="004A6D71" w:rsidRPr="00512C5E" w:rsidRDefault="004A6D71" w:rsidP="004A6D71">
      <w:pPr>
        <w:rPr>
          <w:rFonts w:ascii="Sakkal Majalla" w:hAnsi="Sakkal Majalla"/>
          <w:color w:val="C00000"/>
          <w:sz w:val="32"/>
          <w:szCs w:val="32"/>
        </w:rPr>
      </w:pPr>
      <w:r w:rsidRPr="00512C5E">
        <w:rPr>
          <w:rFonts w:ascii="Sakkal Majalla" w:hAnsi="Sakkal Majalla"/>
          <w:color w:val="C00000"/>
          <w:sz w:val="32"/>
          <w:szCs w:val="32"/>
          <w:rtl/>
        </w:rPr>
        <w:t>الوصف:</w:t>
      </w:r>
      <w:r w:rsidRPr="00512C5E">
        <w:rPr>
          <w:rFonts w:ascii="Sakkal Majalla" w:hAnsi="Sakkal Majalla" w:hint="cs"/>
          <w:color w:val="C00000"/>
          <w:sz w:val="32"/>
          <w:szCs w:val="32"/>
          <w:rtl/>
        </w:rPr>
        <w:t xml:space="preserve"> </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تقييم الوضع الحالي للمؤسسة من حيث العمليات والتكنولوجيا والموارد.</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تحليل احتياجات السوق والعملاء لتحديد الفرص والتحديات.</w:t>
      </w:r>
    </w:p>
    <w:p w:rsidR="004A6D71" w:rsidRPr="00512C5E" w:rsidRDefault="004A6D71" w:rsidP="004A6D71">
      <w:pPr>
        <w:rPr>
          <w:rFonts w:ascii="Sakkal Majalla" w:hAnsi="Sakkal Majalla"/>
          <w:color w:val="C00000"/>
          <w:sz w:val="32"/>
          <w:szCs w:val="32"/>
        </w:rPr>
      </w:pPr>
      <w:r w:rsidRPr="00512C5E">
        <w:rPr>
          <w:rFonts w:ascii="Sakkal Majalla" w:hAnsi="Sakkal Majalla"/>
          <w:color w:val="C00000"/>
          <w:sz w:val="32"/>
          <w:szCs w:val="32"/>
          <w:rtl/>
        </w:rPr>
        <w:lastRenderedPageBreak/>
        <w:t>الأهداف: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فهم نقاط القوة والضعف.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تحديد الفجوات التكنولوجية.</w:t>
      </w:r>
    </w:p>
    <w:p w:rsidR="004A6D71" w:rsidRPr="00055A94" w:rsidRDefault="001A2196" w:rsidP="002A7AC4">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451CE2A0" wp14:editId="48A56D00">
                <wp:extent cx="5731510" cy="892088"/>
                <wp:effectExtent l="0" t="0" r="2540" b="22860"/>
                <wp:docPr id="9759252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975925204" name="مجموعة 47"/>
                        <wpg:cNvGrpSpPr/>
                        <wpg:grpSpPr>
                          <a:xfrm>
                            <a:off x="0" y="0"/>
                            <a:ext cx="5731510" cy="895351"/>
                            <a:chOff x="0" y="0"/>
                            <a:chExt cx="5878196" cy="918845"/>
                          </a:xfrm>
                        </wpg:grpSpPr>
                        <wpg:grpSp>
                          <wpg:cNvPr id="975925205" name="مجموعة 48"/>
                          <wpg:cNvGrpSpPr/>
                          <wpg:grpSpPr>
                            <a:xfrm>
                              <a:off x="0" y="0"/>
                              <a:ext cx="5878196" cy="918845"/>
                              <a:chOff x="0" y="0"/>
                              <a:chExt cx="6240348" cy="919070"/>
                            </a:xfrm>
                          </wpg:grpSpPr>
                          <wpg:grpSp>
                            <wpg:cNvPr id="975925207" name="مجموعة 49"/>
                            <wpg:cNvGrpSpPr/>
                            <wpg:grpSpPr>
                              <a:xfrm>
                                <a:off x="0" y="169208"/>
                                <a:ext cx="5433072" cy="580613"/>
                                <a:chOff x="0" y="169208"/>
                                <a:chExt cx="5433072" cy="580613"/>
                              </a:xfrm>
                            </wpg:grpSpPr>
                            <wps:wsp>
                              <wps:cNvPr id="9759252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759252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59252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5925211"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وضع الاستراتيجية</w:t>
                                </w:r>
                              </w:p>
                            </w:txbxContent>
                          </wps:txbx>
                          <wps:bodyPr wrap="square" rtlCol="1">
                            <a:spAutoFit/>
                          </wps:bodyPr>
                        </wps:wsp>
                      </wpg:grpSp>
                      <pic:pic xmlns:pic="http://schemas.openxmlformats.org/drawingml/2006/picture">
                        <pic:nvPicPr>
                          <pic:cNvPr id="975925212"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2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rG1J9OAHAADc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182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wfAop&#10;zAAAAOIAAAAPAAAAAAAAAAAAAAAAAKoCAABkcnMvZG93bnJldi54bWxQSwUGAAAAAAQABAD6AAAA&#10;owMAAAAA&#10;">
                  <v:group id="مجموعة 48" o:spid="_x0000_s182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8wr7LL&#10;AAAA4gAAAA8AAAAAAAAAAAAAAAAAqgIAAGRycy9kb3ducmV2LnhtbFBLBQYAAAAABAAEAPoAAACi&#10;AwAAAAA=&#10;">
                    <v:group id="مجموعة 49" o:spid="_x0000_s182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CulF7L&#10;AAAA4gAAAA8AAAAAAAAAAAAAAAAAqgIAAGRycy9kb3ducmV2LnhtbFBLBQYAAAAABAAEAPoAAACi&#10;AwAAAAA=&#10;">
                      <v:shape id="شكل حر 50" o:spid="_x0000_s182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s0xccA&#10;AADiAAAADwAAAGRycy9kb3ducmV2LnhtbERPTWuDQBC9F/oflin01qy1mDQmq5RAQEIPaltyHdyp&#10;St1ZcTeJ+ffdQyDHx/ve5rMZxJkm11tW8LqIQBA3VvfcKvj+2r+8g3AeWeNgmRRcyUGePT5sMdX2&#10;whWda9+KEMIuRQWd92MqpWs6MugWdiQO3K+dDPoAp1bqCS8h3AwyjqKlNNhzaOhwpF1HzV99MgqW&#10;h+RYls0+qeri7dOR0T/aeqWen+aPDQhPs7+Lb+5CK1ivknWcxFHYHC6FOy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bNMXHAAAA4g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2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UcgA&#10;AADiAAAADwAAAGRycy9kb3ducmV2LnhtbESPQWvCQBSE74L/YXkFL6KbBqImdZVSEXq0Wnp+Zl83&#10;odm3MbuN8d93hYLHYWa+YdbbwTaip87XjhU8zxMQxKXTNRsFn6f9bAXCB2SNjWNScCMP2814tMZC&#10;uyt/UH8MRkQI+wIVVCG0hZS+rMiin7uWOHrfrrMYouyM1B1eI9w2Mk2ShbRYc1yosKW3isqf469V&#10;gBd7+Dq74Hx/NmY3zdphqjOlJk/D6wuIQEN4hP/b71pBvszyNEuTHO6X4h2Qm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X9RyAAAAOIAAAAPAAAAAAAAAAAAAAAAAJgCAABk&#10;cnMvZG93bnJldi54bWxQSwUGAAAAAAQABAD1AAAAjQMAAAAA&#10;" fillcolor="#a5a5a5 [2092]" stroked="f" strokeweight="1pt">
                        <v:stroke joinstyle="miter"/>
                      </v:roundrect>
                    </v:group>
                    <v:oval id="شكل بيضاوي 52" o:spid="_x0000_s182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piQsgA&#10;AADiAAAADwAAAGRycy9kb3ducmV2LnhtbESPXWvCMBSG7wf+h3AE72ZqQKedUcQx2EBB67brQ3Ns&#10;i81JaaKt/95cCLt8eb94luve1uJGra8ca5iMExDEuTMVFxp+Tp+vcxA+IBusHZOGO3lYrwYvS0yN&#10;6/hItywUIo6wT1FDGUKTSunzkiz6sWuIo3d2rcUQZVtI02IXx20tVZLMpMWK40OJDW1Lyi/Z1Wo4&#10;XM6/97/vXbIvXJfNOvuhlDlpPRr2m3cQgfrwH362v4yGxdt0oaZqEiEiUsQBuXo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emJCyAAAAOIAAAAPAAAAAAAAAAAAAAAAAJgCAABk&#10;cnMvZG93bnJldi54bWxQSwUGAAAAAAQABAD1AAAAjQMAAAAA&#10;" filled="f" strokecolor="#168489" strokeweight="1pt">
                      <v:stroke joinstyle="miter"/>
                    </v:oval>
                  </v:group>
                  <v:shape id="مربع نص 41" o:spid="_x0000_s182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AZ9MgA&#10;AADiAAAADwAAAGRycy9kb3ducmV2LnhtbESPQUvDQBSE70L/w/IK3uwmgaiN3ZZSFXrwYo33R/aZ&#10;DWbfhuxrk/57VxA8DjPzDbPZzb5XFxpjF9hAvspAETfBdtwaqD9e7x5BRUG22AcmA1eKsNsubjZY&#10;2TDxO11O0qoE4VihAScyVFrHxpHHuAoDcfK+wuhRkhxbbUecEtz3usiye+2x47TgcKCDo+b7dPYG&#10;ROw+v9YvPh4/57fnyWVNibUxt8t5/wRKaJb/8F/7aA2sH8p1URZ5Dr+X0h3Q2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0Bn0yAAAAOIAAAAPAAAAAAAAAAAAAAAAAJgCAABk&#10;cnMvZG93bnJldi54bWxQSwUGAAAAAAQABAD1AAAAjQM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وضع الاستراتيجية</w:t>
                          </w:r>
                        </w:p>
                      </w:txbxContent>
                    </v:textbox>
                  </v:shape>
                </v:group>
                <v:shape id="صورة 54" o:spid="_x0000_s183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cb2ywMwAAADiAAAADwAAAAAA&#10;AAAAAAAAAACfAgAAZHJzL2Rvd25yZXYueG1sUEsFBgAAAAAEAAQA9wAAAJgDAAAAAA==&#10;">
                  <v:imagedata r:id="rId81"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تطوير استراتيجية شاملة للتحول الرقمي تتماشى مع أهداف المؤسسة.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تحديد التقنيات والموارد اللازمة لتحقيق التحوّل.</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الأهداف: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وضع رؤية واضحة للتحول.</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تحديد الأولويات والمراحل الزمنية.</w:t>
      </w:r>
    </w:p>
    <w:p w:rsidR="004A6D71" w:rsidRPr="00055A94" w:rsidRDefault="001A2196" w:rsidP="002A7AC4">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0D3C7A9" wp14:editId="3F4D516D">
                <wp:extent cx="5731510" cy="892088"/>
                <wp:effectExtent l="0" t="0" r="2540" b="22860"/>
                <wp:docPr id="9759252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975925214" name="مجموعة 47"/>
                        <wpg:cNvGrpSpPr/>
                        <wpg:grpSpPr>
                          <a:xfrm>
                            <a:off x="0" y="0"/>
                            <a:ext cx="5731510" cy="895351"/>
                            <a:chOff x="0" y="0"/>
                            <a:chExt cx="5878196" cy="918845"/>
                          </a:xfrm>
                        </wpg:grpSpPr>
                        <wpg:grpSp>
                          <wpg:cNvPr id="975925215" name="مجموعة 48"/>
                          <wpg:cNvGrpSpPr/>
                          <wpg:grpSpPr>
                            <a:xfrm>
                              <a:off x="0" y="0"/>
                              <a:ext cx="5878196" cy="918845"/>
                              <a:chOff x="0" y="0"/>
                              <a:chExt cx="6240348" cy="919070"/>
                            </a:xfrm>
                          </wpg:grpSpPr>
                          <wpg:grpSp>
                            <wpg:cNvPr id="2074268096" name="مجموعة 49"/>
                            <wpg:cNvGrpSpPr/>
                            <wpg:grpSpPr>
                              <a:xfrm>
                                <a:off x="0" y="169208"/>
                                <a:ext cx="5433072" cy="580613"/>
                                <a:chOff x="0" y="169208"/>
                                <a:chExt cx="5433072" cy="580613"/>
                              </a:xfrm>
                            </wpg:grpSpPr>
                            <wps:wsp>
                              <wps:cNvPr id="20742680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09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09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00"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التخطيط والتنفيذ</w:t>
                                </w:r>
                              </w:p>
                            </w:txbxContent>
                          </wps:txbx>
                          <wps:bodyPr wrap="square" rtlCol="1">
                            <a:spAutoFit/>
                          </wps:bodyPr>
                        </wps:wsp>
                      </wpg:grpSp>
                      <pic:pic xmlns:pic="http://schemas.openxmlformats.org/drawingml/2006/picture">
                        <pic:nvPicPr>
                          <pic:cNvPr id="2074268101"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3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">
                <v:group id="مجموعة 47" o:spid="_x0000_s183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1pZz0&#10;zAAAAOIAAAAPAAAAAAAAAAAAAAAAAKoCAABkcnMvZG93bnJldi54bWxQSwUGAAAAAAQABAD6AAAA&#10;owMAAAAA&#10;">
                  <v:group id="مجموعة 48" o:spid="_x0000_s183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rpOW/L&#10;AAAA4gAAAA8AAAAAAAAAAAAAAAAAqgIAAGRycy9kb3ducmV2LnhtbFBLBQYAAAAABAAEAPoAAACi&#10;AwAAAAA=&#10;">
                    <v:group id="مجموعة 49" o:spid="_x0000_s183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lyRKX&#10;zAAAAOMAAAAPAAAAAAAAAAAAAAAAAKoCAABkcnMvZG93bnJldi54bWxQSwUGAAAAAAQABAD6AAAA&#10;owMAAAAA&#10;">
                      <v:shape id="شكل حر 50" o:spid="_x0000_s183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PoD8oA&#10;AADjAAAADwAAAGRycy9kb3ducmV2LnhtbESPQWvCQBSE70L/w/IKvelu0xo1ukopCFI8aFS8PrLP&#10;JJh9G7JbTf99Vyj0OMzMN8xi1dtG3KjztWMNryMFgrhwpuZSw/GwHk5B+IBssHFMGn7Iw2r5NFhg&#10;Ztyd93TLQykihH2GGqoQ2kxKX1Rk0Y9cSxy9i+sshii7UpoO7xFuG5kolUqLNceFClv6rKi45t9W&#10;Q/o1Pu92xXq8zzdvW0/WnIwLWr889x9zEIH68B/+a2+MhkRN3pN0qmYTeHyKf0A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xT6A/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3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MU38YA&#10;AADjAAAADwAAAGRycy9kb3ducmV2LnhtbERPy2oCMRTdF/yHcAvdiCYO9TUapbQUXLYqrq+Ta2bo&#10;5GY6Scfx781C6PJw3utt72rRURsqzxomYwWCuPCmYqvhePgcLUCEiGyw9kwabhRguxk8rTE3/srf&#10;1O2jFSmEQ44ayhibXMpQlOQwjH1DnLiLbx3GBFsrTYvXFO5qmSk1kw4rTg0lNvReUvGz/3Ma8Nd9&#10;nc4++tCdrf0YTpt+aKZavzz3bysQkfr4L364d0ZDpuav2Wyhlml0+pT+gN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MU38YAAADjAAAADwAAAAAAAAAAAAAAAACYAgAAZHJz&#10;L2Rvd25yZXYueG1sUEsFBgAAAAAEAAQA9QAAAIsDAAAAAA==&#10;" fillcolor="#a5a5a5 [2092]" stroked="f" strokeweight="1pt">
                        <v:stroke joinstyle="miter"/>
                      </v:roundrect>
                    </v:group>
                    <v:oval id="شكل بيضاوي 52" o:spid="_x0000_s183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p8MoA&#10;AADjAAAADwAAAGRycy9kb3ducmV2LnhtbESPUUvDMBSF3wX/Q7gD31yyIHXrlg1RBAWFrdM9X5q7&#10;tqy5KU1cu39vBGGPh3POdzirzehacaY+NJ4NzKYKBHHpbcOVga/96/0cRIjIFlvPZOBCATbr25sV&#10;5tYPvKNzESuRIBxyNFDH2OVShrImh2HqO+LkHX3vMCbZV9L2OCS4a6VWKpMOG04LNXb0XFN5Kn6c&#10;ge3p+H05vH+oz8oPRTa4F63t3pi7yfi0BBFpjNfwf/vNGtDq8UFnc7VYwN+n9Afk+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mD6fDKAAAA4wAAAA8AAAAAAAAAAAAAAAAAmAIA&#10;AGRycy9kb3ducmV2LnhtbFBLBQYAAAAABAAEAPUAAACPAwAAAAA=&#10;" filled="f" strokecolor="#168489" strokeweight="1pt">
                      <v:stroke joinstyle="miter"/>
                    </v:oval>
                  </v:group>
                  <v:shape id="مربع نص 41" o:spid="_x0000_s183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ScE8cA&#10;AADjAAAADwAAAGRycy9kb3ducmV2LnhtbESPy2rDMBBF94X+g5hAd41k06bBjRJCH5BFN03c/WBN&#10;LRNrZKxp7Px9tSh0ebkvzmY3h15daExdZAvF0oAibqLruLVQn97v16CSIDvsI5OFKyXYbW9vNli5&#10;OPEnXY7SqjzCqUILXmSotE6Np4BpGQfi7H3HMaBkObbajTjl8dDr0piVDthxfvA40Iun5nz8CRZE&#10;3L641m8hHb7mj9fJm+YRa2vvFvP+GZTQLP/hv/bBWSjN00O5WhcmU2SmzAN6+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knBPHAAAA4wAAAA8AAAAAAAAAAAAAAAAAmAIAAGRy&#10;cy9kb3ducmV2LnhtbFBLBQYAAAAABAAEAPUAAACMAw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التخطيط والتنفيذ</w:t>
                          </w:r>
                        </w:p>
                      </w:txbxContent>
                    </v:textbox>
                  </v:shape>
                </v:group>
                <v:shape id="صورة 54" o:spid="_x0000_s183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eL9wKMwAAADjAAAADwAAAAAA&#10;AAAAAAAAAACfAgAAZHJzL2Rvd25yZXYueG1sUEsFBgAAAAAEAAQA9wAAAJgDAAAAAA==&#10;">
                  <v:imagedata r:id="rId81"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وضع خطط تنفيذية مفصلة لكل مرحلة من مراحل التحوّل.</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تخصيص الموارد والميزانيات وتحديد فرق العمل.</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الأهداف: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ضمان تنفيذ فعال للخطط.</w:t>
      </w:r>
    </w:p>
    <w:p w:rsidR="004A6D71" w:rsidRPr="00512C5E" w:rsidRDefault="004A6D71">
      <w:pPr>
        <w:pStyle w:val="ListParagraph"/>
        <w:numPr>
          <w:ilvl w:val="0"/>
          <w:numId w:val="15"/>
        </w:numPr>
        <w:spacing w:line="360" w:lineRule="auto"/>
        <w:ind w:left="454" w:hanging="454"/>
        <w:jc w:val="both"/>
        <w:rPr>
          <w:rFonts w:ascii="Sakkal Majalla" w:hAnsi="Sakkal Majalla"/>
          <w:sz w:val="32"/>
          <w:szCs w:val="32"/>
        </w:rPr>
      </w:pPr>
      <w:r w:rsidRPr="00512C5E">
        <w:rPr>
          <w:rFonts w:ascii="Sakkal Majalla" w:hAnsi="Sakkal Majalla" w:cs="Sakkal Majalla"/>
          <w:sz w:val="32"/>
          <w:szCs w:val="32"/>
          <w:rtl/>
        </w:rPr>
        <w:t>تجنب التعقيدات والتأخير</w:t>
      </w:r>
      <w:r w:rsidRPr="00512C5E">
        <w:rPr>
          <w:rFonts w:ascii="Sakkal Majalla" w:hAnsi="Sakkal Majalla"/>
          <w:sz w:val="32"/>
          <w:szCs w:val="32"/>
          <w:rtl/>
        </w:rPr>
        <w:t>.</w:t>
      </w:r>
    </w:p>
    <w:p w:rsidR="004A6D71" w:rsidRPr="00055A94" w:rsidRDefault="001A2196" w:rsidP="002A7AC4">
      <w:pPr>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52069FB0" wp14:editId="05C7F46E">
                <wp:extent cx="5731510" cy="892088"/>
                <wp:effectExtent l="0" t="0" r="2540" b="22860"/>
                <wp:docPr id="207426810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103" name="مجموعة 47"/>
                        <wpg:cNvGrpSpPr/>
                        <wpg:grpSpPr>
                          <a:xfrm>
                            <a:off x="0" y="0"/>
                            <a:ext cx="5731510" cy="895351"/>
                            <a:chOff x="0" y="0"/>
                            <a:chExt cx="5878196" cy="918845"/>
                          </a:xfrm>
                        </wpg:grpSpPr>
                        <wpg:grpSp>
                          <wpg:cNvPr id="2074268104" name="مجموعة 48"/>
                          <wpg:cNvGrpSpPr/>
                          <wpg:grpSpPr>
                            <a:xfrm>
                              <a:off x="0" y="0"/>
                              <a:ext cx="5878196" cy="918845"/>
                              <a:chOff x="0" y="0"/>
                              <a:chExt cx="6240348" cy="919070"/>
                            </a:xfrm>
                          </wpg:grpSpPr>
                          <wpg:grpSp>
                            <wpg:cNvPr id="2074268105" name="مجموعة 49"/>
                            <wpg:cNvGrpSpPr/>
                            <wpg:grpSpPr>
                              <a:xfrm>
                                <a:off x="0" y="169208"/>
                                <a:ext cx="5433072" cy="580613"/>
                                <a:chOff x="0" y="169208"/>
                                <a:chExt cx="5433072" cy="580613"/>
                              </a:xfrm>
                            </wpg:grpSpPr>
                            <wps:wsp>
                              <wps:cNvPr id="20742681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1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09"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التكامل والتطوير</w:t>
                                </w:r>
                              </w:p>
                            </w:txbxContent>
                          </wps:txbx>
                          <wps:bodyPr wrap="square" rtlCol="1">
                            <a:spAutoFit/>
                          </wps:bodyPr>
                        </wps:wsp>
                      </wpg:grpSp>
                      <pic:pic xmlns:pic="http://schemas.openxmlformats.org/drawingml/2006/picture">
                        <pic:nvPicPr>
                          <pic:cNvPr id="2074268110"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4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EYA33g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LsRgDf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184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rVSsV&#10;zAAAAOMAAAAPAAAAAAAAAAAAAAAAAKoCAABkcnMvZG93bnJldi54bWxQSwUGAAAAAAQABAD6AAAA&#10;owMAAAAA&#10;">
                  <v:group id="مجموعة 48" o:spid="_x0000_s184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kvLNh&#10;zAAAAOMAAAAPAAAAAAAAAAAAAAAAAKoCAABkcnMvZG93bnJldi54bWxQSwUGAAAAAAQABAD6AAAA&#10;owMAAAAA&#10;">
                    <v:group id="مجموعة 49" o:spid="_x0000_s184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L8Bb6&#10;zAAAAOMAAAAPAAAAAAAAAAAAAAAAAKoCAABkcnMvZG93bnJldi54bWxQSwUGAAAAAAQABAD6AAAA&#10;owMAAAAA&#10;">
                      <v:shape id="شكل حر 50" o:spid="_x0000_s184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XjskA&#10;AADjAAAADwAAAGRycy9kb3ducmV2LnhtbESPQWvCQBSE7wX/w/IEb3XXWFNJXUUEQYoHjZZeH9nX&#10;JDT7NmRXjf/eLRQ8DjPzDbNY9bYRV+p87VjDZKxAEBfO1FxqOJ+2r3MQPiAbbByThjt5WC0HLwvM&#10;jLvxka55KEWEsM9QQxVCm0npi4os+rFriaP34zqLIcqulKbDW4TbRiZKpdJizXGhwpY2FRW/+cVq&#10;SD9n34dDsZ0d891078maL+OC1qNhv/4AEagPz/B/e2c0JOr9LUnnE5XC36f4B+Ty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fTXjs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4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at8kA&#10;AADjAAAADwAAAGRycy9kb3ducmV2LnhtbESPQWsCMRSE74X+h/AKvYgmLnWV1ShiKfTYaun5uXlm&#10;Fzcv6yau23/fFAoeh5n5hlltBteInrpQe9YwnSgQxKU3NVsNX4e38QJEiMgGG8+k4YcCbNaPDyss&#10;jL/xJ/X7aEWCcChQQxVjW0gZyoocholviZN38p3DmGRnpenwluCukZlSuXRYc1qosKVdReV5f3Ua&#10;8OI+vo8++tAfrX0dzdphZGZaPz8N2yWISEO8h//b70ZDpuYvWb6Yqjn8fUp/QK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cat8kAAADjAAAADwAAAAAAAAAAAAAAAACYAgAA&#10;ZHJzL2Rvd25yZXYueG1sUEsFBgAAAAAEAAQA9QAAAI4DAAAAAA==&#10;" fillcolor="#a5a5a5 [2092]" stroked="f" strokeweight="1pt">
                        <v:stroke joinstyle="miter"/>
                      </v:roundrect>
                    </v:group>
                    <v:oval id="شكل بيضاوي 52" o:spid="_x0000_s184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TWcccA&#10;AADjAAAADwAAAGRycy9kb3ducmV2LnhtbERPXWvCMBR9F/wP4Q72polhVOmMMhyDDTbQqnu+NNe2&#10;2NyUJrP13y8Pgz0ezvd6O7pW3KgPjWcDi7kCQVx623Bl4HR8m61AhIhssfVMBu4UYLuZTtaYWz/w&#10;gW5FrEQK4ZCjgTrGLpcylDU5DHPfESfu4nuHMcG+krbHIYW7VmqlMumw4dRQY0e7mspr8eMM7K+X&#10;8/3741N9VX4ossG9am2Pxjw+jC/PICKN8V/85363BrRaPulstVBpdPqU/oD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k1nHHAAAA4wAAAA8AAAAAAAAAAAAAAAAAmAIAAGRy&#10;cy9kb3ducmV2LnhtbFBLBQYAAAAABAAEAPUAAACMAwAAAAA=&#10;" filled="f" strokecolor="#168489" strokeweight="1pt">
                      <v:stroke joinstyle="miter"/>
                    </v:oval>
                  </v:group>
                  <v:shape id="مربع نص 41" o:spid="_x0000_s184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41jskA&#10;AADjAAAADwAAAGRycy9kb3ducmV2LnhtbESPzU7DMBCE70i8g7VI3KidCEoJdauKH6kHLi3hvoqX&#10;OCJeR/HSpG+PkZA4jmbmG816O4denWhMXWQLxcKAIm6i67i1UL+/3qxAJUF22EcmC2dKsN1cXqyx&#10;cnHiA52O0qoM4VShBS8yVFqnxlPAtIgDcfY+4xhQshxb7UacMjz0ujRmqQN2nBc8DvTkqfk6fgcL&#10;Im5XnOuXkPYf89vz5E1zh7W111fz7hGU0Cz/4b/23lkozf1tuVwV5gF+P+U/oD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R41jskAAADjAAAADwAAAAAAAAAAAAAAAACYAgAA&#10;ZHJzL2Rvd25yZXYueG1sUEsFBgAAAAAEAAQA9QAAAI4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التكامل والتطوير</w:t>
                          </w:r>
                        </w:p>
                      </w:txbxContent>
                    </v:textbox>
                  </v:shape>
                </v:group>
                <v:shape id="صورة 54" o:spid="_x0000_s184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SKkNuywAAAOMAAAAPAAAAAAAA&#10;AAAAAAAAAJ8CAABkcnMvZG93bnJldi54bWxQSwUGAAAAAAQABAD3AAAAlwMAAAAA&#10;">
                  <v:imagedata r:id="rId81"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دمج التكنولوجيا الجديدة في العمليات الحالية.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تطوير الأنظمة والعمليات لتكون مرنة وقابلة للتكيف.</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الأهداف: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الكفاءة التشغيلية.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تعزيز الابتكار والتطوير المستمر.</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3A393E0B" wp14:editId="18E82895">
                <wp:extent cx="5731510" cy="892088"/>
                <wp:effectExtent l="0" t="0" r="2540" b="22860"/>
                <wp:docPr id="207426811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112" name="مجموعة 47"/>
                        <wpg:cNvGrpSpPr/>
                        <wpg:grpSpPr>
                          <a:xfrm>
                            <a:off x="0" y="0"/>
                            <a:ext cx="5731510" cy="895351"/>
                            <a:chOff x="0" y="0"/>
                            <a:chExt cx="5878196" cy="918845"/>
                          </a:xfrm>
                        </wpg:grpSpPr>
                        <wpg:grpSp>
                          <wpg:cNvPr id="2074268113" name="مجموعة 48"/>
                          <wpg:cNvGrpSpPr/>
                          <wpg:grpSpPr>
                            <a:xfrm>
                              <a:off x="0" y="0"/>
                              <a:ext cx="5878196" cy="918845"/>
                              <a:chOff x="0" y="0"/>
                              <a:chExt cx="6240348" cy="919070"/>
                            </a:xfrm>
                          </wpg:grpSpPr>
                          <wpg:grpSp>
                            <wpg:cNvPr id="2074268114" name="مجموعة 49"/>
                            <wpg:cNvGrpSpPr/>
                            <wpg:grpSpPr>
                              <a:xfrm>
                                <a:off x="0" y="169208"/>
                                <a:ext cx="5433072" cy="580613"/>
                                <a:chOff x="0" y="169208"/>
                                <a:chExt cx="5433072" cy="580613"/>
                              </a:xfrm>
                            </wpg:grpSpPr>
                            <wps:wsp>
                              <wps:cNvPr id="20742681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1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18"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التدريب والتغيير الثقافي</w:t>
                                </w:r>
                              </w:p>
                            </w:txbxContent>
                          </wps:txbx>
                          <wps:bodyPr wrap="square" rtlCol="1">
                            <a:spAutoFit/>
                          </wps:bodyPr>
                        </wps:wsp>
                      </wpg:grpSp>
                      <pic:pic xmlns:pic="http://schemas.openxmlformats.org/drawingml/2006/picture">
                        <pic:nvPicPr>
                          <pic:cNvPr id="2074268119"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4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DtoQ4g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BdDtoQ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185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BwBhT&#10;zAAAAOMAAAAPAAAAAAAAAAAAAAAAAKoCAABkcnMvZG93bnJldi54bWxQSwUGAAAAAAQABAD6AAAA&#10;owMAAAAA&#10;">
                  <v:group id="مجموعة 48" o:spid="_x0000_s185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ujL3I&#10;zAAAAOMAAAAPAAAAAAAAAAAAAAAAAKoCAABkcnMvZG93bnJldi54bWxQSwUGAAAAAAQABAD6AAAA&#10;owMAAAAA&#10;">
                    <v:group id="مجموعة 49" o:spid="_x0000_s185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hZSW8&#10;zAAAAOMAAAAPAAAAAAAAAAAAAAAAAKoCAABkcnMvZG93bnJldi54bWxQSwUGAAAAAAQABAD6AAAA&#10;owMAAAAA&#10;">
                      <v:shape id="شكل حر 50" o:spid="_x0000_s185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fJMoA&#10;AADjAAAADwAAAGRycy9kb3ducmV2LnhtbESPQWvCQBSE7wX/w/IEb3WT2KSSuooIghQPGi29PrKv&#10;SWj2bciuGv+9Wyh4HGbmG2axGkwrrtS7xrKCeBqBIC6tbrhScD5tX+cgnEfW2FomBXdysFqOXhaY&#10;a3vjI10LX4kAYZejgtr7LpfSlTUZdFPbEQfvx/YGfZB9JXWPtwA3rUyiKJMGGw4LNXa0qan8LS5G&#10;QfaZfh8O5TY9FrvZ3pHRX9p6pSbjYf0BwtPgn+H/9k4rSKL3tySbx3EKf5/CH5DL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j/3yT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5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Ip8ckA&#10;AADjAAAADwAAAGRycy9kb3ducmV2LnhtbESPzWrDMBCE74G+g9hCL6GRbRI3uFFCaAnk2PzQ89ra&#10;yqbWyrFUx3n7qlDIcZiZb5jVZrStGKj3jWMF6SwBQVw53bBRcD7tnpcgfEDW2DomBTfysFk/TFZY&#10;aHflAw3HYESEsC9QQR1CV0jpq5os+pnriKP35XqLIcreSN3jNcJtK7MkyaXFhuNCjR291VR9H3+s&#10;ArzYj8/SBeeH0pj36aIbp3qh1NPjuH0FEWgM9/B/e68VZMnLPMuXaZrD36f4B+T6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LIp8ckAAADjAAAADwAAAAAAAAAAAAAAAACYAgAA&#10;ZHJzL2Rvd25yZXYueG1sUEsFBgAAAAAEAAQA9QAAAI4DAAAAAA==&#10;" fillcolor="#a5a5a5 [2092]" stroked="f" strokeweight="1pt">
                        <v:stroke joinstyle="miter"/>
                      </v:roundrect>
                    </v:group>
                    <v:oval id="شكل بيضاوي 52" o:spid="_x0000_s185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U3soA&#10;AADjAAAADwAAAGRycy9kb3ducmV2LnhtbESPUUvDMBSF3wX/Q7iCby5pGN2oy4YowgQF102fL81d&#10;W9bclCau3b83grDHwznnO5zVZnKdONMQWs8GspkCQVx523Jt4LB/fViCCBHZYueZDFwowGZ9e7PC&#10;wvqRd3QuYy0ShEOBBpoY+0LKUDXkMMx8T5y8ox8cxiSHWtoBxwR3ndRK5dJhy2mhwZ6eG6pO5Y8z&#10;8Hk6fl2+397VR+3HMh/di9Z2b8z93fT0CCLSFK/h//bWGtBqMdf5MssW8Pcp/Q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xi1N7KAAAA4wAAAA8AAAAAAAAAAAAAAAAAmAIA&#10;AGRycy9kb3ducmV2LnhtbFBLBQYAAAAABAAEAPUAAACPAwAAAAA=&#10;" filled="f" strokecolor="#168489" strokeweight="1pt">
                      <v:stroke joinstyle="miter"/>
                    </v:oval>
                  </v:group>
                  <v:shape id="مربع نص 41" o:spid="_x0000_s185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sGyMYA&#10;AADjAAAADwAAAGRycy9kb3ducmV2LnhtbERPO0/DMBDekfgP1lVio3YiKFWoW1U8pA4stGE/xUcc&#10;NT5H8dGk/x4PSIyfvvdmN4deXWhMXWQLxdKAIm6i67i1UJ/e79egkiA77COThSsl2G1vbzZYuTjx&#10;J12O0qocwqlCC15kqLROjaeAaRkH4sx9xzGgZDi22o045fDQ69KYlQ7YcW7wONCLp+Z8/AkWRNy+&#10;uNZvIR2+5o/XyZvmEWtr7xbz/hmU0Cz/4j/3wVkozdNDuVoXRR6dP+U/o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4sGyMYAAADjAAAADwAAAAAAAAAAAAAAAACYAgAAZHJz&#10;L2Rvd25yZXYueG1sUEsFBgAAAAAEAAQA9QAAAIs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التدريب والتغيير الثقافي</w:t>
                          </w:r>
                        </w:p>
                      </w:txbxContent>
                    </v:textbox>
                  </v:shape>
                </v:group>
                <v:shape id="صورة 54" o:spid="_x0000_s185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Q6vPMAAAA4wAAAA8AAABkcnMvZG93bnJldi54bWxEj0FLw0AUhO+C/2F5gje7SZQ2jd0WlQpC&#10;T21UPD6zzyR2923cXdv477uC4HGYmW+YxWq0RhzIh96xgnySgSBunO65VfBcP16VIEJE1mgck4If&#10;CrBanp8tsNLuyFs67GIrEoRDhQq6GIdKytB0ZDFM3ECcvA/nLcYkfSu1x2OCWyOLLJtKiz2nhQ4H&#10;euio2e++rYKNv3//nNevpv7avq1Lcz172a83Sl1ejHe3ICKN8T/8137SCopsdlNMyzyfw++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AxDq88wAAADjAAAADwAAAAAA&#10;AAAAAAAAAACfAgAAZHJzL2Rvd25yZXYueG1sUEsFBgAAAAAEAAQA9wAAAJgDAAAAAA==&#10;">
                  <v:imagedata r:id="rId81"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تدريب الموظفين على استخدام التقنيات الجديدة.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تعزيز ثقافة الابتكار والتغيير داخل المؤسسة.</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الأهداف: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ضمان تحقيق الاستفادة القصوى من التكنولوجيا.</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تقليل المقاومة للتغيير.</w:t>
      </w:r>
    </w:p>
    <w:p w:rsidR="004A6D71" w:rsidRPr="00055A94" w:rsidRDefault="001A2196" w:rsidP="002F37B7">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43FA2D18" wp14:editId="50A4EC56">
                <wp:extent cx="5731510" cy="892088"/>
                <wp:effectExtent l="0" t="0" r="2540" b="22860"/>
                <wp:docPr id="207426812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121" name="مجموعة 47"/>
                        <wpg:cNvGrpSpPr/>
                        <wpg:grpSpPr>
                          <a:xfrm>
                            <a:off x="0" y="0"/>
                            <a:ext cx="5731510" cy="895351"/>
                            <a:chOff x="0" y="0"/>
                            <a:chExt cx="5878196" cy="918845"/>
                          </a:xfrm>
                        </wpg:grpSpPr>
                        <wpg:grpSp>
                          <wpg:cNvPr id="2074268122" name="مجموعة 48"/>
                          <wpg:cNvGrpSpPr/>
                          <wpg:grpSpPr>
                            <a:xfrm>
                              <a:off x="0" y="0"/>
                              <a:ext cx="5878196" cy="918845"/>
                              <a:chOff x="0" y="0"/>
                              <a:chExt cx="6240348" cy="919070"/>
                            </a:xfrm>
                          </wpg:grpSpPr>
                          <wpg:grpSp>
                            <wpg:cNvPr id="2074268123" name="مجموعة 49"/>
                            <wpg:cNvGrpSpPr/>
                            <wpg:grpSpPr>
                              <a:xfrm>
                                <a:off x="0" y="169208"/>
                                <a:ext cx="5433072" cy="580613"/>
                                <a:chOff x="0" y="169208"/>
                                <a:chExt cx="5433072" cy="580613"/>
                              </a:xfrm>
                            </wpg:grpSpPr>
                            <wps:wsp>
                              <wps:cNvPr id="20742681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1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27"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التقييم والتحسين المستمر</w:t>
                                </w:r>
                              </w:p>
                            </w:txbxContent>
                          </wps:txbx>
                          <wps:bodyPr wrap="square" rtlCol="1">
                            <a:spAutoFit/>
                          </wps:bodyPr>
                        </wps:wsp>
                      </wpg:grpSp>
                      <pic:pic xmlns:pic="http://schemas.openxmlformats.org/drawingml/2006/picture">
                        <pic:nvPicPr>
                          <pic:cNvPr id="2074268128"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5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Y2VX3w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DiY2VX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185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fkyZ&#10;zAAAAOMAAAAPAAAAAAAAAAAAAAAAAKoCAABkcnMvZG93bnJldi54bWxQSwUGAAAAAAQABAD6AAAA&#10;owMAAAAA&#10;">
                  <v:group id="مجموعة 48" o:spid="_x0000_s186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rNLu&#10;zAAAAOMAAAAPAAAAAAAAAAAAAAAAAKoCAABkcnMvZG93bnJldi54bWxQSwUGAAAAAAQABAD6AAAA&#10;owMAAAAA&#10;">
                    <v:group id="مجموعة 49" o:spid="_x0000_s186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g4Hd1&#10;zAAAAOMAAAAPAAAAAAAAAAAAAAAAAKoCAABkcnMvZG93bnJldi54bWxQSwUGAAAAAAQABAD6AAAA&#10;owMAAAAA&#10;">
                      <v:shape id="شكل حر 50" o:spid="_x0000_s186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wAskA&#10;AADjAAAADwAAAGRycy9kb3ducmV2LnhtbESPQYvCMBSE7wv+h/AEb2tq1Spdo4ggiHjQ6rLXR/O2&#10;LTYvpYla/71ZWPA4zMw3zGLVmVrcqXWVZQWjYQSCOLe64kLB5bz9nINwHlljbZkUPMnBatn7WGCq&#10;7YNPdM98IQKEXYoKSu+bVEqXl2TQDW1DHLxf2xr0QbaF1C0+AtzUMo6iRBqsOCyU2NCmpPya3YyC&#10;ZD/9OR7z7fSU7cYHR0Z/a+uVGvS79RcIT51/h//bO60gjmaTOJmP4gn8fQp/QC5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d+wAs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6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x9O8kA&#10;AADjAAAADwAAAGRycy9kb3ducmV2LnhtbESPT2vCQBTE74LfYXlCL6Ibg7GSukppKXj0Hz0/s89N&#10;aPZtmt3G9Nu7guBxmJnfMKtNb2vRUesrxwpm0wQEceF0xUbB6fg1WYLwAVlj7ZgU/JOHzXo4WGGu&#10;3ZX31B2CERHCPkcFZQhNLqUvSrLop64hjt7FtRZDlK2RusVrhNtapkmykBYrjgslNvRRUvFz+LMK&#10;8Nfuvs8uON+djfkcZ00/1plSL6P+/Q1EoD48w4/2VitIk9d5uljO0gzun+IfkO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gx9O8kAAADjAAAADwAAAAAAAAAAAAAAAACYAgAA&#10;ZHJzL2Rvd25yZXYueG1sUEsFBgAAAAAEAAQA9QAAAI4DAAAAAA==&#10;" fillcolor="#a5a5a5 [2092]" stroked="f" strokeweight="1pt">
                        <v:stroke joinstyle="miter"/>
                      </v:roundrect>
                    </v:group>
                    <v:oval id="شكل بيضاوي 52" o:spid="_x0000_s186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K7+MoA&#10;AADjAAAADwAAAGRycy9kb3ducmV2LnhtbESPUWvCMBSF3wf7D+EO9jYTw+ikM8qYCBtsMKvu+dJc&#10;22JzU5rM1n+/CIKPh3POdzjz5ehacaI+NJ4NTCcKBHHpbcOVgd12/TQDESKyxdYzGThTgOXi/m6O&#10;ufUDb+hUxEokCIccDdQxdrmUoazJYZj4jjh5B987jEn2lbQ9DgnuWqmVyqTDhtNCjR2911Qeiz9n&#10;4Od42J9/P7/Ud+WHIhvcSmu7NebxYXx7BRFpjLfwtf1hDWj18qyz2VRncPmU/oBc/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1Cu/jKAAAA4wAAAA8AAAAAAAAAAAAAAAAAmAIA&#10;AGRycy9kb3ducmV2LnhtbFBLBQYAAAAABAAEAPUAAACPAwAAAAA=&#10;" filled="f" strokecolor="#168489" strokeweight="1pt">
                      <v:stroke joinstyle="miter"/>
                    </v:oval>
                  </v:group>
                  <v:shape id="مربع نص 41" o:spid="_x0000_s186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hYB8kA&#10;AADjAAAADwAAAGRycy9kb3ducmV2LnhtbESPzWrDMBCE74W+g9hCb41k0ybBjRJCfyCHXpq498Xa&#10;WqbWyljb2Hn7qlDocZiZb5jNbg69OtOYusgWioUBRdxE13FroT693q1BJUF22EcmCxdKsNteX22w&#10;cnHidzofpVUZwqlCC15kqLROjaeAaREH4ux9xjGgZDm22o04ZXjodWnMUgfsOC94HOjJU/N1/A4W&#10;RNy+uNQvIR0+5rfnyZvmAWtrb2/m/SMooVn+w3/tg7NQmtV9uVwX5Qp+P+U/o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HhYB8kAAADjAAAADwAAAAAAAAAAAAAAAACYAgAA&#10;ZHJzL2Rvd25yZXYueG1sUEsFBgAAAAAEAAQA9QAAAI4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التقييم والتحسين المستمر</w:t>
                          </w:r>
                        </w:p>
                      </w:txbxContent>
                    </v:textbox>
                  </v:shape>
                </v:group>
                <v:shape id="صورة 54" o:spid="_x0000_s186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whdXJAAAA4wAAAA8AAABkcnMvZG93bnJldi54bWxET89PwjAUvpPwPzSPxBt0TANzUogaTEw4&#10;wdR4fK7PbdK+zrbC/O/pwcTjl+/3ajNYI07kQ+dYwXyWgSCune64UfBSPU0LECEiazSOScEvBdis&#10;x6MVltqdeU+nQ2xECuFQooI2xr6UMtQtWQwz1xMn7tN5izFB30jt8ZzCrZF5li2kxY5TQ4s9PbZU&#10;Hw8/VsHOP3x83VZvpvrev28Lc718PW53Sl1Nhvs7EJGG+C/+cz9rBXm2vMkXxTxPo9On9Afk+g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ojCF1ckAAADjAAAADwAAAAAAAAAA&#10;AAAAAACfAgAAZHJzL2Rvd25yZXYueG1sUEsFBgAAAAAEAAQA9wAAAJUDAAAAAA==&#10;">
                  <v:imagedata r:id="rId81"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متابعة وتقييم نتائج التحوّل الرقمي بانتظام.</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العمليات والتقنيات استنادًا إلى الملاحظات والبيانات.</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الأهداف: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تحقيق التحسين المستمر.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ضمان تحقيق الأهداف الاستراتيجية.</w:t>
      </w:r>
    </w:p>
    <w:p w:rsidR="004A6D71" w:rsidRDefault="004A6D71" w:rsidP="00512C5E">
      <w:pPr>
        <w:spacing w:line="360" w:lineRule="auto"/>
        <w:rPr>
          <w:rFonts w:ascii="Sakkal Majalla" w:hAnsi="Sakkal Majalla"/>
          <w:sz w:val="32"/>
          <w:szCs w:val="32"/>
          <w:rtl/>
        </w:rPr>
      </w:pPr>
      <w:r w:rsidRPr="00512C5E">
        <w:rPr>
          <w:rFonts w:ascii="Sakkal Majalla" w:hAnsi="Sakkal Majalla"/>
          <w:color w:val="C00000"/>
          <w:sz w:val="32"/>
          <w:szCs w:val="32"/>
          <w:rtl/>
        </w:rPr>
        <w:t>الخلاصة</w:t>
      </w:r>
      <w:r w:rsidRPr="00512C5E">
        <w:rPr>
          <w:rFonts w:ascii="Sakkal Majalla" w:hAnsi="Sakkal Majalla" w:hint="cs"/>
          <w:color w:val="C00000"/>
          <w:sz w:val="32"/>
          <w:szCs w:val="32"/>
          <w:rtl/>
        </w:rPr>
        <w:t xml:space="preserve">: </w:t>
      </w:r>
      <w:r w:rsidRPr="00055A94">
        <w:rPr>
          <w:rFonts w:ascii="Sakkal Majalla" w:hAnsi="Sakkal Majalla"/>
          <w:sz w:val="32"/>
          <w:szCs w:val="32"/>
          <w:rtl/>
        </w:rPr>
        <w:t xml:space="preserve">تتطلب عملية </w:t>
      </w:r>
      <w:r>
        <w:rPr>
          <w:rFonts w:ascii="Sakkal Majalla" w:hAnsi="Sakkal Majalla"/>
          <w:sz w:val="32"/>
          <w:szCs w:val="32"/>
          <w:rtl/>
        </w:rPr>
        <w:t>التحوّل</w:t>
      </w:r>
      <w:r w:rsidRPr="00055A94">
        <w:rPr>
          <w:rFonts w:ascii="Sakkal Majalla" w:hAnsi="Sakkal Majalla"/>
          <w:sz w:val="32"/>
          <w:szCs w:val="32"/>
          <w:rtl/>
        </w:rPr>
        <w:t xml:space="preserve"> الرقمي تخطيط</w:t>
      </w:r>
      <w:r>
        <w:rPr>
          <w:rFonts w:ascii="Sakkal Majalla" w:hAnsi="Sakkal Majalla" w:hint="cs"/>
          <w:sz w:val="32"/>
          <w:szCs w:val="32"/>
          <w:rtl/>
        </w:rPr>
        <w:t>اً</w:t>
      </w:r>
      <w:r w:rsidRPr="00055A94">
        <w:rPr>
          <w:rFonts w:ascii="Sakkal Majalla" w:hAnsi="Sakkal Majalla"/>
          <w:sz w:val="32"/>
          <w:szCs w:val="32"/>
          <w:rtl/>
        </w:rPr>
        <w:t xml:space="preserve"> دقيقا</w:t>
      </w:r>
      <w:r>
        <w:rPr>
          <w:rFonts w:ascii="Sakkal Majalla" w:hAnsi="Sakkal Majalla" w:hint="cs"/>
          <w:sz w:val="32"/>
          <w:szCs w:val="32"/>
          <w:rtl/>
        </w:rPr>
        <w:t>ً</w:t>
      </w:r>
      <w:r w:rsidRPr="00055A94">
        <w:rPr>
          <w:rFonts w:ascii="Sakkal Majalla" w:hAnsi="Sakkal Majalla"/>
          <w:sz w:val="32"/>
          <w:szCs w:val="32"/>
          <w:rtl/>
        </w:rPr>
        <w:t xml:space="preserve"> وتنفيذا</w:t>
      </w:r>
      <w:r>
        <w:rPr>
          <w:rFonts w:ascii="Sakkal Majalla" w:hAnsi="Sakkal Majalla" w:hint="cs"/>
          <w:sz w:val="32"/>
          <w:szCs w:val="32"/>
          <w:rtl/>
        </w:rPr>
        <w:t>ً</w:t>
      </w:r>
      <w:r w:rsidRPr="00055A94">
        <w:rPr>
          <w:rFonts w:ascii="Sakkal Majalla" w:hAnsi="Sakkal Majalla"/>
          <w:sz w:val="32"/>
          <w:szCs w:val="32"/>
          <w:rtl/>
        </w:rPr>
        <w:t xml:space="preserve"> مدروسا</w:t>
      </w:r>
      <w:r>
        <w:rPr>
          <w:rFonts w:ascii="Sakkal Majalla" w:hAnsi="Sakkal Majalla" w:hint="cs"/>
          <w:sz w:val="32"/>
          <w:szCs w:val="32"/>
          <w:rtl/>
        </w:rPr>
        <w:t>ً</w:t>
      </w:r>
      <w:r w:rsidRPr="00055A94">
        <w:rPr>
          <w:rFonts w:ascii="Sakkal Majalla" w:hAnsi="Sakkal Majalla"/>
          <w:sz w:val="32"/>
          <w:szCs w:val="32"/>
          <w:rtl/>
        </w:rPr>
        <w:t xml:space="preserve"> عبر مراحل متتابعة. من خلال التقييم، ووضع الاستراتيجيات، والتنفيذ والتكامل، يمكن للمؤسسات تحقيق النجاح في رحلتها الرقمية. التدريب والتغيير الثقافي، إلى جانب التقييم المستمر، يضمنان الاستفادة الكاملة من </w:t>
      </w:r>
      <w:r>
        <w:rPr>
          <w:rFonts w:ascii="Sakkal Majalla" w:hAnsi="Sakkal Majalla"/>
          <w:sz w:val="32"/>
          <w:szCs w:val="32"/>
          <w:rtl/>
        </w:rPr>
        <w:t>التحوّل</w:t>
      </w:r>
      <w:r w:rsidRPr="00055A94">
        <w:rPr>
          <w:rFonts w:ascii="Sakkal Majalla" w:hAnsi="Sakkal Majalla"/>
          <w:sz w:val="32"/>
          <w:szCs w:val="32"/>
          <w:rtl/>
        </w:rPr>
        <w:t xml:space="preserve"> الرقمي وتأثيره الإيجابي على المؤسسة.</w:t>
      </w:r>
    </w:p>
    <w:p w:rsidR="00765F8F" w:rsidRPr="00055A94" w:rsidRDefault="00765F8F" w:rsidP="00765F8F">
      <w:pPr>
        <w:spacing w:line="360" w:lineRule="auto"/>
        <w:jc w:val="center"/>
        <w:rPr>
          <w:rFonts w:ascii="Sakkal Majalla" w:hAnsi="Sakkal Majalla"/>
          <w:sz w:val="32"/>
          <w:szCs w:val="32"/>
        </w:rPr>
      </w:pPr>
      <w:r>
        <w:rPr>
          <w:rFonts w:ascii="Sakkal Majalla" w:hAnsi="Sakkal Majalla"/>
          <w:noProof/>
          <w:sz w:val="32"/>
          <w:szCs w:val="32"/>
        </w:rPr>
        <w:drawing>
          <wp:inline distT="0" distB="0" distL="0" distR="0" wp14:anchorId="557A77AB" wp14:editId="4E535757">
            <wp:extent cx="2926080" cy="2926080"/>
            <wp:effectExtent l="0" t="0" r="0" b="0"/>
            <wp:docPr id="2074270266" name="Picture 2074270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930630" cy="2930630"/>
                    </a:xfrm>
                    <a:prstGeom prst="rect">
                      <a:avLst/>
                    </a:prstGeom>
                    <a:noFill/>
                    <a:ln>
                      <a:noFill/>
                    </a:ln>
                  </pic:spPr>
                </pic:pic>
              </a:graphicData>
            </a:graphic>
          </wp:inline>
        </w:drawing>
      </w:r>
    </w:p>
    <w:p w:rsidR="00512C5E" w:rsidRDefault="001A2196" w:rsidP="002F37B7">
      <w:pPr>
        <w:pageBreakBefore/>
        <w:rPr>
          <w:rFonts w:ascii="Sakkal Majalla" w:hAnsi="Sakkal Majalla"/>
          <w:sz w:val="32"/>
          <w:szCs w:val="32"/>
          <w:rtl/>
        </w:rPr>
      </w:pPr>
      <w:r w:rsidRPr="002A078C">
        <w:rPr>
          <w:rFonts w:ascii="Sakkal Majalla" w:hAnsi="Sakkal Majalla"/>
          <w:noProof/>
          <w:color w:val="002060"/>
          <w:sz w:val="34"/>
        </w:rPr>
        <w:lastRenderedPageBreak/>
        <mc:AlternateContent>
          <mc:Choice Requires="wpg">
            <w:drawing>
              <wp:inline distT="0" distB="0" distL="0" distR="0" wp14:anchorId="2294222A" wp14:editId="0971AD04">
                <wp:extent cx="5731510" cy="895350"/>
                <wp:effectExtent l="0" t="0" r="21590" b="19050"/>
                <wp:docPr id="207426807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073"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074" name="مجموعة 39"/>
                        <wpg:cNvGrpSpPr/>
                        <wpg:grpSpPr>
                          <a:xfrm>
                            <a:off x="0" y="0"/>
                            <a:ext cx="5731510" cy="895350"/>
                            <a:chOff x="0" y="0"/>
                            <a:chExt cx="5878196" cy="918845"/>
                          </a:xfrm>
                        </wpg:grpSpPr>
                        <wpg:grpSp>
                          <wpg:cNvPr id="2074268075" name="مجموعة 40"/>
                          <wpg:cNvGrpSpPr/>
                          <wpg:grpSpPr>
                            <a:xfrm>
                              <a:off x="0" y="0"/>
                              <a:ext cx="5878196" cy="918845"/>
                              <a:chOff x="0" y="0"/>
                              <a:chExt cx="6240348" cy="919070"/>
                            </a:xfrm>
                          </wpg:grpSpPr>
                          <wpg:grpSp>
                            <wpg:cNvPr id="2074268076" name="مجموعة 41"/>
                            <wpg:cNvGrpSpPr/>
                            <wpg:grpSpPr>
                              <a:xfrm>
                                <a:off x="0" y="169208"/>
                                <a:ext cx="5433072" cy="580613"/>
                                <a:chOff x="0" y="169208"/>
                                <a:chExt cx="5433072" cy="580613"/>
                              </a:xfrm>
                            </wpg:grpSpPr>
                            <wps:wsp>
                              <wps:cNvPr id="207426807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07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07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080" name="مربع نص 41"/>
                          <wps:cNvSpPr txBox="1"/>
                          <wps:spPr>
                            <a:xfrm>
                              <a:off x="204484" y="257055"/>
                              <a:ext cx="4616071" cy="387740"/>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أثر التحوّل الرقمي على هياكل الحوكمة التقليدية</w:t>
                                </w:r>
                              </w:p>
                            </w:txbxContent>
                          </wps:txbx>
                          <wps:bodyPr wrap="square" rtlCol="1">
                            <a:spAutoFit/>
                          </wps:bodyPr>
                        </wps:wsp>
                      </wpg:grpSp>
                    </wpg:wgp>
                  </a:graphicData>
                </a:graphic>
              </wp:inline>
            </w:drawing>
          </mc:Choice>
          <mc:Fallback>
            <w:pict>
              <v:group id="_x0000_s186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">
                <v:shape id="صورة 38" o:spid="_x0000_s1868"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BqyvLAAAA4wAAAA8AAABkcnMvZG93bnJldi54bWxEj0FrwkAUhO8F/8PyCt7qbpOikrqKiAUv&#10;pTUWen1kn9lg9m3MbmP677uFQo/DzHzDrDaja8VAfWg8a3icKRDElTcN1xo+Ti8PSxAhIhtsPZOG&#10;bwqwWU/uVlgYf+MjDWWsRYJwKFCDjbErpAyVJYdh5jvi5J197zAm2dfS9HhLcNfKTKm5dNhwWrDY&#10;0c5SdSm/nIZ8P4z7fPf2Gj5td7qWbtuE47vW0/tx+wwi0hj/w3/tg9GQqcVTNl+qRQ6/n9IfkOsf&#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TQasrywAAAOMAAAAPAAAAAAAA&#10;AAAAAAAAAJ8CAABkcnMvZG93bnJldi54bWxQSwUGAAAAAAQABAD3AAAAlwMAAAAA&#10;">
                  <v:imagedata r:id="rId67" o:title=""/>
                </v:shape>
                <v:group id="مجموعة 39" o:spid="_x0000_s186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ClvPgcoA&#10;AADjAAAADwAAAAAAAAAAAAAAAACqAgAAZHJzL2Rvd25yZXYueG1sUEsFBgAAAAAEAAQA+gAAAKED&#10;AAAAAA==&#10;">
                  <v:group id="مجموعة 40" o:spid="_x0000_s187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lF2oa&#10;zAAAAOMAAAAPAAAAAAAAAAAAAAAAAKoCAABkcnMvZG93bnJldi54bWxQSwUGAAAAAAQABAD6AAAA&#10;owMAAAAA&#10;">
                    <v:group id="مجموعة 41" o:spid="_x0000_s187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VxfRt&#10;zAAAAOMAAAAPAAAAAAAAAAAAAAAAAKoCAABkcnMvZG93bnJldi54bWxQSwUGAAAAAAQABAD6AAAA&#10;owMAAAAA&#10;">
                      <v:shape id="شكل حر 42" o:spid="_x0000_s187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ke8kA&#10;AADjAAAADwAAAGRycy9kb3ducmV2LnhtbESPwW7CMBBE75X6D9ZW6q3YhAijgEEVKmoPvRT4gFW8&#10;xIF4ncYupH9fV6rU42hm3mhWm9F34kpDbAMbmE4UCOI62JYbA8fD7mkBIiZki11gMvBNETbr+7sV&#10;Vjbc+IOu+9SIDOFYoQGXUl9JGWtHHuMk9MTZO4XBY8pyaKQd8JbhvpOFUnPpseW84LCnraP6sv/y&#10;BqwqX3ypXzVtP9+dOk9tusysMY8P4/MSRKIx/Yf/2m/WQKF0WcwXSmv4/ZT/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gMke8kAAADj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7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yc+8gA&#10;AADjAAAADwAAAGRycy9kb3ducmV2LnhtbERPz2vCMBS+C/sfwht402RltNIZxQ0c4nZwOrbro3lr&#10;y5KX0kRb//vlMPD48f1erkdnxYX60HrW8DBXIIgrb1quNXyetrMFiBCRDVrPpOFKAdaru8kSS+MH&#10;/qDLMdYihXAoUUMTY1dKGaqGHIa574gT9+N7hzHBvpamxyGFOyszpXLpsOXU0GBHLw1Vv8ez01Ac&#10;tuchvOan/fOXfW+V/d5kb6z19H7cPIGINMab+N+9MxoyVTxm+UIVaXT6lP6AXP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DJz7yAAAAOMAAAAPAAAAAAAAAAAAAAAAAJgCAABk&#10;cnMvZG93bnJldi54bWxQSwUGAAAAAAQABAD1AAAAjQMAAAAA&#10;" fillcolor="#168489" stroked="f" strokeweight="1pt">
                        <v:stroke joinstyle="miter"/>
                      </v:roundrect>
                    </v:group>
                    <v:oval id="شكل بيضاوي 44" o:spid="_x0000_s187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Gr1MoA&#10;AADjAAAADwAAAGRycy9kb3ducmV2LnhtbESP0UoDMRRE3wX/IVyhbzbpUtq6bVpEkBZBpKkfcLu5&#10;3axubtZN2q5/bwTBx2FmzjCrzeBbcaE+NoE1TMYKBHEVbMO1hvfD8/0CREzIFtvApOGbImzWtzcr&#10;LG248p4uJtUiQziWqMGl1JVSxsqRxzgOHXH2TqH3mLLsa2l7vGa4b2Wh1Ex6bDgvOOzoyVH1ac5e&#10;gxkO5m17qmV4Ne7lOPkIX36/03p0NzwuQSQa0n/4r72zGgo1nxazhZo/wO+n/Afk+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shq9TKAAAA4wAAAA8AAAAAAAAAAAAAAAAAmAIA&#10;AGRycy9kb3ducmV2LnhtbFBLBQYAAAAABAAEAPUAAACPAwAAAAA=&#10;" filled="f" strokecolor="#a5a5a5 [2092]" strokeweight="1pt">
                      <v:stroke joinstyle="miter"/>
                    </v:oval>
                  </v:group>
                  <v:shape id="مربع نص 41" o:spid="_x0000_s1875"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aQ1McA&#10;AADjAAAADwAAAGRycy9kb3ducmV2LnhtbESPy2rDMBBF94X+g5hAd40U06bGjRJCH5BFN03c/WBN&#10;LRNrZKxp7Px9tSh0ebkvzmY3h15daExdZAurpQFF3ETXcWuhPr3fl6CSIDvsI5OFKyXYbW9vNli5&#10;OPEnXY7SqjzCqUILXmSotE6Np4BpGQfi7H3HMaBkObbajTjl8dDrwpi1DthxfvA40Iun5nz8CRZE&#10;3H51rd9COnzNH6+TN80j1tbeLeb9MyihWf7Df+2Ds1CYp4diXZoyU2SmzAN6+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WkNTHAAAA4wAAAA8AAAAAAAAAAAAAAAAAmAIAAGRy&#10;cy9kb3ducmV2LnhtbFBLBQYAAAAABAAEAPUAAACMAw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أثر التحوّل الرقمي على هياكل الحوكمة التقليدية</w:t>
                          </w:r>
                        </w:p>
                      </w:txbxContent>
                    </v:textbox>
                  </v:shape>
                </v:group>
                <w10:wrap anchorx="page"/>
                <w10:anchorlock/>
              </v:group>
            </w:pict>
          </mc:Fallback>
        </mc:AlternateContent>
      </w:r>
    </w:p>
    <w:p w:rsidR="00716BE5" w:rsidRPr="00716BE5" w:rsidRDefault="004A6D71" w:rsidP="00716BE5">
      <w:pPr>
        <w:pStyle w:val="ListParagraph"/>
        <w:numPr>
          <w:ilvl w:val="0"/>
          <w:numId w:val="19"/>
        </w:numPr>
        <w:spacing w:line="360" w:lineRule="auto"/>
        <w:ind w:left="357" w:firstLine="0"/>
        <w:rPr>
          <w:rFonts w:ascii="Sakkal Majalla" w:hAnsi="Sakkal Majalla"/>
          <w:sz w:val="32"/>
          <w:szCs w:val="32"/>
        </w:rPr>
      </w:pPr>
      <w:r w:rsidRPr="00512C5E">
        <w:rPr>
          <w:rFonts w:ascii="Sakkal Majalla" w:hAnsi="Sakkal Majalla" w:cs="Sakkal Majalla"/>
          <w:sz w:val="32"/>
          <w:szCs w:val="32"/>
          <w:rtl/>
        </w:rPr>
        <w:t>يؤثر التحوّل الرقمي بشكل كبير على هياكل الحوكمة التقليدية في المؤسسات. يتطلب هذا التحوّل إعادة التفكير في كيفية إدارة الأعمال واتخاذ القرارات، مما يؤدي إلى تغييرات جوهرية في النظم والهياكل الإدارية.</w:t>
      </w:r>
    </w:p>
    <w:p w:rsidR="004A6D71" w:rsidRPr="00716BE5" w:rsidRDefault="00BB7BB8" w:rsidP="00716BE5">
      <w:pPr>
        <w:spacing w:line="360" w:lineRule="auto"/>
        <w:ind w:left="95"/>
        <w:jc w:val="center"/>
        <w:rPr>
          <w:rFonts w:ascii="Sakkal Majalla" w:hAnsi="Sakkal Majalla"/>
          <w:sz w:val="32"/>
          <w:szCs w:val="32"/>
          <w:rtl/>
        </w:rPr>
      </w:pPr>
      <w:r w:rsidRPr="00BB7BB8">
        <w:rPr>
          <w:noProof/>
        </w:rPr>
        <mc:AlternateContent>
          <mc:Choice Requires="wpg">
            <w:drawing>
              <wp:inline distT="0" distB="0" distL="0" distR="0" wp14:anchorId="3BAD8CEF" wp14:editId="22F15A75">
                <wp:extent cx="5731510" cy="2781821"/>
                <wp:effectExtent l="0" t="0" r="2540" b="0"/>
                <wp:docPr id="2074269149" name="Group 235"/>
                <wp:cNvGraphicFramePr/>
                <a:graphic xmlns:a="http://schemas.openxmlformats.org/drawingml/2006/main">
                  <a:graphicData uri="http://schemas.microsoft.com/office/word/2010/wordprocessingGroup">
                    <wpg:wgp>
                      <wpg:cNvGrpSpPr/>
                      <wpg:grpSpPr>
                        <a:xfrm>
                          <a:off x="0" y="0"/>
                          <a:ext cx="5731510" cy="2781821"/>
                          <a:chOff x="0" y="0"/>
                          <a:chExt cx="6944063" cy="3370497"/>
                        </a:xfrm>
                      </wpg:grpSpPr>
                      <wpg:grpSp>
                        <wpg:cNvPr id="2074269150" name="Group 2074269150"/>
                        <wpg:cNvGrpSpPr/>
                        <wpg:grpSpPr>
                          <a:xfrm>
                            <a:off x="5281686" y="0"/>
                            <a:ext cx="1662377" cy="1517518"/>
                            <a:chOff x="5281686" y="0"/>
                            <a:chExt cx="1662377" cy="1517518"/>
                          </a:xfrm>
                        </wpg:grpSpPr>
                        <wpg:grpSp>
                          <wpg:cNvPr id="2074269151" name="Group 2074269151"/>
                          <wpg:cNvGrpSpPr/>
                          <wpg:grpSpPr>
                            <a:xfrm>
                              <a:off x="5281686" y="0"/>
                              <a:ext cx="1662377" cy="1517518"/>
                              <a:chOff x="5281688" y="0"/>
                              <a:chExt cx="2052243" cy="1873410"/>
                            </a:xfrm>
                          </wpg:grpSpPr>
                          <wpg:grpSp>
                            <wpg:cNvPr id="2074269152" name="Graphic 2"/>
                            <wpg:cNvGrpSpPr/>
                            <wpg:grpSpPr>
                              <a:xfrm>
                                <a:off x="5281688" y="0"/>
                                <a:ext cx="2052243" cy="1873410"/>
                                <a:chOff x="5281688" y="0"/>
                                <a:chExt cx="2842768" cy="2595048"/>
                              </a:xfrm>
                            </wpg:grpSpPr>
                            <wps:wsp>
                              <wps:cNvPr id="2074269153" name="Freeform: Shape 2074269153"/>
                              <wps:cNvSpPr/>
                              <wps:spPr>
                                <a:xfrm>
                                  <a:off x="5600528" y="0"/>
                                  <a:ext cx="2000411" cy="2595048"/>
                                </a:xfrm>
                                <a:custGeom>
                                  <a:avLst/>
                                  <a:gdLst>
                                    <a:gd name="connsiteX0" fmla="*/ 1297340 w 2000411"/>
                                    <a:gd name="connsiteY0" fmla="*/ 2594680 h 2595048"/>
                                    <a:gd name="connsiteX1" fmla="*/ 0 w 2000411"/>
                                    <a:gd name="connsiteY1" fmla="*/ 1297340 h 2595048"/>
                                    <a:gd name="connsiteX2" fmla="*/ 1297340 w 2000411"/>
                                    <a:gd name="connsiteY2" fmla="*/ 0 h 2595048"/>
                                    <a:gd name="connsiteX3" fmla="*/ 2000412 w 2000411"/>
                                    <a:gd name="connsiteY3" fmla="*/ 207079 h 2595048"/>
                                    <a:gd name="connsiteX4" fmla="*/ 1910819 w 2000411"/>
                                    <a:gd name="connsiteY4" fmla="*/ 346179 h 2595048"/>
                                    <a:gd name="connsiteX5" fmla="*/ 1297340 w 2000411"/>
                                    <a:gd name="connsiteY5" fmla="*/ 165516 h 2595048"/>
                                    <a:gd name="connsiteX6" fmla="*/ 165331 w 2000411"/>
                                    <a:gd name="connsiteY6" fmla="*/ 1297525 h 2595048"/>
                                    <a:gd name="connsiteX7" fmla="*/ 1297340 w 2000411"/>
                                    <a:gd name="connsiteY7" fmla="*/ 2429534 h 2595048"/>
                                    <a:gd name="connsiteX8" fmla="*/ 1894009 w 2000411"/>
                                    <a:gd name="connsiteY8" fmla="*/ 2259584 h 2595048"/>
                                    <a:gd name="connsiteX9" fmla="*/ 1981200 w 2000411"/>
                                    <a:gd name="connsiteY9" fmla="*/ 2400162 h 2595048"/>
                                    <a:gd name="connsiteX10" fmla="*/ 1297340 w 2000411"/>
                                    <a:gd name="connsiteY10" fmla="*/ 2595049 h 25950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00411" h="2595048">
                                      <a:moveTo>
                                        <a:pt x="1297340" y="2594680"/>
                                      </a:moveTo>
                                      <a:cubicBezTo>
                                        <a:pt x="582076" y="2594680"/>
                                        <a:pt x="0" y="2012604"/>
                                        <a:pt x="0" y="1297340"/>
                                      </a:cubicBezTo>
                                      <a:cubicBezTo>
                                        <a:pt x="0" y="582076"/>
                                        <a:pt x="582076" y="0"/>
                                        <a:pt x="1297340" y="0"/>
                                      </a:cubicBezTo>
                                      <a:cubicBezTo>
                                        <a:pt x="1547276" y="0"/>
                                        <a:pt x="1790377" y="71674"/>
                                        <a:pt x="2000412" y="207079"/>
                                      </a:cubicBezTo>
                                      <a:lnTo>
                                        <a:pt x="1910819" y="346179"/>
                                      </a:lnTo>
                                      <a:cubicBezTo>
                                        <a:pt x="1727569" y="227953"/>
                                        <a:pt x="1515503" y="165516"/>
                                        <a:pt x="1297340" y="165516"/>
                                      </a:cubicBezTo>
                                      <a:cubicBezTo>
                                        <a:pt x="673146" y="165516"/>
                                        <a:pt x="165331" y="673331"/>
                                        <a:pt x="165331" y="1297525"/>
                                      </a:cubicBezTo>
                                      <a:cubicBezTo>
                                        <a:pt x="165331" y="1921718"/>
                                        <a:pt x="673146" y="2429534"/>
                                        <a:pt x="1297340" y="2429534"/>
                                      </a:cubicBezTo>
                                      <a:cubicBezTo>
                                        <a:pt x="1508298" y="2429534"/>
                                        <a:pt x="1714639" y="2370790"/>
                                        <a:pt x="1894009" y="2259584"/>
                                      </a:cubicBezTo>
                                      <a:lnTo>
                                        <a:pt x="1981200" y="2400162"/>
                                      </a:lnTo>
                                      <a:cubicBezTo>
                                        <a:pt x="1775599" y="2527624"/>
                                        <a:pt x="1539148" y="2595049"/>
                                        <a:pt x="1297340" y="2595049"/>
                                      </a:cubicBezTo>
                                      <a:close/>
                                    </a:path>
                                  </a:pathLst>
                                </a:custGeom>
                                <a:solidFill>
                                  <a:srgbClr val="116569"/>
                                </a:solidFill>
                                <a:ln w="18464" cap="flat">
                                  <a:noFill/>
                                  <a:prstDash val="solid"/>
                                  <a:miter/>
                                </a:ln>
                              </wps:spPr>
                              <wps:bodyPr rtlCol="0" anchor="ctr"/>
                            </wps:wsp>
                            <wpg:grpSp>
                              <wpg:cNvPr id="2074269154" name="Graphic 2"/>
                              <wpg:cNvGrpSpPr/>
                              <wpg:grpSpPr>
                                <a:xfrm>
                                  <a:off x="5281688" y="944695"/>
                                  <a:ext cx="785460" cy="785460"/>
                                  <a:chOff x="5281688" y="944695"/>
                                  <a:chExt cx="785460" cy="785460"/>
                                </a:xfrm>
                              </wpg:grpSpPr>
                              <wps:wsp>
                                <wps:cNvPr id="2074269173" name="Freeform: Shape 2074269173"/>
                                <wps:cNvSpPr/>
                                <wps:spPr>
                                  <a:xfrm>
                                    <a:off x="5316971" y="980347"/>
                                    <a:ext cx="714525" cy="714525"/>
                                  </a:xfrm>
                                  <a:custGeom>
                                    <a:avLst/>
                                    <a:gdLst>
                                      <a:gd name="connsiteX0" fmla="*/ 714525 w 714525"/>
                                      <a:gd name="connsiteY0" fmla="*/ 357263 h 714525"/>
                                      <a:gd name="connsiteX1" fmla="*/ 357262 w 714525"/>
                                      <a:gd name="connsiteY1" fmla="*/ 714525 h 714525"/>
                                      <a:gd name="connsiteX2" fmla="*/ 0 w 714525"/>
                                      <a:gd name="connsiteY2" fmla="*/ 357263 h 714525"/>
                                      <a:gd name="connsiteX3" fmla="*/ 357262 w 714525"/>
                                      <a:gd name="connsiteY3" fmla="*/ 0 h 714525"/>
                                      <a:gd name="connsiteX4" fmla="*/ 714525 w 714525"/>
                                      <a:gd name="connsiteY4" fmla="*/ 357263 h 71452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14525" h="714525">
                                        <a:moveTo>
                                          <a:pt x="714525" y="357263"/>
                                        </a:moveTo>
                                        <a:cubicBezTo>
                                          <a:pt x="714525" y="554573"/>
                                          <a:pt x="554573" y="714525"/>
                                          <a:pt x="357262" y="714525"/>
                                        </a:cubicBezTo>
                                        <a:cubicBezTo>
                                          <a:pt x="159952" y="714525"/>
                                          <a:pt x="0" y="554573"/>
                                          <a:pt x="0" y="357263"/>
                                        </a:cubicBezTo>
                                        <a:cubicBezTo>
                                          <a:pt x="0" y="159952"/>
                                          <a:pt x="159952" y="0"/>
                                          <a:pt x="357262" y="0"/>
                                        </a:cubicBezTo>
                                        <a:cubicBezTo>
                                          <a:pt x="554573" y="0"/>
                                          <a:pt x="714525" y="159952"/>
                                          <a:pt x="714525" y="357263"/>
                                        </a:cubicBezTo>
                                        <a:close/>
                                      </a:path>
                                    </a:pathLst>
                                  </a:custGeom>
                                  <a:solidFill>
                                    <a:srgbClr val="FFFFFF"/>
                                  </a:solidFill>
                                  <a:ln w="18464" cap="flat">
                                    <a:noFill/>
                                    <a:prstDash val="solid"/>
                                    <a:miter/>
                                  </a:ln>
                                </wps:spPr>
                                <wps:bodyPr rtlCol="0" anchor="ctr"/>
                              </wps:wsp>
                              <wps:wsp>
                                <wps:cNvPr id="2074269174" name="Freeform: Shape 2074269174"/>
                                <wps:cNvSpPr/>
                                <wps:spPr>
                                  <a:xfrm>
                                    <a:off x="5281688" y="944695"/>
                                    <a:ext cx="785460" cy="785460"/>
                                  </a:xfrm>
                                  <a:custGeom>
                                    <a:avLst/>
                                    <a:gdLst>
                                      <a:gd name="connsiteX0" fmla="*/ 392730 w 785460"/>
                                      <a:gd name="connsiteY0" fmla="*/ 785461 h 785460"/>
                                      <a:gd name="connsiteX1" fmla="*/ 0 w 785460"/>
                                      <a:gd name="connsiteY1" fmla="*/ 392730 h 785460"/>
                                      <a:gd name="connsiteX2" fmla="*/ 392730 w 785460"/>
                                      <a:gd name="connsiteY2" fmla="*/ 0 h 785460"/>
                                      <a:gd name="connsiteX3" fmla="*/ 785461 w 785460"/>
                                      <a:gd name="connsiteY3" fmla="*/ 392730 h 785460"/>
                                      <a:gd name="connsiteX4" fmla="*/ 392730 w 785460"/>
                                      <a:gd name="connsiteY4" fmla="*/ 785461 h 785460"/>
                                      <a:gd name="connsiteX5" fmla="*/ 392730 w 785460"/>
                                      <a:gd name="connsiteY5" fmla="*/ 70935 h 785460"/>
                                      <a:gd name="connsiteX6" fmla="*/ 70935 w 785460"/>
                                      <a:gd name="connsiteY6" fmla="*/ 392730 h 785460"/>
                                      <a:gd name="connsiteX7" fmla="*/ 392730 w 785460"/>
                                      <a:gd name="connsiteY7" fmla="*/ 714525 h 785460"/>
                                      <a:gd name="connsiteX8" fmla="*/ 714526 w 785460"/>
                                      <a:gd name="connsiteY8" fmla="*/ 392730 h 785460"/>
                                      <a:gd name="connsiteX9" fmla="*/ 392730 w 785460"/>
                                      <a:gd name="connsiteY9" fmla="*/ 70935 h 7854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85460" h="785460">
                                        <a:moveTo>
                                          <a:pt x="392730" y="785461"/>
                                        </a:moveTo>
                                        <a:cubicBezTo>
                                          <a:pt x="176230" y="785461"/>
                                          <a:pt x="0" y="609231"/>
                                          <a:pt x="0" y="392730"/>
                                        </a:cubicBezTo>
                                        <a:cubicBezTo>
                                          <a:pt x="0" y="176230"/>
                                          <a:pt x="176230" y="0"/>
                                          <a:pt x="392730" y="0"/>
                                        </a:cubicBezTo>
                                        <a:cubicBezTo>
                                          <a:pt x="609231" y="0"/>
                                          <a:pt x="785461" y="176230"/>
                                          <a:pt x="785461" y="392730"/>
                                        </a:cubicBezTo>
                                        <a:cubicBezTo>
                                          <a:pt x="785461" y="609231"/>
                                          <a:pt x="609231" y="785461"/>
                                          <a:pt x="392730" y="785461"/>
                                        </a:cubicBezTo>
                                        <a:close/>
                                        <a:moveTo>
                                          <a:pt x="392730" y="70935"/>
                                        </a:moveTo>
                                        <a:cubicBezTo>
                                          <a:pt x="215208" y="70935"/>
                                          <a:pt x="70935" y="215207"/>
                                          <a:pt x="70935" y="392730"/>
                                        </a:cubicBezTo>
                                        <a:cubicBezTo>
                                          <a:pt x="70935" y="570253"/>
                                          <a:pt x="215208" y="714525"/>
                                          <a:pt x="392730" y="714525"/>
                                        </a:cubicBezTo>
                                        <a:cubicBezTo>
                                          <a:pt x="570253" y="714525"/>
                                          <a:pt x="714526" y="570253"/>
                                          <a:pt x="714526" y="392730"/>
                                        </a:cubicBezTo>
                                        <a:cubicBezTo>
                                          <a:pt x="714526" y="215207"/>
                                          <a:pt x="570253" y="70935"/>
                                          <a:pt x="392730" y="70935"/>
                                        </a:cubicBezTo>
                                        <a:close/>
                                      </a:path>
                                    </a:pathLst>
                                  </a:custGeom>
                                  <a:solidFill>
                                    <a:srgbClr val="292929"/>
                                  </a:solidFill>
                                  <a:ln w="18464" cap="flat">
                                    <a:noFill/>
                                    <a:prstDash val="solid"/>
                                    <a:miter/>
                                  </a:ln>
                                </wps:spPr>
                                <wps:bodyPr rtlCol="0" anchor="ctr"/>
                              </wps:wsp>
                            </wpg:grpSp>
                            <wpg:grpSp>
                              <wpg:cNvPr id="2074269175" name="Graphic 2"/>
                              <wpg:cNvGrpSpPr/>
                              <wpg:grpSpPr>
                                <a:xfrm>
                                  <a:off x="7527418" y="249012"/>
                                  <a:ext cx="597038" cy="2101641"/>
                                  <a:chOff x="7527418" y="249012"/>
                                  <a:chExt cx="597038" cy="2101641"/>
                                </a:xfrm>
                                <a:solidFill>
                                  <a:srgbClr val="292929"/>
                                </a:solidFill>
                              </wpg:grpSpPr>
                              <wps:wsp>
                                <wps:cNvPr id="2074269176" name="Freeform: Shape 2074269176"/>
                                <wps:cNvSpPr/>
                                <wps:spPr>
                                  <a:xfrm>
                                    <a:off x="7528526" y="259357"/>
                                    <a:ext cx="595930" cy="2082246"/>
                                  </a:xfrm>
                                  <a:custGeom>
                                    <a:avLst/>
                                    <a:gdLst>
                                      <a:gd name="connsiteX0" fmla="*/ 83681 w 595930"/>
                                      <a:gd name="connsiteY0" fmla="*/ 41379 h 2082246"/>
                                      <a:gd name="connsiteX1" fmla="*/ 22168 w 595930"/>
                                      <a:gd name="connsiteY1" fmla="*/ 0 h 2082246"/>
                                      <a:gd name="connsiteX2" fmla="*/ 10899 w 595930"/>
                                      <a:gd name="connsiteY2" fmla="*/ 20874 h 2082246"/>
                                      <a:gd name="connsiteX3" fmla="*/ 68534 w 595930"/>
                                      <a:gd name="connsiteY3" fmla="*/ 59852 h 2082246"/>
                                      <a:gd name="connsiteX4" fmla="*/ 572285 w 595930"/>
                                      <a:gd name="connsiteY4" fmla="*/ 1037983 h 2082246"/>
                                      <a:gd name="connsiteX5" fmla="*/ 59113 w 595930"/>
                                      <a:gd name="connsiteY5" fmla="*/ 2022949 h 2082246"/>
                                      <a:gd name="connsiteX6" fmla="*/ 0 w 595930"/>
                                      <a:gd name="connsiteY6" fmla="*/ 2061926 h 2082246"/>
                                      <a:gd name="connsiteX7" fmla="*/ 12561 w 595930"/>
                                      <a:gd name="connsiteY7" fmla="*/ 2082246 h 2082246"/>
                                      <a:gd name="connsiteX8" fmla="*/ 72968 w 595930"/>
                                      <a:gd name="connsiteY8" fmla="*/ 2042160 h 2082246"/>
                                      <a:gd name="connsiteX9" fmla="*/ 595930 w 595930"/>
                                      <a:gd name="connsiteY9" fmla="*/ 1038167 h 2082246"/>
                                      <a:gd name="connsiteX10" fmla="*/ 83681 w 595930"/>
                                      <a:gd name="connsiteY10" fmla="*/ 41748 h 20822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95930" h="2082246">
                                        <a:moveTo>
                                          <a:pt x="83681" y="41379"/>
                                        </a:moveTo>
                                        <a:cubicBezTo>
                                          <a:pt x="63546" y="26970"/>
                                          <a:pt x="43226" y="13300"/>
                                          <a:pt x="22168" y="0"/>
                                        </a:cubicBezTo>
                                        <a:cubicBezTo>
                                          <a:pt x="16256" y="5357"/>
                                          <a:pt x="12192" y="12561"/>
                                          <a:pt x="10899" y="20874"/>
                                        </a:cubicBezTo>
                                        <a:cubicBezTo>
                                          <a:pt x="30480" y="33436"/>
                                          <a:pt x="49692" y="46367"/>
                                          <a:pt x="68534" y="59852"/>
                                        </a:cubicBezTo>
                                        <a:cubicBezTo>
                                          <a:pt x="373334" y="278199"/>
                                          <a:pt x="572285" y="635277"/>
                                          <a:pt x="572285" y="1037983"/>
                                        </a:cubicBezTo>
                                        <a:cubicBezTo>
                                          <a:pt x="572285" y="1440688"/>
                                          <a:pt x="369270" y="1805340"/>
                                          <a:pt x="59113" y="2022949"/>
                                        </a:cubicBezTo>
                                        <a:cubicBezTo>
                                          <a:pt x="39901" y="2036618"/>
                                          <a:pt x="20135" y="2049734"/>
                                          <a:pt x="0" y="2061926"/>
                                        </a:cubicBezTo>
                                        <a:cubicBezTo>
                                          <a:pt x="1847" y="2070054"/>
                                          <a:pt x="6466" y="2077258"/>
                                          <a:pt x="12561" y="2082246"/>
                                        </a:cubicBezTo>
                                        <a:cubicBezTo>
                                          <a:pt x="33066" y="2069500"/>
                                          <a:pt x="53386" y="2056015"/>
                                          <a:pt x="72968" y="2042160"/>
                                        </a:cubicBezTo>
                                        <a:cubicBezTo>
                                          <a:pt x="388851" y="1820118"/>
                                          <a:pt x="595930" y="1452880"/>
                                          <a:pt x="595930" y="1038167"/>
                                        </a:cubicBezTo>
                                        <a:cubicBezTo>
                                          <a:pt x="595930" y="623455"/>
                                          <a:pt x="393654" y="264530"/>
                                          <a:pt x="83681" y="41748"/>
                                        </a:cubicBezTo>
                                        <a:close/>
                                      </a:path>
                                    </a:pathLst>
                                  </a:custGeom>
                                  <a:solidFill>
                                    <a:srgbClr val="292929"/>
                                  </a:solidFill>
                                  <a:ln w="18464" cap="flat">
                                    <a:noFill/>
                                    <a:prstDash val="solid"/>
                                    <a:miter/>
                                  </a:ln>
                                </wps:spPr>
                                <wps:bodyPr rtlCol="0" anchor="ctr"/>
                              </wps:wsp>
                              <wps:wsp>
                                <wps:cNvPr id="2074269177" name="Freeform: Shape 2074269177"/>
                                <wps:cNvSpPr/>
                                <wps:spPr>
                                  <a:xfrm>
                                    <a:off x="7538687" y="249012"/>
                                    <a:ext cx="76107" cy="76107"/>
                                  </a:xfrm>
                                  <a:custGeom>
                                    <a:avLst/>
                                    <a:gdLst>
                                      <a:gd name="connsiteX0" fmla="*/ 76108 w 76107"/>
                                      <a:gd name="connsiteY0" fmla="*/ 38054 h 76107"/>
                                      <a:gd name="connsiteX1" fmla="*/ 73521 w 76107"/>
                                      <a:gd name="connsiteY1" fmla="*/ 51724 h 76107"/>
                                      <a:gd name="connsiteX2" fmla="*/ 58373 w 76107"/>
                                      <a:gd name="connsiteY2" fmla="*/ 70196 h 76107"/>
                                      <a:gd name="connsiteX3" fmla="*/ 38054 w 76107"/>
                                      <a:gd name="connsiteY3" fmla="*/ 76108 h 76107"/>
                                      <a:gd name="connsiteX4" fmla="*/ 0 w 76107"/>
                                      <a:gd name="connsiteY4" fmla="*/ 38054 h 76107"/>
                                      <a:gd name="connsiteX5" fmla="*/ 739 w 76107"/>
                                      <a:gd name="connsiteY5" fmla="*/ 31219 h 76107"/>
                                      <a:gd name="connsiteX6" fmla="*/ 12007 w 76107"/>
                                      <a:gd name="connsiteY6" fmla="*/ 10345 h 76107"/>
                                      <a:gd name="connsiteX7" fmla="*/ 38054 w 76107"/>
                                      <a:gd name="connsiteY7" fmla="*/ 0 h 76107"/>
                                      <a:gd name="connsiteX8" fmla="*/ 76108 w 76107"/>
                                      <a:gd name="connsiteY8" fmla="*/ 38054 h 761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6107" h="76107">
                                        <a:moveTo>
                                          <a:pt x="76108" y="38054"/>
                                        </a:moveTo>
                                        <a:cubicBezTo>
                                          <a:pt x="76108" y="42857"/>
                                          <a:pt x="75184" y="47475"/>
                                          <a:pt x="73521" y="51724"/>
                                        </a:cubicBezTo>
                                        <a:cubicBezTo>
                                          <a:pt x="70750" y="59297"/>
                                          <a:pt x="65209" y="65948"/>
                                          <a:pt x="58373" y="70196"/>
                                        </a:cubicBezTo>
                                        <a:cubicBezTo>
                                          <a:pt x="52462" y="73891"/>
                                          <a:pt x="45628" y="76108"/>
                                          <a:pt x="38054" y="76108"/>
                                        </a:cubicBezTo>
                                        <a:cubicBezTo>
                                          <a:pt x="16995" y="76108"/>
                                          <a:pt x="0" y="59113"/>
                                          <a:pt x="0" y="38054"/>
                                        </a:cubicBezTo>
                                        <a:cubicBezTo>
                                          <a:pt x="0" y="35652"/>
                                          <a:pt x="184" y="33251"/>
                                          <a:pt x="739" y="31219"/>
                                        </a:cubicBezTo>
                                        <a:cubicBezTo>
                                          <a:pt x="2217" y="22906"/>
                                          <a:pt x="6096" y="15887"/>
                                          <a:pt x="12007" y="10345"/>
                                        </a:cubicBezTo>
                                        <a:cubicBezTo>
                                          <a:pt x="18842" y="3879"/>
                                          <a:pt x="27893" y="0"/>
                                          <a:pt x="38054" y="0"/>
                                        </a:cubicBezTo>
                                        <a:cubicBezTo>
                                          <a:pt x="59112" y="0"/>
                                          <a:pt x="76108" y="16995"/>
                                          <a:pt x="76108" y="38054"/>
                                        </a:cubicBezTo>
                                        <a:close/>
                                      </a:path>
                                    </a:pathLst>
                                  </a:custGeom>
                                  <a:solidFill>
                                    <a:srgbClr val="292929"/>
                                  </a:solidFill>
                                  <a:ln w="18464" cap="flat">
                                    <a:noFill/>
                                    <a:prstDash val="solid"/>
                                    <a:miter/>
                                  </a:ln>
                                </wps:spPr>
                                <wps:bodyPr rtlCol="0" anchor="ctr"/>
                              </wps:wsp>
                              <wps:wsp>
                                <wps:cNvPr id="2074269178" name="Freeform: Shape 2074269178"/>
                                <wps:cNvSpPr/>
                                <wps:spPr>
                                  <a:xfrm>
                                    <a:off x="7527418" y="2274731"/>
                                    <a:ext cx="75923" cy="75922"/>
                                  </a:xfrm>
                                  <a:custGeom>
                                    <a:avLst/>
                                    <a:gdLst>
                                      <a:gd name="connsiteX0" fmla="*/ 75923 w 75923"/>
                                      <a:gd name="connsiteY0" fmla="*/ 37869 h 75922"/>
                                      <a:gd name="connsiteX1" fmla="*/ 38054 w 75923"/>
                                      <a:gd name="connsiteY1" fmla="*/ 75923 h 75922"/>
                                      <a:gd name="connsiteX2" fmla="*/ 13485 w 75923"/>
                                      <a:gd name="connsiteY2" fmla="*/ 66687 h 75922"/>
                                      <a:gd name="connsiteX3" fmla="*/ 923 w 75923"/>
                                      <a:gd name="connsiteY3" fmla="*/ 46367 h 75922"/>
                                      <a:gd name="connsiteX4" fmla="*/ 0 w 75923"/>
                                      <a:gd name="connsiteY4" fmla="*/ 37869 h 75922"/>
                                      <a:gd name="connsiteX5" fmla="*/ 38054 w 75923"/>
                                      <a:gd name="connsiteY5" fmla="*/ 0 h 75922"/>
                                      <a:gd name="connsiteX6" fmla="*/ 60036 w 75923"/>
                                      <a:gd name="connsiteY6" fmla="*/ 7389 h 75922"/>
                                      <a:gd name="connsiteX7" fmla="*/ 73891 w 75923"/>
                                      <a:gd name="connsiteY7" fmla="*/ 26601 h 75922"/>
                                      <a:gd name="connsiteX8" fmla="*/ 75738 w 75923"/>
                                      <a:gd name="connsiteY8" fmla="*/ 37869 h 759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5923" h="75922">
                                        <a:moveTo>
                                          <a:pt x="75923" y="37869"/>
                                        </a:moveTo>
                                        <a:cubicBezTo>
                                          <a:pt x="75923" y="58928"/>
                                          <a:pt x="58928" y="75923"/>
                                          <a:pt x="38054" y="75923"/>
                                        </a:cubicBezTo>
                                        <a:cubicBezTo>
                                          <a:pt x="28633" y="75923"/>
                                          <a:pt x="20135" y="72598"/>
                                          <a:pt x="13485" y="66687"/>
                                        </a:cubicBezTo>
                                        <a:cubicBezTo>
                                          <a:pt x="7389" y="61699"/>
                                          <a:pt x="2771" y="54310"/>
                                          <a:pt x="923" y="46367"/>
                                        </a:cubicBezTo>
                                        <a:cubicBezTo>
                                          <a:pt x="185" y="43596"/>
                                          <a:pt x="0" y="40640"/>
                                          <a:pt x="0" y="37869"/>
                                        </a:cubicBezTo>
                                        <a:cubicBezTo>
                                          <a:pt x="0" y="16995"/>
                                          <a:pt x="16995" y="0"/>
                                          <a:pt x="38054" y="0"/>
                                        </a:cubicBezTo>
                                        <a:cubicBezTo>
                                          <a:pt x="46367" y="0"/>
                                          <a:pt x="53941" y="2586"/>
                                          <a:pt x="60036" y="7389"/>
                                        </a:cubicBezTo>
                                        <a:cubicBezTo>
                                          <a:pt x="66687" y="11823"/>
                                          <a:pt x="71674" y="18473"/>
                                          <a:pt x="73891" y="26601"/>
                                        </a:cubicBezTo>
                                        <a:cubicBezTo>
                                          <a:pt x="74999" y="30110"/>
                                          <a:pt x="75738" y="33990"/>
                                          <a:pt x="75738" y="37869"/>
                                        </a:cubicBezTo>
                                        <a:close/>
                                      </a:path>
                                    </a:pathLst>
                                  </a:custGeom>
                                  <a:solidFill>
                                    <a:srgbClr val="292929"/>
                                  </a:solidFill>
                                  <a:ln w="18464" cap="flat">
                                    <a:noFill/>
                                    <a:prstDash val="solid"/>
                                    <a:miter/>
                                  </a:ln>
                                </wps:spPr>
                                <wps:bodyPr rtlCol="0" anchor="ctr"/>
                              </wps:wsp>
                            </wpg:grpSp>
                          </wpg:grpSp>
                          <wps:wsp>
                            <wps:cNvPr id="2074269179" name="TextBox 161"/>
                            <wps:cNvSpPr txBox="1"/>
                            <wps:spPr>
                              <a:xfrm>
                                <a:off x="5356912" y="736528"/>
                                <a:ext cx="566775" cy="505630"/>
                              </a:xfrm>
                              <a:prstGeom prst="rect">
                                <a:avLst/>
                              </a:prstGeom>
                              <a:noFill/>
                            </wps:spPr>
                            <wps:txbx>
                              <w:txbxContent>
                                <w:p w:rsidR="00671334" w:rsidRDefault="00671334" w:rsidP="00BB7BB8">
                                  <w:pPr>
                                    <w:bidi w:val="0"/>
                                    <w:rPr>
                                      <w:rFonts w:ascii="Adobe Arabic" w:hAnsi="Adobe Arabic" w:cs="Adobe Arabic"/>
                                      <w:kern w:val="24"/>
                                      <w:sz w:val="40"/>
                                      <w:szCs w:val="40"/>
                                    </w:rPr>
                                  </w:pPr>
                                  <w:r>
                                    <w:rPr>
                                      <w:rFonts w:ascii="Adobe Arabic" w:hAnsi="Adobe Arabic" w:cs="Adobe Arabic"/>
                                      <w:kern w:val="24"/>
                                      <w:sz w:val="40"/>
                                      <w:szCs w:val="40"/>
                                    </w:rPr>
                                    <w:t>01</w:t>
                                  </w:r>
                                </w:p>
                              </w:txbxContent>
                            </wps:txbx>
                            <wps:bodyPr wrap="square" rtlCol="0">
                              <a:noAutofit/>
                            </wps:bodyPr>
                          </wps:wsp>
                        </wpg:grpSp>
                        <wps:wsp>
                          <wps:cNvPr id="2074269180" name="TextBox 159"/>
                          <wps:cNvSpPr txBox="1"/>
                          <wps:spPr>
                            <a:xfrm>
                              <a:off x="5730614" y="456005"/>
                              <a:ext cx="1099184" cy="664210"/>
                            </a:xfrm>
                            <a:prstGeom prst="rect">
                              <a:avLst/>
                            </a:prstGeom>
                            <a:noFill/>
                          </wps:spPr>
                          <wps:txb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التغيير في نماذج القيادة</w:t>
                                </w:r>
                              </w:p>
                            </w:txbxContent>
                          </wps:txbx>
                          <wps:bodyPr wrap="square">
                            <a:noAutofit/>
                          </wps:bodyPr>
                        </wps:wsp>
                      </wpg:grpSp>
                      <wpg:grpSp>
                        <wpg:cNvPr id="2074269181" name="Group 2074269181"/>
                        <wpg:cNvGrpSpPr/>
                        <wpg:grpSpPr>
                          <a:xfrm>
                            <a:off x="3267355" y="0"/>
                            <a:ext cx="1662377" cy="1517518"/>
                            <a:chOff x="3267355" y="0"/>
                            <a:chExt cx="1662377" cy="1517518"/>
                          </a:xfrm>
                        </wpg:grpSpPr>
                        <wpg:grpSp>
                          <wpg:cNvPr id="2074269344" name="Group 2074269344"/>
                          <wpg:cNvGrpSpPr/>
                          <wpg:grpSpPr>
                            <a:xfrm>
                              <a:off x="3267355" y="0"/>
                              <a:ext cx="1662377" cy="1517518"/>
                              <a:chOff x="3267356" y="0"/>
                              <a:chExt cx="2052243" cy="1873410"/>
                            </a:xfrm>
                          </wpg:grpSpPr>
                          <wpg:grpSp>
                            <wpg:cNvPr id="2074269345" name="Graphic 2"/>
                            <wpg:cNvGrpSpPr/>
                            <wpg:grpSpPr>
                              <a:xfrm>
                                <a:off x="3267356" y="0"/>
                                <a:ext cx="2052243" cy="1873410"/>
                                <a:chOff x="3267356" y="0"/>
                                <a:chExt cx="2842768" cy="2595048"/>
                              </a:xfrm>
                            </wpg:grpSpPr>
                            <wps:wsp>
                              <wps:cNvPr id="2074269346" name="Freeform: Shape 2074269346"/>
                              <wps:cNvSpPr/>
                              <wps:spPr>
                                <a:xfrm>
                                  <a:off x="3586196" y="0"/>
                                  <a:ext cx="2000411" cy="2595048"/>
                                </a:xfrm>
                                <a:custGeom>
                                  <a:avLst/>
                                  <a:gdLst>
                                    <a:gd name="connsiteX0" fmla="*/ 1297340 w 2000411"/>
                                    <a:gd name="connsiteY0" fmla="*/ 2594680 h 2595048"/>
                                    <a:gd name="connsiteX1" fmla="*/ 0 w 2000411"/>
                                    <a:gd name="connsiteY1" fmla="*/ 1297340 h 2595048"/>
                                    <a:gd name="connsiteX2" fmla="*/ 1297340 w 2000411"/>
                                    <a:gd name="connsiteY2" fmla="*/ 0 h 2595048"/>
                                    <a:gd name="connsiteX3" fmla="*/ 2000412 w 2000411"/>
                                    <a:gd name="connsiteY3" fmla="*/ 207079 h 2595048"/>
                                    <a:gd name="connsiteX4" fmla="*/ 1910819 w 2000411"/>
                                    <a:gd name="connsiteY4" fmla="*/ 346179 h 2595048"/>
                                    <a:gd name="connsiteX5" fmla="*/ 1297340 w 2000411"/>
                                    <a:gd name="connsiteY5" fmla="*/ 165516 h 2595048"/>
                                    <a:gd name="connsiteX6" fmla="*/ 165331 w 2000411"/>
                                    <a:gd name="connsiteY6" fmla="*/ 1297525 h 2595048"/>
                                    <a:gd name="connsiteX7" fmla="*/ 1297340 w 2000411"/>
                                    <a:gd name="connsiteY7" fmla="*/ 2429534 h 2595048"/>
                                    <a:gd name="connsiteX8" fmla="*/ 1894009 w 2000411"/>
                                    <a:gd name="connsiteY8" fmla="*/ 2259584 h 2595048"/>
                                    <a:gd name="connsiteX9" fmla="*/ 1981200 w 2000411"/>
                                    <a:gd name="connsiteY9" fmla="*/ 2400162 h 2595048"/>
                                    <a:gd name="connsiteX10" fmla="*/ 1297340 w 2000411"/>
                                    <a:gd name="connsiteY10" fmla="*/ 2595049 h 25950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00411" h="2595048">
                                      <a:moveTo>
                                        <a:pt x="1297340" y="2594680"/>
                                      </a:moveTo>
                                      <a:cubicBezTo>
                                        <a:pt x="582076" y="2594680"/>
                                        <a:pt x="0" y="2012604"/>
                                        <a:pt x="0" y="1297340"/>
                                      </a:cubicBezTo>
                                      <a:cubicBezTo>
                                        <a:pt x="0" y="582076"/>
                                        <a:pt x="582076" y="0"/>
                                        <a:pt x="1297340" y="0"/>
                                      </a:cubicBezTo>
                                      <a:cubicBezTo>
                                        <a:pt x="1547276" y="0"/>
                                        <a:pt x="1790377" y="71674"/>
                                        <a:pt x="2000412" y="207079"/>
                                      </a:cubicBezTo>
                                      <a:lnTo>
                                        <a:pt x="1910819" y="346179"/>
                                      </a:lnTo>
                                      <a:cubicBezTo>
                                        <a:pt x="1727569" y="227953"/>
                                        <a:pt x="1515503" y="165516"/>
                                        <a:pt x="1297340" y="165516"/>
                                      </a:cubicBezTo>
                                      <a:cubicBezTo>
                                        <a:pt x="673146" y="165516"/>
                                        <a:pt x="165331" y="673331"/>
                                        <a:pt x="165331" y="1297525"/>
                                      </a:cubicBezTo>
                                      <a:cubicBezTo>
                                        <a:pt x="165331" y="1921718"/>
                                        <a:pt x="673146" y="2429534"/>
                                        <a:pt x="1297340" y="2429534"/>
                                      </a:cubicBezTo>
                                      <a:cubicBezTo>
                                        <a:pt x="1508298" y="2429534"/>
                                        <a:pt x="1714639" y="2370790"/>
                                        <a:pt x="1894009" y="2259584"/>
                                      </a:cubicBezTo>
                                      <a:lnTo>
                                        <a:pt x="1981200" y="2400162"/>
                                      </a:lnTo>
                                      <a:cubicBezTo>
                                        <a:pt x="1775599" y="2527624"/>
                                        <a:pt x="1539148" y="2595049"/>
                                        <a:pt x="1297340" y="2595049"/>
                                      </a:cubicBezTo>
                                      <a:close/>
                                    </a:path>
                                  </a:pathLst>
                                </a:custGeom>
                                <a:solidFill>
                                  <a:srgbClr val="FFD966"/>
                                </a:solidFill>
                                <a:ln w="18464" cap="flat">
                                  <a:solidFill>
                                    <a:srgbClr val="FFD966"/>
                                  </a:solidFill>
                                  <a:prstDash val="solid"/>
                                  <a:miter/>
                                </a:ln>
                              </wps:spPr>
                              <wps:bodyPr rtlCol="0" anchor="ctr"/>
                            </wps:wsp>
                            <wpg:grpSp>
                              <wpg:cNvPr id="2074269347" name="Graphic 2"/>
                              <wpg:cNvGrpSpPr/>
                              <wpg:grpSpPr>
                                <a:xfrm>
                                  <a:off x="3267356" y="944695"/>
                                  <a:ext cx="785460" cy="785460"/>
                                  <a:chOff x="3267356" y="944695"/>
                                  <a:chExt cx="785460" cy="785460"/>
                                </a:xfrm>
                              </wpg:grpSpPr>
                              <wps:wsp>
                                <wps:cNvPr id="2074269348" name="Freeform: Shape 2074269348"/>
                                <wps:cNvSpPr/>
                                <wps:spPr>
                                  <a:xfrm>
                                    <a:off x="3302639" y="980347"/>
                                    <a:ext cx="714525" cy="714525"/>
                                  </a:xfrm>
                                  <a:custGeom>
                                    <a:avLst/>
                                    <a:gdLst>
                                      <a:gd name="connsiteX0" fmla="*/ 714525 w 714525"/>
                                      <a:gd name="connsiteY0" fmla="*/ 357263 h 714525"/>
                                      <a:gd name="connsiteX1" fmla="*/ 357262 w 714525"/>
                                      <a:gd name="connsiteY1" fmla="*/ 714525 h 714525"/>
                                      <a:gd name="connsiteX2" fmla="*/ 0 w 714525"/>
                                      <a:gd name="connsiteY2" fmla="*/ 357263 h 714525"/>
                                      <a:gd name="connsiteX3" fmla="*/ 357262 w 714525"/>
                                      <a:gd name="connsiteY3" fmla="*/ 0 h 714525"/>
                                      <a:gd name="connsiteX4" fmla="*/ 714525 w 714525"/>
                                      <a:gd name="connsiteY4" fmla="*/ 357263 h 71452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14525" h="714525">
                                        <a:moveTo>
                                          <a:pt x="714525" y="357263"/>
                                        </a:moveTo>
                                        <a:cubicBezTo>
                                          <a:pt x="714525" y="554573"/>
                                          <a:pt x="554573" y="714525"/>
                                          <a:pt x="357262" y="714525"/>
                                        </a:cubicBezTo>
                                        <a:cubicBezTo>
                                          <a:pt x="159952" y="714525"/>
                                          <a:pt x="0" y="554573"/>
                                          <a:pt x="0" y="357263"/>
                                        </a:cubicBezTo>
                                        <a:cubicBezTo>
                                          <a:pt x="0" y="159952"/>
                                          <a:pt x="159952" y="0"/>
                                          <a:pt x="357262" y="0"/>
                                        </a:cubicBezTo>
                                        <a:cubicBezTo>
                                          <a:pt x="554573" y="0"/>
                                          <a:pt x="714525" y="159952"/>
                                          <a:pt x="714525" y="357263"/>
                                        </a:cubicBezTo>
                                        <a:close/>
                                      </a:path>
                                    </a:pathLst>
                                  </a:custGeom>
                                  <a:solidFill>
                                    <a:srgbClr val="FFFFFF"/>
                                  </a:solidFill>
                                  <a:ln w="18464" cap="flat">
                                    <a:noFill/>
                                    <a:prstDash val="solid"/>
                                    <a:miter/>
                                  </a:ln>
                                </wps:spPr>
                                <wps:bodyPr rtlCol="0" anchor="ctr"/>
                              </wps:wsp>
                              <wps:wsp>
                                <wps:cNvPr id="2074269349" name="Freeform: Shape 2074269349"/>
                                <wps:cNvSpPr/>
                                <wps:spPr>
                                  <a:xfrm>
                                    <a:off x="3267356" y="944695"/>
                                    <a:ext cx="785460" cy="785460"/>
                                  </a:xfrm>
                                  <a:custGeom>
                                    <a:avLst/>
                                    <a:gdLst>
                                      <a:gd name="connsiteX0" fmla="*/ 392730 w 785460"/>
                                      <a:gd name="connsiteY0" fmla="*/ 785461 h 785460"/>
                                      <a:gd name="connsiteX1" fmla="*/ 0 w 785460"/>
                                      <a:gd name="connsiteY1" fmla="*/ 392730 h 785460"/>
                                      <a:gd name="connsiteX2" fmla="*/ 392730 w 785460"/>
                                      <a:gd name="connsiteY2" fmla="*/ 0 h 785460"/>
                                      <a:gd name="connsiteX3" fmla="*/ 785461 w 785460"/>
                                      <a:gd name="connsiteY3" fmla="*/ 392730 h 785460"/>
                                      <a:gd name="connsiteX4" fmla="*/ 392730 w 785460"/>
                                      <a:gd name="connsiteY4" fmla="*/ 785461 h 785460"/>
                                      <a:gd name="connsiteX5" fmla="*/ 392730 w 785460"/>
                                      <a:gd name="connsiteY5" fmla="*/ 70935 h 785460"/>
                                      <a:gd name="connsiteX6" fmla="*/ 70935 w 785460"/>
                                      <a:gd name="connsiteY6" fmla="*/ 392730 h 785460"/>
                                      <a:gd name="connsiteX7" fmla="*/ 392730 w 785460"/>
                                      <a:gd name="connsiteY7" fmla="*/ 714525 h 785460"/>
                                      <a:gd name="connsiteX8" fmla="*/ 714526 w 785460"/>
                                      <a:gd name="connsiteY8" fmla="*/ 392730 h 785460"/>
                                      <a:gd name="connsiteX9" fmla="*/ 392730 w 785460"/>
                                      <a:gd name="connsiteY9" fmla="*/ 70935 h 7854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85460" h="785460">
                                        <a:moveTo>
                                          <a:pt x="392730" y="785461"/>
                                        </a:moveTo>
                                        <a:cubicBezTo>
                                          <a:pt x="176230" y="785461"/>
                                          <a:pt x="0" y="609231"/>
                                          <a:pt x="0" y="392730"/>
                                        </a:cubicBezTo>
                                        <a:cubicBezTo>
                                          <a:pt x="0" y="176230"/>
                                          <a:pt x="176230" y="0"/>
                                          <a:pt x="392730" y="0"/>
                                        </a:cubicBezTo>
                                        <a:cubicBezTo>
                                          <a:pt x="609231" y="0"/>
                                          <a:pt x="785461" y="176230"/>
                                          <a:pt x="785461" y="392730"/>
                                        </a:cubicBezTo>
                                        <a:cubicBezTo>
                                          <a:pt x="785461" y="609231"/>
                                          <a:pt x="609231" y="785461"/>
                                          <a:pt x="392730" y="785461"/>
                                        </a:cubicBezTo>
                                        <a:close/>
                                        <a:moveTo>
                                          <a:pt x="392730" y="70935"/>
                                        </a:moveTo>
                                        <a:cubicBezTo>
                                          <a:pt x="215208" y="70935"/>
                                          <a:pt x="70935" y="215207"/>
                                          <a:pt x="70935" y="392730"/>
                                        </a:cubicBezTo>
                                        <a:cubicBezTo>
                                          <a:pt x="70935" y="570253"/>
                                          <a:pt x="215208" y="714525"/>
                                          <a:pt x="392730" y="714525"/>
                                        </a:cubicBezTo>
                                        <a:cubicBezTo>
                                          <a:pt x="570253" y="714525"/>
                                          <a:pt x="714526" y="570253"/>
                                          <a:pt x="714526" y="392730"/>
                                        </a:cubicBezTo>
                                        <a:cubicBezTo>
                                          <a:pt x="714526" y="215207"/>
                                          <a:pt x="570253" y="70935"/>
                                          <a:pt x="392730" y="70935"/>
                                        </a:cubicBezTo>
                                        <a:close/>
                                      </a:path>
                                    </a:pathLst>
                                  </a:custGeom>
                                  <a:solidFill>
                                    <a:srgbClr val="292929"/>
                                  </a:solidFill>
                                  <a:ln w="18464" cap="flat">
                                    <a:noFill/>
                                    <a:prstDash val="solid"/>
                                    <a:miter/>
                                  </a:ln>
                                </wps:spPr>
                                <wps:bodyPr rtlCol="0" anchor="ctr"/>
                              </wps:wsp>
                            </wpg:grpSp>
                            <wpg:grpSp>
                              <wpg:cNvPr id="2074269350" name="Graphic 2"/>
                              <wpg:cNvGrpSpPr/>
                              <wpg:grpSpPr>
                                <a:xfrm>
                                  <a:off x="5513086" y="249012"/>
                                  <a:ext cx="597038" cy="2101641"/>
                                  <a:chOff x="5513086" y="249012"/>
                                  <a:chExt cx="597038" cy="2101641"/>
                                </a:xfrm>
                                <a:solidFill>
                                  <a:srgbClr val="292929"/>
                                </a:solidFill>
                              </wpg:grpSpPr>
                              <wps:wsp>
                                <wps:cNvPr id="2074269351" name="Freeform: Shape 2074269351"/>
                                <wps:cNvSpPr/>
                                <wps:spPr>
                                  <a:xfrm>
                                    <a:off x="5514194" y="259357"/>
                                    <a:ext cx="595930" cy="2082246"/>
                                  </a:xfrm>
                                  <a:custGeom>
                                    <a:avLst/>
                                    <a:gdLst>
                                      <a:gd name="connsiteX0" fmla="*/ 83681 w 595930"/>
                                      <a:gd name="connsiteY0" fmla="*/ 41379 h 2082246"/>
                                      <a:gd name="connsiteX1" fmla="*/ 22168 w 595930"/>
                                      <a:gd name="connsiteY1" fmla="*/ 0 h 2082246"/>
                                      <a:gd name="connsiteX2" fmla="*/ 10899 w 595930"/>
                                      <a:gd name="connsiteY2" fmla="*/ 20874 h 2082246"/>
                                      <a:gd name="connsiteX3" fmla="*/ 68534 w 595930"/>
                                      <a:gd name="connsiteY3" fmla="*/ 59852 h 2082246"/>
                                      <a:gd name="connsiteX4" fmla="*/ 572285 w 595930"/>
                                      <a:gd name="connsiteY4" fmla="*/ 1037983 h 2082246"/>
                                      <a:gd name="connsiteX5" fmla="*/ 59113 w 595930"/>
                                      <a:gd name="connsiteY5" fmla="*/ 2022949 h 2082246"/>
                                      <a:gd name="connsiteX6" fmla="*/ 0 w 595930"/>
                                      <a:gd name="connsiteY6" fmla="*/ 2061926 h 2082246"/>
                                      <a:gd name="connsiteX7" fmla="*/ 12561 w 595930"/>
                                      <a:gd name="connsiteY7" fmla="*/ 2082246 h 2082246"/>
                                      <a:gd name="connsiteX8" fmla="*/ 72968 w 595930"/>
                                      <a:gd name="connsiteY8" fmla="*/ 2042160 h 2082246"/>
                                      <a:gd name="connsiteX9" fmla="*/ 595930 w 595930"/>
                                      <a:gd name="connsiteY9" fmla="*/ 1038167 h 2082246"/>
                                      <a:gd name="connsiteX10" fmla="*/ 83681 w 595930"/>
                                      <a:gd name="connsiteY10" fmla="*/ 41748 h 20822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95930" h="2082246">
                                        <a:moveTo>
                                          <a:pt x="83681" y="41379"/>
                                        </a:moveTo>
                                        <a:cubicBezTo>
                                          <a:pt x="63546" y="26970"/>
                                          <a:pt x="43226" y="13300"/>
                                          <a:pt x="22168" y="0"/>
                                        </a:cubicBezTo>
                                        <a:cubicBezTo>
                                          <a:pt x="16256" y="5357"/>
                                          <a:pt x="12192" y="12561"/>
                                          <a:pt x="10899" y="20874"/>
                                        </a:cubicBezTo>
                                        <a:cubicBezTo>
                                          <a:pt x="30480" y="33436"/>
                                          <a:pt x="49692" y="46367"/>
                                          <a:pt x="68534" y="59852"/>
                                        </a:cubicBezTo>
                                        <a:cubicBezTo>
                                          <a:pt x="373334" y="278199"/>
                                          <a:pt x="572285" y="635277"/>
                                          <a:pt x="572285" y="1037983"/>
                                        </a:cubicBezTo>
                                        <a:cubicBezTo>
                                          <a:pt x="572285" y="1440688"/>
                                          <a:pt x="369270" y="1805340"/>
                                          <a:pt x="59113" y="2022949"/>
                                        </a:cubicBezTo>
                                        <a:cubicBezTo>
                                          <a:pt x="39901" y="2036618"/>
                                          <a:pt x="20135" y="2049734"/>
                                          <a:pt x="0" y="2061926"/>
                                        </a:cubicBezTo>
                                        <a:cubicBezTo>
                                          <a:pt x="1847" y="2070054"/>
                                          <a:pt x="6466" y="2077258"/>
                                          <a:pt x="12561" y="2082246"/>
                                        </a:cubicBezTo>
                                        <a:cubicBezTo>
                                          <a:pt x="33066" y="2069500"/>
                                          <a:pt x="53386" y="2056015"/>
                                          <a:pt x="72968" y="2042160"/>
                                        </a:cubicBezTo>
                                        <a:cubicBezTo>
                                          <a:pt x="388851" y="1820118"/>
                                          <a:pt x="595930" y="1452880"/>
                                          <a:pt x="595930" y="1038167"/>
                                        </a:cubicBezTo>
                                        <a:cubicBezTo>
                                          <a:pt x="595930" y="623455"/>
                                          <a:pt x="393654" y="264530"/>
                                          <a:pt x="83681" y="41748"/>
                                        </a:cubicBezTo>
                                        <a:close/>
                                      </a:path>
                                    </a:pathLst>
                                  </a:custGeom>
                                  <a:solidFill>
                                    <a:srgbClr val="292929"/>
                                  </a:solidFill>
                                  <a:ln w="18464" cap="flat">
                                    <a:noFill/>
                                    <a:prstDash val="solid"/>
                                    <a:miter/>
                                  </a:ln>
                                </wps:spPr>
                                <wps:bodyPr rtlCol="0" anchor="ctr"/>
                              </wps:wsp>
                              <wps:wsp>
                                <wps:cNvPr id="2074269352" name="Freeform: Shape 2074269352"/>
                                <wps:cNvSpPr/>
                                <wps:spPr>
                                  <a:xfrm>
                                    <a:off x="5524355" y="249012"/>
                                    <a:ext cx="76107" cy="76107"/>
                                  </a:xfrm>
                                  <a:custGeom>
                                    <a:avLst/>
                                    <a:gdLst>
                                      <a:gd name="connsiteX0" fmla="*/ 76108 w 76107"/>
                                      <a:gd name="connsiteY0" fmla="*/ 38054 h 76107"/>
                                      <a:gd name="connsiteX1" fmla="*/ 73521 w 76107"/>
                                      <a:gd name="connsiteY1" fmla="*/ 51724 h 76107"/>
                                      <a:gd name="connsiteX2" fmla="*/ 58373 w 76107"/>
                                      <a:gd name="connsiteY2" fmla="*/ 70196 h 76107"/>
                                      <a:gd name="connsiteX3" fmla="*/ 38054 w 76107"/>
                                      <a:gd name="connsiteY3" fmla="*/ 76108 h 76107"/>
                                      <a:gd name="connsiteX4" fmla="*/ 0 w 76107"/>
                                      <a:gd name="connsiteY4" fmla="*/ 38054 h 76107"/>
                                      <a:gd name="connsiteX5" fmla="*/ 739 w 76107"/>
                                      <a:gd name="connsiteY5" fmla="*/ 31219 h 76107"/>
                                      <a:gd name="connsiteX6" fmla="*/ 12007 w 76107"/>
                                      <a:gd name="connsiteY6" fmla="*/ 10345 h 76107"/>
                                      <a:gd name="connsiteX7" fmla="*/ 38054 w 76107"/>
                                      <a:gd name="connsiteY7" fmla="*/ 0 h 76107"/>
                                      <a:gd name="connsiteX8" fmla="*/ 76108 w 76107"/>
                                      <a:gd name="connsiteY8" fmla="*/ 38054 h 761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6107" h="76107">
                                        <a:moveTo>
                                          <a:pt x="76108" y="38054"/>
                                        </a:moveTo>
                                        <a:cubicBezTo>
                                          <a:pt x="76108" y="42857"/>
                                          <a:pt x="75184" y="47475"/>
                                          <a:pt x="73521" y="51724"/>
                                        </a:cubicBezTo>
                                        <a:cubicBezTo>
                                          <a:pt x="70750" y="59297"/>
                                          <a:pt x="65209" y="65948"/>
                                          <a:pt x="58373" y="70196"/>
                                        </a:cubicBezTo>
                                        <a:cubicBezTo>
                                          <a:pt x="52462" y="73891"/>
                                          <a:pt x="45628" y="76108"/>
                                          <a:pt x="38054" y="76108"/>
                                        </a:cubicBezTo>
                                        <a:cubicBezTo>
                                          <a:pt x="16995" y="76108"/>
                                          <a:pt x="0" y="59113"/>
                                          <a:pt x="0" y="38054"/>
                                        </a:cubicBezTo>
                                        <a:cubicBezTo>
                                          <a:pt x="0" y="35652"/>
                                          <a:pt x="184" y="33251"/>
                                          <a:pt x="739" y="31219"/>
                                        </a:cubicBezTo>
                                        <a:cubicBezTo>
                                          <a:pt x="2217" y="22906"/>
                                          <a:pt x="6096" y="15887"/>
                                          <a:pt x="12007" y="10345"/>
                                        </a:cubicBezTo>
                                        <a:cubicBezTo>
                                          <a:pt x="18842" y="3879"/>
                                          <a:pt x="27893" y="0"/>
                                          <a:pt x="38054" y="0"/>
                                        </a:cubicBezTo>
                                        <a:cubicBezTo>
                                          <a:pt x="59112" y="0"/>
                                          <a:pt x="76108" y="16995"/>
                                          <a:pt x="76108" y="38054"/>
                                        </a:cubicBezTo>
                                        <a:close/>
                                      </a:path>
                                    </a:pathLst>
                                  </a:custGeom>
                                  <a:solidFill>
                                    <a:srgbClr val="292929"/>
                                  </a:solidFill>
                                  <a:ln w="18464" cap="flat">
                                    <a:noFill/>
                                    <a:prstDash val="solid"/>
                                    <a:miter/>
                                  </a:ln>
                                </wps:spPr>
                                <wps:bodyPr rtlCol="0" anchor="ctr"/>
                              </wps:wsp>
                              <wps:wsp>
                                <wps:cNvPr id="2074269371" name="Freeform: Shape 2074269371"/>
                                <wps:cNvSpPr/>
                                <wps:spPr>
                                  <a:xfrm>
                                    <a:off x="5513086" y="2274731"/>
                                    <a:ext cx="75923" cy="75922"/>
                                  </a:xfrm>
                                  <a:custGeom>
                                    <a:avLst/>
                                    <a:gdLst>
                                      <a:gd name="connsiteX0" fmla="*/ 75923 w 75923"/>
                                      <a:gd name="connsiteY0" fmla="*/ 37869 h 75922"/>
                                      <a:gd name="connsiteX1" fmla="*/ 38054 w 75923"/>
                                      <a:gd name="connsiteY1" fmla="*/ 75923 h 75922"/>
                                      <a:gd name="connsiteX2" fmla="*/ 13485 w 75923"/>
                                      <a:gd name="connsiteY2" fmla="*/ 66687 h 75922"/>
                                      <a:gd name="connsiteX3" fmla="*/ 923 w 75923"/>
                                      <a:gd name="connsiteY3" fmla="*/ 46367 h 75922"/>
                                      <a:gd name="connsiteX4" fmla="*/ 0 w 75923"/>
                                      <a:gd name="connsiteY4" fmla="*/ 37869 h 75922"/>
                                      <a:gd name="connsiteX5" fmla="*/ 38054 w 75923"/>
                                      <a:gd name="connsiteY5" fmla="*/ 0 h 75922"/>
                                      <a:gd name="connsiteX6" fmla="*/ 60036 w 75923"/>
                                      <a:gd name="connsiteY6" fmla="*/ 7389 h 75922"/>
                                      <a:gd name="connsiteX7" fmla="*/ 73891 w 75923"/>
                                      <a:gd name="connsiteY7" fmla="*/ 26601 h 75922"/>
                                      <a:gd name="connsiteX8" fmla="*/ 75738 w 75923"/>
                                      <a:gd name="connsiteY8" fmla="*/ 37869 h 759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5923" h="75922">
                                        <a:moveTo>
                                          <a:pt x="75923" y="37869"/>
                                        </a:moveTo>
                                        <a:cubicBezTo>
                                          <a:pt x="75923" y="58928"/>
                                          <a:pt x="58928" y="75923"/>
                                          <a:pt x="38054" y="75923"/>
                                        </a:cubicBezTo>
                                        <a:cubicBezTo>
                                          <a:pt x="28633" y="75923"/>
                                          <a:pt x="20135" y="72598"/>
                                          <a:pt x="13485" y="66687"/>
                                        </a:cubicBezTo>
                                        <a:cubicBezTo>
                                          <a:pt x="7389" y="61699"/>
                                          <a:pt x="2771" y="54310"/>
                                          <a:pt x="923" y="46367"/>
                                        </a:cubicBezTo>
                                        <a:cubicBezTo>
                                          <a:pt x="185" y="43596"/>
                                          <a:pt x="0" y="40640"/>
                                          <a:pt x="0" y="37869"/>
                                        </a:cubicBezTo>
                                        <a:cubicBezTo>
                                          <a:pt x="0" y="16995"/>
                                          <a:pt x="16995" y="0"/>
                                          <a:pt x="38054" y="0"/>
                                        </a:cubicBezTo>
                                        <a:cubicBezTo>
                                          <a:pt x="46367" y="0"/>
                                          <a:pt x="53941" y="2586"/>
                                          <a:pt x="60036" y="7389"/>
                                        </a:cubicBezTo>
                                        <a:cubicBezTo>
                                          <a:pt x="66687" y="11823"/>
                                          <a:pt x="71674" y="18473"/>
                                          <a:pt x="73891" y="26601"/>
                                        </a:cubicBezTo>
                                        <a:cubicBezTo>
                                          <a:pt x="74999" y="30110"/>
                                          <a:pt x="75738" y="33990"/>
                                          <a:pt x="75738" y="37869"/>
                                        </a:cubicBezTo>
                                        <a:close/>
                                      </a:path>
                                    </a:pathLst>
                                  </a:custGeom>
                                  <a:solidFill>
                                    <a:srgbClr val="292929"/>
                                  </a:solidFill>
                                  <a:ln w="18464" cap="flat">
                                    <a:noFill/>
                                    <a:prstDash val="solid"/>
                                    <a:miter/>
                                  </a:ln>
                                </wps:spPr>
                                <wps:bodyPr rtlCol="0" anchor="ctr"/>
                              </wps:wsp>
                            </wpg:grpSp>
                          </wpg:grpSp>
                          <wps:wsp>
                            <wps:cNvPr id="2074269372" name="TextBox 174"/>
                            <wps:cNvSpPr txBox="1"/>
                            <wps:spPr>
                              <a:xfrm>
                                <a:off x="3342703" y="736528"/>
                                <a:ext cx="566775" cy="505630"/>
                              </a:xfrm>
                              <a:prstGeom prst="rect">
                                <a:avLst/>
                              </a:prstGeom>
                              <a:noFill/>
                            </wps:spPr>
                            <wps:txbx>
                              <w:txbxContent>
                                <w:p w:rsidR="00671334" w:rsidRDefault="00671334" w:rsidP="00BB7BB8">
                                  <w:pPr>
                                    <w:bidi w:val="0"/>
                                    <w:rPr>
                                      <w:rFonts w:ascii="Adobe Arabic" w:hAnsi="Adobe Arabic" w:cs="Adobe Arabic"/>
                                      <w:kern w:val="24"/>
                                      <w:sz w:val="40"/>
                                      <w:szCs w:val="40"/>
                                    </w:rPr>
                                  </w:pPr>
                                  <w:r>
                                    <w:rPr>
                                      <w:rFonts w:ascii="Adobe Arabic" w:hAnsi="Adobe Arabic" w:cs="Adobe Arabic"/>
                                      <w:kern w:val="24"/>
                                      <w:sz w:val="40"/>
                                      <w:szCs w:val="40"/>
                                    </w:rPr>
                                    <w:t>02</w:t>
                                  </w:r>
                                </w:p>
                              </w:txbxContent>
                            </wps:txbx>
                            <wps:bodyPr wrap="square" rtlCol="0">
                              <a:noAutofit/>
                            </wps:bodyPr>
                          </wps:wsp>
                        </wpg:grpSp>
                        <wps:wsp>
                          <wps:cNvPr id="2074269373" name="TextBox 172"/>
                          <wps:cNvSpPr txBox="1"/>
                          <wps:spPr>
                            <a:xfrm>
                              <a:off x="3767641" y="456005"/>
                              <a:ext cx="1099819" cy="664210"/>
                            </a:xfrm>
                            <a:prstGeom prst="rect">
                              <a:avLst/>
                            </a:prstGeom>
                            <a:noFill/>
                          </wps:spPr>
                          <wps:txb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الشفافية والمساءلة</w:t>
                                </w:r>
                              </w:p>
                            </w:txbxContent>
                          </wps:txbx>
                          <wps:bodyPr wrap="square">
                            <a:noAutofit/>
                          </wps:bodyPr>
                        </wps:wsp>
                      </wpg:grpSp>
                      <wpg:grpSp>
                        <wpg:cNvPr id="2074269374" name="Group 2074269374"/>
                        <wpg:cNvGrpSpPr/>
                        <wpg:grpSpPr>
                          <a:xfrm>
                            <a:off x="1253024" y="0"/>
                            <a:ext cx="1662377" cy="1517518"/>
                            <a:chOff x="1253024" y="0"/>
                            <a:chExt cx="1662377" cy="1517518"/>
                          </a:xfrm>
                        </wpg:grpSpPr>
                        <wpg:grpSp>
                          <wpg:cNvPr id="2074269375" name="Group 2074269375"/>
                          <wpg:cNvGrpSpPr/>
                          <wpg:grpSpPr>
                            <a:xfrm>
                              <a:off x="1253024" y="0"/>
                              <a:ext cx="1662377" cy="1517518"/>
                              <a:chOff x="1253024" y="0"/>
                              <a:chExt cx="2052243" cy="1873410"/>
                            </a:xfrm>
                          </wpg:grpSpPr>
                          <wpg:grpSp>
                            <wpg:cNvPr id="2074269376" name="Graphic 2"/>
                            <wpg:cNvGrpSpPr/>
                            <wpg:grpSpPr>
                              <a:xfrm>
                                <a:off x="1253024" y="0"/>
                                <a:ext cx="2052243" cy="1873410"/>
                                <a:chOff x="1253024" y="0"/>
                                <a:chExt cx="2842768" cy="2595048"/>
                              </a:xfrm>
                            </wpg:grpSpPr>
                            <wps:wsp>
                              <wps:cNvPr id="2074269377" name="Freeform: Shape 2074269377"/>
                              <wps:cNvSpPr/>
                              <wps:spPr>
                                <a:xfrm>
                                  <a:off x="1571864" y="0"/>
                                  <a:ext cx="2000411" cy="2595048"/>
                                </a:xfrm>
                                <a:custGeom>
                                  <a:avLst/>
                                  <a:gdLst>
                                    <a:gd name="connsiteX0" fmla="*/ 1297340 w 2000411"/>
                                    <a:gd name="connsiteY0" fmla="*/ 2594680 h 2595048"/>
                                    <a:gd name="connsiteX1" fmla="*/ 0 w 2000411"/>
                                    <a:gd name="connsiteY1" fmla="*/ 1297340 h 2595048"/>
                                    <a:gd name="connsiteX2" fmla="*/ 1297340 w 2000411"/>
                                    <a:gd name="connsiteY2" fmla="*/ 0 h 2595048"/>
                                    <a:gd name="connsiteX3" fmla="*/ 2000412 w 2000411"/>
                                    <a:gd name="connsiteY3" fmla="*/ 207079 h 2595048"/>
                                    <a:gd name="connsiteX4" fmla="*/ 1910819 w 2000411"/>
                                    <a:gd name="connsiteY4" fmla="*/ 346179 h 2595048"/>
                                    <a:gd name="connsiteX5" fmla="*/ 1297340 w 2000411"/>
                                    <a:gd name="connsiteY5" fmla="*/ 165516 h 2595048"/>
                                    <a:gd name="connsiteX6" fmla="*/ 165331 w 2000411"/>
                                    <a:gd name="connsiteY6" fmla="*/ 1297525 h 2595048"/>
                                    <a:gd name="connsiteX7" fmla="*/ 1297340 w 2000411"/>
                                    <a:gd name="connsiteY7" fmla="*/ 2429534 h 2595048"/>
                                    <a:gd name="connsiteX8" fmla="*/ 1894009 w 2000411"/>
                                    <a:gd name="connsiteY8" fmla="*/ 2259584 h 2595048"/>
                                    <a:gd name="connsiteX9" fmla="*/ 1981200 w 2000411"/>
                                    <a:gd name="connsiteY9" fmla="*/ 2400162 h 2595048"/>
                                    <a:gd name="connsiteX10" fmla="*/ 1297340 w 2000411"/>
                                    <a:gd name="connsiteY10" fmla="*/ 2595049 h 25950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00411" h="2595048">
                                      <a:moveTo>
                                        <a:pt x="1297340" y="2594680"/>
                                      </a:moveTo>
                                      <a:cubicBezTo>
                                        <a:pt x="582076" y="2594680"/>
                                        <a:pt x="0" y="2012604"/>
                                        <a:pt x="0" y="1297340"/>
                                      </a:cubicBezTo>
                                      <a:cubicBezTo>
                                        <a:pt x="0" y="582076"/>
                                        <a:pt x="582076" y="0"/>
                                        <a:pt x="1297340" y="0"/>
                                      </a:cubicBezTo>
                                      <a:cubicBezTo>
                                        <a:pt x="1547276" y="0"/>
                                        <a:pt x="1790377" y="71674"/>
                                        <a:pt x="2000412" y="207079"/>
                                      </a:cubicBezTo>
                                      <a:lnTo>
                                        <a:pt x="1910819" y="346179"/>
                                      </a:lnTo>
                                      <a:cubicBezTo>
                                        <a:pt x="1727569" y="227953"/>
                                        <a:pt x="1515503" y="165516"/>
                                        <a:pt x="1297340" y="165516"/>
                                      </a:cubicBezTo>
                                      <a:cubicBezTo>
                                        <a:pt x="673146" y="165516"/>
                                        <a:pt x="165331" y="673331"/>
                                        <a:pt x="165331" y="1297525"/>
                                      </a:cubicBezTo>
                                      <a:cubicBezTo>
                                        <a:pt x="165331" y="1921718"/>
                                        <a:pt x="673146" y="2429534"/>
                                        <a:pt x="1297340" y="2429534"/>
                                      </a:cubicBezTo>
                                      <a:cubicBezTo>
                                        <a:pt x="1508298" y="2429534"/>
                                        <a:pt x="1714639" y="2370790"/>
                                        <a:pt x="1894009" y="2259584"/>
                                      </a:cubicBezTo>
                                      <a:lnTo>
                                        <a:pt x="1981200" y="2400162"/>
                                      </a:lnTo>
                                      <a:cubicBezTo>
                                        <a:pt x="1775599" y="2527624"/>
                                        <a:pt x="1539148" y="2595049"/>
                                        <a:pt x="1297340" y="2595049"/>
                                      </a:cubicBezTo>
                                      <a:close/>
                                    </a:path>
                                  </a:pathLst>
                                </a:custGeom>
                                <a:solidFill>
                                  <a:srgbClr val="9FCFD1"/>
                                </a:solidFill>
                                <a:ln w="18464" cap="flat">
                                  <a:noFill/>
                                  <a:prstDash val="solid"/>
                                  <a:miter/>
                                </a:ln>
                              </wps:spPr>
                              <wps:bodyPr rtlCol="0" anchor="ctr"/>
                            </wps:wsp>
                            <wpg:grpSp>
                              <wpg:cNvPr id="2074269378" name="Graphic 2"/>
                              <wpg:cNvGrpSpPr/>
                              <wpg:grpSpPr>
                                <a:xfrm>
                                  <a:off x="1253024" y="944695"/>
                                  <a:ext cx="785460" cy="785460"/>
                                  <a:chOff x="1253024" y="944695"/>
                                  <a:chExt cx="785460" cy="785460"/>
                                </a:xfrm>
                              </wpg:grpSpPr>
                              <wps:wsp>
                                <wps:cNvPr id="2074269379" name="Freeform: Shape 2074269379"/>
                                <wps:cNvSpPr/>
                                <wps:spPr>
                                  <a:xfrm>
                                    <a:off x="1288307" y="980347"/>
                                    <a:ext cx="714525" cy="714525"/>
                                  </a:xfrm>
                                  <a:custGeom>
                                    <a:avLst/>
                                    <a:gdLst>
                                      <a:gd name="connsiteX0" fmla="*/ 714525 w 714525"/>
                                      <a:gd name="connsiteY0" fmla="*/ 357263 h 714525"/>
                                      <a:gd name="connsiteX1" fmla="*/ 357262 w 714525"/>
                                      <a:gd name="connsiteY1" fmla="*/ 714525 h 714525"/>
                                      <a:gd name="connsiteX2" fmla="*/ 0 w 714525"/>
                                      <a:gd name="connsiteY2" fmla="*/ 357263 h 714525"/>
                                      <a:gd name="connsiteX3" fmla="*/ 357262 w 714525"/>
                                      <a:gd name="connsiteY3" fmla="*/ 0 h 714525"/>
                                      <a:gd name="connsiteX4" fmla="*/ 714525 w 714525"/>
                                      <a:gd name="connsiteY4" fmla="*/ 357263 h 71452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14525" h="714525">
                                        <a:moveTo>
                                          <a:pt x="714525" y="357263"/>
                                        </a:moveTo>
                                        <a:cubicBezTo>
                                          <a:pt x="714525" y="554573"/>
                                          <a:pt x="554573" y="714525"/>
                                          <a:pt x="357262" y="714525"/>
                                        </a:cubicBezTo>
                                        <a:cubicBezTo>
                                          <a:pt x="159952" y="714525"/>
                                          <a:pt x="0" y="554573"/>
                                          <a:pt x="0" y="357263"/>
                                        </a:cubicBezTo>
                                        <a:cubicBezTo>
                                          <a:pt x="0" y="159952"/>
                                          <a:pt x="159952" y="0"/>
                                          <a:pt x="357262" y="0"/>
                                        </a:cubicBezTo>
                                        <a:cubicBezTo>
                                          <a:pt x="554573" y="0"/>
                                          <a:pt x="714525" y="159952"/>
                                          <a:pt x="714525" y="357263"/>
                                        </a:cubicBezTo>
                                        <a:close/>
                                      </a:path>
                                    </a:pathLst>
                                  </a:custGeom>
                                  <a:solidFill>
                                    <a:srgbClr val="FFFFFF"/>
                                  </a:solidFill>
                                  <a:ln w="18464" cap="flat">
                                    <a:noFill/>
                                    <a:prstDash val="solid"/>
                                    <a:miter/>
                                  </a:ln>
                                </wps:spPr>
                                <wps:bodyPr rtlCol="0" anchor="ctr"/>
                              </wps:wsp>
                              <wps:wsp>
                                <wps:cNvPr id="2074269380" name="Freeform: Shape 2074269380"/>
                                <wps:cNvSpPr/>
                                <wps:spPr>
                                  <a:xfrm>
                                    <a:off x="1253024" y="944695"/>
                                    <a:ext cx="785460" cy="785460"/>
                                  </a:xfrm>
                                  <a:custGeom>
                                    <a:avLst/>
                                    <a:gdLst>
                                      <a:gd name="connsiteX0" fmla="*/ 392730 w 785460"/>
                                      <a:gd name="connsiteY0" fmla="*/ 785461 h 785460"/>
                                      <a:gd name="connsiteX1" fmla="*/ 0 w 785460"/>
                                      <a:gd name="connsiteY1" fmla="*/ 392730 h 785460"/>
                                      <a:gd name="connsiteX2" fmla="*/ 392730 w 785460"/>
                                      <a:gd name="connsiteY2" fmla="*/ 0 h 785460"/>
                                      <a:gd name="connsiteX3" fmla="*/ 785461 w 785460"/>
                                      <a:gd name="connsiteY3" fmla="*/ 392730 h 785460"/>
                                      <a:gd name="connsiteX4" fmla="*/ 392730 w 785460"/>
                                      <a:gd name="connsiteY4" fmla="*/ 785461 h 785460"/>
                                      <a:gd name="connsiteX5" fmla="*/ 392730 w 785460"/>
                                      <a:gd name="connsiteY5" fmla="*/ 70935 h 785460"/>
                                      <a:gd name="connsiteX6" fmla="*/ 70935 w 785460"/>
                                      <a:gd name="connsiteY6" fmla="*/ 392730 h 785460"/>
                                      <a:gd name="connsiteX7" fmla="*/ 392730 w 785460"/>
                                      <a:gd name="connsiteY7" fmla="*/ 714525 h 785460"/>
                                      <a:gd name="connsiteX8" fmla="*/ 714526 w 785460"/>
                                      <a:gd name="connsiteY8" fmla="*/ 392730 h 785460"/>
                                      <a:gd name="connsiteX9" fmla="*/ 392730 w 785460"/>
                                      <a:gd name="connsiteY9" fmla="*/ 70935 h 7854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85460" h="785460">
                                        <a:moveTo>
                                          <a:pt x="392730" y="785461"/>
                                        </a:moveTo>
                                        <a:cubicBezTo>
                                          <a:pt x="176230" y="785461"/>
                                          <a:pt x="0" y="609231"/>
                                          <a:pt x="0" y="392730"/>
                                        </a:cubicBezTo>
                                        <a:cubicBezTo>
                                          <a:pt x="0" y="176230"/>
                                          <a:pt x="176230" y="0"/>
                                          <a:pt x="392730" y="0"/>
                                        </a:cubicBezTo>
                                        <a:cubicBezTo>
                                          <a:pt x="609231" y="0"/>
                                          <a:pt x="785461" y="176230"/>
                                          <a:pt x="785461" y="392730"/>
                                        </a:cubicBezTo>
                                        <a:cubicBezTo>
                                          <a:pt x="785461" y="609231"/>
                                          <a:pt x="609231" y="785461"/>
                                          <a:pt x="392730" y="785461"/>
                                        </a:cubicBezTo>
                                        <a:close/>
                                        <a:moveTo>
                                          <a:pt x="392730" y="70935"/>
                                        </a:moveTo>
                                        <a:cubicBezTo>
                                          <a:pt x="215208" y="70935"/>
                                          <a:pt x="70935" y="215207"/>
                                          <a:pt x="70935" y="392730"/>
                                        </a:cubicBezTo>
                                        <a:cubicBezTo>
                                          <a:pt x="70935" y="570253"/>
                                          <a:pt x="215208" y="714525"/>
                                          <a:pt x="392730" y="714525"/>
                                        </a:cubicBezTo>
                                        <a:cubicBezTo>
                                          <a:pt x="570253" y="714525"/>
                                          <a:pt x="714526" y="570253"/>
                                          <a:pt x="714526" y="392730"/>
                                        </a:cubicBezTo>
                                        <a:cubicBezTo>
                                          <a:pt x="714526" y="215207"/>
                                          <a:pt x="570253" y="70935"/>
                                          <a:pt x="392730" y="70935"/>
                                        </a:cubicBezTo>
                                        <a:close/>
                                      </a:path>
                                    </a:pathLst>
                                  </a:custGeom>
                                  <a:solidFill>
                                    <a:srgbClr val="292929"/>
                                  </a:solidFill>
                                  <a:ln w="18464" cap="flat">
                                    <a:noFill/>
                                    <a:prstDash val="solid"/>
                                    <a:miter/>
                                  </a:ln>
                                </wps:spPr>
                                <wps:bodyPr rtlCol="0" anchor="ctr"/>
                              </wps:wsp>
                            </wpg:grpSp>
                            <wpg:grpSp>
                              <wpg:cNvPr id="2074269381" name="Graphic 2"/>
                              <wpg:cNvGrpSpPr/>
                              <wpg:grpSpPr>
                                <a:xfrm>
                                  <a:off x="3498754" y="249012"/>
                                  <a:ext cx="597038" cy="2101641"/>
                                  <a:chOff x="3498754" y="249012"/>
                                  <a:chExt cx="597038" cy="2101641"/>
                                </a:xfrm>
                                <a:solidFill>
                                  <a:srgbClr val="292929"/>
                                </a:solidFill>
                              </wpg:grpSpPr>
                              <wps:wsp>
                                <wps:cNvPr id="2074269382" name="Freeform: Shape 2074269382"/>
                                <wps:cNvSpPr/>
                                <wps:spPr>
                                  <a:xfrm>
                                    <a:off x="3499862" y="259357"/>
                                    <a:ext cx="595930" cy="2082246"/>
                                  </a:xfrm>
                                  <a:custGeom>
                                    <a:avLst/>
                                    <a:gdLst>
                                      <a:gd name="connsiteX0" fmla="*/ 83681 w 595930"/>
                                      <a:gd name="connsiteY0" fmla="*/ 41379 h 2082246"/>
                                      <a:gd name="connsiteX1" fmla="*/ 22168 w 595930"/>
                                      <a:gd name="connsiteY1" fmla="*/ 0 h 2082246"/>
                                      <a:gd name="connsiteX2" fmla="*/ 10899 w 595930"/>
                                      <a:gd name="connsiteY2" fmla="*/ 20874 h 2082246"/>
                                      <a:gd name="connsiteX3" fmla="*/ 68534 w 595930"/>
                                      <a:gd name="connsiteY3" fmla="*/ 59852 h 2082246"/>
                                      <a:gd name="connsiteX4" fmla="*/ 572285 w 595930"/>
                                      <a:gd name="connsiteY4" fmla="*/ 1037983 h 2082246"/>
                                      <a:gd name="connsiteX5" fmla="*/ 59113 w 595930"/>
                                      <a:gd name="connsiteY5" fmla="*/ 2022949 h 2082246"/>
                                      <a:gd name="connsiteX6" fmla="*/ 0 w 595930"/>
                                      <a:gd name="connsiteY6" fmla="*/ 2061926 h 2082246"/>
                                      <a:gd name="connsiteX7" fmla="*/ 12561 w 595930"/>
                                      <a:gd name="connsiteY7" fmla="*/ 2082246 h 2082246"/>
                                      <a:gd name="connsiteX8" fmla="*/ 72968 w 595930"/>
                                      <a:gd name="connsiteY8" fmla="*/ 2042160 h 2082246"/>
                                      <a:gd name="connsiteX9" fmla="*/ 595930 w 595930"/>
                                      <a:gd name="connsiteY9" fmla="*/ 1038167 h 2082246"/>
                                      <a:gd name="connsiteX10" fmla="*/ 83681 w 595930"/>
                                      <a:gd name="connsiteY10" fmla="*/ 41748 h 20822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95930" h="2082246">
                                        <a:moveTo>
                                          <a:pt x="83681" y="41379"/>
                                        </a:moveTo>
                                        <a:cubicBezTo>
                                          <a:pt x="63546" y="26970"/>
                                          <a:pt x="43226" y="13300"/>
                                          <a:pt x="22168" y="0"/>
                                        </a:cubicBezTo>
                                        <a:cubicBezTo>
                                          <a:pt x="16256" y="5357"/>
                                          <a:pt x="12192" y="12561"/>
                                          <a:pt x="10899" y="20874"/>
                                        </a:cubicBezTo>
                                        <a:cubicBezTo>
                                          <a:pt x="30480" y="33436"/>
                                          <a:pt x="49692" y="46367"/>
                                          <a:pt x="68534" y="59852"/>
                                        </a:cubicBezTo>
                                        <a:cubicBezTo>
                                          <a:pt x="373334" y="278199"/>
                                          <a:pt x="572285" y="635277"/>
                                          <a:pt x="572285" y="1037983"/>
                                        </a:cubicBezTo>
                                        <a:cubicBezTo>
                                          <a:pt x="572285" y="1440688"/>
                                          <a:pt x="369270" y="1805340"/>
                                          <a:pt x="59113" y="2022949"/>
                                        </a:cubicBezTo>
                                        <a:cubicBezTo>
                                          <a:pt x="39901" y="2036618"/>
                                          <a:pt x="20135" y="2049734"/>
                                          <a:pt x="0" y="2061926"/>
                                        </a:cubicBezTo>
                                        <a:cubicBezTo>
                                          <a:pt x="1847" y="2070054"/>
                                          <a:pt x="6466" y="2077258"/>
                                          <a:pt x="12561" y="2082246"/>
                                        </a:cubicBezTo>
                                        <a:cubicBezTo>
                                          <a:pt x="33066" y="2069500"/>
                                          <a:pt x="53386" y="2056015"/>
                                          <a:pt x="72968" y="2042160"/>
                                        </a:cubicBezTo>
                                        <a:cubicBezTo>
                                          <a:pt x="388851" y="1820118"/>
                                          <a:pt x="595930" y="1452880"/>
                                          <a:pt x="595930" y="1038167"/>
                                        </a:cubicBezTo>
                                        <a:cubicBezTo>
                                          <a:pt x="595930" y="623455"/>
                                          <a:pt x="393654" y="264530"/>
                                          <a:pt x="83681" y="41748"/>
                                        </a:cubicBezTo>
                                        <a:close/>
                                      </a:path>
                                    </a:pathLst>
                                  </a:custGeom>
                                  <a:solidFill>
                                    <a:srgbClr val="292929"/>
                                  </a:solidFill>
                                  <a:ln w="18464" cap="flat">
                                    <a:noFill/>
                                    <a:prstDash val="solid"/>
                                    <a:miter/>
                                  </a:ln>
                                </wps:spPr>
                                <wps:bodyPr rtlCol="0" anchor="ctr"/>
                              </wps:wsp>
                              <wps:wsp>
                                <wps:cNvPr id="2074269383" name="Freeform: Shape 2074269383"/>
                                <wps:cNvSpPr/>
                                <wps:spPr>
                                  <a:xfrm>
                                    <a:off x="3510023" y="249012"/>
                                    <a:ext cx="76107" cy="76107"/>
                                  </a:xfrm>
                                  <a:custGeom>
                                    <a:avLst/>
                                    <a:gdLst>
                                      <a:gd name="connsiteX0" fmla="*/ 76108 w 76107"/>
                                      <a:gd name="connsiteY0" fmla="*/ 38054 h 76107"/>
                                      <a:gd name="connsiteX1" fmla="*/ 73521 w 76107"/>
                                      <a:gd name="connsiteY1" fmla="*/ 51724 h 76107"/>
                                      <a:gd name="connsiteX2" fmla="*/ 58373 w 76107"/>
                                      <a:gd name="connsiteY2" fmla="*/ 70196 h 76107"/>
                                      <a:gd name="connsiteX3" fmla="*/ 38054 w 76107"/>
                                      <a:gd name="connsiteY3" fmla="*/ 76108 h 76107"/>
                                      <a:gd name="connsiteX4" fmla="*/ 0 w 76107"/>
                                      <a:gd name="connsiteY4" fmla="*/ 38054 h 76107"/>
                                      <a:gd name="connsiteX5" fmla="*/ 739 w 76107"/>
                                      <a:gd name="connsiteY5" fmla="*/ 31219 h 76107"/>
                                      <a:gd name="connsiteX6" fmla="*/ 12007 w 76107"/>
                                      <a:gd name="connsiteY6" fmla="*/ 10345 h 76107"/>
                                      <a:gd name="connsiteX7" fmla="*/ 38054 w 76107"/>
                                      <a:gd name="connsiteY7" fmla="*/ 0 h 76107"/>
                                      <a:gd name="connsiteX8" fmla="*/ 76108 w 76107"/>
                                      <a:gd name="connsiteY8" fmla="*/ 38054 h 761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6107" h="76107">
                                        <a:moveTo>
                                          <a:pt x="76108" y="38054"/>
                                        </a:moveTo>
                                        <a:cubicBezTo>
                                          <a:pt x="76108" y="42857"/>
                                          <a:pt x="75184" y="47475"/>
                                          <a:pt x="73521" y="51724"/>
                                        </a:cubicBezTo>
                                        <a:cubicBezTo>
                                          <a:pt x="70750" y="59297"/>
                                          <a:pt x="65209" y="65948"/>
                                          <a:pt x="58373" y="70196"/>
                                        </a:cubicBezTo>
                                        <a:cubicBezTo>
                                          <a:pt x="52462" y="73891"/>
                                          <a:pt x="45628" y="76108"/>
                                          <a:pt x="38054" y="76108"/>
                                        </a:cubicBezTo>
                                        <a:cubicBezTo>
                                          <a:pt x="16995" y="76108"/>
                                          <a:pt x="0" y="59113"/>
                                          <a:pt x="0" y="38054"/>
                                        </a:cubicBezTo>
                                        <a:cubicBezTo>
                                          <a:pt x="0" y="35652"/>
                                          <a:pt x="184" y="33251"/>
                                          <a:pt x="739" y="31219"/>
                                        </a:cubicBezTo>
                                        <a:cubicBezTo>
                                          <a:pt x="2217" y="22906"/>
                                          <a:pt x="6096" y="15887"/>
                                          <a:pt x="12007" y="10345"/>
                                        </a:cubicBezTo>
                                        <a:cubicBezTo>
                                          <a:pt x="18842" y="3879"/>
                                          <a:pt x="27893" y="0"/>
                                          <a:pt x="38054" y="0"/>
                                        </a:cubicBezTo>
                                        <a:cubicBezTo>
                                          <a:pt x="59112" y="0"/>
                                          <a:pt x="76108" y="16995"/>
                                          <a:pt x="76108" y="38054"/>
                                        </a:cubicBezTo>
                                        <a:close/>
                                      </a:path>
                                    </a:pathLst>
                                  </a:custGeom>
                                  <a:solidFill>
                                    <a:srgbClr val="292929"/>
                                  </a:solidFill>
                                  <a:ln w="18464" cap="flat">
                                    <a:noFill/>
                                    <a:prstDash val="solid"/>
                                    <a:miter/>
                                  </a:ln>
                                </wps:spPr>
                                <wps:bodyPr rtlCol="0" anchor="ctr"/>
                              </wps:wsp>
                              <wps:wsp>
                                <wps:cNvPr id="2074269384" name="Freeform: Shape 2074269384"/>
                                <wps:cNvSpPr/>
                                <wps:spPr>
                                  <a:xfrm>
                                    <a:off x="3498754" y="2274731"/>
                                    <a:ext cx="75923" cy="75922"/>
                                  </a:xfrm>
                                  <a:custGeom>
                                    <a:avLst/>
                                    <a:gdLst>
                                      <a:gd name="connsiteX0" fmla="*/ 75923 w 75923"/>
                                      <a:gd name="connsiteY0" fmla="*/ 37869 h 75922"/>
                                      <a:gd name="connsiteX1" fmla="*/ 38054 w 75923"/>
                                      <a:gd name="connsiteY1" fmla="*/ 75923 h 75922"/>
                                      <a:gd name="connsiteX2" fmla="*/ 13485 w 75923"/>
                                      <a:gd name="connsiteY2" fmla="*/ 66687 h 75922"/>
                                      <a:gd name="connsiteX3" fmla="*/ 923 w 75923"/>
                                      <a:gd name="connsiteY3" fmla="*/ 46367 h 75922"/>
                                      <a:gd name="connsiteX4" fmla="*/ 0 w 75923"/>
                                      <a:gd name="connsiteY4" fmla="*/ 37869 h 75922"/>
                                      <a:gd name="connsiteX5" fmla="*/ 38054 w 75923"/>
                                      <a:gd name="connsiteY5" fmla="*/ 0 h 75922"/>
                                      <a:gd name="connsiteX6" fmla="*/ 60036 w 75923"/>
                                      <a:gd name="connsiteY6" fmla="*/ 7389 h 75922"/>
                                      <a:gd name="connsiteX7" fmla="*/ 73891 w 75923"/>
                                      <a:gd name="connsiteY7" fmla="*/ 26601 h 75922"/>
                                      <a:gd name="connsiteX8" fmla="*/ 75738 w 75923"/>
                                      <a:gd name="connsiteY8" fmla="*/ 37869 h 759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5923" h="75922">
                                        <a:moveTo>
                                          <a:pt x="75923" y="37869"/>
                                        </a:moveTo>
                                        <a:cubicBezTo>
                                          <a:pt x="75923" y="58928"/>
                                          <a:pt x="58928" y="75923"/>
                                          <a:pt x="38054" y="75923"/>
                                        </a:cubicBezTo>
                                        <a:cubicBezTo>
                                          <a:pt x="28633" y="75923"/>
                                          <a:pt x="20135" y="72598"/>
                                          <a:pt x="13485" y="66687"/>
                                        </a:cubicBezTo>
                                        <a:cubicBezTo>
                                          <a:pt x="7389" y="61699"/>
                                          <a:pt x="2771" y="54310"/>
                                          <a:pt x="923" y="46367"/>
                                        </a:cubicBezTo>
                                        <a:cubicBezTo>
                                          <a:pt x="185" y="43596"/>
                                          <a:pt x="0" y="40640"/>
                                          <a:pt x="0" y="37869"/>
                                        </a:cubicBezTo>
                                        <a:cubicBezTo>
                                          <a:pt x="0" y="16995"/>
                                          <a:pt x="16995" y="0"/>
                                          <a:pt x="38054" y="0"/>
                                        </a:cubicBezTo>
                                        <a:cubicBezTo>
                                          <a:pt x="46367" y="0"/>
                                          <a:pt x="53941" y="2586"/>
                                          <a:pt x="60036" y="7389"/>
                                        </a:cubicBezTo>
                                        <a:cubicBezTo>
                                          <a:pt x="66687" y="11823"/>
                                          <a:pt x="71674" y="18473"/>
                                          <a:pt x="73891" y="26601"/>
                                        </a:cubicBezTo>
                                        <a:cubicBezTo>
                                          <a:pt x="74999" y="30110"/>
                                          <a:pt x="75738" y="33990"/>
                                          <a:pt x="75738" y="37869"/>
                                        </a:cubicBezTo>
                                        <a:close/>
                                      </a:path>
                                    </a:pathLst>
                                  </a:custGeom>
                                  <a:solidFill>
                                    <a:srgbClr val="292929"/>
                                  </a:solidFill>
                                  <a:ln w="18464" cap="flat">
                                    <a:noFill/>
                                    <a:prstDash val="solid"/>
                                    <a:miter/>
                                  </a:ln>
                                </wps:spPr>
                                <wps:bodyPr rtlCol="0" anchor="ctr"/>
                              </wps:wsp>
                            </wpg:grpSp>
                          </wpg:grpSp>
                          <wps:wsp>
                            <wps:cNvPr id="2074269385" name="TextBox 187"/>
                            <wps:cNvSpPr txBox="1"/>
                            <wps:spPr>
                              <a:xfrm>
                                <a:off x="1328492" y="736528"/>
                                <a:ext cx="566775" cy="505630"/>
                              </a:xfrm>
                              <a:prstGeom prst="rect">
                                <a:avLst/>
                              </a:prstGeom>
                              <a:noFill/>
                            </wps:spPr>
                            <wps:txbx>
                              <w:txbxContent>
                                <w:p w:rsidR="00671334" w:rsidRDefault="00671334" w:rsidP="00BB7BB8">
                                  <w:pPr>
                                    <w:bidi w:val="0"/>
                                    <w:rPr>
                                      <w:rFonts w:ascii="Adobe Arabic" w:hAnsi="Adobe Arabic" w:cs="Adobe Arabic"/>
                                      <w:kern w:val="24"/>
                                      <w:sz w:val="40"/>
                                      <w:szCs w:val="40"/>
                                    </w:rPr>
                                  </w:pPr>
                                  <w:r>
                                    <w:rPr>
                                      <w:rFonts w:ascii="Adobe Arabic" w:hAnsi="Adobe Arabic" w:cs="Adobe Arabic"/>
                                      <w:kern w:val="24"/>
                                      <w:sz w:val="40"/>
                                      <w:szCs w:val="40"/>
                                    </w:rPr>
                                    <w:t>03</w:t>
                                  </w:r>
                                </w:p>
                              </w:txbxContent>
                            </wps:txbx>
                            <wps:bodyPr wrap="square" rtlCol="0">
                              <a:noAutofit/>
                            </wps:bodyPr>
                          </wps:wsp>
                        </wpg:grpSp>
                        <wps:wsp>
                          <wps:cNvPr id="2074269386" name="TextBox 185"/>
                          <wps:cNvSpPr txBox="1"/>
                          <wps:spPr>
                            <a:xfrm>
                              <a:off x="1669623" y="597559"/>
                              <a:ext cx="1234439" cy="377825"/>
                            </a:xfrm>
                            <a:prstGeom prst="rect">
                              <a:avLst/>
                            </a:prstGeom>
                            <a:noFill/>
                          </wps:spPr>
                          <wps:txb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إدارة المخاطر</w:t>
                                </w:r>
                              </w:p>
                            </w:txbxContent>
                          </wps:txbx>
                          <wps:bodyPr wrap="square">
                            <a:noAutofit/>
                          </wps:bodyPr>
                        </wps:wsp>
                      </wpg:grpSp>
                      <wpg:grpSp>
                        <wpg:cNvPr id="2074269387" name="Group 2074269387"/>
                        <wpg:cNvGrpSpPr/>
                        <wpg:grpSpPr>
                          <a:xfrm>
                            <a:off x="4386900" y="1852979"/>
                            <a:ext cx="1662377" cy="1517518"/>
                            <a:chOff x="4386900" y="1852979"/>
                            <a:chExt cx="1662377" cy="1517518"/>
                          </a:xfrm>
                        </wpg:grpSpPr>
                        <wpg:grpSp>
                          <wpg:cNvPr id="2074269388" name="Group 2074269388"/>
                          <wpg:cNvGrpSpPr/>
                          <wpg:grpSpPr>
                            <a:xfrm>
                              <a:off x="4386900" y="1852979"/>
                              <a:ext cx="1662377" cy="1517518"/>
                              <a:chOff x="4386902" y="1852979"/>
                              <a:chExt cx="2052243" cy="1873410"/>
                            </a:xfrm>
                          </wpg:grpSpPr>
                          <wpg:grpSp>
                            <wpg:cNvPr id="2074269398" name="Graphic 2"/>
                            <wpg:cNvGrpSpPr/>
                            <wpg:grpSpPr>
                              <a:xfrm>
                                <a:off x="4386902" y="1852979"/>
                                <a:ext cx="2052243" cy="1873410"/>
                                <a:chOff x="4386902" y="1852979"/>
                                <a:chExt cx="2842768" cy="2595048"/>
                              </a:xfrm>
                            </wpg:grpSpPr>
                            <wps:wsp>
                              <wps:cNvPr id="2074269399" name="Freeform: Shape 2074269399"/>
                              <wps:cNvSpPr/>
                              <wps:spPr>
                                <a:xfrm>
                                  <a:off x="4705742" y="1852979"/>
                                  <a:ext cx="2000411" cy="2595048"/>
                                </a:xfrm>
                                <a:custGeom>
                                  <a:avLst/>
                                  <a:gdLst>
                                    <a:gd name="connsiteX0" fmla="*/ 1297340 w 2000411"/>
                                    <a:gd name="connsiteY0" fmla="*/ 2594680 h 2595048"/>
                                    <a:gd name="connsiteX1" fmla="*/ 0 w 2000411"/>
                                    <a:gd name="connsiteY1" fmla="*/ 1297340 h 2595048"/>
                                    <a:gd name="connsiteX2" fmla="*/ 1297340 w 2000411"/>
                                    <a:gd name="connsiteY2" fmla="*/ 0 h 2595048"/>
                                    <a:gd name="connsiteX3" fmla="*/ 2000412 w 2000411"/>
                                    <a:gd name="connsiteY3" fmla="*/ 207079 h 2595048"/>
                                    <a:gd name="connsiteX4" fmla="*/ 1910819 w 2000411"/>
                                    <a:gd name="connsiteY4" fmla="*/ 346179 h 2595048"/>
                                    <a:gd name="connsiteX5" fmla="*/ 1297340 w 2000411"/>
                                    <a:gd name="connsiteY5" fmla="*/ 165516 h 2595048"/>
                                    <a:gd name="connsiteX6" fmla="*/ 165331 w 2000411"/>
                                    <a:gd name="connsiteY6" fmla="*/ 1297525 h 2595048"/>
                                    <a:gd name="connsiteX7" fmla="*/ 1297340 w 2000411"/>
                                    <a:gd name="connsiteY7" fmla="*/ 2429534 h 2595048"/>
                                    <a:gd name="connsiteX8" fmla="*/ 1894009 w 2000411"/>
                                    <a:gd name="connsiteY8" fmla="*/ 2259584 h 2595048"/>
                                    <a:gd name="connsiteX9" fmla="*/ 1981200 w 2000411"/>
                                    <a:gd name="connsiteY9" fmla="*/ 2400162 h 2595048"/>
                                    <a:gd name="connsiteX10" fmla="*/ 1297340 w 2000411"/>
                                    <a:gd name="connsiteY10" fmla="*/ 2595049 h 25950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00411" h="2595048">
                                      <a:moveTo>
                                        <a:pt x="1297340" y="2594680"/>
                                      </a:moveTo>
                                      <a:cubicBezTo>
                                        <a:pt x="582076" y="2594680"/>
                                        <a:pt x="0" y="2012604"/>
                                        <a:pt x="0" y="1297340"/>
                                      </a:cubicBezTo>
                                      <a:cubicBezTo>
                                        <a:pt x="0" y="582076"/>
                                        <a:pt x="582076" y="0"/>
                                        <a:pt x="1297340" y="0"/>
                                      </a:cubicBezTo>
                                      <a:cubicBezTo>
                                        <a:pt x="1547276" y="0"/>
                                        <a:pt x="1790377" y="71674"/>
                                        <a:pt x="2000412" y="207079"/>
                                      </a:cubicBezTo>
                                      <a:lnTo>
                                        <a:pt x="1910819" y="346179"/>
                                      </a:lnTo>
                                      <a:cubicBezTo>
                                        <a:pt x="1727569" y="227953"/>
                                        <a:pt x="1515503" y="165516"/>
                                        <a:pt x="1297340" y="165516"/>
                                      </a:cubicBezTo>
                                      <a:cubicBezTo>
                                        <a:pt x="673146" y="165516"/>
                                        <a:pt x="165331" y="673331"/>
                                        <a:pt x="165331" y="1297525"/>
                                      </a:cubicBezTo>
                                      <a:cubicBezTo>
                                        <a:pt x="165331" y="1921718"/>
                                        <a:pt x="673146" y="2429534"/>
                                        <a:pt x="1297340" y="2429534"/>
                                      </a:cubicBezTo>
                                      <a:cubicBezTo>
                                        <a:pt x="1508298" y="2429534"/>
                                        <a:pt x="1714639" y="2370790"/>
                                        <a:pt x="1894009" y="2259584"/>
                                      </a:cubicBezTo>
                                      <a:lnTo>
                                        <a:pt x="1981200" y="2400162"/>
                                      </a:lnTo>
                                      <a:cubicBezTo>
                                        <a:pt x="1775599" y="2527624"/>
                                        <a:pt x="1539148" y="2595049"/>
                                        <a:pt x="1297340" y="2595049"/>
                                      </a:cubicBezTo>
                                      <a:close/>
                                    </a:path>
                                  </a:pathLst>
                                </a:custGeom>
                                <a:solidFill>
                                  <a:srgbClr val="9FCFD1"/>
                                </a:solidFill>
                                <a:ln w="18464" cap="flat">
                                  <a:noFill/>
                                  <a:prstDash val="solid"/>
                                  <a:miter/>
                                </a:ln>
                              </wps:spPr>
                              <wps:bodyPr rtlCol="0" anchor="ctr"/>
                            </wps:wsp>
                            <wpg:grpSp>
                              <wpg:cNvPr id="2074269400" name="Graphic 2"/>
                              <wpg:cNvGrpSpPr/>
                              <wpg:grpSpPr>
                                <a:xfrm>
                                  <a:off x="4386902" y="2797674"/>
                                  <a:ext cx="785460" cy="785460"/>
                                  <a:chOff x="4386902" y="2797674"/>
                                  <a:chExt cx="785460" cy="785460"/>
                                </a:xfrm>
                              </wpg:grpSpPr>
                              <wps:wsp>
                                <wps:cNvPr id="2074269401" name="Freeform: Shape 2074269401"/>
                                <wps:cNvSpPr/>
                                <wps:spPr>
                                  <a:xfrm>
                                    <a:off x="4422185" y="2833326"/>
                                    <a:ext cx="714525" cy="714525"/>
                                  </a:xfrm>
                                  <a:custGeom>
                                    <a:avLst/>
                                    <a:gdLst>
                                      <a:gd name="connsiteX0" fmla="*/ 714525 w 714525"/>
                                      <a:gd name="connsiteY0" fmla="*/ 357263 h 714525"/>
                                      <a:gd name="connsiteX1" fmla="*/ 357262 w 714525"/>
                                      <a:gd name="connsiteY1" fmla="*/ 714525 h 714525"/>
                                      <a:gd name="connsiteX2" fmla="*/ 0 w 714525"/>
                                      <a:gd name="connsiteY2" fmla="*/ 357263 h 714525"/>
                                      <a:gd name="connsiteX3" fmla="*/ 357262 w 714525"/>
                                      <a:gd name="connsiteY3" fmla="*/ 0 h 714525"/>
                                      <a:gd name="connsiteX4" fmla="*/ 714525 w 714525"/>
                                      <a:gd name="connsiteY4" fmla="*/ 357263 h 71452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14525" h="714525">
                                        <a:moveTo>
                                          <a:pt x="714525" y="357263"/>
                                        </a:moveTo>
                                        <a:cubicBezTo>
                                          <a:pt x="714525" y="554573"/>
                                          <a:pt x="554573" y="714525"/>
                                          <a:pt x="357262" y="714525"/>
                                        </a:cubicBezTo>
                                        <a:cubicBezTo>
                                          <a:pt x="159952" y="714525"/>
                                          <a:pt x="0" y="554573"/>
                                          <a:pt x="0" y="357263"/>
                                        </a:cubicBezTo>
                                        <a:cubicBezTo>
                                          <a:pt x="0" y="159952"/>
                                          <a:pt x="159952" y="0"/>
                                          <a:pt x="357262" y="0"/>
                                        </a:cubicBezTo>
                                        <a:cubicBezTo>
                                          <a:pt x="554573" y="0"/>
                                          <a:pt x="714525" y="159952"/>
                                          <a:pt x="714525" y="357263"/>
                                        </a:cubicBezTo>
                                        <a:close/>
                                      </a:path>
                                    </a:pathLst>
                                  </a:custGeom>
                                  <a:solidFill>
                                    <a:srgbClr val="FFFFFF"/>
                                  </a:solidFill>
                                  <a:ln w="18464" cap="flat">
                                    <a:noFill/>
                                    <a:prstDash val="solid"/>
                                    <a:miter/>
                                  </a:ln>
                                </wps:spPr>
                                <wps:bodyPr rtlCol="0" anchor="ctr"/>
                              </wps:wsp>
                              <wps:wsp>
                                <wps:cNvPr id="2074269402" name="Freeform: Shape 2074269402"/>
                                <wps:cNvSpPr/>
                                <wps:spPr>
                                  <a:xfrm>
                                    <a:off x="4386902" y="2797674"/>
                                    <a:ext cx="785460" cy="785460"/>
                                  </a:xfrm>
                                  <a:custGeom>
                                    <a:avLst/>
                                    <a:gdLst>
                                      <a:gd name="connsiteX0" fmla="*/ 392730 w 785460"/>
                                      <a:gd name="connsiteY0" fmla="*/ 785461 h 785460"/>
                                      <a:gd name="connsiteX1" fmla="*/ 0 w 785460"/>
                                      <a:gd name="connsiteY1" fmla="*/ 392730 h 785460"/>
                                      <a:gd name="connsiteX2" fmla="*/ 392730 w 785460"/>
                                      <a:gd name="connsiteY2" fmla="*/ 0 h 785460"/>
                                      <a:gd name="connsiteX3" fmla="*/ 785461 w 785460"/>
                                      <a:gd name="connsiteY3" fmla="*/ 392730 h 785460"/>
                                      <a:gd name="connsiteX4" fmla="*/ 392730 w 785460"/>
                                      <a:gd name="connsiteY4" fmla="*/ 785461 h 785460"/>
                                      <a:gd name="connsiteX5" fmla="*/ 392730 w 785460"/>
                                      <a:gd name="connsiteY5" fmla="*/ 70935 h 785460"/>
                                      <a:gd name="connsiteX6" fmla="*/ 70935 w 785460"/>
                                      <a:gd name="connsiteY6" fmla="*/ 392730 h 785460"/>
                                      <a:gd name="connsiteX7" fmla="*/ 392730 w 785460"/>
                                      <a:gd name="connsiteY7" fmla="*/ 714525 h 785460"/>
                                      <a:gd name="connsiteX8" fmla="*/ 714526 w 785460"/>
                                      <a:gd name="connsiteY8" fmla="*/ 392730 h 785460"/>
                                      <a:gd name="connsiteX9" fmla="*/ 392730 w 785460"/>
                                      <a:gd name="connsiteY9" fmla="*/ 70935 h 7854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85460" h="785460">
                                        <a:moveTo>
                                          <a:pt x="392730" y="785461"/>
                                        </a:moveTo>
                                        <a:cubicBezTo>
                                          <a:pt x="176230" y="785461"/>
                                          <a:pt x="0" y="609231"/>
                                          <a:pt x="0" y="392730"/>
                                        </a:cubicBezTo>
                                        <a:cubicBezTo>
                                          <a:pt x="0" y="176230"/>
                                          <a:pt x="176230" y="0"/>
                                          <a:pt x="392730" y="0"/>
                                        </a:cubicBezTo>
                                        <a:cubicBezTo>
                                          <a:pt x="609231" y="0"/>
                                          <a:pt x="785461" y="176230"/>
                                          <a:pt x="785461" y="392730"/>
                                        </a:cubicBezTo>
                                        <a:cubicBezTo>
                                          <a:pt x="785461" y="609231"/>
                                          <a:pt x="609231" y="785461"/>
                                          <a:pt x="392730" y="785461"/>
                                        </a:cubicBezTo>
                                        <a:close/>
                                        <a:moveTo>
                                          <a:pt x="392730" y="70935"/>
                                        </a:moveTo>
                                        <a:cubicBezTo>
                                          <a:pt x="215208" y="70935"/>
                                          <a:pt x="70935" y="215207"/>
                                          <a:pt x="70935" y="392730"/>
                                        </a:cubicBezTo>
                                        <a:cubicBezTo>
                                          <a:pt x="70935" y="570253"/>
                                          <a:pt x="215208" y="714525"/>
                                          <a:pt x="392730" y="714525"/>
                                        </a:cubicBezTo>
                                        <a:cubicBezTo>
                                          <a:pt x="570253" y="714525"/>
                                          <a:pt x="714526" y="570253"/>
                                          <a:pt x="714526" y="392730"/>
                                        </a:cubicBezTo>
                                        <a:cubicBezTo>
                                          <a:pt x="714526" y="215207"/>
                                          <a:pt x="570253" y="70935"/>
                                          <a:pt x="392730" y="70935"/>
                                        </a:cubicBezTo>
                                        <a:close/>
                                      </a:path>
                                    </a:pathLst>
                                  </a:custGeom>
                                  <a:solidFill>
                                    <a:srgbClr val="292929"/>
                                  </a:solidFill>
                                  <a:ln w="18464" cap="flat">
                                    <a:noFill/>
                                    <a:prstDash val="solid"/>
                                    <a:miter/>
                                  </a:ln>
                                </wps:spPr>
                                <wps:bodyPr rtlCol="0" anchor="ctr"/>
                              </wps:wsp>
                            </wpg:grpSp>
                            <wpg:grpSp>
                              <wpg:cNvPr id="2074269403" name="Graphic 2"/>
                              <wpg:cNvGrpSpPr/>
                              <wpg:grpSpPr>
                                <a:xfrm>
                                  <a:off x="6632632" y="2101991"/>
                                  <a:ext cx="597038" cy="2101641"/>
                                  <a:chOff x="6632632" y="2101991"/>
                                  <a:chExt cx="597038" cy="2101641"/>
                                </a:xfrm>
                                <a:solidFill>
                                  <a:srgbClr val="292929"/>
                                </a:solidFill>
                              </wpg:grpSpPr>
                              <wps:wsp>
                                <wps:cNvPr id="2074269404" name="Freeform: Shape 2074269404"/>
                                <wps:cNvSpPr/>
                                <wps:spPr>
                                  <a:xfrm>
                                    <a:off x="6633740" y="2112336"/>
                                    <a:ext cx="595930" cy="2082246"/>
                                  </a:xfrm>
                                  <a:custGeom>
                                    <a:avLst/>
                                    <a:gdLst>
                                      <a:gd name="connsiteX0" fmla="*/ 83681 w 595930"/>
                                      <a:gd name="connsiteY0" fmla="*/ 41379 h 2082246"/>
                                      <a:gd name="connsiteX1" fmla="*/ 22168 w 595930"/>
                                      <a:gd name="connsiteY1" fmla="*/ 0 h 2082246"/>
                                      <a:gd name="connsiteX2" fmla="*/ 10899 w 595930"/>
                                      <a:gd name="connsiteY2" fmla="*/ 20874 h 2082246"/>
                                      <a:gd name="connsiteX3" fmla="*/ 68534 w 595930"/>
                                      <a:gd name="connsiteY3" fmla="*/ 59852 h 2082246"/>
                                      <a:gd name="connsiteX4" fmla="*/ 572285 w 595930"/>
                                      <a:gd name="connsiteY4" fmla="*/ 1037983 h 2082246"/>
                                      <a:gd name="connsiteX5" fmla="*/ 59113 w 595930"/>
                                      <a:gd name="connsiteY5" fmla="*/ 2022949 h 2082246"/>
                                      <a:gd name="connsiteX6" fmla="*/ 0 w 595930"/>
                                      <a:gd name="connsiteY6" fmla="*/ 2061926 h 2082246"/>
                                      <a:gd name="connsiteX7" fmla="*/ 12561 w 595930"/>
                                      <a:gd name="connsiteY7" fmla="*/ 2082246 h 2082246"/>
                                      <a:gd name="connsiteX8" fmla="*/ 72968 w 595930"/>
                                      <a:gd name="connsiteY8" fmla="*/ 2042160 h 2082246"/>
                                      <a:gd name="connsiteX9" fmla="*/ 595930 w 595930"/>
                                      <a:gd name="connsiteY9" fmla="*/ 1038167 h 2082246"/>
                                      <a:gd name="connsiteX10" fmla="*/ 83681 w 595930"/>
                                      <a:gd name="connsiteY10" fmla="*/ 41748 h 20822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95930" h="2082246">
                                        <a:moveTo>
                                          <a:pt x="83681" y="41379"/>
                                        </a:moveTo>
                                        <a:cubicBezTo>
                                          <a:pt x="63546" y="26970"/>
                                          <a:pt x="43226" y="13300"/>
                                          <a:pt x="22168" y="0"/>
                                        </a:cubicBezTo>
                                        <a:cubicBezTo>
                                          <a:pt x="16256" y="5357"/>
                                          <a:pt x="12192" y="12561"/>
                                          <a:pt x="10899" y="20874"/>
                                        </a:cubicBezTo>
                                        <a:cubicBezTo>
                                          <a:pt x="30480" y="33436"/>
                                          <a:pt x="49692" y="46367"/>
                                          <a:pt x="68534" y="59852"/>
                                        </a:cubicBezTo>
                                        <a:cubicBezTo>
                                          <a:pt x="373334" y="278199"/>
                                          <a:pt x="572285" y="635277"/>
                                          <a:pt x="572285" y="1037983"/>
                                        </a:cubicBezTo>
                                        <a:cubicBezTo>
                                          <a:pt x="572285" y="1440688"/>
                                          <a:pt x="369270" y="1805340"/>
                                          <a:pt x="59113" y="2022949"/>
                                        </a:cubicBezTo>
                                        <a:cubicBezTo>
                                          <a:pt x="39901" y="2036618"/>
                                          <a:pt x="20135" y="2049734"/>
                                          <a:pt x="0" y="2061926"/>
                                        </a:cubicBezTo>
                                        <a:cubicBezTo>
                                          <a:pt x="1847" y="2070054"/>
                                          <a:pt x="6466" y="2077258"/>
                                          <a:pt x="12561" y="2082246"/>
                                        </a:cubicBezTo>
                                        <a:cubicBezTo>
                                          <a:pt x="33066" y="2069500"/>
                                          <a:pt x="53386" y="2056015"/>
                                          <a:pt x="72968" y="2042160"/>
                                        </a:cubicBezTo>
                                        <a:cubicBezTo>
                                          <a:pt x="388851" y="1820118"/>
                                          <a:pt x="595930" y="1452880"/>
                                          <a:pt x="595930" y="1038167"/>
                                        </a:cubicBezTo>
                                        <a:cubicBezTo>
                                          <a:pt x="595930" y="623455"/>
                                          <a:pt x="393654" y="264530"/>
                                          <a:pt x="83681" y="41748"/>
                                        </a:cubicBezTo>
                                        <a:close/>
                                      </a:path>
                                    </a:pathLst>
                                  </a:custGeom>
                                  <a:solidFill>
                                    <a:srgbClr val="292929"/>
                                  </a:solidFill>
                                  <a:ln w="18464" cap="flat">
                                    <a:noFill/>
                                    <a:prstDash val="solid"/>
                                    <a:miter/>
                                  </a:ln>
                                </wps:spPr>
                                <wps:bodyPr rtlCol="0" anchor="ctr"/>
                              </wps:wsp>
                              <wps:wsp>
                                <wps:cNvPr id="2074269405" name="Freeform: Shape 2074269405"/>
                                <wps:cNvSpPr/>
                                <wps:spPr>
                                  <a:xfrm>
                                    <a:off x="6643901" y="2101991"/>
                                    <a:ext cx="76107" cy="76107"/>
                                  </a:xfrm>
                                  <a:custGeom>
                                    <a:avLst/>
                                    <a:gdLst>
                                      <a:gd name="connsiteX0" fmla="*/ 76108 w 76107"/>
                                      <a:gd name="connsiteY0" fmla="*/ 38054 h 76107"/>
                                      <a:gd name="connsiteX1" fmla="*/ 73521 w 76107"/>
                                      <a:gd name="connsiteY1" fmla="*/ 51724 h 76107"/>
                                      <a:gd name="connsiteX2" fmla="*/ 58373 w 76107"/>
                                      <a:gd name="connsiteY2" fmla="*/ 70196 h 76107"/>
                                      <a:gd name="connsiteX3" fmla="*/ 38054 w 76107"/>
                                      <a:gd name="connsiteY3" fmla="*/ 76108 h 76107"/>
                                      <a:gd name="connsiteX4" fmla="*/ 0 w 76107"/>
                                      <a:gd name="connsiteY4" fmla="*/ 38054 h 76107"/>
                                      <a:gd name="connsiteX5" fmla="*/ 739 w 76107"/>
                                      <a:gd name="connsiteY5" fmla="*/ 31219 h 76107"/>
                                      <a:gd name="connsiteX6" fmla="*/ 12007 w 76107"/>
                                      <a:gd name="connsiteY6" fmla="*/ 10345 h 76107"/>
                                      <a:gd name="connsiteX7" fmla="*/ 38054 w 76107"/>
                                      <a:gd name="connsiteY7" fmla="*/ 0 h 76107"/>
                                      <a:gd name="connsiteX8" fmla="*/ 76108 w 76107"/>
                                      <a:gd name="connsiteY8" fmla="*/ 38054 h 761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6107" h="76107">
                                        <a:moveTo>
                                          <a:pt x="76108" y="38054"/>
                                        </a:moveTo>
                                        <a:cubicBezTo>
                                          <a:pt x="76108" y="42857"/>
                                          <a:pt x="75184" y="47475"/>
                                          <a:pt x="73521" y="51724"/>
                                        </a:cubicBezTo>
                                        <a:cubicBezTo>
                                          <a:pt x="70750" y="59297"/>
                                          <a:pt x="65209" y="65948"/>
                                          <a:pt x="58373" y="70196"/>
                                        </a:cubicBezTo>
                                        <a:cubicBezTo>
                                          <a:pt x="52462" y="73891"/>
                                          <a:pt x="45628" y="76108"/>
                                          <a:pt x="38054" y="76108"/>
                                        </a:cubicBezTo>
                                        <a:cubicBezTo>
                                          <a:pt x="16995" y="76108"/>
                                          <a:pt x="0" y="59113"/>
                                          <a:pt x="0" y="38054"/>
                                        </a:cubicBezTo>
                                        <a:cubicBezTo>
                                          <a:pt x="0" y="35652"/>
                                          <a:pt x="184" y="33251"/>
                                          <a:pt x="739" y="31219"/>
                                        </a:cubicBezTo>
                                        <a:cubicBezTo>
                                          <a:pt x="2217" y="22906"/>
                                          <a:pt x="6096" y="15887"/>
                                          <a:pt x="12007" y="10345"/>
                                        </a:cubicBezTo>
                                        <a:cubicBezTo>
                                          <a:pt x="18842" y="3879"/>
                                          <a:pt x="27893" y="0"/>
                                          <a:pt x="38054" y="0"/>
                                        </a:cubicBezTo>
                                        <a:cubicBezTo>
                                          <a:pt x="59112" y="0"/>
                                          <a:pt x="76108" y="16995"/>
                                          <a:pt x="76108" y="38054"/>
                                        </a:cubicBezTo>
                                        <a:close/>
                                      </a:path>
                                    </a:pathLst>
                                  </a:custGeom>
                                  <a:solidFill>
                                    <a:srgbClr val="292929"/>
                                  </a:solidFill>
                                  <a:ln w="18464" cap="flat">
                                    <a:noFill/>
                                    <a:prstDash val="solid"/>
                                    <a:miter/>
                                  </a:ln>
                                </wps:spPr>
                                <wps:bodyPr rtlCol="0" anchor="ctr"/>
                              </wps:wsp>
                              <wps:wsp>
                                <wps:cNvPr id="2074269406" name="Freeform: Shape 2074269406"/>
                                <wps:cNvSpPr/>
                                <wps:spPr>
                                  <a:xfrm>
                                    <a:off x="6632632" y="4127710"/>
                                    <a:ext cx="75923" cy="75922"/>
                                  </a:xfrm>
                                  <a:custGeom>
                                    <a:avLst/>
                                    <a:gdLst>
                                      <a:gd name="connsiteX0" fmla="*/ 75923 w 75923"/>
                                      <a:gd name="connsiteY0" fmla="*/ 37869 h 75922"/>
                                      <a:gd name="connsiteX1" fmla="*/ 38054 w 75923"/>
                                      <a:gd name="connsiteY1" fmla="*/ 75923 h 75922"/>
                                      <a:gd name="connsiteX2" fmla="*/ 13485 w 75923"/>
                                      <a:gd name="connsiteY2" fmla="*/ 66687 h 75922"/>
                                      <a:gd name="connsiteX3" fmla="*/ 923 w 75923"/>
                                      <a:gd name="connsiteY3" fmla="*/ 46367 h 75922"/>
                                      <a:gd name="connsiteX4" fmla="*/ 0 w 75923"/>
                                      <a:gd name="connsiteY4" fmla="*/ 37869 h 75922"/>
                                      <a:gd name="connsiteX5" fmla="*/ 38054 w 75923"/>
                                      <a:gd name="connsiteY5" fmla="*/ 0 h 75922"/>
                                      <a:gd name="connsiteX6" fmla="*/ 60036 w 75923"/>
                                      <a:gd name="connsiteY6" fmla="*/ 7389 h 75922"/>
                                      <a:gd name="connsiteX7" fmla="*/ 73891 w 75923"/>
                                      <a:gd name="connsiteY7" fmla="*/ 26601 h 75922"/>
                                      <a:gd name="connsiteX8" fmla="*/ 75738 w 75923"/>
                                      <a:gd name="connsiteY8" fmla="*/ 37869 h 759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5923" h="75922">
                                        <a:moveTo>
                                          <a:pt x="75923" y="37869"/>
                                        </a:moveTo>
                                        <a:cubicBezTo>
                                          <a:pt x="75923" y="58928"/>
                                          <a:pt x="58928" y="75923"/>
                                          <a:pt x="38054" y="75923"/>
                                        </a:cubicBezTo>
                                        <a:cubicBezTo>
                                          <a:pt x="28633" y="75923"/>
                                          <a:pt x="20135" y="72598"/>
                                          <a:pt x="13485" y="66687"/>
                                        </a:cubicBezTo>
                                        <a:cubicBezTo>
                                          <a:pt x="7389" y="61699"/>
                                          <a:pt x="2771" y="54310"/>
                                          <a:pt x="923" y="46367"/>
                                        </a:cubicBezTo>
                                        <a:cubicBezTo>
                                          <a:pt x="185" y="43596"/>
                                          <a:pt x="0" y="40640"/>
                                          <a:pt x="0" y="37869"/>
                                        </a:cubicBezTo>
                                        <a:cubicBezTo>
                                          <a:pt x="0" y="16995"/>
                                          <a:pt x="16995" y="0"/>
                                          <a:pt x="38054" y="0"/>
                                        </a:cubicBezTo>
                                        <a:cubicBezTo>
                                          <a:pt x="46367" y="0"/>
                                          <a:pt x="53941" y="2586"/>
                                          <a:pt x="60036" y="7389"/>
                                        </a:cubicBezTo>
                                        <a:cubicBezTo>
                                          <a:pt x="66687" y="11823"/>
                                          <a:pt x="71674" y="18473"/>
                                          <a:pt x="73891" y="26601"/>
                                        </a:cubicBezTo>
                                        <a:cubicBezTo>
                                          <a:pt x="74999" y="30110"/>
                                          <a:pt x="75738" y="33990"/>
                                          <a:pt x="75738" y="37869"/>
                                        </a:cubicBezTo>
                                        <a:close/>
                                      </a:path>
                                    </a:pathLst>
                                  </a:custGeom>
                                  <a:solidFill>
                                    <a:srgbClr val="292929"/>
                                  </a:solidFill>
                                  <a:ln w="18464" cap="flat">
                                    <a:noFill/>
                                    <a:prstDash val="solid"/>
                                    <a:miter/>
                                  </a:ln>
                                </wps:spPr>
                                <wps:bodyPr rtlCol="0" anchor="ctr"/>
                              </wps:wsp>
                            </wpg:grpSp>
                          </wpg:grpSp>
                          <wps:wsp>
                            <wps:cNvPr id="2074269407" name="TextBox 200"/>
                            <wps:cNvSpPr txBox="1"/>
                            <wps:spPr>
                              <a:xfrm>
                                <a:off x="4462181" y="2589133"/>
                                <a:ext cx="566775" cy="505630"/>
                              </a:xfrm>
                              <a:prstGeom prst="rect">
                                <a:avLst/>
                              </a:prstGeom>
                              <a:noFill/>
                            </wps:spPr>
                            <wps:txbx>
                              <w:txbxContent>
                                <w:p w:rsidR="00671334" w:rsidRDefault="00671334" w:rsidP="00BB7BB8">
                                  <w:pPr>
                                    <w:bidi w:val="0"/>
                                    <w:rPr>
                                      <w:rFonts w:ascii="Adobe Arabic" w:hAnsi="Adobe Arabic" w:cs="Adobe Arabic"/>
                                      <w:kern w:val="24"/>
                                      <w:sz w:val="40"/>
                                      <w:szCs w:val="40"/>
                                    </w:rPr>
                                  </w:pPr>
                                  <w:r>
                                    <w:rPr>
                                      <w:rFonts w:ascii="Adobe Arabic" w:hAnsi="Adobe Arabic" w:cs="Adobe Arabic"/>
                                      <w:kern w:val="24"/>
                                      <w:sz w:val="40"/>
                                      <w:szCs w:val="40"/>
                                    </w:rPr>
                                    <w:t>04</w:t>
                                  </w:r>
                                </w:p>
                              </w:txbxContent>
                            </wps:txbx>
                            <wps:bodyPr wrap="square" rtlCol="0">
                              <a:noAutofit/>
                            </wps:bodyPr>
                          </wps:wsp>
                        </wpg:grpSp>
                        <wps:wsp>
                          <wps:cNvPr id="2074269408" name="TextBox 198"/>
                          <wps:cNvSpPr txBox="1"/>
                          <wps:spPr>
                            <a:xfrm>
                              <a:off x="4854607" y="2308681"/>
                              <a:ext cx="1099184" cy="664210"/>
                            </a:xfrm>
                            <a:prstGeom prst="rect">
                              <a:avLst/>
                            </a:prstGeom>
                            <a:noFill/>
                          </wps:spPr>
                          <wps:txb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تعزيز الكفاءة والفعالية</w:t>
                                </w:r>
                              </w:p>
                            </w:txbxContent>
                          </wps:txbx>
                          <wps:bodyPr wrap="square">
                            <a:noAutofit/>
                          </wps:bodyPr>
                        </wps:wsp>
                      </wpg:grpSp>
                      <wpg:grpSp>
                        <wpg:cNvPr id="2074269409" name="Group 2074269409"/>
                        <wpg:cNvGrpSpPr/>
                        <wpg:grpSpPr>
                          <a:xfrm>
                            <a:off x="2193451" y="1852979"/>
                            <a:ext cx="1662377" cy="1517518"/>
                            <a:chOff x="2193451" y="1852979"/>
                            <a:chExt cx="1662377" cy="1517518"/>
                          </a:xfrm>
                        </wpg:grpSpPr>
                        <wpg:grpSp>
                          <wpg:cNvPr id="2074269410" name="Group 2074269410"/>
                          <wpg:cNvGrpSpPr/>
                          <wpg:grpSpPr>
                            <a:xfrm>
                              <a:off x="2193451" y="1852979"/>
                              <a:ext cx="1662377" cy="1517518"/>
                              <a:chOff x="2193451" y="1852979"/>
                              <a:chExt cx="2052243" cy="1873410"/>
                            </a:xfrm>
                          </wpg:grpSpPr>
                          <wpg:grpSp>
                            <wpg:cNvPr id="2074269411" name="Graphic 2"/>
                            <wpg:cNvGrpSpPr/>
                            <wpg:grpSpPr>
                              <a:xfrm>
                                <a:off x="2193451" y="1852979"/>
                                <a:ext cx="2052243" cy="1873410"/>
                                <a:chOff x="2193451" y="1852979"/>
                                <a:chExt cx="2842768" cy="2595048"/>
                              </a:xfrm>
                            </wpg:grpSpPr>
                            <wps:wsp>
                              <wps:cNvPr id="2074269412" name="Freeform: Shape 2074269412"/>
                              <wps:cNvSpPr/>
                              <wps:spPr>
                                <a:xfrm>
                                  <a:off x="2512291" y="1852979"/>
                                  <a:ext cx="2000411" cy="2595048"/>
                                </a:xfrm>
                                <a:custGeom>
                                  <a:avLst/>
                                  <a:gdLst>
                                    <a:gd name="connsiteX0" fmla="*/ 1297340 w 2000411"/>
                                    <a:gd name="connsiteY0" fmla="*/ 2594680 h 2595048"/>
                                    <a:gd name="connsiteX1" fmla="*/ 0 w 2000411"/>
                                    <a:gd name="connsiteY1" fmla="*/ 1297340 h 2595048"/>
                                    <a:gd name="connsiteX2" fmla="*/ 1297340 w 2000411"/>
                                    <a:gd name="connsiteY2" fmla="*/ 0 h 2595048"/>
                                    <a:gd name="connsiteX3" fmla="*/ 2000412 w 2000411"/>
                                    <a:gd name="connsiteY3" fmla="*/ 207079 h 2595048"/>
                                    <a:gd name="connsiteX4" fmla="*/ 1910819 w 2000411"/>
                                    <a:gd name="connsiteY4" fmla="*/ 346179 h 2595048"/>
                                    <a:gd name="connsiteX5" fmla="*/ 1297340 w 2000411"/>
                                    <a:gd name="connsiteY5" fmla="*/ 165516 h 2595048"/>
                                    <a:gd name="connsiteX6" fmla="*/ 165331 w 2000411"/>
                                    <a:gd name="connsiteY6" fmla="*/ 1297525 h 2595048"/>
                                    <a:gd name="connsiteX7" fmla="*/ 1297340 w 2000411"/>
                                    <a:gd name="connsiteY7" fmla="*/ 2429534 h 2595048"/>
                                    <a:gd name="connsiteX8" fmla="*/ 1894009 w 2000411"/>
                                    <a:gd name="connsiteY8" fmla="*/ 2259584 h 2595048"/>
                                    <a:gd name="connsiteX9" fmla="*/ 1981200 w 2000411"/>
                                    <a:gd name="connsiteY9" fmla="*/ 2400162 h 2595048"/>
                                    <a:gd name="connsiteX10" fmla="*/ 1297340 w 2000411"/>
                                    <a:gd name="connsiteY10" fmla="*/ 2595049 h 25950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00411" h="2595048">
                                      <a:moveTo>
                                        <a:pt x="1297340" y="2594680"/>
                                      </a:moveTo>
                                      <a:cubicBezTo>
                                        <a:pt x="582076" y="2594680"/>
                                        <a:pt x="0" y="2012604"/>
                                        <a:pt x="0" y="1297340"/>
                                      </a:cubicBezTo>
                                      <a:cubicBezTo>
                                        <a:pt x="0" y="582076"/>
                                        <a:pt x="582076" y="0"/>
                                        <a:pt x="1297340" y="0"/>
                                      </a:cubicBezTo>
                                      <a:cubicBezTo>
                                        <a:pt x="1547276" y="0"/>
                                        <a:pt x="1790377" y="71674"/>
                                        <a:pt x="2000412" y="207079"/>
                                      </a:cubicBezTo>
                                      <a:lnTo>
                                        <a:pt x="1910819" y="346179"/>
                                      </a:lnTo>
                                      <a:cubicBezTo>
                                        <a:pt x="1727569" y="227953"/>
                                        <a:pt x="1515503" y="165516"/>
                                        <a:pt x="1297340" y="165516"/>
                                      </a:cubicBezTo>
                                      <a:cubicBezTo>
                                        <a:pt x="673146" y="165516"/>
                                        <a:pt x="165331" y="673331"/>
                                        <a:pt x="165331" y="1297525"/>
                                      </a:cubicBezTo>
                                      <a:cubicBezTo>
                                        <a:pt x="165331" y="1921718"/>
                                        <a:pt x="673146" y="2429534"/>
                                        <a:pt x="1297340" y="2429534"/>
                                      </a:cubicBezTo>
                                      <a:cubicBezTo>
                                        <a:pt x="1508298" y="2429534"/>
                                        <a:pt x="1714639" y="2370790"/>
                                        <a:pt x="1894009" y="2259584"/>
                                      </a:cubicBezTo>
                                      <a:lnTo>
                                        <a:pt x="1981200" y="2400162"/>
                                      </a:lnTo>
                                      <a:cubicBezTo>
                                        <a:pt x="1775599" y="2527624"/>
                                        <a:pt x="1539148" y="2595049"/>
                                        <a:pt x="1297340" y="2595049"/>
                                      </a:cubicBezTo>
                                      <a:close/>
                                    </a:path>
                                  </a:pathLst>
                                </a:custGeom>
                                <a:solidFill>
                                  <a:srgbClr val="116569"/>
                                </a:solidFill>
                                <a:ln w="18464" cap="flat">
                                  <a:noFill/>
                                  <a:prstDash val="solid"/>
                                  <a:miter/>
                                </a:ln>
                              </wps:spPr>
                              <wps:bodyPr rtlCol="0" anchor="ctr"/>
                            </wps:wsp>
                            <wpg:grpSp>
                              <wpg:cNvPr id="2074269413" name="Graphic 2"/>
                              <wpg:cNvGrpSpPr/>
                              <wpg:grpSpPr>
                                <a:xfrm>
                                  <a:off x="2193451" y="2797674"/>
                                  <a:ext cx="785460" cy="785460"/>
                                  <a:chOff x="2193451" y="2797674"/>
                                  <a:chExt cx="785460" cy="785460"/>
                                </a:xfrm>
                              </wpg:grpSpPr>
                              <wps:wsp>
                                <wps:cNvPr id="2074269414" name="Freeform: Shape 2074269414"/>
                                <wps:cNvSpPr/>
                                <wps:spPr>
                                  <a:xfrm>
                                    <a:off x="2228734" y="2833326"/>
                                    <a:ext cx="714525" cy="714525"/>
                                  </a:xfrm>
                                  <a:custGeom>
                                    <a:avLst/>
                                    <a:gdLst>
                                      <a:gd name="connsiteX0" fmla="*/ 714525 w 714525"/>
                                      <a:gd name="connsiteY0" fmla="*/ 357263 h 714525"/>
                                      <a:gd name="connsiteX1" fmla="*/ 357262 w 714525"/>
                                      <a:gd name="connsiteY1" fmla="*/ 714525 h 714525"/>
                                      <a:gd name="connsiteX2" fmla="*/ 0 w 714525"/>
                                      <a:gd name="connsiteY2" fmla="*/ 357263 h 714525"/>
                                      <a:gd name="connsiteX3" fmla="*/ 357262 w 714525"/>
                                      <a:gd name="connsiteY3" fmla="*/ 0 h 714525"/>
                                      <a:gd name="connsiteX4" fmla="*/ 714525 w 714525"/>
                                      <a:gd name="connsiteY4" fmla="*/ 357263 h 71452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14525" h="714525">
                                        <a:moveTo>
                                          <a:pt x="714525" y="357263"/>
                                        </a:moveTo>
                                        <a:cubicBezTo>
                                          <a:pt x="714525" y="554573"/>
                                          <a:pt x="554573" y="714525"/>
                                          <a:pt x="357262" y="714525"/>
                                        </a:cubicBezTo>
                                        <a:cubicBezTo>
                                          <a:pt x="159952" y="714525"/>
                                          <a:pt x="0" y="554573"/>
                                          <a:pt x="0" y="357263"/>
                                        </a:cubicBezTo>
                                        <a:cubicBezTo>
                                          <a:pt x="0" y="159952"/>
                                          <a:pt x="159952" y="0"/>
                                          <a:pt x="357262" y="0"/>
                                        </a:cubicBezTo>
                                        <a:cubicBezTo>
                                          <a:pt x="554573" y="0"/>
                                          <a:pt x="714525" y="159952"/>
                                          <a:pt x="714525" y="357263"/>
                                        </a:cubicBezTo>
                                        <a:close/>
                                      </a:path>
                                    </a:pathLst>
                                  </a:custGeom>
                                  <a:solidFill>
                                    <a:srgbClr val="FFFFFF"/>
                                  </a:solidFill>
                                  <a:ln w="18464" cap="flat">
                                    <a:noFill/>
                                    <a:prstDash val="solid"/>
                                    <a:miter/>
                                  </a:ln>
                                </wps:spPr>
                                <wps:bodyPr rtlCol="0" anchor="ctr"/>
                              </wps:wsp>
                              <wps:wsp>
                                <wps:cNvPr id="2074269415" name="Freeform: Shape 2074269415"/>
                                <wps:cNvSpPr/>
                                <wps:spPr>
                                  <a:xfrm>
                                    <a:off x="2193451" y="2797674"/>
                                    <a:ext cx="785460" cy="785460"/>
                                  </a:xfrm>
                                  <a:custGeom>
                                    <a:avLst/>
                                    <a:gdLst>
                                      <a:gd name="connsiteX0" fmla="*/ 392730 w 785460"/>
                                      <a:gd name="connsiteY0" fmla="*/ 785461 h 785460"/>
                                      <a:gd name="connsiteX1" fmla="*/ 0 w 785460"/>
                                      <a:gd name="connsiteY1" fmla="*/ 392730 h 785460"/>
                                      <a:gd name="connsiteX2" fmla="*/ 392730 w 785460"/>
                                      <a:gd name="connsiteY2" fmla="*/ 0 h 785460"/>
                                      <a:gd name="connsiteX3" fmla="*/ 785461 w 785460"/>
                                      <a:gd name="connsiteY3" fmla="*/ 392730 h 785460"/>
                                      <a:gd name="connsiteX4" fmla="*/ 392730 w 785460"/>
                                      <a:gd name="connsiteY4" fmla="*/ 785461 h 785460"/>
                                      <a:gd name="connsiteX5" fmla="*/ 392730 w 785460"/>
                                      <a:gd name="connsiteY5" fmla="*/ 70935 h 785460"/>
                                      <a:gd name="connsiteX6" fmla="*/ 70935 w 785460"/>
                                      <a:gd name="connsiteY6" fmla="*/ 392730 h 785460"/>
                                      <a:gd name="connsiteX7" fmla="*/ 392730 w 785460"/>
                                      <a:gd name="connsiteY7" fmla="*/ 714525 h 785460"/>
                                      <a:gd name="connsiteX8" fmla="*/ 714526 w 785460"/>
                                      <a:gd name="connsiteY8" fmla="*/ 392730 h 785460"/>
                                      <a:gd name="connsiteX9" fmla="*/ 392730 w 785460"/>
                                      <a:gd name="connsiteY9" fmla="*/ 70935 h 7854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85460" h="785460">
                                        <a:moveTo>
                                          <a:pt x="392730" y="785461"/>
                                        </a:moveTo>
                                        <a:cubicBezTo>
                                          <a:pt x="176230" y="785461"/>
                                          <a:pt x="0" y="609231"/>
                                          <a:pt x="0" y="392730"/>
                                        </a:cubicBezTo>
                                        <a:cubicBezTo>
                                          <a:pt x="0" y="176230"/>
                                          <a:pt x="176230" y="0"/>
                                          <a:pt x="392730" y="0"/>
                                        </a:cubicBezTo>
                                        <a:cubicBezTo>
                                          <a:pt x="609231" y="0"/>
                                          <a:pt x="785461" y="176230"/>
                                          <a:pt x="785461" y="392730"/>
                                        </a:cubicBezTo>
                                        <a:cubicBezTo>
                                          <a:pt x="785461" y="609231"/>
                                          <a:pt x="609231" y="785461"/>
                                          <a:pt x="392730" y="785461"/>
                                        </a:cubicBezTo>
                                        <a:close/>
                                        <a:moveTo>
                                          <a:pt x="392730" y="70935"/>
                                        </a:moveTo>
                                        <a:cubicBezTo>
                                          <a:pt x="215208" y="70935"/>
                                          <a:pt x="70935" y="215207"/>
                                          <a:pt x="70935" y="392730"/>
                                        </a:cubicBezTo>
                                        <a:cubicBezTo>
                                          <a:pt x="70935" y="570253"/>
                                          <a:pt x="215208" y="714525"/>
                                          <a:pt x="392730" y="714525"/>
                                        </a:cubicBezTo>
                                        <a:cubicBezTo>
                                          <a:pt x="570253" y="714525"/>
                                          <a:pt x="714526" y="570253"/>
                                          <a:pt x="714526" y="392730"/>
                                        </a:cubicBezTo>
                                        <a:cubicBezTo>
                                          <a:pt x="714526" y="215207"/>
                                          <a:pt x="570253" y="70935"/>
                                          <a:pt x="392730" y="70935"/>
                                        </a:cubicBezTo>
                                        <a:close/>
                                      </a:path>
                                    </a:pathLst>
                                  </a:custGeom>
                                  <a:solidFill>
                                    <a:srgbClr val="292929"/>
                                  </a:solidFill>
                                  <a:ln w="18464" cap="flat">
                                    <a:noFill/>
                                    <a:prstDash val="solid"/>
                                    <a:miter/>
                                  </a:ln>
                                </wps:spPr>
                                <wps:bodyPr rtlCol="0" anchor="ctr"/>
                              </wps:wsp>
                            </wpg:grpSp>
                            <wpg:grpSp>
                              <wpg:cNvPr id="2074269416" name="Graphic 2"/>
                              <wpg:cNvGrpSpPr/>
                              <wpg:grpSpPr>
                                <a:xfrm>
                                  <a:off x="4439181" y="2101991"/>
                                  <a:ext cx="597038" cy="2101641"/>
                                  <a:chOff x="4439181" y="2101991"/>
                                  <a:chExt cx="597038" cy="2101641"/>
                                </a:xfrm>
                                <a:solidFill>
                                  <a:srgbClr val="292929"/>
                                </a:solidFill>
                              </wpg:grpSpPr>
                              <wps:wsp>
                                <wps:cNvPr id="2074269417" name="Freeform: Shape 2074269417"/>
                                <wps:cNvSpPr/>
                                <wps:spPr>
                                  <a:xfrm>
                                    <a:off x="4440289" y="2112336"/>
                                    <a:ext cx="595930" cy="2082246"/>
                                  </a:xfrm>
                                  <a:custGeom>
                                    <a:avLst/>
                                    <a:gdLst>
                                      <a:gd name="connsiteX0" fmla="*/ 83681 w 595930"/>
                                      <a:gd name="connsiteY0" fmla="*/ 41379 h 2082246"/>
                                      <a:gd name="connsiteX1" fmla="*/ 22168 w 595930"/>
                                      <a:gd name="connsiteY1" fmla="*/ 0 h 2082246"/>
                                      <a:gd name="connsiteX2" fmla="*/ 10899 w 595930"/>
                                      <a:gd name="connsiteY2" fmla="*/ 20874 h 2082246"/>
                                      <a:gd name="connsiteX3" fmla="*/ 68534 w 595930"/>
                                      <a:gd name="connsiteY3" fmla="*/ 59852 h 2082246"/>
                                      <a:gd name="connsiteX4" fmla="*/ 572285 w 595930"/>
                                      <a:gd name="connsiteY4" fmla="*/ 1037983 h 2082246"/>
                                      <a:gd name="connsiteX5" fmla="*/ 59113 w 595930"/>
                                      <a:gd name="connsiteY5" fmla="*/ 2022949 h 2082246"/>
                                      <a:gd name="connsiteX6" fmla="*/ 0 w 595930"/>
                                      <a:gd name="connsiteY6" fmla="*/ 2061926 h 2082246"/>
                                      <a:gd name="connsiteX7" fmla="*/ 12561 w 595930"/>
                                      <a:gd name="connsiteY7" fmla="*/ 2082246 h 2082246"/>
                                      <a:gd name="connsiteX8" fmla="*/ 72968 w 595930"/>
                                      <a:gd name="connsiteY8" fmla="*/ 2042160 h 2082246"/>
                                      <a:gd name="connsiteX9" fmla="*/ 595930 w 595930"/>
                                      <a:gd name="connsiteY9" fmla="*/ 1038167 h 2082246"/>
                                      <a:gd name="connsiteX10" fmla="*/ 83681 w 595930"/>
                                      <a:gd name="connsiteY10" fmla="*/ 41748 h 20822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95930" h="2082246">
                                        <a:moveTo>
                                          <a:pt x="83681" y="41379"/>
                                        </a:moveTo>
                                        <a:cubicBezTo>
                                          <a:pt x="63546" y="26970"/>
                                          <a:pt x="43226" y="13300"/>
                                          <a:pt x="22168" y="0"/>
                                        </a:cubicBezTo>
                                        <a:cubicBezTo>
                                          <a:pt x="16256" y="5357"/>
                                          <a:pt x="12192" y="12561"/>
                                          <a:pt x="10899" y="20874"/>
                                        </a:cubicBezTo>
                                        <a:cubicBezTo>
                                          <a:pt x="30480" y="33436"/>
                                          <a:pt x="49692" y="46367"/>
                                          <a:pt x="68534" y="59852"/>
                                        </a:cubicBezTo>
                                        <a:cubicBezTo>
                                          <a:pt x="373334" y="278199"/>
                                          <a:pt x="572285" y="635277"/>
                                          <a:pt x="572285" y="1037983"/>
                                        </a:cubicBezTo>
                                        <a:cubicBezTo>
                                          <a:pt x="572285" y="1440688"/>
                                          <a:pt x="369270" y="1805340"/>
                                          <a:pt x="59113" y="2022949"/>
                                        </a:cubicBezTo>
                                        <a:cubicBezTo>
                                          <a:pt x="39901" y="2036618"/>
                                          <a:pt x="20135" y="2049734"/>
                                          <a:pt x="0" y="2061926"/>
                                        </a:cubicBezTo>
                                        <a:cubicBezTo>
                                          <a:pt x="1847" y="2070054"/>
                                          <a:pt x="6466" y="2077258"/>
                                          <a:pt x="12561" y="2082246"/>
                                        </a:cubicBezTo>
                                        <a:cubicBezTo>
                                          <a:pt x="33066" y="2069500"/>
                                          <a:pt x="53386" y="2056015"/>
                                          <a:pt x="72968" y="2042160"/>
                                        </a:cubicBezTo>
                                        <a:cubicBezTo>
                                          <a:pt x="388851" y="1820118"/>
                                          <a:pt x="595930" y="1452880"/>
                                          <a:pt x="595930" y="1038167"/>
                                        </a:cubicBezTo>
                                        <a:cubicBezTo>
                                          <a:pt x="595930" y="623455"/>
                                          <a:pt x="393654" y="264530"/>
                                          <a:pt x="83681" y="41748"/>
                                        </a:cubicBezTo>
                                        <a:close/>
                                      </a:path>
                                    </a:pathLst>
                                  </a:custGeom>
                                  <a:solidFill>
                                    <a:srgbClr val="292929"/>
                                  </a:solidFill>
                                  <a:ln w="18464" cap="flat">
                                    <a:noFill/>
                                    <a:prstDash val="solid"/>
                                    <a:miter/>
                                  </a:ln>
                                </wps:spPr>
                                <wps:bodyPr rtlCol="0" anchor="ctr"/>
                              </wps:wsp>
                              <wps:wsp>
                                <wps:cNvPr id="2074269418" name="Freeform: Shape 2074269418"/>
                                <wps:cNvSpPr/>
                                <wps:spPr>
                                  <a:xfrm>
                                    <a:off x="4450450" y="2101991"/>
                                    <a:ext cx="76107" cy="76107"/>
                                  </a:xfrm>
                                  <a:custGeom>
                                    <a:avLst/>
                                    <a:gdLst>
                                      <a:gd name="connsiteX0" fmla="*/ 76108 w 76107"/>
                                      <a:gd name="connsiteY0" fmla="*/ 38054 h 76107"/>
                                      <a:gd name="connsiteX1" fmla="*/ 73521 w 76107"/>
                                      <a:gd name="connsiteY1" fmla="*/ 51724 h 76107"/>
                                      <a:gd name="connsiteX2" fmla="*/ 58373 w 76107"/>
                                      <a:gd name="connsiteY2" fmla="*/ 70196 h 76107"/>
                                      <a:gd name="connsiteX3" fmla="*/ 38054 w 76107"/>
                                      <a:gd name="connsiteY3" fmla="*/ 76108 h 76107"/>
                                      <a:gd name="connsiteX4" fmla="*/ 0 w 76107"/>
                                      <a:gd name="connsiteY4" fmla="*/ 38054 h 76107"/>
                                      <a:gd name="connsiteX5" fmla="*/ 739 w 76107"/>
                                      <a:gd name="connsiteY5" fmla="*/ 31219 h 76107"/>
                                      <a:gd name="connsiteX6" fmla="*/ 12007 w 76107"/>
                                      <a:gd name="connsiteY6" fmla="*/ 10345 h 76107"/>
                                      <a:gd name="connsiteX7" fmla="*/ 38054 w 76107"/>
                                      <a:gd name="connsiteY7" fmla="*/ 0 h 76107"/>
                                      <a:gd name="connsiteX8" fmla="*/ 76108 w 76107"/>
                                      <a:gd name="connsiteY8" fmla="*/ 38054 h 761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6107" h="76107">
                                        <a:moveTo>
                                          <a:pt x="76108" y="38054"/>
                                        </a:moveTo>
                                        <a:cubicBezTo>
                                          <a:pt x="76108" y="42857"/>
                                          <a:pt x="75184" y="47475"/>
                                          <a:pt x="73521" y="51724"/>
                                        </a:cubicBezTo>
                                        <a:cubicBezTo>
                                          <a:pt x="70750" y="59297"/>
                                          <a:pt x="65209" y="65948"/>
                                          <a:pt x="58373" y="70196"/>
                                        </a:cubicBezTo>
                                        <a:cubicBezTo>
                                          <a:pt x="52462" y="73891"/>
                                          <a:pt x="45628" y="76108"/>
                                          <a:pt x="38054" y="76108"/>
                                        </a:cubicBezTo>
                                        <a:cubicBezTo>
                                          <a:pt x="16995" y="76108"/>
                                          <a:pt x="0" y="59113"/>
                                          <a:pt x="0" y="38054"/>
                                        </a:cubicBezTo>
                                        <a:cubicBezTo>
                                          <a:pt x="0" y="35652"/>
                                          <a:pt x="184" y="33251"/>
                                          <a:pt x="739" y="31219"/>
                                        </a:cubicBezTo>
                                        <a:cubicBezTo>
                                          <a:pt x="2217" y="22906"/>
                                          <a:pt x="6096" y="15887"/>
                                          <a:pt x="12007" y="10345"/>
                                        </a:cubicBezTo>
                                        <a:cubicBezTo>
                                          <a:pt x="18842" y="3879"/>
                                          <a:pt x="27893" y="0"/>
                                          <a:pt x="38054" y="0"/>
                                        </a:cubicBezTo>
                                        <a:cubicBezTo>
                                          <a:pt x="59112" y="0"/>
                                          <a:pt x="76108" y="16995"/>
                                          <a:pt x="76108" y="38054"/>
                                        </a:cubicBezTo>
                                        <a:close/>
                                      </a:path>
                                    </a:pathLst>
                                  </a:custGeom>
                                  <a:solidFill>
                                    <a:srgbClr val="292929"/>
                                  </a:solidFill>
                                  <a:ln w="18464" cap="flat">
                                    <a:noFill/>
                                    <a:prstDash val="solid"/>
                                    <a:miter/>
                                  </a:ln>
                                </wps:spPr>
                                <wps:bodyPr rtlCol="0" anchor="ctr"/>
                              </wps:wsp>
                              <wps:wsp>
                                <wps:cNvPr id="2074269419" name="Freeform: Shape 2074269419"/>
                                <wps:cNvSpPr/>
                                <wps:spPr>
                                  <a:xfrm>
                                    <a:off x="4439181" y="4127710"/>
                                    <a:ext cx="75923" cy="75922"/>
                                  </a:xfrm>
                                  <a:custGeom>
                                    <a:avLst/>
                                    <a:gdLst>
                                      <a:gd name="connsiteX0" fmla="*/ 75923 w 75923"/>
                                      <a:gd name="connsiteY0" fmla="*/ 37869 h 75922"/>
                                      <a:gd name="connsiteX1" fmla="*/ 38054 w 75923"/>
                                      <a:gd name="connsiteY1" fmla="*/ 75923 h 75922"/>
                                      <a:gd name="connsiteX2" fmla="*/ 13485 w 75923"/>
                                      <a:gd name="connsiteY2" fmla="*/ 66687 h 75922"/>
                                      <a:gd name="connsiteX3" fmla="*/ 923 w 75923"/>
                                      <a:gd name="connsiteY3" fmla="*/ 46367 h 75922"/>
                                      <a:gd name="connsiteX4" fmla="*/ 0 w 75923"/>
                                      <a:gd name="connsiteY4" fmla="*/ 37869 h 75922"/>
                                      <a:gd name="connsiteX5" fmla="*/ 38054 w 75923"/>
                                      <a:gd name="connsiteY5" fmla="*/ 0 h 75922"/>
                                      <a:gd name="connsiteX6" fmla="*/ 60036 w 75923"/>
                                      <a:gd name="connsiteY6" fmla="*/ 7389 h 75922"/>
                                      <a:gd name="connsiteX7" fmla="*/ 73891 w 75923"/>
                                      <a:gd name="connsiteY7" fmla="*/ 26601 h 75922"/>
                                      <a:gd name="connsiteX8" fmla="*/ 75738 w 75923"/>
                                      <a:gd name="connsiteY8" fmla="*/ 37869 h 759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5923" h="75922">
                                        <a:moveTo>
                                          <a:pt x="75923" y="37869"/>
                                        </a:moveTo>
                                        <a:cubicBezTo>
                                          <a:pt x="75923" y="58928"/>
                                          <a:pt x="58928" y="75923"/>
                                          <a:pt x="38054" y="75923"/>
                                        </a:cubicBezTo>
                                        <a:cubicBezTo>
                                          <a:pt x="28633" y="75923"/>
                                          <a:pt x="20135" y="72598"/>
                                          <a:pt x="13485" y="66687"/>
                                        </a:cubicBezTo>
                                        <a:cubicBezTo>
                                          <a:pt x="7389" y="61699"/>
                                          <a:pt x="2771" y="54310"/>
                                          <a:pt x="923" y="46367"/>
                                        </a:cubicBezTo>
                                        <a:cubicBezTo>
                                          <a:pt x="185" y="43596"/>
                                          <a:pt x="0" y="40640"/>
                                          <a:pt x="0" y="37869"/>
                                        </a:cubicBezTo>
                                        <a:cubicBezTo>
                                          <a:pt x="0" y="16995"/>
                                          <a:pt x="16995" y="0"/>
                                          <a:pt x="38054" y="0"/>
                                        </a:cubicBezTo>
                                        <a:cubicBezTo>
                                          <a:pt x="46367" y="0"/>
                                          <a:pt x="53941" y="2586"/>
                                          <a:pt x="60036" y="7389"/>
                                        </a:cubicBezTo>
                                        <a:cubicBezTo>
                                          <a:pt x="66687" y="11823"/>
                                          <a:pt x="71674" y="18473"/>
                                          <a:pt x="73891" y="26601"/>
                                        </a:cubicBezTo>
                                        <a:cubicBezTo>
                                          <a:pt x="74999" y="30110"/>
                                          <a:pt x="75738" y="33990"/>
                                          <a:pt x="75738" y="37869"/>
                                        </a:cubicBezTo>
                                        <a:close/>
                                      </a:path>
                                    </a:pathLst>
                                  </a:custGeom>
                                  <a:solidFill>
                                    <a:srgbClr val="292929"/>
                                  </a:solidFill>
                                  <a:ln w="18464" cap="flat">
                                    <a:noFill/>
                                    <a:prstDash val="solid"/>
                                    <a:miter/>
                                  </a:ln>
                                </wps:spPr>
                                <wps:bodyPr rtlCol="0" anchor="ctr"/>
                              </wps:wsp>
                            </wpg:grpSp>
                          </wpg:grpSp>
                          <wps:wsp>
                            <wps:cNvPr id="2074269420" name="TextBox 213"/>
                            <wps:cNvSpPr txBox="1"/>
                            <wps:spPr>
                              <a:xfrm>
                                <a:off x="2268862" y="2633321"/>
                                <a:ext cx="567559" cy="505630"/>
                              </a:xfrm>
                              <a:prstGeom prst="rect">
                                <a:avLst/>
                              </a:prstGeom>
                              <a:noFill/>
                            </wps:spPr>
                            <wps:txbx>
                              <w:txbxContent>
                                <w:p w:rsidR="00671334" w:rsidRDefault="00671334" w:rsidP="00BB7BB8">
                                  <w:pPr>
                                    <w:bidi w:val="0"/>
                                    <w:rPr>
                                      <w:rFonts w:ascii="Adobe Arabic" w:hAnsi="Adobe Arabic" w:cs="Adobe Arabic"/>
                                      <w:kern w:val="24"/>
                                      <w:sz w:val="40"/>
                                      <w:szCs w:val="40"/>
                                    </w:rPr>
                                  </w:pPr>
                                  <w:r>
                                    <w:rPr>
                                      <w:rFonts w:ascii="Adobe Arabic" w:hAnsi="Adobe Arabic" w:cs="Adobe Arabic"/>
                                      <w:kern w:val="24"/>
                                      <w:sz w:val="40"/>
                                      <w:szCs w:val="40"/>
                                    </w:rPr>
                                    <w:t>05</w:t>
                                  </w:r>
                                </w:p>
                              </w:txbxContent>
                            </wps:txbx>
                            <wps:bodyPr wrap="square" rtlCol="0">
                              <a:noAutofit/>
                            </wps:bodyPr>
                          </wps:wsp>
                        </wpg:grpSp>
                        <wps:wsp>
                          <wps:cNvPr id="2074269421" name="TextBox 211"/>
                          <wps:cNvSpPr txBox="1"/>
                          <wps:spPr>
                            <a:xfrm>
                              <a:off x="2634813" y="2334152"/>
                              <a:ext cx="1099819" cy="664210"/>
                            </a:xfrm>
                            <a:prstGeom prst="rect">
                              <a:avLst/>
                            </a:prstGeom>
                            <a:noFill/>
                          </wps:spPr>
                          <wps:txb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التغير الثقافي والتنظيمي</w:t>
                                </w:r>
                              </w:p>
                            </w:txbxContent>
                          </wps:txbx>
                          <wps:bodyPr wrap="square">
                            <a:noAutofit/>
                          </wps:bodyPr>
                        </wps:wsp>
                      </wpg:grpSp>
                      <wpg:grpSp>
                        <wpg:cNvPr id="2074269422" name="Group 2074269422"/>
                        <wpg:cNvGrpSpPr/>
                        <wpg:grpSpPr>
                          <a:xfrm>
                            <a:off x="0" y="1852979"/>
                            <a:ext cx="1662377" cy="1517518"/>
                            <a:chOff x="0" y="1852979"/>
                            <a:chExt cx="1662377" cy="1517518"/>
                          </a:xfrm>
                        </wpg:grpSpPr>
                        <wpg:grpSp>
                          <wpg:cNvPr id="2074269423" name="Group 2074269423"/>
                          <wpg:cNvGrpSpPr/>
                          <wpg:grpSpPr>
                            <a:xfrm>
                              <a:off x="0" y="1852979"/>
                              <a:ext cx="1662377" cy="1517518"/>
                              <a:chOff x="0" y="1852979"/>
                              <a:chExt cx="2052243" cy="1873410"/>
                            </a:xfrm>
                          </wpg:grpSpPr>
                          <wpg:grpSp>
                            <wpg:cNvPr id="2074269424" name="Graphic 2"/>
                            <wpg:cNvGrpSpPr/>
                            <wpg:grpSpPr>
                              <a:xfrm>
                                <a:off x="0" y="1852979"/>
                                <a:ext cx="2052243" cy="1873410"/>
                                <a:chOff x="0" y="1852979"/>
                                <a:chExt cx="2842768" cy="2595048"/>
                              </a:xfrm>
                            </wpg:grpSpPr>
                            <wps:wsp>
                              <wps:cNvPr id="2074269425" name="Freeform: Shape 2074269425"/>
                              <wps:cNvSpPr/>
                              <wps:spPr>
                                <a:xfrm>
                                  <a:off x="318840" y="1852979"/>
                                  <a:ext cx="2000411" cy="2595048"/>
                                </a:xfrm>
                                <a:custGeom>
                                  <a:avLst/>
                                  <a:gdLst>
                                    <a:gd name="connsiteX0" fmla="*/ 1297340 w 2000411"/>
                                    <a:gd name="connsiteY0" fmla="*/ 2594680 h 2595048"/>
                                    <a:gd name="connsiteX1" fmla="*/ 0 w 2000411"/>
                                    <a:gd name="connsiteY1" fmla="*/ 1297340 h 2595048"/>
                                    <a:gd name="connsiteX2" fmla="*/ 1297340 w 2000411"/>
                                    <a:gd name="connsiteY2" fmla="*/ 0 h 2595048"/>
                                    <a:gd name="connsiteX3" fmla="*/ 2000412 w 2000411"/>
                                    <a:gd name="connsiteY3" fmla="*/ 207079 h 2595048"/>
                                    <a:gd name="connsiteX4" fmla="*/ 1910819 w 2000411"/>
                                    <a:gd name="connsiteY4" fmla="*/ 346179 h 2595048"/>
                                    <a:gd name="connsiteX5" fmla="*/ 1297340 w 2000411"/>
                                    <a:gd name="connsiteY5" fmla="*/ 165516 h 2595048"/>
                                    <a:gd name="connsiteX6" fmla="*/ 165331 w 2000411"/>
                                    <a:gd name="connsiteY6" fmla="*/ 1297525 h 2595048"/>
                                    <a:gd name="connsiteX7" fmla="*/ 1297340 w 2000411"/>
                                    <a:gd name="connsiteY7" fmla="*/ 2429534 h 2595048"/>
                                    <a:gd name="connsiteX8" fmla="*/ 1894009 w 2000411"/>
                                    <a:gd name="connsiteY8" fmla="*/ 2259584 h 2595048"/>
                                    <a:gd name="connsiteX9" fmla="*/ 1981200 w 2000411"/>
                                    <a:gd name="connsiteY9" fmla="*/ 2400162 h 2595048"/>
                                    <a:gd name="connsiteX10" fmla="*/ 1297340 w 2000411"/>
                                    <a:gd name="connsiteY10" fmla="*/ 2595049 h 25950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00411" h="2595048">
                                      <a:moveTo>
                                        <a:pt x="1297340" y="2594680"/>
                                      </a:moveTo>
                                      <a:cubicBezTo>
                                        <a:pt x="582076" y="2594680"/>
                                        <a:pt x="0" y="2012604"/>
                                        <a:pt x="0" y="1297340"/>
                                      </a:cubicBezTo>
                                      <a:cubicBezTo>
                                        <a:pt x="0" y="582076"/>
                                        <a:pt x="582076" y="0"/>
                                        <a:pt x="1297340" y="0"/>
                                      </a:cubicBezTo>
                                      <a:cubicBezTo>
                                        <a:pt x="1547276" y="0"/>
                                        <a:pt x="1790377" y="71674"/>
                                        <a:pt x="2000412" y="207079"/>
                                      </a:cubicBezTo>
                                      <a:lnTo>
                                        <a:pt x="1910819" y="346179"/>
                                      </a:lnTo>
                                      <a:cubicBezTo>
                                        <a:pt x="1727569" y="227953"/>
                                        <a:pt x="1515503" y="165516"/>
                                        <a:pt x="1297340" y="165516"/>
                                      </a:cubicBezTo>
                                      <a:cubicBezTo>
                                        <a:pt x="673146" y="165516"/>
                                        <a:pt x="165331" y="673331"/>
                                        <a:pt x="165331" y="1297525"/>
                                      </a:cubicBezTo>
                                      <a:cubicBezTo>
                                        <a:pt x="165331" y="1921718"/>
                                        <a:pt x="673146" y="2429534"/>
                                        <a:pt x="1297340" y="2429534"/>
                                      </a:cubicBezTo>
                                      <a:cubicBezTo>
                                        <a:pt x="1508298" y="2429534"/>
                                        <a:pt x="1714639" y="2370790"/>
                                        <a:pt x="1894009" y="2259584"/>
                                      </a:cubicBezTo>
                                      <a:lnTo>
                                        <a:pt x="1981200" y="2400162"/>
                                      </a:lnTo>
                                      <a:cubicBezTo>
                                        <a:pt x="1775599" y="2527624"/>
                                        <a:pt x="1539148" y="2595049"/>
                                        <a:pt x="1297340" y="2595049"/>
                                      </a:cubicBezTo>
                                      <a:close/>
                                    </a:path>
                                  </a:pathLst>
                                </a:custGeom>
                                <a:solidFill>
                                  <a:srgbClr val="FFD966"/>
                                </a:solidFill>
                                <a:ln w="18464" cap="flat">
                                  <a:noFill/>
                                  <a:prstDash val="solid"/>
                                  <a:miter/>
                                </a:ln>
                              </wps:spPr>
                              <wps:bodyPr rtlCol="0" anchor="ctr"/>
                            </wps:wsp>
                            <wpg:grpSp>
                              <wpg:cNvPr id="2074269426" name="Graphic 2"/>
                              <wpg:cNvGrpSpPr/>
                              <wpg:grpSpPr>
                                <a:xfrm>
                                  <a:off x="0" y="2797674"/>
                                  <a:ext cx="785460" cy="785460"/>
                                  <a:chOff x="0" y="2797674"/>
                                  <a:chExt cx="785460" cy="785460"/>
                                </a:xfrm>
                              </wpg:grpSpPr>
                              <wps:wsp>
                                <wps:cNvPr id="2074269427" name="Freeform: Shape 2074269427"/>
                                <wps:cNvSpPr/>
                                <wps:spPr>
                                  <a:xfrm>
                                    <a:off x="35283" y="2833326"/>
                                    <a:ext cx="714525" cy="714525"/>
                                  </a:xfrm>
                                  <a:custGeom>
                                    <a:avLst/>
                                    <a:gdLst>
                                      <a:gd name="connsiteX0" fmla="*/ 714525 w 714525"/>
                                      <a:gd name="connsiteY0" fmla="*/ 357263 h 714525"/>
                                      <a:gd name="connsiteX1" fmla="*/ 357262 w 714525"/>
                                      <a:gd name="connsiteY1" fmla="*/ 714525 h 714525"/>
                                      <a:gd name="connsiteX2" fmla="*/ 0 w 714525"/>
                                      <a:gd name="connsiteY2" fmla="*/ 357263 h 714525"/>
                                      <a:gd name="connsiteX3" fmla="*/ 357262 w 714525"/>
                                      <a:gd name="connsiteY3" fmla="*/ 0 h 714525"/>
                                      <a:gd name="connsiteX4" fmla="*/ 714525 w 714525"/>
                                      <a:gd name="connsiteY4" fmla="*/ 357263 h 71452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14525" h="714525">
                                        <a:moveTo>
                                          <a:pt x="714525" y="357263"/>
                                        </a:moveTo>
                                        <a:cubicBezTo>
                                          <a:pt x="714525" y="554573"/>
                                          <a:pt x="554573" y="714525"/>
                                          <a:pt x="357262" y="714525"/>
                                        </a:cubicBezTo>
                                        <a:cubicBezTo>
                                          <a:pt x="159952" y="714525"/>
                                          <a:pt x="0" y="554573"/>
                                          <a:pt x="0" y="357263"/>
                                        </a:cubicBezTo>
                                        <a:cubicBezTo>
                                          <a:pt x="0" y="159952"/>
                                          <a:pt x="159952" y="0"/>
                                          <a:pt x="357262" y="0"/>
                                        </a:cubicBezTo>
                                        <a:cubicBezTo>
                                          <a:pt x="554573" y="0"/>
                                          <a:pt x="714525" y="159952"/>
                                          <a:pt x="714525" y="357263"/>
                                        </a:cubicBezTo>
                                        <a:close/>
                                      </a:path>
                                    </a:pathLst>
                                  </a:custGeom>
                                  <a:solidFill>
                                    <a:srgbClr val="FFFFFF"/>
                                  </a:solidFill>
                                  <a:ln w="18464" cap="flat">
                                    <a:noFill/>
                                    <a:prstDash val="solid"/>
                                    <a:miter/>
                                  </a:ln>
                                </wps:spPr>
                                <wps:bodyPr rtlCol="0" anchor="ctr"/>
                              </wps:wsp>
                              <wps:wsp>
                                <wps:cNvPr id="2074269428" name="Freeform: Shape 2074269428"/>
                                <wps:cNvSpPr/>
                                <wps:spPr>
                                  <a:xfrm>
                                    <a:off x="0" y="2797674"/>
                                    <a:ext cx="785460" cy="785460"/>
                                  </a:xfrm>
                                  <a:custGeom>
                                    <a:avLst/>
                                    <a:gdLst>
                                      <a:gd name="connsiteX0" fmla="*/ 392730 w 785460"/>
                                      <a:gd name="connsiteY0" fmla="*/ 785461 h 785460"/>
                                      <a:gd name="connsiteX1" fmla="*/ 0 w 785460"/>
                                      <a:gd name="connsiteY1" fmla="*/ 392730 h 785460"/>
                                      <a:gd name="connsiteX2" fmla="*/ 392730 w 785460"/>
                                      <a:gd name="connsiteY2" fmla="*/ 0 h 785460"/>
                                      <a:gd name="connsiteX3" fmla="*/ 785461 w 785460"/>
                                      <a:gd name="connsiteY3" fmla="*/ 392730 h 785460"/>
                                      <a:gd name="connsiteX4" fmla="*/ 392730 w 785460"/>
                                      <a:gd name="connsiteY4" fmla="*/ 785461 h 785460"/>
                                      <a:gd name="connsiteX5" fmla="*/ 392730 w 785460"/>
                                      <a:gd name="connsiteY5" fmla="*/ 70935 h 785460"/>
                                      <a:gd name="connsiteX6" fmla="*/ 70935 w 785460"/>
                                      <a:gd name="connsiteY6" fmla="*/ 392730 h 785460"/>
                                      <a:gd name="connsiteX7" fmla="*/ 392730 w 785460"/>
                                      <a:gd name="connsiteY7" fmla="*/ 714525 h 785460"/>
                                      <a:gd name="connsiteX8" fmla="*/ 714526 w 785460"/>
                                      <a:gd name="connsiteY8" fmla="*/ 392730 h 785460"/>
                                      <a:gd name="connsiteX9" fmla="*/ 392730 w 785460"/>
                                      <a:gd name="connsiteY9" fmla="*/ 70935 h 7854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85460" h="785460">
                                        <a:moveTo>
                                          <a:pt x="392730" y="785461"/>
                                        </a:moveTo>
                                        <a:cubicBezTo>
                                          <a:pt x="176230" y="785461"/>
                                          <a:pt x="0" y="609231"/>
                                          <a:pt x="0" y="392730"/>
                                        </a:cubicBezTo>
                                        <a:cubicBezTo>
                                          <a:pt x="0" y="176230"/>
                                          <a:pt x="176230" y="0"/>
                                          <a:pt x="392730" y="0"/>
                                        </a:cubicBezTo>
                                        <a:cubicBezTo>
                                          <a:pt x="609231" y="0"/>
                                          <a:pt x="785461" y="176230"/>
                                          <a:pt x="785461" y="392730"/>
                                        </a:cubicBezTo>
                                        <a:cubicBezTo>
                                          <a:pt x="785461" y="609231"/>
                                          <a:pt x="609231" y="785461"/>
                                          <a:pt x="392730" y="785461"/>
                                        </a:cubicBezTo>
                                        <a:close/>
                                        <a:moveTo>
                                          <a:pt x="392730" y="70935"/>
                                        </a:moveTo>
                                        <a:cubicBezTo>
                                          <a:pt x="215208" y="70935"/>
                                          <a:pt x="70935" y="215207"/>
                                          <a:pt x="70935" y="392730"/>
                                        </a:cubicBezTo>
                                        <a:cubicBezTo>
                                          <a:pt x="70935" y="570253"/>
                                          <a:pt x="215208" y="714525"/>
                                          <a:pt x="392730" y="714525"/>
                                        </a:cubicBezTo>
                                        <a:cubicBezTo>
                                          <a:pt x="570253" y="714525"/>
                                          <a:pt x="714526" y="570253"/>
                                          <a:pt x="714526" y="392730"/>
                                        </a:cubicBezTo>
                                        <a:cubicBezTo>
                                          <a:pt x="714526" y="215207"/>
                                          <a:pt x="570253" y="70935"/>
                                          <a:pt x="392730" y="70935"/>
                                        </a:cubicBezTo>
                                        <a:close/>
                                      </a:path>
                                    </a:pathLst>
                                  </a:custGeom>
                                  <a:solidFill>
                                    <a:srgbClr val="292929"/>
                                  </a:solidFill>
                                  <a:ln w="18464" cap="flat">
                                    <a:noFill/>
                                    <a:prstDash val="solid"/>
                                    <a:miter/>
                                  </a:ln>
                                </wps:spPr>
                                <wps:bodyPr rtlCol="0" anchor="ctr"/>
                              </wps:wsp>
                            </wpg:grpSp>
                            <wpg:grpSp>
                              <wpg:cNvPr id="2074269429" name="Graphic 2"/>
                              <wpg:cNvGrpSpPr/>
                              <wpg:grpSpPr>
                                <a:xfrm>
                                  <a:off x="2245730" y="2101991"/>
                                  <a:ext cx="597038" cy="2101641"/>
                                  <a:chOff x="2245730" y="2101991"/>
                                  <a:chExt cx="597038" cy="2101641"/>
                                </a:xfrm>
                                <a:solidFill>
                                  <a:srgbClr val="292929"/>
                                </a:solidFill>
                              </wpg:grpSpPr>
                              <wps:wsp>
                                <wps:cNvPr id="2074269430" name="Freeform: Shape 2074269430"/>
                                <wps:cNvSpPr/>
                                <wps:spPr>
                                  <a:xfrm>
                                    <a:off x="2246838" y="2112336"/>
                                    <a:ext cx="595930" cy="2082246"/>
                                  </a:xfrm>
                                  <a:custGeom>
                                    <a:avLst/>
                                    <a:gdLst>
                                      <a:gd name="connsiteX0" fmla="*/ 83681 w 595930"/>
                                      <a:gd name="connsiteY0" fmla="*/ 41379 h 2082246"/>
                                      <a:gd name="connsiteX1" fmla="*/ 22168 w 595930"/>
                                      <a:gd name="connsiteY1" fmla="*/ 0 h 2082246"/>
                                      <a:gd name="connsiteX2" fmla="*/ 10899 w 595930"/>
                                      <a:gd name="connsiteY2" fmla="*/ 20874 h 2082246"/>
                                      <a:gd name="connsiteX3" fmla="*/ 68534 w 595930"/>
                                      <a:gd name="connsiteY3" fmla="*/ 59852 h 2082246"/>
                                      <a:gd name="connsiteX4" fmla="*/ 572285 w 595930"/>
                                      <a:gd name="connsiteY4" fmla="*/ 1037983 h 2082246"/>
                                      <a:gd name="connsiteX5" fmla="*/ 59113 w 595930"/>
                                      <a:gd name="connsiteY5" fmla="*/ 2022949 h 2082246"/>
                                      <a:gd name="connsiteX6" fmla="*/ 0 w 595930"/>
                                      <a:gd name="connsiteY6" fmla="*/ 2061926 h 2082246"/>
                                      <a:gd name="connsiteX7" fmla="*/ 12561 w 595930"/>
                                      <a:gd name="connsiteY7" fmla="*/ 2082246 h 2082246"/>
                                      <a:gd name="connsiteX8" fmla="*/ 72968 w 595930"/>
                                      <a:gd name="connsiteY8" fmla="*/ 2042160 h 2082246"/>
                                      <a:gd name="connsiteX9" fmla="*/ 595930 w 595930"/>
                                      <a:gd name="connsiteY9" fmla="*/ 1038167 h 2082246"/>
                                      <a:gd name="connsiteX10" fmla="*/ 83681 w 595930"/>
                                      <a:gd name="connsiteY10" fmla="*/ 41748 h 20822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95930" h="2082246">
                                        <a:moveTo>
                                          <a:pt x="83681" y="41379"/>
                                        </a:moveTo>
                                        <a:cubicBezTo>
                                          <a:pt x="63546" y="26970"/>
                                          <a:pt x="43226" y="13300"/>
                                          <a:pt x="22168" y="0"/>
                                        </a:cubicBezTo>
                                        <a:cubicBezTo>
                                          <a:pt x="16256" y="5357"/>
                                          <a:pt x="12192" y="12561"/>
                                          <a:pt x="10899" y="20874"/>
                                        </a:cubicBezTo>
                                        <a:cubicBezTo>
                                          <a:pt x="30480" y="33436"/>
                                          <a:pt x="49692" y="46367"/>
                                          <a:pt x="68534" y="59852"/>
                                        </a:cubicBezTo>
                                        <a:cubicBezTo>
                                          <a:pt x="373334" y="278199"/>
                                          <a:pt x="572285" y="635277"/>
                                          <a:pt x="572285" y="1037983"/>
                                        </a:cubicBezTo>
                                        <a:cubicBezTo>
                                          <a:pt x="572285" y="1440688"/>
                                          <a:pt x="369270" y="1805340"/>
                                          <a:pt x="59113" y="2022949"/>
                                        </a:cubicBezTo>
                                        <a:cubicBezTo>
                                          <a:pt x="39901" y="2036618"/>
                                          <a:pt x="20135" y="2049734"/>
                                          <a:pt x="0" y="2061926"/>
                                        </a:cubicBezTo>
                                        <a:cubicBezTo>
                                          <a:pt x="1847" y="2070054"/>
                                          <a:pt x="6466" y="2077258"/>
                                          <a:pt x="12561" y="2082246"/>
                                        </a:cubicBezTo>
                                        <a:cubicBezTo>
                                          <a:pt x="33066" y="2069500"/>
                                          <a:pt x="53386" y="2056015"/>
                                          <a:pt x="72968" y="2042160"/>
                                        </a:cubicBezTo>
                                        <a:cubicBezTo>
                                          <a:pt x="388851" y="1820118"/>
                                          <a:pt x="595930" y="1452880"/>
                                          <a:pt x="595930" y="1038167"/>
                                        </a:cubicBezTo>
                                        <a:cubicBezTo>
                                          <a:pt x="595930" y="623455"/>
                                          <a:pt x="393654" y="264530"/>
                                          <a:pt x="83681" y="41748"/>
                                        </a:cubicBezTo>
                                        <a:close/>
                                      </a:path>
                                    </a:pathLst>
                                  </a:custGeom>
                                  <a:solidFill>
                                    <a:srgbClr val="292929"/>
                                  </a:solidFill>
                                  <a:ln w="18464" cap="flat">
                                    <a:noFill/>
                                    <a:prstDash val="solid"/>
                                    <a:miter/>
                                  </a:ln>
                                </wps:spPr>
                                <wps:bodyPr rtlCol="0" anchor="ctr"/>
                              </wps:wsp>
                              <wps:wsp>
                                <wps:cNvPr id="2074269431" name="Freeform: Shape 2074269431"/>
                                <wps:cNvSpPr/>
                                <wps:spPr>
                                  <a:xfrm>
                                    <a:off x="2256999" y="2101991"/>
                                    <a:ext cx="76107" cy="76107"/>
                                  </a:xfrm>
                                  <a:custGeom>
                                    <a:avLst/>
                                    <a:gdLst>
                                      <a:gd name="connsiteX0" fmla="*/ 76108 w 76107"/>
                                      <a:gd name="connsiteY0" fmla="*/ 38054 h 76107"/>
                                      <a:gd name="connsiteX1" fmla="*/ 73521 w 76107"/>
                                      <a:gd name="connsiteY1" fmla="*/ 51724 h 76107"/>
                                      <a:gd name="connsiteX2" fmla="*/ 58373 w 76107"/>
                                      <a:gd name="connsiteY2" fmla="*/ 70196 h 76107"/>
                                      <a:gd name="connsiteX3" fmla="*/ 38054 w 76107"/>
                                      <a:gd name="connsiteY3" fmla="*/ 76108 h 76107"/>
                                      <a:gd name="connsiteX4" fmla="*/ 0 w 76107"/>
                                      <a:gd name="connsiteY4" fmla="*/ 38054 h 76107"/>
                                      <a:gd name="connsiteX5" fmla="*/ 739 w 76107"/>
                                      <a:gd name="connsiteY5" fmla="*/ 31219 h 76107"/>
                                      <a:gd name="connsiteX6" fmla="*/ 12007 w 76107"/>
                                      <a:gd name="connsiteY6" fmla="*/ 10345 h 76107"/>
                                      <a:gd name="connsiteX7" fmla="*/ 38054 w 76107"/>
                                      <a:gd name="connsiteY7" fmla="*/ 0 h 76107"/>
                                      <a:gd name="connsiteX8" fmla="*/ 76108 w 76107"/>
                                      <a:gd name="connsiteY8" fmla="*/ 38054 h 761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6107" h="76107">
                                        <a:moveTo>
                                          <a:pt x="76108" y="38054"/>
                                        </a:moveTo>
                                        <a:cubicBezTo>
                                          <a:pt x="76108" y="42857"/>
                                          <a:pt x="75184" y="47475"/>
                                          <a:pt x="73521" y="51724"/>
                                        </a:cubicBezTo>
                                        <a:cubicBezTo>
                                          <a:pt x="70750" y="59297"/>
                                          <a:pt x="65209" y="65948"/>
                                          <a:pt x="58373" y="70196"/>
                                        </a:cubicBezTo>
                                        <a:cubicBezTo>
                                          <a:pt x="52462" y="73891"/>
                                          <a:pt x="45628" y="76108"/>
                                          <a:pt x="38054" y="76108"/>
                                        </a:cubicBezTo>
                                        <a:cubicBezTo>
                                          <a:pt x="16995" y="76108"/>
                                          <a:pt x="0" y="59113"/>
                                          <a:pt x="0" y="38054"/>
                                        </a:cubicBezTo>
                                        <a:cubicBezTo>
                                          <a:pt x="0" y="35652"/>
                                          <a:pt x="184" y="33251"/>
                                          <a:pt x="739" y="31219"/>
                                        </a:cubicBezTo>
                                        <a:cubicBezTo>
                                          <a:pt x="2217" y="22906"/>
                                          <a:pt x="6096" y="15887"/>
                                          <a:pt x="12007" y="10345"/>
                                        </a:cubicBezTo>
                                        <a:cubicBezTo>
                                          <a:pt x="18842" y="3879"/>
                                          <a:pt x="27893" y="0"/>
                                          <a:pt x="38054" y="0"/>
                                        </a:cubicBezTo>
                                        <a:cubicBezTo>
                                          <a:pt x="59112" y="0"/>
                                          <a:pt x="76108" y="16995"/>
                                          <a:pt x="76108" y="38054"/>
                                        </a:cubicBezTo>
                                        <a:close/>
                                      </a:path>
                                    </a:pathLst>
                                  </a:custGeom>
                                  <a:solidFill>
                                    <a:srgbClr val="292929"/>
                                  </a:solidFill>
                                  <a:ln w="18464" cap="flat">
                                    <a:noFill/>
                                    <a:prstDash val="solid"/>
                                    <a:miter/>
                                  </a:ln>
                                </wps:spPr>
                                <wps:bodyPr rtlCol="0" anchor="ctr"/>
                              </wps:wsp>
                              <wps:wsp>
                                <wps:cNvPr id="2074269432" name="Freeform: Shape 2074269432"/>
                                <wps:cNvSpPr/>
                                <wps:spPr>
                                  <a:xfrm>
                                    <a:off x="2245730" y="4127710"/>
                                    <a:ext cx="75923" cy="75922"/>
                                  </a:xfrm>
                                  <a:custGeom>
                                    <a:avLst/>
                                    <a:gdLst>
                                      <a:gd name="connsiteX0" fmla="*/ 75923 w 75923"/>
                                      <a:gd name="connsiteY0" fmla="*/ 37869 h 75922"/>
                                      <a:gd name="connsiteX1" fmla="*/ 38054 w 75923"/>
                                      <a:gd name="connsiteY1" fmla="*/ 75923 h 75922"/>
                                      <a:gd name="connsiteX2" fmla="*/ 13485 w 75923"/>
                                      <a:gd name="connsiteY2" fmla="*/ 66687 h 75922"/>
                                      <a:gd name="connsiteX3" fmla="*/ 923 w 75923"/>
                                      <a:gd name="connsiteY3" fmla="*/ 46367 h 75922"/>
                                      <a:gd name="connsiteX4" fmla="*/ 0 w 75923"/>
                                      <a:gd name="connsiteY4" fmla="*/ 37869 h 75922"/>
                                      <a:gd name="connsiteX5" fmla="*/ 38054 w 75923"/>
                                      <a:gd name="connsiteY5" fmla="*/ 0 h 75922"/>
                                      <a:gd name="connsiteX6" fmla="*/ 60036 w 75923"/>
                                      <a:gd name="connsiteY6" fmla="*/ 7389 h 75922"/>
                                      <a:gd name="connsiteX7" fmla="*/ 73891 w 75923"/>
                                      <a:gd name="connsiteY7" fmla="*/ 26601 h 75922"/>
                                      <a:gd name="connsiteX8" fmla="*/ 75738 w 75923"/>
                                      <a:gd name="connsiteY8" fmla="*/ 37869 h 759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5923" h="75922">
                                        <a:moveTo>
                                          <a:pt x="75923" y="37869"/>
                                        </a:moveTo>
                                        <a:cubicBezTo>
                                          <a:pt x="75923" y="58928"/>
                                          <a:pt x="58928" y="75923"/>
                                          <a:pt x="38054" y="75923"/>
                                        </a:cubicBezTo>
                                        <a:cubicBezTo>
                                          <a:pt x="28633" y="75923"/>
                                          <a:pt x="20135" y="72598"/>
                                          <a:pt x="13485" y="66687"/>
                                        </a:cubicBezTo>
                                        <a:cubicBezTo>
                                          <a:pt x="7389" y="61699"/>
                                          <a:pt x="2771" y="54310"/>
                                          <a:pt x="923" y="46367"/>
                                        </a:cubicBezTo>
                                        <a:cubicBezTo>
                                          <a:pt x="185" y="43596"/>
                                          <a:pt x="0" y="40640"/>
                                          <a:pt x="0" y="37869"/>
                                        </a:cubicBezTo>
                                        <a:cubicBezTo>
                                          <a:pt x="0" y="16995"/>
                                          <a:pt x="16995" y="0"/>
                                          <a:pt x="38054" y="0"/>
                                        </a:cubicBezTo>
                                        <a:cubicBezTo>
                                          <a:pt x="46367" y="0"/>
                                          <a:pt x="53941" y="2586"/>
                                          <a:pt x="60036" y="7389"/>
                                        </a:cubicBezTo>
                                        <a:cubicBezTo>
                                          <a:pt x="66687" y="11823"/>
                                          <a:pt x="71674" y="18473"/>
                                          <a:pt x="73891" y="26601"/>
                                        </a:cubicBezTo>
                                        <a:cubicBezTo>
                                          <a:pt x="74999" y="30110"/>
                                          <a:pt x="75738" y="33990"/>
                                          <a:pt x="75738" y="37869"/>
                                        </a:cubicBezTo>
                                        <a:close/>
                                      </a:path>
                                    </a:pathLst>
                                  </a:custGeom>
                                  <a:solidFill>
                                    <a:srgbClr val="292929"/>
                                  </a:solidFill>
                                  <a:ln w="18464" cap="flat">
                                    <a:noFill/>
                                    <a:prstDash val="solid"/>
                                    <a:miter/>
                                  </a:ln>
                                </wps:spPr>
                                <wps:bodyPr rtlCol="0" anchor="ctr"/>
                              </wps:wsp>
                            </wpg:grpSp>
                          </wpg:grpSp>
                          <wps:wsp>
                            <wps:cNvPr id="2074269433" name="TextBox 226"/>
                            <wps:cNvSpPr txBox="1"/>
                            <wps:spPr>
                              <a:xfrm>
                                <a:off x="75544" y="2633321"/>
                                <a:ext cx="567559" cy="505630"/>
                              </a:xfrm>
                              <a:prstGeom prst="rect">
                                <a:avLst/>
                              </a:prstGeom>
                              <a:noFill/>
                            </wps:spPr>
                            <wps:txbx>
                              <w:txbxContent>
                                <w:p w:rsidR="00671334" w:rsidRDefault="00671334" w:rsidP="00BB7BB8">
                                  <w:pPr>
                                    <w:bidi w:val="0"/>
                                    <w:rPr>
                                      <w:rFonts w:ascii="Adobe Arabic" w:hAnsi="Adobe Arabic" w:cs="Adobe Arabic"/>
                                      <w:kern w:val="24"/>
                                      <w:sz w:val="40"/>
                                      <w:szCs w:val="40"/>
                                    </w:rPr>
                                  </w:pPr>
                                  <w:r>
                                    <w:rPr>
                                      <w:rFonts w:ascii="Adobe Arabic" w:hAnsi="Adobe Arabic" w:cs="Adobe Arabic"/>
                                      <w:kern w:val="24"/>
                                      <w:sz w:val="40"/>
                                      <w:szCs w:val="40"/>
                                    </w:rPr>
                                    <w:t>06</w:t>
                                  </w:r>
                                </w:p>
                              </w:txbxContent>
                            </wps:txbx>
                            <wps:bodyPr wrap="square" rtlCol="0">
                              <a:noAutofit/>
                            </wps:bodyPr>
                          </wps:wsp>
                        </wpg:grpSp>
                        <wps:wsp>
                          <wps:cNvPr id="2074269470" name="TextBox 224"/>
                          <wps:cNvSpPr txBox="1"/>
                          <wps:spPr>
                            <a:xfrm>
                              <a:off x="423250" y="2139619"/>
                              <a:ext cx="1196339" cy="1023942"/>
                            </a:xfrm>
                            <a:prstGeom prst="rect">
                              <a:avLst/>
                            </a:prstGeom>
                            <a:noFill/>
                          </wps:spPr>
                          <wps:txb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التحديات المرتبطة بالتحوّل الرقمي</w:t>
                                </w:r>
                              </w:p>
                            </w:txbxContent>
                          </wps:txbx>
                          <wps:bodyPr wrap="square">
                            <a:noAutofit/>
                          </wps:bodyPr>
                        </wps:wsp>
                      </wpg:grpSp>
                    </wpg:wgp>
                  </a:graphicData>
                </a:graphic>
              </wp:inline>
            </w:drawing>
          </mc:Choice>
          <mc:Fallback>
            <w:pict>
              <v:group id="Group 235" o:spid="_x0000_s1876" style="width:451.3pt;height:219.05pt;mso-position-horizontal-relative:char;mso-position-vertical-relative:line" coordsize="69440,33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">
                <v:group id="Group 2074269150" o:spid="_x0000_s1877" style="position:absolute;left:52816;width:16624;height:15175" coordorigin="52816" coordsize="16623,15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DvYcbL&#10;AAAA4wAAAA8AAAAAAAAAAAAAAAAAqgIAAGRycy9kb3ducmV2LnhtbFBLBQYAAAAABAAEAPoAAACi&#10;AwAAAAA=&#10;">
                  <v:group id="Group 2074269151" o:spid="_x0000_s1878" style="position:absolute;left:52816;width:16624;height:15175" coordorigin="52816" coordsize="20522,18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Po8Rd&#10;zAAAAOMAAAAPAAAAAAAAAAAAAAAAAKoCAABkcnMvZG93bnJldi54bWxQSwUGAAAAAAQABAD6AAAA&#10;owMAAAAA&#10;">
                    <v:group id="Graphic 2" o:spid="_x0000_s1879" style="position:absolute;left:52816;width:20523;height:18734" coordorigin="52816" coordsize="28427,25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cVoq&#10;zAAAAOMAAAAPAAAAAAAAAAAAAAAAAKoCAABkcnMvZG93bnJldi54bWxQSwUGAAAAAAQABAD6AAAA&#10;owMAAAAA&#10;">
                      <v:shape id="Freeform: Shape 2074269153" o:spid="_x0000_s1880" style="position:absolute;left:56005;width:20004;height:25950;visibility:visible;mso-wrap-style:square;v-text-anchor:middle" coordsize="2000411,2595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HhFcgA&#10;AADjAAAADwAAAGRycy9kb3ducmV2LnhtbERPTWvCQBC9C/0PyxR6041pozZ1FQlI9RKotYfehuw0&#10;CWZnQ3ZN0n/fFYQe3zdvvR1NI3rqXG1ZwXwWgSAurK65VHD+3E9XIJxH1thYJgW/5GC7eZisMdV2&#10;4A/qT74UoYRdigoq79tUSldUZNDNbEsctB/bGfQBdqXUHQ6h3DQyjqKFNFhzWKiwpayi4nK6GgWm&#10;DfTlvMq/v5Y2P77TQFmyU+rpcdy9gfA0+n/zPX3QCuJo+RIvXufJM9w+hT8gN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YeEVyAAAAOMAAAAPAAAAAAAAAAAAAAAAAJgCAABk&#10;cnMvZG93bnJldi54bWxQSwUGAAAAAAQABAD1AAAAjQMAAAAA&#10;" path="m1297340,2594680c582076,2594680,,2012604,,1297340,,582076,582076,,1297340,v249936,,493037,71674,703072,207079l1910819,346179c1727569,227953,1515503,165516,1297340,165516v-624194,,-1132009,507815,-1132009,1132009c165331,1921718,673146,2429534,1297340,2429534v210958,,417299,-58744,596669,-169950l1981200,2400162v-205601,127462,-442052,194887,-683860,194887l1297340,2594680xe" fillcolor="#116569" stroked="f" strokeweight=".51289mm">
                        <v:stroke joinstyle="miter"/>
                        <v:path arrowok="t" o:connecttype="custom" o:connectlocs="1297340,2594680;0,1297340;1297340,0;2000412,207079;1910819,346179;1297340,165516;165331,1297525;1297340,2429534;1894009,2259584;1981200,2400162;1297340,2595049" o:connectangles="0,0,0,0,0,0,0,0,0,0,0"/>
                      </v:shape>
                      <v:group id="Graphic 2" o:spid="_x0000_s1881" style="position:absolute;left:52816;top:9446;width:7855;height:7855" coordorigin="52816,9446" coordsize="7854,78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f1GfF&#10;zAAAAOMAAAAPAAAAAAAAAAAAAAAAAKoCAABkcnMvZG93bnJldi54bWxQSwUGAAAAAAQABAD6AAAA&#10;owMAAAAA&#10;">
                        <v:shape id="Freeform: Shape 2074269173" o:spid="_x0000_s1882" style="position:absolute;left:53169;top:9803;width:7145;height:7145;visibility:visible;mso-wrap-style:square;v-text-anchor:middle" coordsize="714525,714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Syx8sA&#10;AADjAAAADwAAAGRycy9kb3ducmV2LnhtbESPQUsDMRSE74L/ITzBm012XVtdmxYpCr14aFXE23Pz&#10;3CxNXpZN2l3/vREEj8PMfMMs15N34kRD7AJrKGYKBHETTMethteXp6tbEDEhG3SBScM3RVivzs+W&#10;WJsw8o5O+9SKDOFYowabUl9LGRtLHuMs9MTZ+wqDx5Tl0Eoz4Jjh3slSqbn02HFesNjTxlJz2B+9&#10;hpvm+f3TumOsqo9DqR5Ht3nbFlpfXkwP9yASTek//NfeGg2lWlTl/K5YXMPvp/wH5Oo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SFLLHywAAAOMAAAAPAAAAAAAAAAAAAAAAAJgC&#10;AABkcnMvZG93bnJldi54bWxQSwUGAAAAAAQABAD1AAAAkAMAAAAA&#10;" path="m714525,357263v,197310,-159952,357262,-357263,357262c159952,714525,,554573,,357263,,159952,159952,,357262,,554573,,714525,159952,714525,357263xe" stroked="f" strokeweight=".51289mm">
                          <v:stroke joinstyle="miter"/>
                          <v:path arrowok="t" o:connecttype="custom" o:connectlocs="714525,357263;357262,714525;0,357263;357262,0;714525,357263" o:connectangles="0,0,0,0,0"/>
                        </v:shape>
                        <v:shape id="Freeform: Shape 2074269174" o:spid="_x0000_s1883" style="position:absolute;left:52816;top:9446;width:7855;height:7855;visibility:visible;mso-wrap-style:square;v-text-anchor:middle" coordsize="785460,785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kIZ80A&#10;AADjAAAADwAAAGRycy9kb3ducmV2LnhtbESPT2vCQBTE74V+h+UVvNWNwUZNXcWKQnsoUv+Ax0f2&#10;maTNvg3ZjW6/fbdQ6HGYmd8w82UwjbhS52rLCkbDBARxYXXNpYLjYfs4BeE8ssbGMin4JgfLxf3d&#10;HHNtb/xB170vRYSwy1FB5X2bS+mKigy6oW2Jo3exnUEfZVdK3eEtwk0j0yTJpMGa40KFLa0rKr72&#10;vVHwfjpeeveyS13/uQtvq+wcNk9npQYPYfUMwlPw/+G/9qtWkCaTcZrNRpMx/H6Kf0Aufg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BbJCGfNAAAA4wAAAA8AAAAAAAAAAAAAAAAA&#10;mAIAAGRycy9kb3ducmV2LnhtbFBLBQYAAAAABAAEAPUAAACSAwAAAAA=&#10;" path="m392730,785461c176230,785461,,609231,,392730,,176230,176230,,392730,,609231,,785461,176230,785461,392730v,216501,-176230,392731,-392731,392731xm392730,70935c215208,70935,70935,215207,70935,392730v,177523,144273,321795,321795,321795c570253,714525,714526,570253,714526,392730,714526,215207,570253,70935,392730,70935xe" fillcolor="#292929" stroked="f" strokeweight=".51289mm">
                          <v:stroke joinstyle="miter"/>
                          <v:path arrowok="t" o:connecttype="custom" o:connectlocs="392730,785461;0,392730;392730,0;785461,392730;392730,785461;392730,70935;70935,392730;392730,714525;714526,392730;392730,70935" o:connectangles="0,0,0,0,0,0,0,0,0,0"/>
                        </v:shape>
                      </v:group>
                      <v:group id="Graphic 2" o:spid="_x0000_s1884" style="position:absolute;left:75274;top:2490;width:5970;height:21016" coordorigin="75274,2490" coordsize="5970,21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7LZ4+&#10;zAAAAOMAAAAPAAAAAAAAAAAAAAAAAKoCAABkcnMvZG93bnJldi54bWxQSwUGAAAAAAQABAD6AAAA&#10;owMAAAAA&#10;">
                        <v:shape id="Freeform: Shape 2074269176" o:spid="_x0000_s1885" style="position:absolute;left:75285;top:2593;width:5959;height:20823;visibility:visible;mso-wrap-style:square;v-text-anchor:middle" coordsize="595930,208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bzEc0A&#10;AADjAAAADwAAAGRycy9kb3ducmV2LnhtbESP0WrCQBRE34X+w3ILfdONoURNXcWKUvWhtWk/4JK9&#10;TUKzd0N2E1O/vlsQ+jjMzBlmuR5MLXpqXWVZwXQSgSDOra64UPD5sR/PQTiPrLG2TAp+yMF6dTda&#10;Yqrthd+pz3whAoRdigpK75tUSpeXZNBNbEMcvC/bGvRBtoXULV4C3NQyjqJEGqw4LJTY0Lak/Dvr&#10;jILquj913Wufnev58/Fls5DDefem1MP9sHkC4Wnw/+Fb+6AVxNHsMU4W01kCf5/CH5CrX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AcW8xHNAAAA4wAAAA8AAAAAAAAAAAAAAAAA&#10;mAIAAGRycy9kb3ducmV2LnhtbFBLBQYAAAAABAAEAPUAAACSAwAAAAA=&#10;" path="m83681,41379c63546,26970,43226,13300,22168,,16256,5357,12192,12561,10899,20874,30480,33436,49692,46367,68534,59852v304800,218347,503751,575425,503751,978131c572285,1440688,369270,1805340,59113,2022949,39901,2036618,20135,2049734,,2061926v1847,8128,6466,15332,12561,20320c33066,2069500,53386,2056015,72968,2042160,388851,1820118,595930,1452880,595930,1038167,595930,623455,393654,264530,83681,41748r,-369xe" fillcolor="#292929" stroked="f" strokeweight=".51289mm">
                          <v:stroke joinstyle="miter"/>
                          <v:path arrowok="t" o:connecttype="custom" o:connectlocs="83681,41379;22168,0;10899,20874;68534,59852;572285,1037983;59113,2022949;0,2061926;12561,2082246;72968,2042160;595930,1038167;83681,41748" o:connectangles="0,0,0,0,0,0,0,0,0,0,0"/>
                        </v:shape>
                        <v:shape id="Freeform: Shape 2074269177" o:spid="_x0000_s1886" style="position:absolute;left:75386;top:2490;width:761;height:761;visibility:visible;mso-wrap-style:square;v-text-anchor:middle" coordsize="76107,7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5XUcwA&#10;AADjAAAADwAAAGRycy9kb3ducmV2LnhtbESP0UrDQBRE3wX/YbmCL2I3CTWxabdFagtCBbH2A26z&#10;t9lg9m7Irmn8+64g9HGYmTPMYjXaVgzU+8axgnSSgCCunG64VnD42j4+g/ABWWPrmBT8kofV8vZm&#10;gaV2Z/6kYR9qESHsS1RgQuhKKX1lyKKfuI44eifXWwxR9rXUPZ4j3LYyS5JcWmw4LhjsaG2o+t7/&#10;WAXd6yGsn9qNoSGtPt6nm+NDviuUur8bX+YgAo3hGv5vv2kFWVJMs3yWFgX8fYp/QC4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bj5XUcwAAADjAAAADwAAAAAAAAAAAAAAAACY&#10;AgAAZHJzL2Rvd25yZXYueG1sUEsFBgAAAAAEAAQA9QAAAJEDAAAAAA==&#10;" path="m76108,38054v,4803,-924,9421,-2587,13670c70750,59297,65209,65948,58373,70196v-5911,3695,-12745,5912,-20319,5912c16995,76108,,59113,,38054,,35652,184,33251,739,31219,2217,22906,6096,15887,12007,10345,18842,3879,27893,,38054,,59112,,76108,16995,76108,38054xe" fillcolor="#292929" stroked="f" strokeweight=".51289mm">
                          <v:stroke joinstyle="miter"/>
                          <v:path arrowok="t" o:connecttype="custom" o:connectlocs="76108,38054;73521,51724;58373,70196;38054,76108;0,38054;739,31219;12007,10345;38054,0;76108,38054" o:connectangles="0,0,0,0,0,0,0,0,0"/>
                        </v:shape>
                        <v:shape id="Freeform: Shape 2074269178" o:spid="_x0000_s1887" style="position:absolute;left:75274;top:22747;width:759;height:759;visibility:visible;mso-wrap-style:square;v-text-anchor:middle" coordsize="75923,75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10ycYA&#10;AADjAAAADwAAAGRycy9kb3ducmV2LnhtbERP3WrCMBS+F/YO4Qx2p6ll2K0zigyU7kaw+gCH5qyt&#10;NiclyWr79suF4OXH97/ejqYTAznfWlawXCQgiCurW64VXM77+QcIH5A1dpZJwUQetpuX2Rpzbe98&#10;oqEMtYgh7HNU0ITQ51L6qiGDfmF74sj9WmcwROhqqR3eY7jpZJokK2mw5djQYE/fDVW38s8o0Pti&#10;LHB39ZM8/BwvxeAO5ylT6u113H2BCDSGp/jhLrSCNMne09XnMouj46f4B+Tm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910ycYAAADjAAAADwAAAAAAAAAAAAAAAACYAgAAZHJz&#10;L2Rvd25yZXYueG1sUEsFBgAAAAAEAAQA9QAAAIsDAAAAAA==&#10;" path="m75923,37869v,21059,-16995,38054,-37869,38054c28633,75923,20135,72598,13485,66687,7389,61699,2771,54310,923,46367,185,43596,,40640,,37869,,16995,16995,,38054,v8313,,15887,2586,21982,7389c66687,11823,71674,18473,73891,26601v1108,3509,1847,7389,1847,11268l75923,37869xe" fillcolor="#292929" stroked="f" strokeweight=".51289mm">
                          <v:stroke joinstyle="miter"/>
                          <v:path arrowok="t" o:connecttype="custom" o:connectlocs="75923,37869;38054,75923;13485,66687;923,46367;0,37869;38054,0;60036,7389;73891,26601;75738,37869" o:connectangles="0,0,0,0,0,0,0,0,0"/>
                        </v:shape>
                      </v:group>
                    </v:group>
                    <v:shape id="TextBox 161" o:spid="_x0000_s1888" type="#_x0000_t202" style="position:absolute;left:53569;top:7365;width:5667;height:5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fNEcoA&#10;AADjAAAADwAAAGRycy9kb3ducmV2LnhtbESPT2vCQBTE74LfYXlCb7prsGpSVxGL0FNL/QfeHtln&#10;Epp9G7KrSb99t1DocZiZ3zCrTW9r8aDWV441TCcKBHHuTMWFhtNxP16C8AHZYO2YNHyTh816OFhh&#10;ZlzHn/Q4hEJECPsMNZQhNJmUPi/Jop+4hjh6N9daDFG2hTQtdhFua5koNZcWK44LJTa0Kyn/Otyt&#10;hvP77XqZqY/i1T43neuVZJtKrZ9G/fYFRKA+/If/2m9GQ6IWs2SeThcp/H6Kf0Cu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8XzRHKAAAA4wAAAA8AAAAAAAAAAAAAAAAAmAIA&#10;AGRycy9kb3ducmV2LnhtbFBLBQYAAAAABAAEAPUAAACPAwAAAAA=&#10;" filled="f" stroked="f">
                      <v:textbox>
                        <w:txbxContent>
                          <w:p w:rsidR="00671334" w:rsidRDefault="00671334" w:rsidP="00BB7BB8">
                            <w:pPr>
                              <w:bidi w:val="0"/>
                              <w:rPr>
                                <w:rFonts w:ascii="Adobe Arabic" w:hAnsi="Adobe Arabic" w:cs="Adobe Arabic"/>
                                <w:kern w:val="24"/>
                                <w:sz w:val="40"/>
                                <w:szCs w:val="40"/>
                              </w:rPr>
                            </w:pPr>
                            <w:r>
                              <w:rPr>
                                <w:rFonts w:ascii="Adobe Arabic" w:hAnsi="Adobe Arabic" w:cs="Adobe Arabic"/>
                                <w:kern w:val="24"/>
                                <w:sz w:val="40"/>
                                <w:szCs w:val="40"/>
                              </w:rPr>
                              <w:t>01</w:t>
                            </w:r>
                          </w:p>
                        </w:txbxContent>
                      </v:textbox>
                    </v:shape>
                  </v:group>
                  <v:shape id="TextBox 159" o:spid="_x0000_s1889" type="#_x0000_t202" style="position:absolute;left:57306;top:4560;width:10991;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Uq8gA&#10;AADjAAAADwAAAGRycy9kb3ducmV2LnhtbESPy2rCQBSG94LvMBzBXZ0xWC/RUUQRumpR20J3h8wx&#10;CWbOhMxo4ts7i4LLn//Gt9p0thJ3anzpWMN4pEAQZ86UnGv4Ph/e5iB8QDZYOSYND/KwWfd7K0yN&#10;a/lI91PIRRxhn6KGIoQ6ldJnBVn0I1cTR+/iGoshyiaXpsE2jttKJkpNpcWS40OBNe0Kyq6nm9Xw&#10;83n5+52or3xv3+vWdUqyXUith4NuuwQRqAuv8H/7w2hI1GySTBfjeaSITJEH5PoJ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BSryAAAAOMAAAAPAAAAAAAAAAAAAAAAAJgCAABk&#10;cnMvZG93bnJldi54bWxQSwUGAAAAAAQABAD1AAAAjQMAAAAA&#10;" filled="f" stroked="f">
                    <v:textbo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التغيير في نماذج القيادة</w:t>
                          </w:r>
                        </w:p>
                      </w:txbxContent>
                    </v:textbox>
                  </v:shape>
                </v:group>
                <v:group id="Group 2074269181" o:spid="_x0000_s1890" style="position:absolute;left:32673;width:16624;height:15175" coordorigin="32673" coordsize="16623,15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xw+ga&#10;zAAAAOMAAAAPAAAAAAAAAAAAAAAAAKoCAABkcnMvZG93bnJldi54bWxQSwUGAAAAAAQABAD6AAAA&#10;owMAAAAA&#10;">
                  <v:group id="Group 2074269344" o:spid="_x0000_s1891" style="position:absolute;left:32673;width:16624;height:15175" coordorigin="32673" coordsize="20522,18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3yZ/5&#10;zAAAAOMAAAAPAAAAAAAAAAAAAAAAAKoCAABkcnMvZG93bnJldi54bWxQSwUGAAAAAAQABAD6AAAA&#10;owMAAAAA&#10;">
                    <v:group id="Graphic 2" o:spid="_x0000_s1892" style="position:absolute;left:32673;width:20522;height:18734" coordorigin="32673" coordsize="28427,25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YhTpi&#10;zAAAAOMAAAAPAAAAAAAAAAAAAAAAAKoCAABkcnMvZG93bnJldi54bWxQSwUGAAAAAAQABAD6AAAA&#10;owMAAAAA&#10;">
                      <v:shape id="Freeform: Shape 2074269346" o:spid="_x0000_s1893" style="position:absolute;left:35861;width:20005;height:25950;visibility:visible;mso-wrap-style:square;v-text-anchor:middle" coordsize="2000411,2595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wTcsA&#10;AADjAAAADwAAAGRycy9kb3ducmV2LnhtbESPQWvCQBSE74L/YXmFXqRuTEOsqatIi+KtGNuDt0f2&#10;NQnNvo3Z1cR/3xUKPQ4z8w2zXA+mEVfqXG1ZwWwagSAurK65VPB53D69gHAeWWNjmRTcyMF6NR4t&#10;MdO25wNdc1+KAGGXoYLK+zaT0hUVGXRT2xIH79t2Bn2QXSl1h32Am0bGUZRKgzWHhQpbequo+Mkv&#10;RkF++jC8S/fJmbflZXLwdf/1flPq8WHYvILwNPj/8F97rxXE0TyJ08VzksL9U/gDcvU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vDPBNywAAAOMAAAAPAAAAAAAAAAAAAAAAAJgC&#10;AABkcnMvZG93bnJldi54bWxQSwUGAAAAAAQABAD1AAAAkAMAAAAA&#10;" path="m1297340,2594680c582076,2594680,,2012604,,1297340,,582076,582076,,1297340,v249936,,493037,71674,703072,207079l1910819,346179c1727569,227953,1515503,165516,1297340,165516v-624194,,-1132009,507815,-1132009,1132009c165331,1921718,673146,2429534,1297340,2429534v210958,,417299,-58744,596669,-169950l1981200,2400162v-205601,127462,-442052,194887,-683860,194887l1297340,2594680xe" fillcolor="#ffd966" strokecolor="#ffd966" strokeweight=".51289mm">
                        <v:stroke joinstyle="miter"/>
                        <v:path arrowok="t" o:connecttype="custom" o:connectlocs="1297340,2594680;0,1297340;1297340,0;2000412,207079;1910819,346179;1297340,165516;165331,1297525;1297340,2429534;1894009,2259584;1981200,2400162;1297340,2595049" o:connectangles="0,0,0,0,0,0,0,0,0,0,0"/>
                      </v:shape>
                      <v:group id="Graphic 2" o:spid="_x0000_s1894" style="position:absolute;left:32673;top:9446;width:7855;height:7855" coordorigin="32673,9446" coordsize="7854,78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HGwGO&#10;zAAAAOMAAAAPAAAAAAAAAAAAAAAAAKoCAABkcnMvZG93bnJldi54bWxQSwUGAAAAAAQABAD6AAAA&#10;owMAAAAA&#10;">
                        <v:shape id="Freeform: Shape 2074269348" o:spid="_x0000_s1895" style="position:absolute;left:33026;top:9803;width:7145;height:7145;visibility:visible;mso-wrap-style:square;v-text-anchor:middle" coordsize="714525,714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iE6skA&#10;AADjAAAADwAAAGRycy9kb3ducmV2LnhtbERPz0/CMBS+m/A/NI/Em7TMiTIpxBBNuHgQNcbbY32u&#10;C+3rshY2/3t7MOH45fu92ozeiTP1sQ2sYT5TIIjrYFpuNHy8v9w8gIgJ2aALTBp+KcJmPblaYWXC&#10;wG903qdG5BCOFWqwKXWVlLG25DHOQkecuZ/Qe0wZ9o00PQ453DtZKLWQHlvODRY72lqqj/uT13BX&#10;v34drDvFsvw+Fup5cNvP3Vzr6+n49Agi0Zgu4n/3zmgo1H1ZLJa3ZR6dP+U/IN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xiE6skAAADjAAAADwAAAAAAAAAAAAAAAACYAgAA&#10;ZHJzL2Rvd25yZXYueG1sUEsFBgAAAAAEAAQA9QAAAI4DAAAAAA==&#10;" path="m714525,357263v,197310,-159952,357262,-357263,357262c159952,714525,,554573,,357263,,159952,159952,,357262,,554573,,714525,159952,714525,357263xe" stroked="f" strokeweight=".51289mm">
                          <v:stroke joinstyle="miter"/>
                          <v:path arrowok="t" o:connecttype="custom" o:connectlocs="714525,357263;357262,714525;0,357263;357262,0;714525,357263" o:connectangles="0,0,0,0,0"/>
                        </v:shape>
                        <v:shape id="Freeform: Shape 2074269349" o:spid="_x0000_s1896" style="position:absolute;left:32673;top:9446;width:7855;height:7855;visibility:visible;mso-wrap-style:square;v-text-anchor:middle" coordsize="785460,785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" path="m392730,785461c176230,785461,,609231,,392730,,176230,176230,,392730,,609231,,785461,176230,785461,392730v,216501,-176230,392731,-392731,392731xm392730,70935c215208,70935,70935,215207,70935,392730v,177523,144273,321795,321795,321795c570253,714525,714526,570253,714526,392730,714526,215207,570253,70935,392730,70935xe" fillcolor="#292929" stroked="f" strokeweight=".51289mm">
                          <v:stroke joinstyle="miter"/>
                          <v:path arrowok="t" o:connecttype="custom" o:connectlocs="392730,785461;0,392730;392730,0;785461,392730;392730,785461;392730,70935;70935,392730;392730,714525;714526,392730;392730,70935" o:connectangles="0,0,0,0,0,0,0,0,0,0"/>
                        </v:shape>
                      </v:group>
                      <v:group id="Graphic 2" o:spid="_x0000_s1897" style="position:absolute;left:55130;top:2490;width:5971;height:21016" coordorigin="55130,2490" coordsize="5970,21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0rDyfL&#10;AAAA4wAAAA8AAAAAAAAAAAAAAAAAqgIAAGRycy9kb3ducmV2LnhtbFBLBQYAAAAABAAEAPoAAACi&#10;AwAAAAA=&#10;">
                        <v:shape id="Freeform: Shape 2074269351" o:spid="_x0000_s1898" style="position:absolute;left:55141;top:2593;width:5960;height:20823;visibility:visible;mso-wrap-style:square;v-text-anchor:middle" coordsize="595930,208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" path="m83681,41379c63546,26970,43226,13300,22168,,16256,5357,12192,12561,10899,20874,30480,33436,49692,46367,68534,59852v304800,218347,503751,575425,503751,978131c572285,1440688,369270,1805340,59113,2022949,39901,2036618,20135,2049734,,2061926v1847,8128,6466,15332,12561,20320c33066,2069500,53386,2056015,72968,2042160,388851,1820118,595930,1452880,595930,1038167,595930,623455,393654,264530,83681,41748r,-369xe" fillcolor="#292929" stroked="f" strokeweight=".51289mm">
                          <v:stroke joinstyle="miter"/>
                          <v:path arrowok="t" o:connecttype="custom" o:connectlocs="83681,41379;22168,0;10899,20874;68534,59852;572285,1037983;59113,2022949;0,2061926;12561,2082246;72968,2042160;595930,1038167;83681,41748" o:connectangles="0,0,0,0,0,0,0,0,0,0,0"/>
                        </v:shape>
                        <v:shape id="Freeform: Shape 2074269352" o:spid="_x0000_s1899" style="position:absolute;left:55243;top:2490;width:761;height:761;visibility:visible;mso-wrap-style:square;v-text-anchor:middle" coordsize="76107,7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jGSMwA&#10;AADjAAAADwAAAGRycy9kb3ducmV2LnhtbESP3WrCQBSE7wu+w3KE3pS6MdXYRlcp1oLQQvHnAU6z&#10;p9lg9mzIbmP69q5Q8HKYmW+Yxaq3teio9ZVjBeNRAoK4cLriUsHx8P74DMIHZI21Y1LwRx5Wy8Hd&#10;AnPtzryjbh9KESHsc1RgQmhyKX1hyKIfuYY4ej+utRiibEupWzxHuK1lmiSZtFhxXDDY0NpQcdr/&#10;WgXN2zGsp/XGUDcuvj4nm++H7GOm1P2wf52DCNSHW/i/vdUK0mQ2SbOXp2kK10/xD8jlB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mDjGSMwAAADjAAAADwAAAAAAAAAAAAAAAACY&#10;AgAAZHJzL2Rvd25yZXYueG1sUEsFBgAAAAAEAAQA9QAAAJEDAAAAAA==&#10;" path="m76108,38054v,4803,-924,9421,-2587,13670c70750,59297,65209,65948,58373,70196v-5911,3695,-12745,5912,-20319,5912c16995,76108,,59113,,38054,,35652,184,33251,739,31219,2217,22906,6096,15887,12007,10345,18842,3879,27893,,38054,,59112,,76108,16995,76108,38054xe" fillcolor="#292929" stroked="f" strokeweight=".51289mm">
                          <v:stroke joinstyle="miter"/>
                          <v:path arrowok="t" o:connecttype="custom" o:connectlocs="76108,38054;73521,51724;58373,70196;38054,76108;0,38054;739,31219;12007,10345;38054,0;76108,38054" o:connectangles="0,0,0,0,0,0,0,0,0"/>
                        </v:shape>
                        <v:shape id="Freeform: Shape 2074269371" o:spid="_x0000_s1900" style="position:absolute;left:55130;top:22747;width:760;height:759;visibility:visible;mso-wrap-style:square;v-text-anchor:middle" coordsize="75923,75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OztcoA&#10;AADjAAAADwAAAGRycy9kb3ducmV2LnhtbESPzWrDMBCE74G+g9hCb4kct8SJEyWEQoJ7KeTnARZr&#10;Yzu1VkZSHfvtq0Khx2FmvmE2u8G0oifnG8sK5rMEBHFpdcOVguvlMF2C8AFZY2uZFIzkYbd9mmww&#10;1/bBJ+rPoRIRwj5HBXUIXS6lL2sy6Ge2I47ezTqDIUpXSe3wEeGmlWmSLKTBhuNCjR2911R+nb+N&#10;An0ohgL3dz/K48fntejd8TJmSr08D/s1iEBD+A//tQutIE2yt3Sxes3m8Psp/gG5/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Mjs7XKAAAA4wAAAA8AAAAAAAAAAAAAAAAAmAIA&#10;AGRycy9kb3ducmV2LnhtbFBLBQYAAAAABAAEAPUAAACPAwAAAAA=&#10;" path="m75923,37869v,21059,-16995,38054,-37869,38054c28633,75923,20135,72598,13485,66687,7389,61699,2771,54310,923,46367,185,43596,,40640,,37869,,16995,16995,,38054,v8313,,15887,2586,21982,7389c66687,11823,71674,18473,73891,26601v1108,3509,1847,7389,1847,11268l75923,37869xe" fillcolor="#292929" stroked="f" strokeweight=".51289mm">
                          <v:stroke joinstyle="miter"/>
                          <v:path arrowok="t" o:connecttype="custom" o:connectlocs="75923,37869;38054,75923;13485,66687;923,46367;0,37869;38054,0;60036,7389;73891,26601;75738,37869" o:connectangles="0,0,0,0,0,0,0,0,0"/>
                        </v:shape>
                      </v:group>
                    </v:group>
                    <v:shape id="TextBox 174" o:spid="_x0000_s1901" type="#_x0000_t202" style="position:absolute;left:33427;top:7365;width:5667;height:5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cxgcoA&#10;AADjAAAADwAAAGRycy9kb3ducmV2LnhtbESPT2vCQBTE7wW/w/IK3upu47+aukqpCD1ZjG2ht0f2&#10;mQSzb0N2NfHbdwWhx2FmfsMs172txYVaXznW8DxSIIhzZyouNHwdtk8vIHxANlg7Jg1X8rBeDR6W&#10;mBrX8Z4uWShEhLBPUUMZQpNK6fOSLPqRa4ijd3StxRBlW0jTYhfhtpaJUjNpseK4UGJD7yXlp+xs&#10;NXzvjr8/E/VZbOy06VyvJNuF1Hr42L+9ggjUh//wvf1hNCRqPklmi/E8gdun+Afk6g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x3MYHKAAAA4wAAAA8AAAAAAAAAAAAAAAAAmAIA&#10;AGRycy9kb3ducmV2LnhtbFBLBQYAAAAABAAEAPUAAACPAwAAAAA=&#10;" filled="f" stroked="f">
                      <v:textbox>
                        <w:txbxContent>
                          <w:p w:rsidR="00671334" w:rsidRDefault="00671334" w:rsidP="00BB7BB8">
                            <w:pPr>
                              <w:bidi w:val="0"/>
                              <w:rPr>
                                <w:rFonts w:ascii="Adobe Arabic" w:hAnsi="Adobe Arabic" w:cs="Adobe Arabic"/>
                                <w:kern w:val="24"/>
                                <w:sz w:val="40"/>
                                <w:szCs w:val="40"/>
                              </w:rPr>
                            </w:pPr>
                            <w:r>
                              <w:rPr>
                                <w:rFonts w:ascii="Adobe Arabic" w:hAnsi="Adobe Arabic" w:cs="Adobe Arabic"/>
                                <w:kern w:val="24"/>
                                <w:sz w:val="40"/>
                                <w:szCs w:val="40"/>
                              </w:rPr>
                              <w:t>02</w:t>
                            </w:r>
                          </w:p>
                        </w:txbxContent>
                      </v:textbox>
                    </v:shape>
                  </v:group>
                  <v:shape id="TextBox 172" o:spid="_x0000_s1902" type="#_x0000_t202" style="position:absolute;left:37676;top:4560;width:10998;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uUGsoA&#10;AADjAAAADwAAAGRycy9kb3ducmV2LnhtbESPT2vCQBTE70K/w/IK3nS30fondRVRCp4qtVXw9sg+&#10;k2D2bciuJv32bqHQ4zAzv2EWq85W4k6NLx1reBkqEMSZMyXnGr6/3gczED4gG6wck4Yf8rBaPvUW&#10;mBrX8ifdDyEXEcI+RQ1FCHUqpc8KsuiHriaO3sU1FkOUTS5Ng22E20omSk2kxZLjQoE1bQrKroeb&#10;1XD8uJxPY7XPt/a1bl2nJNu51Lr/3K3fQATqwn/4r70zGhI1HSeT+Wg6gt9P8Q/I5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M7lBrKAAAA4wAAAA8AAAAAAAAAAAAAAAAAmAIA&#10;AGRycy9kb3ducmV2LnhtbFBLBQYAAAAABAAEAPUAAACPAwAAAAA=&#10;" filled="f" stroked="f">
                    <v:textbo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الشفافية والمساءلة</w:t>
                          </w:r>
                        </w:p>
                      </w:txbxContent>
                    </v:textbox>
                  </v:shape>
                </v:group>
                <v:group id="Group 2074269374" o:spid="_x0000_s1903" style="position:absolute;left:12530;width:16624;height:15175" coordorigin="12530" coordsize="16623,15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5pVVE&#10;zAAAAOMAAAAPAAAAAAAAAAAAAAAAAKoCAABkcnMvZG93bnJldi54bWxQSwUGAAAAAAQABAD6AAAA&#10;owMAAAAA&#10;">
                  <v:group id="Group 2074269375" o:spid="_x0000_s1904" style="position:absolute;left:12530;width:16624;height:15175" coordorigin="12530" coordsize="20522,18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W6fDf&#10;zAAAAOMAAAAPAAAAAAAAAAAAAAAAAKoCAABkcnMvZG93bnJldi54bWxQSwUGAAAAAAQABAD6AAAA&#10;owMAAAAA&#10;">
                    <v:group id="Graphic 2" o:spid="_x0000_s1905" style="position:absolute;left:12530;width:20522;height:18734" coordorigin="12530" coordsize="28427,25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mO26o&#10;zAAAAOMAAAAPAAAAAAAAAAAAAAAAAKoCAABkcnMvZG93bnJldi54bWxQSwUGAAAAAAQABAD6AAAA&#10;owMAAAAA&#10;">
                      <v:shape id="Freeform: Shape 2074269377" o:spid="_x0000_s1906" style="position:absolute;left:15718;width:20004;height:25950;visibility:visible;mso-wrap-style:square;v-text-anchor:middle" coordsize="2000411,2595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nHIc0A&#10;AADjAAAADwAAAGRycy9kb3ducmV2LnhtbESPQUvDQBSE74L/YXmCF7EbY0lq7LZIwVroqa0I3p7Z&#10;ZxKafZvubtP477tCocdhZr5hpvPBtKIn5xvLCp5GCQji0uqGKwWfu/fHCQgfkDW2lknBH3mYz25v&#10;plhoe+IN9dtQiQhhX6CCOoSukNKXNRn0I9sRR+/XOoMhSldJ7fAU4aaVaZJk0mDDcaHGjhY1lfvt&#10;0ShoDsO3f6hW5a7/mrjNzzL7WO9Rqfu74e0VRKAhXMOX9korSJN8nGYvz3kO/5/iH5CzM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OdpxyHNAAAA4wAAAA8AAAAAAAAAAAAAAAAA&#10;mAIAAGRycy9kb3ducmV2LnhtbFBLBQYAAAAABAAEAPUAAACSAwAAAAA=&#10;" path="m1297340,2594680c582076,2594680,,2012604,,1297340,,582076,582076,,1297340,v249936,,493037,71674,703072,207079l1910819,346179c1727569,227953,1515503,165516,1297340,165516v-624194,,-1132009,507815,-1132009,1132009c165331,1921718,673146,2429534,1297340,2429534v210958,,417299,-58744,596669,-169950l1981200,2400162v-205601,127462,-442052,194887,-683860,194887l1297340,2594680xe" fillcolor="#9fcfd1" stroked="f" strokeweight=".51289mm">
                        <v:stroke joinstyle="miter"/>
                        <v:path arrowok="t" o:connecttype="custom" o:connectlocs="1297340,2594680;0,1297340;1297340,0;2000412,207079;1910819,346179;1297340,165516;165331,1297525;1297340,2429534;1894009,2259584;1981200,2400162;1297340,2595049" o:connectangles="0,0,0,0,0,0,0,0,0,0,0"/>
                      </v:shape>
                      <v:group id="Graphic 2" o:spid="_x0000_s1907" style="position:absolute;left:12530;top:9446;width:7854;height:7855" coordorigin="12530,9446" coordsize="7854,78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46F9ByQAA&#10;AOMAAAAPAAAAAAAAAAAAAAAAAKoCAABkcnMvZG93bnJldi54bWxQSwUGAAAAAAQABAD6AAAAoAMA&#10;AAAA&#10;">
                        <v:shape id="Freeform: Shape 2074269379" o:spid="_x0000_s1908" style="position:absolute;left:12883;top:9803;width:7145;height:7145;visibility:visible;mso-wrap-style:square;v-text-anchor:middle" coordsize="714525,714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jrzMwA&#10;AADjAAAADwAAAGRycy9kb3ducmV2LnhtbESPQUsDMRSE74L/ITzBm026rq1dmxYpCr14sFqKt+fm&#10;uVmavCybtLv+eyMIHoeZ+YZZrkfvxJn62AbWMJ0oEMR1MC03Gt7fnm/uQcSEbNAFJg3fFGG9urxY&#10;YmXCwK903qVGZAjHCjXYlLpKylhb8hgnoSPO3lfoPaYs+0aaHocM904WSs2kx5bzgsWONpbq4+7k&#10;NdzVL4dP606xLD+OhXoa3Ga/nWp9fTU+PoBINKb/8F97azQUal4Ws8XtfAG/n/IfkKs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3jjrzMwAAADjAAAADwAAAAAAAAAAAAAAAACY&#10;AgAAZHJzL2Rvd25yZXYueG1sUEsFBgAAAAAEAAQA9QAAAJEDAAAAAA==&#10;" path="m714525,357263v,197310,-159952,357262,-357263,357262c159952,714525,,554573,,357263,,159952,159952,,357262,,554573,,714525,159952,714525,357263xe" stroked="f" strokeweight=".51289mm">
                          <v:stroke joinstyle="miter"/>
                          <v:path arrowok="t" o:connecttype="custom" o:connectlocs="714525,357263;357262,714525;0,357263;357262,0;714525,357263" o:connectangles="0,0,0,0,0"/>
                        </v:shape>
                        <v:shape id="Freeform: Shape 2074269380" o:spid="_x0000_s1909" style="position:absolute;left:12530;top:9446;width:7854;height:7855;visibility:visible;mso-wrap-style:square;v-text-anchor:middle" coordsize="785460,785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MQoswA&#10;AADjAAAADwAAAGRycy9kb3ducmV2LnhtbESPzWrCQBSF9wXfYbiCuzpp2qaaOoqVCnZRpFbB5SVz&#10;TdJm7oTMRMe3dxaFLg/nj2+2CKYRZ+pcbVnBwzgBQVxYXXOpYP+9vp+AcB5ZY2OZFFzJwWI+uJth&#10;ru2Fv+i886WII+xyVFB53+ZSuqIig25sW+LonWxn0EfZlVJ3eInjppFpkmTSYM3xocKWVhUVv7ve&#10;KPg87E+9e9umrv/Zho9ldgzvz0elRsOwfAXhKfj/8F97oxWkyctTmk0fJ5EiMkUekPMb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8eMQoswAAADjAAAADwAAAAAAAAAAAAAAAACY&#10;AgAAZHJzL2Rvd25yZXYueG1sUEsFBgAAAAAEAAQA9QAAAJEDAAAAAA==&#10;" path="m392730,785461c176230,785461,,609231,,392730,,176230,176230,,392730,,609231,,785461,176230,785461,392730v,216501,-176230,392731,-392731,392731xm392730,70935c215208,70935,70935,215207,70935,392730v,177523,144273,321795,321795,321795c570253,714525,714526,570253,714526,392730,714526,215207,570253,70935,392730,70935xe" fillcolor="#292929" stroked="f" strokeweight=".51289mm">
                          <v:stroke joinstyle="miter"/>
                          <v:path arrowok="t" o:connecttype="custom" o:connectlocs="392730,785461;0,392730;392730,0;785461,392730;392730,785461;392730,70935;70935,392730;392730,714525;714526,392730;392730,70935" o:connectangles="0,0,0,0,0,0,0,0,0,0"/>
                        </v:shape>
                      </v:group>
                      <v:group id="Graphic 2" o:spid="_x0000_s1910" style="position:absolute;left:34987;top:2490;width:5970;height:21016" coordorigin="34987,2490" coordsize="5970,21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cB4b7&#10;zAAAAOMAAAAPAAAAAAAAAAAAAAAAAKoCAABkcnMvZG93bnJldi54bWxQSwUGAAAAAAQABAD6AAAA&#10;owMAAAAA&#10;">
                        <v:shape id="Freeform: Shape 2074269382" o:spid="_x0000_s1911" style="position:absolute;left:34998;top:2593;width:5959;height:20823;visibility:visible;mso-wrap-style:square;v-text-anchor:middle" coordsize="595930,208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" path="m83681,41379c63546,26970,43226,13300,22168,,16256,5357,12192,12561,10899,20874,30480,33436,49692,46367,68534,59852v304800,218347,503751,575425,503751,978131c572285,1440688,369270,1805340,59113,2022949,39901,2036618,20135,2049734,,2061926v1847,8128,6466,15332,12561,20320c33066,2069500,53386,2056015,72968,2042160,388851,1820118,595930,1452880,595930,1038167,595930,623455,393654,264530,83681,41748r,-369xe" fillcolor="#292929" stroked="f" strokeweight=".51289mm">
                          <v:stroke joinstyle="miter"/>
                          <v:path arrowok="t" o:connecttype="custom" o:connectlocs="83681,41379;22168,0;10899,20874;68534,59852;572285,1037983;59113,2022949;0,2061926;12561,2082246;72968,2042160;595930,1038167;83681,41748" o:connectangles="0,0,0,0,0,0,0,0,0,0,0"/>
                        </v:shape>
                        <v:shape id="Freeform: Shape 2074269383" o:spid="_x0000_s1912" style="position:absolute;left:35100;top:2490;width:761;height:761;visibility:visible;mso-wrap-style:square;v-text-anchor:middle" coordsize="76107,7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PlMwA&#10;AADjAAAADwAAAGRycy9kb3ducmV2LnhtbESP0WrCQBRE3wX/YbmFvpS6MWq0qasUtSBYKLV+wG32&#10;NhvM3g3ZNaZ/3y0UfBxm5gyzXPe2Fh21vnKsYDxKQBAXTldcKjh9vj4uQPiArLF2TAp+yMN6NRws&#10;Mdfuyh/UHUMpIoR9jgpMCE0upS8MWfQj1xBH79u1FkOUbSl1i9cIt7VMkySTFiuOCwYb2hgqzseL&#10;VdBsT2Ezq3eGunHx/jbdfT1kh7lS93f9yzOIQH24hf/be60gTebTNHuaLCbw9yn+Abn6B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iRRPlMwAAADjAAAADwAAAAAAAAAAAAAAAACY&#10;AgAAZHJzL2Rvd25yZXYueG1sUEsFBgAAAAAEAAQA9QAAAJEDAAAAAA==&#10;" path="m76108,38054v,4803,-924,9421,-2587,13670c70750,59297,65209,65948,58373,70196v-5911,3695,-12745,5912,-20319,5912c16995,76108,,59113,,38054,,35652,184,33251,739,31219,2217,22906,6096,15887,12007,10345,18842,3879,27893,,38054,,59112,,76108,16995,76108,38054xe" fillcolor="#292929" stroked="f" strokeweight=".51289mm">
                          <v:stroke joinstyle="miter"/>
                          <v:path arrowok="t" o:connecttype="custom" o:connectlocs="76108,38054;73521,51724;58373,70196;38054,76108;0,38054;739,31219;12007,10345;38054,0;76108,38054" o:connectangles="0,0,0,0,0,0,0,0,0"/>
                        </v:shape>
                        <v:shape id="Freeform: Shape 2074269384" o:spid="_x0000_s1913" style="position:absolute;left:34987;top:22747;width:759;height:759;visibility:visible;mso-wrap-style:square;v-text-anchor:middle" coordsize="75923,75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FgCsoA&#10;AADjAAAADwAAAGRycy9kb3ducmV2LnhtbESP3WrCQBSE7wt9h+UUelc3pqI2uooUlHgj+PMAh+xp&#10;Es2eDbvbmLx9tyB4OczMN8xy3ZtGdOR8bVnBeJSAIC6srrlUcDlvP+YgfEDW2FgmBQN5WK9eX5aY&#10;aXvnI3WnUIoIYZ+hgiqENpPSFxUZ9CPbEkfvxzqDIUpXSu3wHuGmkWmSTKXBmuNChS19V1TcTr9G&#10;gd7mfY6bqx/kbn+45J3bnYeZUu9v/WYBIlAfnuFHO9cK0mQ2Sadfn/MJ/H+Kf0Cu/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aBYArKAAAA4wAAAA8AAAAAAAAAAAAAAAAAmAIA&#10;AGRycy9kb3ducmV2LnhtbFBLBQYAAAAABAAEAPUAAACPAwAAAAA=&#10;" path="m75923,37869v,21059,-16995,38054,-37869,38054c28633,75923,20135,72598,13485,66687,7389,61699,2771,54310,923,46367,185,43596,,40640,,37869,,16995,16995,,38054,v8313,,15887,2586,21982,7389c66687,11823,71674,18473,73891,26601v1108,3509,1847,7389,1847,11268l75923,37869xe" fillcolor="#292929" stroked="f" strokeweight=".51289mm">
                          <v:stroke joinstyle="miter"/>
                          <v:path arrowok="t" o:connecttype="custom" o:connectlocs="75923,37869;38054,75923;13485,66687;923,46367;0,37869;38054,0;60036,7389;73891,26601;75738,37869" o:connectangles="0,0,0,0,0,0,0,0,0"/>
                        </v:shape>
                      </v:group>
                    </v:group>
                    <v:shape id="TextBox 187" o:spid="_x0000_s1914" type="#_x0000_t202" style="position:absolute;left:13284;top:7365;width:5668;height:5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vZ0skA&#10;AADjAAAADwAAAGRycy9kb3ducmV2LnhtbESPS2vDMBCE74H+B7GF3hKpztuNEkpKoaeGPCG3xdrY&#10;ptbKWGrs/vsoUMhxmJlvmMWqs5W4UuNLxxpeBwoEceZMybmGw/6zPwPhA7LByjFp+CMPq+VTb4Gp&#10;cS1v6boLuYgQ9ilqKEKoUyl9VpBFP3A1cfQurrEYomxyaRpsI9xWMlFqIi2WHBcKrGldUPaz+7Ua&#10;jt+X82mkNvmHHdet65RkO5davzx3728gAnXhEf5vfxkNiZqOksl8OBvD/VP8A3J5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kvZ0skAAADjAAAADwAAAAAAAAAAAAAAAACYAgAA&#10;ZHJzL2Rvd25yZXYueG1sUEsFBgAAAAAEAAQA9QAAAI4DAAAAAA==&#10;" filled="f" stroked="f">
                      <v:textbox>
                        <w:txbxContent>
                          <w:p w:rsidR="00671334" w:rsidRDefault="00671334" w:rsidP="00BB7BB8">
                            <w:pPr>
                              <w:bidi w:val="0"/>
                              <w:rPr>
                                <w:rFonts w:ascii="Adobe Arabic" w:hAnsi="Adobe Arabic" w:cs="Adobe Arabic"/>
                                <w:kern w:val="24"/>
                                <w:sz w:val="40"/>
                                <w:szCs w:val="40"/>
                              </w:rPr>
                            </w:pPr>
                            <w:r>
                              <w:rPr>
                                <w:rFonts w:ascii="Adobe Arabic" w:hAnsi="Adobe Arabic" w:cs="Adobe Arabic"/>
                                <w:kern w:val="24"/>
                                <w:sz w:val="40"/>
                                <w:szCs w:val="40"/>
                              </w:rPr>
                              <w:t>03</w:t>
                            </w:r>
                          </w:p>
                        </w:txbxContent>
                      </v:textbox>
                    </v:shape>
                  </v:group>
                  <v:shape id="TextBox 185" o:spid="_x0000_s1915" type="#_x0000_t202" style="position:absolute;left:16696;top:5975;width:12344;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lHpcoA&#10;AADjAAAADwAAAGRycy9kb3ducmV2LnhtbESPQWvCQBSE74X+h+UVequ7TW2q0VVKi+BJUavg7ZF9&#10;JqHZtyG7NfHfu0LB4zAz3zDTeW9rcabWV441vA4UCOLcmYoLDT+7xcsIhA/IBmvHpOFCHuazx4cp&#10;ZsZ1vKHzNhQiQthnqKEMocmk9HlJFv3ANcTRO7nWYoiyLaRpsYtwW8tEqVRarDgulNjQV0n57/bP&#10;ativTsfDUK2Lb/vedK5Xku1Yav381H9OQATqwz38314aDYn6GCbp+G2Uwu1T/ANyd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aZR6XKAAAA4wAAAA8AAAAAAAAAAAAAAAAAmAIA&#10;AGRycy9kb3ducmV2LnhtbFBLBQYAAAAABAAEAPUAAACPAwAAAAA=&#10;" filled="f" stroked="f">
                    <v:textbo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إدارة المخاطر</w:t>
                          </w:r>
                        </w:p>
                      </w:txbxContent>
                    </v:textbox>
                  </v:shape>
                </v:group>
                <v:group id="Group 2074269387" o:spid="_x0000_s1916" style="position:absolute;left:43869;top:18529;width:16623;height:15175" coordorigin="43869,18529" coordsize="16623,15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8orsU&#10;zAAAAOMAAAAPAAAAAAAAAAAAAAAAAKoCAABkcnMvZG93bnJldi54bWxQSwUGAAAAAAQABAD6AAAA&#10;owMAAAAA&#10;">
                  <v:group id="Group 2074269388" o:spid="_x0000_s1917" style="position:absolute;left:43869;top:18529;width:16623;height:15175" coordorigin="43869,18529" coordsize="20522,18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NPS9myQAA&#10;AOMAAAAPAAAAAAAAAAAAAAAAAKoCAABkcnMvZG93bnJldi54bWxQSwUGAAAAAAQABAD6AAAAoAMA&#10;AAAA&#10;">
                    <v:group id="Graphic 2" o:spid="_x0000_s1918" style="position:absolute;left:43869;top:18529;width:20522;height:18734" coordorigin="43869,18529" coordsize="28427,25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COS5u8oA&#10;AADjAAAADwAAAAAAAAAAAAAAAACqAgAAZHJzL2Rvd25yZXYueG1sUEsFBgAAAAAEAAQA+gAAAKED&#10;AAAAAA==&#10;">
                      <v:shape id="Freeform: Shape 2074269399" o:spid="_x0000_s1919" style="position:absolute;left:47057;top:18529;width:20004;height:25951;visibility:visible;mso-wrap-style:square;v-text-anchor:middle" coordsize="2000411,2595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YQMs0A&#10;AADjAAAADwAAAGRycy9kb3ducmV2LnhtbESPQUvDQBSE74L/YXmCF7EbY4lN7LZIwVroqa0I3p7Z&#10;ZxKafZvubtP477tCocdhZr5hpvPBtKIn5xvLCp5GCQji0uqGKwWfu/fHCQgfkDW2lknBH3mYz25v&#10;plhoe+IN9dtQiQhhX6CCOoSukNKXNRn0I9sRR+/XOoMhSldJ7fAU4aaVaZJk0mDDcaHGjhY1lfvt&#10;0ShoDsO3f6hW5a7/mrjNzzL7WO9Rqfu74e0VRKAhXMOX9korSJOXcZrlz3kO/5/iH5CzM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Em2EDLNAAAA4wAAAA8AAAAAAAAAAAAAAAAA&#10;mAIAAGRycy9kb3ducmV2LnhtbFBLBQYAAAAABAAEAPUAAACSAwAAAAA=&#10;" path="m1297340,2594680c582076,2594680,,2012604,,1297340,,582076,582076,,1297340,v249936,,493037,71674,703072,207079l1910819,346179c1727569,227953,1515503,165516,1297340,165516v-624194,,-1132009,507815,-1132009,1132009c165331,1921718,673146,2429534,1297340,2429534v210958,,417299,-58744,596669,-169950l1981200,2400162v-205601,127462,-442052,194887,-683860,194887l1297340,2594680xe" fillcolor="#9fcfd1" stroked="f" strokeweight=".51289mm">
                        <v:stroke joinstyle="miter"/>
                        <v:path arrowok="t" o:connecttype="custom" o:connectlocs="1297340,2594680;0,1297340;1297340,0;2000412,207079;1910819,346179;1297340,165516;165331,1297525;1297340,2429534;1894009,2259584;1981200,2400162;1297340,2595049" o:connectangles="0,0,0,0,0,0,0,0,0,0,0"/>
                      </v:shape>
                      <v:group id="Graphic 2" o:spid="_x0000_s1920" style="position:absolute;left:43869;top:27976;width:7854;height:7855" coordorigin="43869,27976" coordsize="7854,78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4y7V/L&#10;AAAA4wAAAA8AAAAAAAAAAAAAAAAAqgIAAGRycy9kb3ducmV2LnhtbFBLBQYAAAAABAAEAPoAAACi&#10;AwAAAAA=&#10;">
                        <v:shape id="Freeform: Shape 2074269401" o:spid="_x0000_s1921" style="position:absolute;left:44221;top:28333;width:7146;height:7145;visibility:visible;mso-wrap-style:square;v-text-anchor:middle" coordsize="714525,714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JZ0ssA&#10;AADjAAAADwAAAGRycy9kb3ducmV2LnhtbESPQUsDMRSE74L/ITzBm012WWtdmxYpCr14sCrF23Pz&#10;3CxNXpZN2l3/vRGEHoeZ+YZZrifvxImG2AXWUMwUCOImmI5bDe9vzzcLEDEhG3SBScMPRVivLi+W&#10;WJsw8iuddqkVGcKxRg02pb6WMjaWPMZZ6Imz9x0GjynLoZVmwDHDvZOlUnPpseO8YLGnjaXmsDt6&#10;DbfNy/7LumOsqs9DqZ5Gt/nYFlpfX02PDyASTekc/m9vjYZS3VXl/L5SBfx9yn9Arn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44lnSywAAAOMAAAAPAAAAAAAAAAAAAAAAAJgC&#10;AABkcnMvZG93bnJldi54bWxQSwUGAAAAAAQABAD1AAAAkAMAAAAA&#10;" path="m714525,357263v,197310,-159952,357262,-357263,357262c159952,714525,,554573,,357263,,159952,159952,,357262,,554573,,714525,159952,714525,357263xe" stroked="f" strokeweight=".51289mm">
                          <v:stroke joinstyle="miter"/>
                          <v:path arrowok="t" o:connecttype="custom" o:connectlocs="714525,357263;357262,714525;0,357263;357262,0;714525,357263" o:connectangles="0,0,0,0,0"/>
                        </v:shape>
                        <v:shape id="Freeform: Shape 2074269402" o:spid="_x0000_s1922" style="position:absolute;left:43869;top:27976;width:7854;height:7855;visibility:visible;mso-wrap-style:square;v-text-anchor:middle" coordsize="785460,785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TlccwA&#10;AADjAAAADwAAAGRycy9kb3ducmV2LnhtbESPQUsDMRSE74L/ITzBm00MdbVr01JFQQ9SrC30+Ni8&#10;7q5uXpZNto3/3giCx2FmvmHmy+Q6caQhtJ4NXE8UCOLK25ZrA9uP56s7ECEiW+w8k4FvCrBcnJ/N&#10;sbT+xO903MRaZAiHEg00MfallKFqyGGY+J44ewc/OIxZDrW0A54y3HVSK1VIhy3nhQZ7emyo+tqM&#10;zsDbbnsYw8Nah/FznV5XxT493eyNubxIq3sQkVL8D/+1X6wBrW6nuphNlYbfT/kPyMU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wwTlccwAAADjAAAADwAAAAAAAAAAAAAAAACY&#10;AgAAZHJzL2Rvd25yZXYueG1sUEsFBgAAAAAEAAQA9QAAAJEDAAAAAA==&#10;" path="m392730,785461c176230,785461,,609231,,392730,,176230,176230,,392730,,609231,,785461,176230,785461,392730v,216501,-176230,392731,-392731,392731xm392730,70935c215208,70935,70935,215207,70935,392730v,177523,144273,321795,321795,321795c570253,714525,714526,570253,714526,392730,714526,215207,570253,70935,392730,70935xe" fillcolor="#292929" stroked="f" strokeweight=".51289mm">
                          <v:stroke joinstyle="miter"/>
                          <v:path arrowok="t" o:connecttype="custom" o:connectlocs="392730,785461;0,392730;392730,0;785461,392730;392730,785461;392730,70935;70935,392730;392730,714525;714526,392730;392730,70935" o:connectangles="0,0,0,0,0,0,0,0,0,0"/>
                        </v:shape>
                      </v:group>
                      <v:group id="Graphic 2" o:spid="_x0000_s1923" style="position:absolute;left:66326;top:21019;width:5970;height:21017" coordorigin="66326,21019" coordsize="5970,21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LuBz&#10;KM0AAADjAAAADwAAAAAAAAAAAAAAAACqAgAAZHJzL2Rvd25yZXYueG1sUEsFBgAAAAAEAAQA+gAA&#10;AKQDAAAAAA==&#10;">
                        <v:shape id="Freeform: Shape 2074269404" o:spid="_x0000_s1924" style="position:absolute;left:66337;top:21123;width:5959;height:20822;visibility:visible;mso-wrap-style:square;v-text-anchor:middle" coordsize="595930,208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AYBM0A&#10;AADjAAAADwAAAGRycy9kb3ducmV2LnhtbESP3UrDQBSE74W+w3IK3tldQ+hP2m2pYvHnQmvsAxyy&#10;xySYPRuymzT69K5Q8HKYmW+YzW60jRio87VjDbczBYK4cKbmUsPp43CzBOEDssHGMWn4Jg+77eRq&#10;g5lxZ36nIQ+liBD2GWqoQmgzKX1RkUU/cy1x9D5dZzFE2ZXSdHiOcNvIRKm5tFhzXKiwpfuKiq+8&#10;txrqn8NL378O+bFZ3j0/7ldyPD68aX09HfdrEIHG8B++tJ+MhkQt0mS+SlUKf5/iH5DbX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K3gGATNAAAA4wAAAA8AAAAAAAAAAAAAAAAA&#10;mAIAAGRycy9kb3ducmV2LnhtbFBLBQYAAAAABAAEAPUAAACSAwAAAAA=&#10;" path="m83681,41379c63546,26970,43226,13300,22168,,16256,5357,12192,12561,10899,20874,30480,33436,49692,46367,68534,59852v304800,218347,503751,575425,503751,978131c572285,1440688,369270,1805340,59113,2022949,39901,2036618,20135,2049734,,2061926v1847,8128,6466,15332,12561,20320c33066,2069500,53386,2056015,72968,2042160,388851,1820118,595930,1452880,595930,1038167,595930,623455,393654,264530,83681,41748r,-369xe" fillcolor="#292929" stroked="f" strokeweight=".51289mm">
                          <v:stroke joinstyle="miter"/>
                          <v:path arrowok="t" o:connecttype="custom" o:connectlocs="83681,41379;22168,0;10899,20874;68534,59852;572285,1037983;59113,2022949;0,2061926;12561,2082246;72968,2042160;595930,1038167;83681,41748" o:connectangles="0,0,0,0,0,0,0,0,0,0,0"/>
                        </v:shape>
                        <v:shape id="Freeform: Shape 2074269405" o:spid="_x0000_s1925" style="position:absolute;left:66439;top:21019;width:761;height:761;visibility:visible;mso-wrap-style:square;v-text-anchor:middle" coordsize="76107,7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i8RMwA&#10;AADjAAAADwAAAGRycy9kb3ducmV2LnhtbESPUUvDMBSF34X9h3AHvohLVrpO67Ihc4IwQZz7Adfm&#10;rilrbkoTu/rvjSD4eDjnfIez2oyuFQP1ofGsYT5TIIgrbxquNRw/nm/vQISIbLD1TBq+KcBmPbla&#10;YWn8hd9pOMRaJAiHEjXYGLtSylBZchhmviNO3sn3DmOSfS1Nj5cEd63MlCqkw4bTgsWOtpaq8+HL&#10;aeiejnG7aHeWhnn19prvPm+K/VLr6+n4+AAi0hj/w3/tF6MhU8s8K+5ztYDfT+kPyPU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xMi8RMwAAADjAAAADwAAAAAAAAAAAAAAAACY&#10;AgAAZHJzL2Rvd25yZXYueG1sUEsFBgAAAAAEAAQA9QAAAJEDAAAAAA==&#10;" path="m76108,38054v,4803,-924,9421,-2587,13670c70750,59297,65209,65948,58373,70196v-5911,3695,-12745,5912,-20319,5912c16995,76108,,59113,,38054,,35652,184,33251,739,31219,2217,22906,6096,15887,12007,10345,18842,3879,27893,,38054,,59112,,76108,16995,76108,38054xe" fillcolor="#292929" stroked="f" strokeweight=".51289mm">
                          <v:stroke joinstyle="miter"/>
                          <v:path arrowok="t" o:connecttype="custom" o:connectlocs="76108,38054;73521,51724;58373,70196;38054,76108;0,38054;739,31219;12007,10345;38054,0;76108,38054" o:connectangles="0,0,0,0,0,0,0,0,0"/>
                        </v:shape>
                        <v:shape id="Freeform: Shape 2074269406" o:spid="_x0000_s1926" style="position:absolute;left:66326;top:41277;width:759;height:759;visibility:visible;mso-wrap-style:square;v-text-anchor:middle" coordsize="75923,75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aV2coA&#10;AADjAAAADwAAAGRycy9kb3ducmV2LnhtbESPwWrDMBBE74X8g9hAb41UE5zUjRJCIMG9FJrkAxZr&#10;a7u1VkZSHPvvq0Khx2Fm3jCb3Wg7MZAPrWMNzwsFgrhypuVaw/VyfFqDCBHZYOeYNEwUYLedPWyw&#10;MO7OHzScYy0ShEOBGpoY+0LKUDVkMSxcT5y8T+ctxiR9LY3He4LbTmZK5dJiy2mhwZ4ODVXf55vV&#10;YI7lWOL+K0zy9PZ+LQd/ukwrrR/n4/4VRKQx/of/2qXRkKnVMstfliqH30/pD8jt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RmldnKAAAA4wAAAA8AAAAAAAAAAAAAAAAAmAIA&#10;AGRycy9kb3ducmV2LnhtbFBLBQYAAAAABAAEAPUAAACPAwAAAAA=&#10;" path="m75923,37869v,21059,-16995,38054,-37869,38054c28633,75923,20135,72598,13485,66687,7389,61699,2771,54310,923,46367,185,43596,,40640,,37869,,16995,16995,,38054,v8313,,15887,2586,21982,7389c66687,11823,71674,18473,73891,26601v1108,3509,1847,7389,1847,11268l75923,37869xe" fillcolor="#292929" stroked="f" strokeweight=".51289mm">
                          <v:stroke joinstyle="miter"/>
                          <v:path arrowok="t" o:connecttype="custom" o:connectlocs="75923,37869;38054,75923;13485,66687;923,46367;0,37869;38054,0;60036,7389;73891,26601;75738,37869" o:connectangles="0,0,0,0,0,0,0,0,0"/>
                        </v:shape>
                      </v:group>
                    </v:group>
                    <v:shape id="TextBox 200" o:spid="_x0000_s1927" type="#_x0000_t202" style="position:absolute;left:44621;top:25891;width:5668;height:5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wsAcoA&#10;AADjAAAADwAAAGRycy9kb3ducmV2LnhtbESPT2vCQBTE7wW/w/KE3uquIfVPdJXSUuhJqVXB2yP7&#10;TILZtyG7Nem37wqCx2FmfsMs172txZVaXznWMB4pEMS5MxUXGvY/ny8zED4gG6wdk4Y/8rBeDZ6W&#10;mBnX8Tddd6EQEcI+Qw1lCE0mpc9LsuhHriGO3tm1FkOUbSFNi12E21omSk2kxYrjQokNvZeUX3a/&#10;VsNhcz4dU7UtPuxr07leSbZzqfXzsH9bgAjUh0f43v4yGhI1TZPJPFVTuH2Kf0Cu/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SsLAHKAAAA4wAAAA8AAAAAAAAAAAAAAAAAmAIA&#10;AGRycy9kb3ducmV2LnhtbFBLBQYAAAAABAAEAPUAAACPAwAAAAA=&#10;" filled="f" stroked="f">
                      <v:textbox>
                        <w:txbxContent>
                          <w:p w:rsidR="00671334" w:rsidRDefault="00671334" w:rsidP="00BB7BB8">
                            <w:pPr>
                              <w:bidi w:val="0"/>
                              <w:rPr>
                                <w:rFonts w:ascii="Adobe Arabic" w:hAnsi="Adobe Arabic" w:cs="Adobe Arabic"/>
                                <w:kern w:val="24"/>
                                <w:sz w:val="40"/>
                                <w:szCs w:val="40"/>
                              </w:rPr>
                            </w:pPr>
                            <w:r>
                              <w:rPr>
                                <w:rFonts w:ascii="Adobe Arabic" w:hAnsi="Adobe Arabic" w:cs="Adobe Arabic"/>
                                <w:kern w:val="24"/>
                                <w:sz w:val="40"/>
                                <w:szCs w:val="40"/>
                              </w:rPr>
                              <w:t>04</w:t>
                            </w:r>
                          </w:p>
                        </w:txbxContent>
                      </v:textbox>
                    </v:shape>
                  </v:group>
                  <v:shape id="TextBox 198" o:spid="_x0000_s1928" type="#_x0000_t202" style="position:absolute;left:48546;top:23086;width:10991;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O4c8cA&#10;AADjAAAADwAAAGRycy9kb3ducmV2LnhtbERPy2rCQBTdC/2H4Rbc6UxDtDXNREQRXFW0D+jukrkm&#10;oZk7ITOa9O87i4LLw3nn69G24ka9bxxreJorEMSlMw1XGj7e97MXED4gG2wdk4Zf8rAuHiY5ZsYN&#10;fKLbOVQihrDPUEMdQpdJ6cuaLPq564gjd3G9xRBhX0nT4xDDbSsTpZbSYsOxocaOtjWVP+er1fD5&#10;dvn+StWx2tlFN7hRSbYrqfX0cdy8ggg0hrv4330wGhL1nCbLVari6Pgp/gFZ/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zuHPHAAAA4wAAAA8AAAAAAAAAAAAAAAAAmAIAAGRy&#10;cy9kb3ducmV2LnhtbFBLBQYAAAAABAAEAPUAAACMAwAAAAA=&#10;" filled="f" stroked="f">
                    <v:textbo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تعزيز الكفاءة والفعالية</w:t>
                          </w:r>
                        </w:p>
                      </w:txbxContent>
                    </v:textbox>
                  </v:shape>
                </v:group>
                <v:group id="Group 2074269409" o:spid="_x0000_s1929" style="position:absolute;left:21934;top:18529;width:16624;height:15175" coordorigin="21934,18529" coordsize="16623,15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TwhE&#10;ws0AAADjAAAADwAAAAAAAAAAAAAAAACqAgAAZHJzL2Rvd25yZXYueG1sUEsFBgAAAAAEAAQA+gAA&#10;AKQDAAAAAA==&#10;">
                  <v:group id="Group 2074269410" o:spid="_x0000_s1930" style="position:absolute;left:21934;top:18529;width:16624;height:15175" coordorigin="21934,18529" coordsize="20522,18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vre4LL&#10;AAAA4wAAAA8AAAAAAAAAAAAAAAAAqgIAAGRycy9kb3ducmV2LnhtbFBLBQYAAAAABAAEAPoAAACi&#10;AwAAAAA=&#10;">
                    <v:group id="Graphic 2" o:spid="_x0000_s1931" style="position:absolute;left:21934;top:18529;width:20522;height:18734" coordorigin="21934,18529" coordsize="28427,25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0p94Z&#10;zAAAAOMAAAAPAAAAAAAAAAAAAAAAAKoCAABkcnMvZG93bnJldi54bWxQSwUGAAAAAAQABAD6AAAA&#10;owMAAAAA&#10;">
                      <v:shape id="Freeform: Shape 2074269412" o:spid="_x0000_s1932" style="position:absolute;left:25122;top:18529;width:20005;height:25951;visibility:visible;mso-wrap-style:square;v-text-anchor:middle" coordsize="2000411,2595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eyscA&#10;AADjAAAADwAAAGRycy9kb3ducmV2LnhtbERPy2rCQBTdF/yH4Qrd1UmCTWzqGEQobTeCr4W7S+aa&#10;BDN3QmY06d93CgWX581ZFqNpxZ1611hWEM8iEMSl1Q1XCo6Hj5cFCOeRNbaWScEPOShWk6cl5toO&#10;vKP73lcilLDLUUHtfZdL6cqaDLqZ7YiDdrG9QR9gX0nd4xDKTSuTKEqlwYbDQo0dbWoqr/ubUWC6&#10;QF+Pi+35lNnt9ycNtHldK/U8HdfvIDyN/mH+T39pBUmUzZP0bR4n8Pcp/A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0pXsrHAAAA4wAAAA8AAAAAAAAAAAAAAAAAmAIAAGRy&#10;cy9kb3ducmV2LnhtbFBLBQYAAAAABAAEAPUAAACMAwAAAAA=&#10;" path="m1297340,2594680c582076,2594680,,2012604,,1297340,,582076,582076,,1297340,v249936,,493037,71674,703072,207079l1910819,346179c1727569,227953,1515503,165516,1297340,165516v-624194,,-1132009,507815,-1132009,1132009c165331,1921718,673146,2429534,1297340,2429534v210958,,417299,-58744,596669,-169950l1981200,2400162v-205601,127462,-442052,194887,-683860,194887l1297340,2594680xe" fillcolor="#116569" stroked="f" strokeweight=".51289mm">
                        <v:stroke joinstyle="miter"/>
                        <v:path arrowok="t" o:connecttype="custom" o:connectlocs="1297340,2594680;0,1297340;1297340,0;2000412,207079;1910819,346179;1297340,165516;165331,1297525;1297340,2429534;1894009,2259584;1981200,2400162;1297340,2595049" o:connectangles="0,0,0,0,0,0,0,0,0,0,0"/>
                      </v:shape>
                      <v:group id="Graphic 2" o:spid="_x0000_s1933" style="position:absolute;left:21934;top:27976;width:7855;height:7855" coordorigin="21934,27976" coordsize="7854,78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qznl&#10;9c0AAADjAAAADwAAAAAAAAAAAAAAAACqAgAAZHJzL2Rvd25yZXYueG1sUEsFBgAAAAAEAAQA+gAA&#10;AKQDAAAAAA==&#10;">
                        <v:shape id="Freeform: Shape 2074269414" o:spid="_x0000_s1934" style="position:absolute;left:22287;top:28333;width:7145;height:7145;visibility:visible;mso-wrap-style:square;v-text-anchor:middle" coordsize="714525,714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xsl8sA&#10;AADjAAAADwAAAGRycy9kb3ducmV2LnhtbESPT0sDMRTE70K/Q3iCN5vsEmvdNi2lKPTiwaoUb6+b&#10;52Zp/iybtLt+eyMIPQ4z8xtmuR6dZRfqYxu8gmIqgJGvg259o+Dj/eV+Diwm9Bpt8KTghyKsV5Ob&#10;JVY6DP6NLvvUsAzxsUIFJqWu4jzWhhzGaejIZ+879A5Tln3DdY9DhjvLSyFm3GHr84LBjraG6tP+&#10;7BQ81K+Ho7HnKOXXqRTPg91+7gql7m7HzQJYojFdw//tnVZQikdZzp5kIeHvU/4DfPU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tTGyXywAAAOMAAAAPAAAAAAAAAAAAAAAAAJgC&#10;AABkcnMvZG93bnJldi54bWxQSwUGAAAAAAQABAD1AAAAkAMAAAAA&#10;" path="m714525,357263v,197310,-159952,357262,-357263,357262c159952,714525,,554573,,357263,,159952,159952,,357262,,554573,,714525,159952,714525,357263xe" stroked="f" strokeweight=".51289mm">
                          <v:stroke joinstyle="miter"/>
                          <v:path arrowok="t" o:connecttype="custom" o:connectlocs="714525,357263;357262,714525;0,357263;357262,0;714525,357263" o:connectangles="0,0,0,0,0"/>
                        </v:shape>
                        <v:shape id="Freeform: Shape 2074269415" o:spid="_x0000_s1935" style="position:absolute;left:21934;top:27976;width:7855;height:7855;visibility:visible;mso-wrap-style:square;v-text-anchor:middle" coordsize="785460,785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Tr2M0A&#10;AADjAAAADwAAAGRycy9kb3ducmV2LnhtbESPT2vCQBTE74V+h+UVvNWNQVNNXcWKQnsoUv+Ax0f2&#10;maTNvg3ZjW6/fbdQ6HGYmd8w82UwjbhS52rLCkbDBARxYXXNpYLjYfs4BeE8ssbGMin4JgfLxf3d&#10;HHNtb/xB170vRYSwy1FB5X2bS+mKigy6oW2Jo3exnUEfZVdK3eEtwk0j0yTJpMGa40KFLa0rKr72&#10;vVHwfjpeeveyS13/uQtvq+wcNpOzUoOHsHoG4Sn4//Bf+1UrSJOncZrNxqMJ/H6Kf0Aufg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Mk069jNAAAA4wAAAA8AAAAAAAAAAAAAAAAA&#10;mAIAAGRycy9kb3ducmV2LnhtbFBLBQYAAAAABAAEAPUAAACSAwAAAAA=&#10;" path="m392730,785461c176230,785461,,609231,,392730,,176230,176230,,392730,,609231,,785461,176230,785461,392730v,216501,-176230,392731,-392731,392731xm392730,70935c215208,70935,70935,215207,70935,392730v,177523,144273,321795,321795,321795c570253,714525,714526,570253,714526,392730,714526,215207,570253,70935,392730,70935xe" fillcolor="#292929" stroked="f" strokeweight=".51289mm">
                          <v:stroke joinstyle="miter"/>
                          <v:path arrowok="t" o:connecttype="custom" o:connectlocs="392730,785461;0,392730;392730,0;785461,392730;392730,785461;392730,70935;70935,392730;392730,714525;714526,392730;392730,70935" o:connectangles="0,0,0,0,0,0,0,0,0,0"/>
                        </v:shape>
                      </v:group>
                      <v:group id="Graphic 2" o:spid="_x0000_s1936" style="position:absolute;left:44391;top:21019;width:5971;height:21017" coordorigin="44391,21019" coordsize="5970,21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7TkZt&#10;zAAAAOMAAAAPAAAAAAAAAAAAAAAAAKoCAABkcnMvZG93bnJldi54bWxQSwUGAAAAAAQABAD6AAAA&#10;owMAAAAA&#10;">
                        <v:shape id="Freeform: Shape 2074269417" o:spid="_x0000_s1937" style="position:absolute;left:44402;top:21123;width:5960;height:20822;visibility:visible;mso-wrap-style:square;v-text-anchor:middle" coordsize="595930,208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sQrs0A&#10;AADjAAAADwAAAGRycy9kb3ducmV2LnhtbESP3WrCQBSE7wt9h+UUvKsbg/gTXUVFqe1Fa1Mf4JA9&#10;TUKzZ0N2E1Of3hUKvRxm5htmue5NJTpqXGlZwWgYgSDOrC45V3D+OjzPQDiPrLGyTAp+ycF69fiw&#10;xETbC39Sl/pcBAi7BBUU3teJlC4ryKAb2po4eN+2MeiDbHKpG7wEuKlkHEUTabDksFBgTbuCsp+0&#10;NQrK6+Gtbd+79FTNtq8vm7nsT/sPpQZP/WYBwlPv/8N/7aNWEEfTcTyZj0dTuH8Kf0Cubg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NjrEK7NAAAA4wAAAA8AAAAAAAAAAAAAAAAA&#10;mAIAAGRycy9kb3ducmV2LnhtbFBLBQYAAAAABAAEAPUAAACSAwAAAAA=&#10;" path="m83681,41379c63546,26970,43226,13300,22168,,16256,5357,12192,12561,10899,20874,30480,33436,49692,46367,68534,59852v304800,218347,503751,575425,503751,978131c572285,1440688,369270,1805340,59113,2022949,39901,2036618,20135,2049734,,2061926v1847,8128,6466,15332,12561,20320c33066,2069500,53386,2056015,72968,2042160,388851,1820118,595930,1452880,595930,1038167,595930,623455,393654,264530,83681,41748r,-369xe" fillcolor="#292929" stroked="f" strokeweight=".51289mm">
                          <v:stroke joinstyle="miter"/>
                          <v:path arrowok="t" o:connecttype="custom" o:connectlocs="83681,41379;22168,0;10899,20874;68534,59852;572285,1037983;59113,2022949;0,2061926;12561,2082246;72968,2042160;595930,1038167;83681,41748" o:connectangles="0,0,0,0,0,0,0,0,0,0,0"/>
                        </v:shape>
                        <v:shape id="Freeform: Shape 2074269418" o:spid="_x0000_s1938" style="position:absolute;left:44504;top:21019;width:761;height:761;visibility:visible;mso-wrap-style:square;v-text-anchor:middle" coordsize="76107,7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CFB8kA&#10;AADjAAAADwAAAGRycy9kb3ducmV2LnhtbERP3WrCMBS+H+wdwhnsZmja0tWtGmWog4GC6HyAs+bY&#10;lDUnpclqffvlYrDLj+9/sRptKwbqfeNYQTpNQBBXTjdcKzh/vk9eQPiArLF1TApu5GG1vL9bYKnd&#10;lY80nEItYgj7EhWYELpSSl8ZsuinriOO3MX1FkOEfS11j9cYbluZJUkhLTYcGwx2tDZUfZ9+rIJu&#10;cw7r53ZraEirwz7ffj0Vu5lSjw/j2xxEoDH8i//cH1pBlszyrHjN0zg6fop/QC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xCFB8kAAADjAAAADwAAAAAAAAAAAAAAAACYAgAA&#10;ZHJzL2Rvd25yZXYueG1sUEsFBgAAAAAEAAQA9QAAAI4DAAAAAA==&#10;" path="m76108,38054v,4803,-924,9421,-2587,13670c70750,59297,65209,65948,58373,70196v-5911,3695,-12745,5912,-20319,5912c16995,76108,,59113,,38054,,35652,184,33251,739,31219,2217,22906,6096,15887,12007,10345,18842,3879,27893,,38054,,59112,,76108,16995,76108,38054xe" fillcolor="#292929" stroked="f" strokeweight=".51289mm">
                          <v:stroke joinstyle="miter"/>
                          <v:path arrowok="t" o:connecttype="custom" o:connectlocs="76108,38054;73521,51724;58373,70196;38054,76108;0,38054;739,31219;12007,10345;38054,0;76108,38054" o:connectangles="0,0,0,0,0,0,0,0,0"/>
                        </v:shape>
                        <v:shape id="Freeform: Shape 2074269419" o:spid="_x0000_s1939" style="position:absolute;left:44391;top:41277;width:760;height:759;visibility:visible;mso-wrap-style:square;v-text-anchor:middle" coordsize="75923,75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CXdsoA&#10;AADjAAAADwAAAGRycy9kb3ducmV2LnhtbESP3WrCQBSE7wt9h+UUelc3BvEndRUpKPGmYPQBDtnT&#10;JJo9G3a3MXn7rlDwcpiZb5j1djCt6Mn5xrKC6SQBQVxa3XCl4HLefyxB+ICssbVMCkbysN28vqwx&#10;0/bOJ+qLUIkIYZ+hgjqELpPSlzUZ9BPbEUfvxzqDIUpXSe3wHuGmlWmSzKXBhuNCjR191VTeil+j&#10;QO/zIcfd1Y/ycPy+5L07nMeFUu9vw+4TRKAhPMP/7VwrSJPFLJ2vZtMVPD7FPyA3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Agl3bKAAAA4wAAAA8AAAAAAAAAAAAAAAAAmAIA&#10;AGRycy9kb3ducmV2LnhtbFBLBQYAAAAABAAEAPUAAACPAwAAAAA=&#10;" path="m75923,37869v,21059,-16995,38054,-37869,38054c28633,75923,20135,72598,13485,66687,7389,61699,2771,54310,923,46367,185,43596,,40640,,37869,,16995,16995,,38054,v8313,,15887,2586,21982,7389c66687,11823,71674,18473,73891,26601v1108,3509,1847,7389,1847,11268l75923,37869xe" fillcolor="#292929" stroked="f" strokeweight=".51289mm">
                          <v:stroke joinstyle="miter"/>
                          <v:path arrowok="t" o:connecttype="custom" o:connectlocs="75923,37869;38054,75923;13485,66687;923,46367;0,37869;38054,0;60036,7389;73891,26601;75738,37869" o:connectangles="0,0,0,0,0,0,0,0,0"/>
                        </v:shape>
                      </v:group>
                    </v:group>
                    <v:shape id="TextBox 213" o:spid="_x0000_s1940" type="#_x0000_t202" style="position:absolute;left:22688;top:26333;width:5676;height:5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DoFckA&#10;AADjAAAADwAAAGRycy9kb3ducmV2LnhtbESPy2rCQBSG90LfYTgFdzrTEG1NMxFRBFcV7QW6O2SO&#10;SWjmTMiMJn37zqLg8ue/8eXr0bbiRr1vHGt4misQxKUzDVcaPt73sxcQPiAbbB2Thl/ysC4eJjlm&#10;xg18ots5VCKOsM9QQx1Cl0npy5os+rnriKN3cb3FEGVfSdPjEMdtKxOlltJiw/Ghxo62NZU/56vV&#10;8Pl2+f5K1bHa2UU3uFFJtiup9fRx3LyCCDSGe/i/fTAaEvWcJstVmkSKyBR5QB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PDoFckAAADjAAAADwAAAAAAAAAAAAAAAACYAgAA&#10;ZHJzL2Rvd25yZXYueG1sUEsFBgAAAAAEAAQA9QAAAI4DAAAAAA==&#10;" filled="f" stroked="f">
                      <v:textbox>
                        <w:txbxContent>
                          <w:p w:rsidR="00671334" w:rsidRDefault="00671334" w:rsidP="00BB7BB8">
                            <w:pPr>
                              <w:bidi w:val="0"/>
                              <w:rPr>
                                <w:rFonts w:ascii="Adobe Arabic" w:hAnsi="Adobe Arabic" w:cs="Adobe Arabic"/>
                                <w:kern w:val="24"/>
                                <w:sz w:val="40"/>
                                <w:szCs w:val="40"/>
                              </w:rPr>
                            </w:pPr>
                            <w:r>
                              <w:rPr>
                                <w:rFonts w:ascii="Adobe Arabic" w:hAnsi="Adobe Arabic" w:cs="Adobe Arabic"/>
                                <w:kern w:val="24"/>
                                <w:sz w:val="40"/>
                                <w:szCs w:val="40"/>
                              </w:rPr>
                              <w:t>05</w:t>
                            </w:r>
                          </w:p>
                        </w:txbxContent>
                      </v:textbox>
                    </v:shape>
                  </v:group>
                  <v:shape id="TextBox 211" o:spid="_x0000_s1941" type="#_x0000_t202" style="position:absolute;left:26348;top:23341;width:10998;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xNjsoA&#10;AADjAAAADwAAAGRycy9kb3ducmV2LnhtbESPQWvCQBSE7wX/w/KE3uquIVqNriJKoacWrQreHtln&#10;Esy+Ddmtif++Wyj0OMzMN8xy3dta3Kn1lWMN45ECQZw7U3Gh4fj19jID4QOywdoxaXiQh/Vq8LTE&#10;zLiO93Q/hEJECPsMNZQhNJmUPi/Joh+5hjh6V9daDFG2hTQtdhFua5koNZUWK44LJTa0LSm/Hb6t&#10;htPH9XJO1Wexs5Omc72SbOdS6+dhv1mACNSH//Bf+91oSNRrmkznaTKG30/xD8jV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8TY7KAAAA4wAAAA8AAAAAAAAAAAAAAAAAmAIA&#10;AGRycy9kb3ducmV2LnhtbFBLBQYAAAAABAAEAPUAAACPAwAAAAA=&#10;" filled="f" stroked="f">
                    <v:textbo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التغير الثقافي والتنظيمي</w:t>
                          </w:r>
                        </w:p>
                      </w:txbxContent>
                    </v:textbox>
                  </v:shape>
                </v:group>
                <v:group id="Group 2074269422" o:spid="_x0000_s1942" style="position:absolute;top:18529;width:16623;height:15175" coordorigin=",18529" coordsize="16623,15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KGYrT&#10;zAAAAOMAAAAPAAAAAAAAAAAAAAAAAKoCAABkcnMvZG93bnJldi54bWxQSwUGAAAAAAQABAD6AAAA&#10;owMAAAAA&#10;">
                  <v:group id="Group 2074269423" o:spid="_x0000_s1943" style="position:absolute;top:18529;width:16623;height:15175" coordorigin=",18529" coordsize="20522,18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ZVUv&#10;SM0AAADjAAAADwAAAAAAAAAAAAAAAACqAgAAZHJzL2Rvd25yZXYueG1sUEsFBgAAAAAEAAQA+gAA&#10;AKQDAAAAAA==&#10;">
                    <v:group id="Graphic 2" o:spid="_x0000_s1944" style="position:absolute;top:18529;width:20522;height:18734" coordorigin=",18529" coordsize="28427,25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6ry3&#10;PM0AAADjAAAADwAAAAAAAAAAAAAAAACqAgAAZHJzL2Rvd25yZXYueG1sUEsFBgAAAAAEAAQA+gAA&#10;AKQDAAAAAA==&#10;">
                      <v:shape id="Freeform: Shape 2074269425" o:spid="_x0000_s1945" style="position:absolute;left:3188;top:18529;width:20004;height:25951;visibility:visible;mso-wrap-style:square;v-text-anchor:middle" coordsize="2000411,2595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LImMoA&#10;AADjAAAADwAAAGRycy9kb3ducmV2LnhtbESP3WrCQBSE7wu+w3KE3hTdGKw/0VXEUqgggjEPcMge&#10;k2D2bMiuJvXpu4VCL4eZ+YZZb3tTiwe1rrKsYDKOQBDnVldcKMgun6MFCOeRNdaWScE3OdhuBi9r&#10;TLTt+EyP1BciQNglqKD0vkmkdHlJBt3YNsTBu9rWoA+yLaRusQtwU8s4imbSYMVhocSG9iXlt/Ru&#10;FHzQMe2eFTfycHp73jI8Y3bolXod9rsVCE+9/w//tb+0gjiaT+PZchq/w++n8Afk5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JiyJjKAAAA4wAAAA8AAAAAAAAAAAAAAAAAmAIA&#10;AGRycy9kb3ducmV2LnhtbFBLBQYAAAAABAAEAPUAAACPAwAAAAA=&#10;" path="m1297340,2594680c582076,2594680,,2012604,,1297340,,582076,582076,,1297340,v249936,,493037,71674,703072,207079l1910819,346179c1727569,227953,1515503,165516,1297340,165516v-624194,,-1132009,507815,-1132009,1132009c165331,1921718,673146,2429534,1297340,2429534v210958,,417299,-58744,596669,-169950l1981200,2400162v-205601,127462,-442052,194887,-683860,194887l1297340,2594680xe" fillcolor="#ffd966" stroked="f" strokeweight=".51289mm">
                        <v:stroke joinstyle="miter"/>
                        <v:path arrowok="t" o:connecttype="custom" o:connectlocs="1297340,2594680;0,1297340;1297340,0;2000412,207079;1910819,346179;1297340,165516;165331,1297525;1297340,2429534;1894009,2259584;1981200,2400162;1297340,2595049" o:connectangles="0,0,0,0,0,0,0,0,0,0,0"/>
                      </v:shape>
                      <v:group id="Graphic 2" o:spid="_x0000_s1946" style="position:absolute;top:27976;width:7854;height:7855" coordorigin=",27976" coordsize="7854,78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dSKM0MoA&#10;AADjAAAADwAAAAAAAAAAAAAAAACqAgAAZHJzL2Rvd25yZXYueG1sUEsFBgAAAAAEAAQA+gAAAKED&#10;AAAAAA==&#10;">
                        <v:shape id="Freeform: Shape 2074269427" o:spid="_x0000_s1947" style="position:absolute;left:352;top:28333;width:7146;height:7145;visibility:visible;mso-wrap-style:square;v-text-anchor:middle" coordsize="714525,714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4XcsA&#10;AADjAAAADwAAAGRycy9kb3ducmV2LnhtbESPQUsDMRSE74L/ITzBm00a1lbXpkWKQi8erIp4e26e&#10;m6XJy7JJu+u/N4LgcZiZb5jVZgpenGhIXWQD85kCQdxE23Fr4PXl8eoGRMrIFn1kMvBNCTbr87MV&#10;1jaO/EynfW5FgXCq0YDLua+lTI2jgGkWe+LifcUhYC5yaKUdcCzw4KVWaiEDdlwWHPa0ddQc9sdg&#10;4Lp5ev90/piq6uOg1cPot2+7uTGXF9P9HYhMU/4P/7V31oBWy0ovbiu9hN9P5Q/I9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T8jhdywAAAOMAAAAPAAAAAAAAAAAAAAAAAJgC&#10;AABkcnMvZG93bnJldi54bWxQSwUGAAAAAAQABAD1AAAAkAMAAAAA&#10;" path="m714525,357263v,197310,-159952,357262,-357263,357262c159952,714525,,554573,,357263,,159952,159952,,357262,,554573,,714525,159952,714525,357263xe" stroked="f" strokeweight=".51289mm">
                          <v:stroke joinstyle="miter"/>
                          <v:path arrowok="t" o:connecttype="custom" o:connectlocs="714525,357263;357262,714525;0,357263;357262,0;714525,357263" o:connectangles="0,0,0,0,0"/>
                        </v:shape>
                        <v:shape id="Freeform: Shape 2074269428" o:spid="_x0000_s1948" style="position:absolute;top:27976;width:7854;height:7855;visibility:visible;mso-wrap-style:square;v-text-anchor:middle" coordsize="785460,785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mO+8kA&#10;AADjAAAADwAAAGRycy9kb3ducmV2LnhtbERPz0/CMBS+m/A/NI/Em3Q0OGVSCBpN9ECIgAnHl/Wx&#10;DdfXZe2g/vf2YOLxy/d7sYq2FRfqfeNYw3SSgSAunWm40nDYv909gvAB2WDrmDT8kIfVcnSzwMK4&#10;K3/SZRcqkULYF6ihDqErpPRlTRb9xHXEiTu53mJIsK+k6fGawm0rVZbl0mLDqaHGjl5qKr93g9Ww&#10;+TqcBv+8VX44b+PHOj/G1/uj1rfjuH4CESiGf/Gf+91oUNnDTOXzmUqj06f0B+Ty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VmO+8kAAADjAAAADwAAAAAAAAAAAAAAAACYAgAA&#10;ZHJzL2Rvd25yZXYueG1sUEsFBgAAAAAEAAQA9QAAAI4DAAAAAA==&#10;" path="m392730,785461c176230,785461,,609231,,392730,,176230,176230,,392730,,609231,,785461,176230,785461,392730v,216501,-176230,392731,-392731,392731xm392730,70935c215208,70935,70935,215207,70935,392730v,177523,144273,321795,321795,321795c570253,714525,714526,570253,714526,392730,714526,215207,570253,70935,392730,70935xe" fillcolor="#292929" stroked="f" strokeweight=".51289mm">
                          <v:stroke joinstyle="miter"/>
                          <v:path arrowok="t" o:connecttype="custom" o:connectlocs="392730,785461;0,392730;392730,0;785461,392730;392730,785461;392730,70935;70935,392730;392730,714525;714526,392730;392730,70935" o:connectangles="0,0,0,0,0,0,0,0,0,0"/>
                        </v:shape>
                      </v:group>
                      <v:group id="Graphic 2" o:spid="_x0000_s1949" style="position:absolute;left:22457;top:21019;width:5970;height:21017" coordorigin="22457,21019" coordsize="5970,21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EvRii&#10;zAAAAOMAAAAPAAAAAAAAAAAAAAAAAKoCAABkcnMvZG93bnJldi54bWxQSwUGAAAAAAQABAD6AAAA&#10;owMAAAAA&#10;">
                        <v:shape id="Freeform: Shape 2074269430" o:spid="_x0000_s1950" style="position:absolute;left:22468;top:21123;width:5959;height:20822;visibility:visible;mso-wrap-style:square;v-text-anchor:middle" coordsize="595930,208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fUuswA&#10;AADjAAAADwAAAGRycy9kb3ducmV2LnhtbESPy27CMBBF95X6D9YgdQcOKaKQYhCtQDwWLU37AaN4&#10;mkSNx1HshMDX4wVSl1f3pbNY9aYSHTWutKxgPIpAEGdWl5wr+PneDmcgnEfWWFkmBRdysFo+Piww&#10;0fbMX9SlPhdhhF2CCgrv60RKlxVk0I1sTRy8X9sY9EE2udQNnsO4qWQcRVNpsOTwUGBN7wVlf2lr&#10;FJTX7bFtP7r0VM3eDrv1XPanzadST4N+/QrCU+//w/f2XiuIo5dJPJ1PngNFYAo8IJc3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LfUuswAAADjAAAADwAAAAAAAAAAAAAAAACY&#10;AgAAZHJzL2Rvd25yZXYueG1sUEsFBgAAAAAEAAQA9QAAAJEDAAAAAA==&#10;" path="m83681,41379c63546,26970,43226,13300,22168,,16256,5357,12192,12561,10899,20874,30480,33436,49692,46367,68534,59852v304800,218347,503751,575425,503751,978131c572285,1440688,369270,1805340,59113,2022949,39901,2036618,20135,2049734,,2061926v1847,8128,6466,15332,12561,20320c33066,2069500,53386,2056015,72968,2042160,388851,1820118,595930,1452880,595930,1038167,595930,623455,393654,264530,83681,41748r,-369xe" fillcolor="#292929" stroked="f" strokeweight=".51289mm">
                          <v:stroke joinstyle="miter"/>
                          <v:path arrowok="t" o:connecttype="custom" o:connectlocs="83681,41379;22168,0;10899,20874;68534,59852;572285,1037983;59113,2022949;0,2061926;12561,2082246;72968,2042160;595930,1038167;83681,41748" o:connectangles="0,0,0,0,0,0,0,0,0,0,0"/>
                        </v:shape>
                        <v:shape id="Freeform: Shape 2074269431" o:spid="_x0000_s1951" style="position:absolute;left:22569;top:21019;width:762;height:761;visibility:visible;mso-wrap-style:square;v-text-anchor:middle" coordsize="76107,7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9w+swA&#10;AADjAAAADwAAAGRycy9kb3ducmV2LnhtbESP0UrDQBRE3wX/YbmCL9Jukqapxm6LtBUKFaS1H3DN&#10;XrPB7N2QXdP4964g+DjMzBlmuR5tKwbqfeNYQTpNQBBXTjdcKzi/PU/uQfiArLF1TAq+ycN6dX21&#10;xFK7Cx9pOIVaRAj7EhWYELpSSl8ZsuinriOO3ofrLYYo+1rqHi8RbluZJUkhLTYcFwx2tDFUfZ6+&#10;rIJuew6bebszNKTV60u+e78rDgulbm/Gp0cQgcbwH/5r77WCLFnkWfGQz1L4/RT/gFz9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dZ9w+swAAADjAAAADwAAAAAAAAAAAAAAAACY&#10;AgAAZHJzL2Rvd25yZXYueG1sUEsFBgAAAAAEAAQA9QAAAJEDAAAAAA==&#10;" path="m76108,38054v,4803,-924,9421,-2587,13670c70750,59297,65209,65948,58373,70196v-5911,3695,-12745,5912,-20319,5912c16995,76108,,59113,,38054,,35652,184,33251,739,31219,2217,22906,6096,15887,12007,10345,18842,3879,27893,,38054,,59112,,76108,16995,76108,38054xe" fillcolor="#292929" stroked="f" strokeweight=".51289mm">
                          <v:stroke joinstyle="miter"/>
                          <v:path arrowok="t" o:connecttype="custom" o:connectlocs="76108,38054;73521,51724;58373,70196;38054,76108;0,38054;739,31219;12007,10345;38054,0;76108,38054" o:connectangles="0,0,0,0,0,0,0,0,0"/>
                        </v:shape>
                        <v:shape id="Freeform: Shape 2074269432" o:spid="_x0000_s1952" style="position:absolute;left:22457;top:41277;width:759;height:759;visibility:visible;mso-wrap-style:square;v-text-anchor:middle" coordsize="75923,75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FZZ8kA&#10;AADjAAAADwAAAGRycy9kb3ducmV2LnhtbESP0WrCQBRE3wv+w3IF3+qmUbSNriKCkr4Uqn7AJXub&#10;xGbvht01Jn/vCoU+DjNzhllve9OIjpyvLSt4myYgiAuray4VXM6H13cQPiBrbCyTgoE8bDejlzVm&#10;2t75m7pTKEWEsM9QQRVCm0npi4oM+qltiaP3Y53BEKUrpXZ4j3DTyDRJFtJgzXGhwpb2FRW/p5tR&#10;oA95n+Pu6gd5/Py65J07noelUpNxv1uBCNSH//BfO9cK0mQ5Txcf81kKz0/xD8jN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TFZZ8kAAADjAAAADwAAAAAAAAAAAAAAAACYAgAA&#10;ZHJzL2Rvd25yZXYueG1sUEsFBgAAAAAEAAQA9QAAAI4DAAAAAA==&#10;" path="m75923,37869v,21059,-16995,38054,-37869,38054c28633,75923,20135,72598,13485,66687,7389,61699,2771,54310,923,46367,185,43596,,40640,,37869,,16995,16995,,38054,v8313,,15887,2586,21982,7389c66687,11823,71674,18473,73891,26601v1108,3509,1847,7389,1847,11268l75923,37869xe" fillcolor="#292929" stroked="f" strokeweight=".51289mm">
                          <v:stroke joinstyle="miter"/>
                          <v:path arrowok="t" o:connecttype="custom" o:connectlocs="75923,37869;38054,75923;13485,66687;923,46367;0,37869;38054,0;60036,7389;73891,26601;75738,37869" o:connectangles="0,0,0,0,0,0,0,0,0"/>
                        </v:shape>
                      </v:group>
                    </v:group>
                    <v:shape id="TextBox 226" o:spid="_x0000_s1953" type="#_x0000_t202" style="position:absolute;left:755;top:26333;width:5676;height:5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vgv8oA&#10;AADjAAAADwAAAGRycy9kb3ducmV2LnhtbESPQWvCQBSE70L/w/IK3nS3MbWaukpRCp5a1Cp4e2Sf&#10;SWj2bciuJv33bqHQ4zAz3zCLVW9rcaPWV441PI0VCOLcmYoLDV+H99EMhA/IBmvHpOGHPKyWD4MF&#10;ZsZ1vKPbPhQiQthnqKEMocmk9HlJFv3YNcTRu7jWYoiyLaRpsYtwW8tEqam0WHFcKLGhdUn59/5q&#10;NRw/LudTqj6LjX1uOtcryXYutR4+9m+vIAL14T/8194aDYl6SZPpPJ1M4PdT/ANye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X74L/KAAAA4wAAAA8AAAAAAAAAAAAAAAAAmAIA&#10;AGRycy9kb3ducmV2LnhtbFBLBQYAAAAABAAEAPUAAACPAwAAAAA=&#10;" filled="f" stroked="f">
                      <v:textbox>
                        <w:txbxContent>
                          <w:p w:rsidR="00671334" w:rsidRDefault="00671334" w:rsidP="00BB7BB8">
                            <w:pPr>
                              <w:bidi w:val="0"/>
                              <w:rPr>
                                <w:rFonts w:ascii="Adobe Arabic" w:hAnsi="Adobe Arabic" w:cs="Adobe Arabic"/>
                                <w:kern w:val="24"/>
                                <w:sz w:val="40"/>
                                <w:szCs w:val="40"/>
                              </w:rPr>
                            </w:pPr>
                            <w:r>
                              <w:rPr>
                                <w:rFonts w:ascii="Adobe Arabic" w:hAnsi="Adobe Arabic" w:cs="Adobe Arabic"/>
                                <w:kern w:val="24"/>
                                <w:sz w:val="40"/>
                                <w:szCs w:val="40"/>
                              </w:rPr>
                              <w:t>06</w:t>
                            </w:r>
                          </w:p>
                        </w:txbxContent>
                      </v:textbox>
                    </v:shape>
                  </v:group>
                  <v:shape id="TextBox 224" o:spid="_x0000_s1954" type="#_x0000_t202" style="position:absolute;left:4232;top:21396;width:11963;height:10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PHCMkA&#10;AADjAAAADwAAAGRycy9kb3ducmV2LnhtbESPy2rCQBSG90LfYTiF7nSmIWpNM5GiCK4q2gt0d8gc&#10;k9DMmZCZmvj2nYXg8ue/8eXr0bbiQr1vHGt4nikQxKUzDVcaPj920xcQPiAbbB2Thit5WBcPkxwz&#10;4wY+0uUUKhFH2GeooQ6hy6T0ZU0W/cx1xNE7u95iiLKvpOlxiOO2lYlSC2mx4fhQY0ebmsrf05/V&#10;8PV+/vlO1aHa2nk3uFFJtiup9dPj+PYKItAY7uFbe280JGqZJotVuowUkSnygCz+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0PHCMkAAADjAAAADwAAAAAAAAAAAAAAAACYAgAA&#10;ZHJzL2Rvd25yZXYueG1sUEsFBgAAAAAEAAQA9QAAAI4DAAAAAA==&#10;" filled="f" stroked="f">
                    <v:textbo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التحديات المرتبطة بالتحوّل الرقمي</w:t>
                          </w:r>
                        </w:p>
                      </w:txbxContent>
                    </v:textbox>
                  </v:shape>
                </v:group>
                <w10:wrap anchorx="page"/>
                <w10:anchorlock/>
              </v:group>
            </w:pict>
          </mc:Fallback>
        </mc:AlternateContent>
      </w:r>
    </w:p>
    <w:p w:rsidR="004A6D71" w:rsidRPr="00055A94" w:rsidRDefault="001A2196" w:rsidP="002A7AC4">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31CBFC2" wp14:editId="7BADC360">
                <wp:extent cx="5731510" cy="892088"/>
                <wp:effectExtent l="0" t="0" r="2540" b="22860"/>
                <wp:docPr id="207426812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130" name="مجموعة 47"/>
                        <wpg:cNvGrpSpPr/>
                        <wpg:grpSpPr>
                          <a:xfrm>
                            <a:off x="0" y="0"/>
                            <a:ext cx="5731510" cy="895351"/>
                            <a:chOff x="0" y="0"/>
                            <a:chExt cx="5878196" cy="918845"/>
                          </a:xfrm>
                        </wpg:grpSpPr>
                        <wpg:grpSp>
                          <wpg:cNvPr id="2074268131" name="مجموعة 48"/>
                          <wpg:cNvGrpSpPr/>
                          <wpg:grpSpPr>
                            <a:xfrm>
                              <a:off x="0" y="0"/>
                              <a:ext cx="5878196" cy="918845"/>
                              <a:chOff x="0" y="0"/>
                              <a:chExt cx="6240348" cy="919070"/>
                            </a:xfrm>
                          </wpg:grpSpPr>
                          <wpg:grpSp>
                            <wpg:cNvPr id="2074268132" name="مجموعة 49"/>
                            <wpg:cNvGrpSpPr/>
                            <wpg:grpSpPr>
                              <a:xfrm>
                                <a:off x="0" y="169208"/>
                                <a:ext cx="5433072" cy="580613"/>
                                <a:chOff x="0" y="169208"/>
                                <a:chExt cx="5433072" cy="580613"/>
                              </a:xfrm>
                            </wpg:grpSpPr>
                            <wps:wsp>
                              <wps:cNvPr id="20742681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1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36"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التغيير في نماذج القيادة</w:t>
                                </w:r>
                              </w:p>
                            </w:txbxContent>
                          </wps:txbx>
                          <wps:bodyPr wrap="square" rtlCol="1">
                            <a:spAutoFit/>
                          </wps:bodyPr>
                        </wps:wsp>
                      </wpg:grpSp>
                      <pic:pic xmlns:pic="http://schemas.openxmlformats.org/drawingml/2006/picture">
                        <pic:nvPicPr>
                          <pic:cNvPr id="2074268137"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5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3ADGZO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195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Xrf9/L&#10;AAAA4wAAAA8AAAAAAAAAAAAAAAAAqgIAAGRycy9kb3ducmV2LnhtbFBLBQYAAAAABAAEAPoAAACi&#10;AwAAAAA=&#10;">
                  <v:group id="مجموعة 48" o:spid="_x0000_s195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6p9pE&#10;zAAAAOMAAAAPAAAAAAAAAAAAAAAAAKoCAABkcnMvZG93bnJldi54bWxQSwUGAAAAAAQABAD6AAAA&#10;owMAAAAA&#10;">
                    <v:group id="مجموعة 49" o:spid="_x0000_s195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KdUQz&#10;zAAAAOMAAAAPAAAAAAAAAAAAAAAAAKoCAABkcnMvZG93bnJldi54bWxQSwUGAAAAAAQABAD6AAAA&#10;owMAAAAA&#10;">
                      <v:shape id="شكل حر 50" o:spid="_x0000_s195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8kA&#10;AADjAAAADwAAAGRycy9kb3ducmV2LnhtbESPQWvCQBSE7wX/w/IEb3VjUqNEV5GCIMWDporXR/aZ&#10;BLNvQ3ar8d+7hUKPw8x8wyzXvWnEnTpXW1YwGUcgiAuray4VnL6373MQziNrbCyTgic5WK8Gb0vM&#10;tH3wke65L0WAsMtQQeV9m0npiooMurFtiYN3tZ1BH2RXSt3hI8BNI+MoSqXBmsNChS19VlTc8h+j&#10;IP2aXg6HYjs95rtk78jos7ZeqdGw3yxAeOr9f/ivvdMK4mj2EafzSZLA76fwB+Tq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q8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6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lOfckA&#10;AADjAAAADwAAAGRycy9kb3ducmV2LnhtbESPW2vCQBSE3wX/w3IEX6RuTL2RukppKfTRS/H5mD3d&#10;BLNnY3aN6b/vCoKPw8x8w6w2na1ES40vHSuYjBMQxLnTJRsFP4evlyUIH5A1Vo5JwR952Kz7vRVm&#10;2t14R+0+GBEh7DNUUIRQZ1L6vCCLfuxq4uj9usZiiLIxUjd4i3BbyTRJ5tJiyXGhwJo+CsrP+6tV&#10;gBe7PZ5ccL49GfM5mtXdSM+UGg669zcQgbrwDD/a31pBmiym6Xw5eZ3C/VP8A3L9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JlOfckAAADjAAAADwAAAAAAAAAAAAAAAACYAgAA&#10;ZHJzL2Rvd25yZXYueG1sUEsFBgAAAAAEAAQA9QAAAI4DAAAAAA==&#10;" fillcolor="#a5a5a5 [2092]" stroked="f" strokeweight="1pt">
                        <v:stroke joinstyle="miter"/>
                      </v:roundrect>
                    </v:group>
                    <v:oval id="شكل بيضاوي 52" o:spid="_x0000_s196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mzUssA&#10;AADjAAAADwAAAGRycy9kb3ducmV2LnhtbESPUUvDMBSF34X9h3AF31yyqHXUZWMogoLC1rk9X5q7&#10;tqy5KU1cu39vBMHHwznnO5zFanStOFMfGs8GZlMFgrj0tuHKwNfu9XYOIkRki61nMnChAKvl5GqB&#10;ufUDb+lcxEokCIccDdQxdrmUoazJYZj6jjh5R987jEn2lbQ9DgnuWqmVyqTDhtNCjR0911Seim9n&#10;YHM67i+H9w/1WfmhyAb3orXdGXNzPa6fQEQa43/4r/1mDWj1eK+z+ezuAX4/pT8gl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oSbNSywAAAOMAAAAPAAAAAAAAAAAAAAAAAJgC&#10;AABkcnMvZG93bnJldi54bWxQSwUGAAAAAAQABAD1AAAAkAMAAAAA&#10;" filled="f" strokecolor="#168489" strokeweight="1pt">
                      <v:stroke joinstyle="miter"/>
                    </v:oval>
                  </v:group>
                  <v:shape id="مربع نص 41" o:spid="_x0000_s196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rQckA&#10;AADjAAAADwAAAGRycy9kb3ducmV2LnhtbESPwWrDMBBE74X+g9hCb41kt3WCEyWEtIUcekni3hdr&#10;a5lYkrE2sfP3VaHQ4zAzb5jVZnKduNIQ2+A1ZDMFgnwdTOsbDdXp42kBIjJ6g13wpOFGETbr+7sV&#10;liaM/kDXIzciQXwsUYNl7kspY23JYZyFnnzyvsPgkJMcGmkGHBPcdTJXqpAOW58WLPa0s1Sfjxen&#10;gdlss1v17uL+a/p8G62qX7HS+vFh2i5BME38H/5r742GXM1f8mKRPRfw+yn9Abn+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1rQckAAADjAAAADwAAAAAAAAAAAAAAAACYAgAA&#10;ZHJzL2Rvd25yZXYueG1sUEsFBgAAAAAEAAQA9QAAAI4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التغيير في نماذج القيادة</w:t>
                          </w:r>
                        </w:p>
                      </w:txbxContent>
                    </v:textbox>
                  </v:shape>
                </v:group>
                <v:shape id="صورة 54" o:spid="_x0000_s196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2h3rMAAAA4wAAAA8AAABkcnMvZG93bnJldi54bWxEj0FLw0AUhO+C/2F5gje7aSpNjN0WlQpC&#10;T21UPD6zzyR2923cXdv477uC4HGYmW+YxWq0RhzIh96xgukkA0HcON1zq+C5frwqQYSIrNE4JgU/&#10;FGC1PD9bYKXdkbd02MVWJAiHChV0MQ6VlKHpyGKYuIE4eR/OW4xJ+lZqj8cEt0bmWTaXFntOCx0O&#10;9NBRs999WwUbf//+eVO/mvpr+7Yuzax42a83Sl1ejHe3ICKN8T/8137SCvKsuM7n5XRWwO+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VnaHeswAAADjAAAADwAAAAAA&#10;AAAAAAAAAACfAgAAZHJzL2Rvd25yZXYueG1sUEsFBgAAAAAEAAQA9wAAAJgDAAAAAA==&#10;">
                  <v:imagedata r:id="rId81"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التحوّل الرقمي يعزز القيادة التشاركية والمرنة بدلاً من النماذج التقليدية الهرمية.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يتطلب من القادة أن يكونوا أكثر تفاعلاً مع التكنولوجيا والبيانات.</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زيادة سرعة اتخاذ القرارات.</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lastRenderedPageBreak/>
        <w:t>تعزيز الابتكار والتكيف السريع مع التغيرات.</w:t>
      </w:r>
    </w:p>
    <w:p w:rsidR="004A6D71" w:rsidRPr="00055A94" w:rsidRDefault="001A2196" w:rsidP="002A7AC4">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33B45DE2" wp14:editId="7CE5911D">
                <wp:extent cx="5731510" cy="892088"/>
                <wp:effectExtent l="0" t="0" r="2540" b="22860"/>
                <wp:docPr id="207426813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139" name="مجموعة 47"/>
                        <wpg:cNvGrpSpPr/>
                        <wpg:grpSpPr>
                          <a:xfrm>
                            <a:off x="0" y="0"/>
                            <a:ext cx="5731510" cy="895351"/>
                            <a:chOff x="0" y="0"/>
                            <a:chExt cx="5878196" cy="918845"/>
                          </a:xfrm>
                        </wpg:grpSpPr>
                        <wpg:grpSp>
                          <wpg:cNvPr id="2074268140" name="مجموعة 48"/>
                          <wpg:cNvGrpSpPr/>
                          <wpg:grpSpPr>
                            <a:xfrm>
                              <a:off x="0" y="0"/>
                              <a:ext cx="5878196" cy="918845"/>
                              <a:chOff x="0" y="0"/>
                              <a:chExt cx="6240348" cy="919070"/>
                            </a:xfrm>
                          </wpg:grpSpPr>
                          <wpg:grpSp>
                            <wpg:cNvPr id="2074268141" name="مجموعة 49"/>
                            <wpg:cNvGrpSpPr/>
                            <wpg:grpSpPr>
                              <a:xfrm>
                                <a:off x="0" y="169208"/>
                                <a:ext cx="5433072" cy="580613"/>
                                <a:chOff x="0" y="169208"/>
                                <a:chExt cx="5433072" cy="580613"/>
                              </a:xfrm>
                            </wpg:grpSpPr>
                            <wps:wsp>
                              <wps:cNvPr id="20742681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1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45"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الشفافية والمساءلة</w:t>
                                </w:r>
                              </w:p>
                            </w:txbxContent>
                          </wps:txbx>
                          <wps:bodyPr wrap="square" rtlCol="1">
                            <a:spAutoFit/>
                          </wps:bodyPr>
                        </wps:wsp>
                      </wpg:grpSp>
                      <pic:pic xmlns:pic="http://schemas.openxmlformats.org/drawingml/2006/picture">
                        <pic:nvPicPr>
                          <pic:cNvPr id="2074268146"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6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wNcS3gcAAOU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&#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KbA1xL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196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E0dZC&#10;zAAAAOMAAAAPAAAAAAAAAAAAAAAAAKoCAABkcnMvZG93bnJldi54bWxQSwUGAAAAAAQABAD6AAAA&#10;owMAAAAA&#10;">
                  <v:group id="مجموعة 48" o:spid="_x0000_s196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ze0MosoA&#10;AADjAAAADwAAAAAAAAAAAAAAAACqAgAAZHJzL2Rvd25yZXYueG1sUEsFBgAAAAAEAAQA+gAAAKED&#10;AAAAAA==&#10;">
                    <v:group id="مجموعة 49" o:spid="_x0000_s196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ioak5&#10;zAAAAOMAAAAPAAAAAAAAAAAAAAAAAKoCAABkcnMvZG93bnJldi54bWxQSwUGAAAAAAQABAD6AAAA&#10;owMAAAAA&#10;">
                      <v:shape id="شكل حر 50" o:spid="_x0000_s196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VoTckA&#10;AADjAAAADwAAAGRycy9kb3ducmV2LnhtbESPQYvCMBSE7wv+h/AEb2tq1Spdo4ggiHjQ6rLXR/O2&#10;LTYvpYla/71ZWPA4zMw3zGLVmVrcqXWVZQWjYQSCOLe64kLB5bz9nINwHlljbZkUPMnBatn7WGCq&#10;7YNPdM98IQKEXYoKSu+bVEqXl2TQDW1DHLxf2xr0QbaF1C0+AtzUMo6iRBqsOCyU2NCmpPya3YyC&#10;ZD/9OR7z7fSU7cYHR0Z/a+uVGvS79RcIT51/h//bO60gjmaTOJmPJjH8fQp/QC5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KVoTc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6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aldMkA&#10;AADjAAAADwAAAGRycy9kb3ducmV2LnhtbESPW2vCQBSE3wX/w3IEX6RuTL2RukppKfTRS/H5mD3d&#10;BLNnY3aN6b/vCoKPw8x8w6w2na1ES40vHSuYjBMQxLnTJRsFP4evlyUIH5A1Vo5JwR952Kz7vRVm&#10;2t14R+0+GBEh7DNUUIRQZ1L6vCCLfuxq4uj9usZiiLIxUjd4i3BbyTRJ5tJiyXGhwJo+CsrP+6tV&#10;gBe7PZ5ccL49GfM5mtXdSM+UGg669zcQgbrwDD/a31pBmiym6Xw5mb7C/VP8A3L9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3aldMkAAADjAAAADwAAAAAAAAAAAAAAAACYAgAA&#10;ZHJzL2Rvd25yZXYueG1sUEsFBgAAAAAEAAQA9QAAAI4DAAAAAA==&#10;" fillcolor="#a5a5a5 [2092]" stroked="f" strokeweight="1pt">
                        <v:stroke joinstyle="miter"/>
                      </v:roundrect>
                    </v:group>
                    <v:oval id="شكل بيضاوي 52" o:spid="_x0000_s197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NltMoA&#10;AADjAAAADwAAAGRycy9kb3ducmV2LnhtbESPUUvDMBSF3wX/Q7jC3lyyUOqoy4ZsCBMUtFOfL81d&#10;W9bclCau3b83grDHwznnO5zVZnKdONMQWs8GFnMFgrjytuXawOfh+X4JIkRki51nMnChAJv17c0K&#10;C+tH/qBzGWuRIBwKNNDE2BdShqohh2Hue+LkHf3gMCY51NIOOCa466RWKpcOW04LDfa0bag6lT/O&#10;wPvp+HX5fnlVb7Ufy3x0O63twZjZ3fT0CCLSFK/h//beGtDqIdP5cpFl8Pcp/Q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8DZbTKAAAA4wAAAA8AAAAAAAAAAAAAAAAAmAIA&#10;AGRycy9kb3ducmV2LnhtbFBLBQYAAAAABAAEAPUAAACPAwAAAAA=&#10;" filled="f" strokecolor="#168489" strokeweight="1pt">
                      <v:stroke joinstyle="miter"/>
                    </v:oval>
                  </v:group>
                  <v:shape id="مربع نص 41" o:spid="_x0000_s197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mGS8kA&#10;AADjAAAADwAAAGRycy9kb3ducmV2LnhtbESPzWrDMBCE74W+g9hCb41kk6TBjRJCfyCHXpq698Xa&#10;WqbWyljb2Hn7qlDocZiZb5jtfg69OtOYusgWioUBRdxE13FroX5/uduASoLssI9MFi6UYL+7vtpi&#10;5eLEb3Q+SasyhFOFFrzIUGmdGk8B0yIOxNn7jGNAyXJstRtxyvDQ69KYtQ7YcV7wONCjp+br9B0s&#10;iLhDcamfQzp+zK9PkzfNCmtrb2/mwwMooVn+w3/to7NQmvtlud4UyxX8fsp/QO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jmGS8kAAADjAAAADwAAAAAAAAAAAAAAAACYAgAA&#10;ZHJzL2Rvd25yZXYueG1sUEsFBgAAAAAEAAQA9QAAAI4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الشفافية والمساءلة</w:t>
                          </w:r>
                        </w:p>
                      </w:txbxContent>
                    </v:textbox>
                  </v:shape>
                </v:group>
                <v:shape id="صورة 54" o:spid="_x0000_s197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8UZzMAAAA4wAAAA8AAABkcnMvZG93bnJldi54bWxEj0FLw0AUhO+C/2F5gje7aSxpjN0WlQpC&#10;T21UPD6zzyR2923cXdv477uC4HGYmW+YxWq0RhzIh96xgukkA0HcON1zq+C5frwqQYSIrNE4JgU/&#10;FGC1PD9bYKXdkbd02MVWJAiHChV0MQ6VlKHpyGKYuIE4eR/OW4xJ+lZqj8cEt0bmWVZIiz2nhQ4H&#10;euio2e++rYKNv3//vKlfTf21fVuX5nr+sl9vlLq8GO9uQUQa43/4r/2kFeTZfJYX5XRWwO+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YTxRnMwAAADjAAAADwAAAAAA&#10;AAAAAAAAAACfAgAAZHJzL2Rvd25yZXYueG1sUEsFBgAAAAAEAAQA9wAAAJgDAAAAAA==&#10;">
                  <v:imagedata r:id="rId81"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توفر الأدوات الرقمية مستوى أعلى من الشفافية في العمليات والمعلومات.</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يسهل التحوّل الرقمي تتبع الأداء والنتائج.</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المساءلة بين الموظفين والإدارة.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بناء ثقة أكبر بين الأطراف المعنية.</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0E5D3E6D" wp14:editId="55AA2C6C">
                <wp:extent cx="5731510" cy="892088"/>
                <wp:effectExtent l="0" t="0" r="2540" b="22860"/>
                <wp:docPr id="207426814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148" name="مجموعة 47"/>
                        <wpg:cNvGrpSpPr/>
                        <wpg:grpSpPr>
                          <a:xfrm>
                            <a:off x="0" y="0"/>
                            <a:ext cx="5731510" cy="895351"/>
                            <a:chOff x="0" y="0"/>
                            <a:chExt cx="5878196" cy="918845"/>
                          </a:xfrm>
                        </wpg:grpSpPr>
                        <wpg:grpSp>
                          <wpg:cNvPr id="2074268149" name="مجموعة 48"/>
                          <wpg:cNvGrpSpPr/>
                          <wpg:grpSpPr>
                            <a:xfrm>
                              <a:off x="0" y="0"/>
                              <a:ext cx="5878196" cy="918845"/>
                              <a:chOff x="0" y="0"/>
                              <a:chExt cx="6240348" cy="919070"/>
                            </a:xfrm>
                          </wpg:grpSpPr>
                          <wpg:grpSp>
                            <wpg:cNvPr id="2074268150" name="مجموعة 49"/>
                            <wpg:cNvGrpSpPr/>
                            <wpg:grpSpPr>
                              <a:xfrm>
                                <a:off x="0" y="169208"/>
                                <a:ext cx="5433072" cy="580613"/>
                                <a:chOff x="0" y="169208"/>
                                <a:chExt cx="5433072" cy="580613"/>
                              </a:xfrm>
                            </wpg:grpSpPr>
                            <wps:wsp>
                              <wps:cNvPr id="20742681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15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54"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إدارة المخاطر</w:t>
                                </w:r>
                              </w:p>
                            </w:txbxContent>
                          </wps:txbx>
                          <wps:bodyPr wrap="square" rtlCol="1">
                            <a:spAutoFit/>
                          </wps:bodyPr>
                        </wps:wsp>
                      </wpg:grpSp>
                      <pic:pic xmlns:pic="http://schemas.openxmlformats.org/drawingml/2006/picture">
                        <pic:nvPicPr>
                          <pic:cNvPr id="2074268155"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7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Gr027e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197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ObAKTIAAAA&#10;4wAAAA8AAAAAAAAAAAAAAAAAqgIAAGRycy9kb3ducmV2LnhtbFBLBQYAAAAABAAEAPoAAACfAwAA&#10;AAA=&#10;">
                  <v:group id="مجموعة 48" o:spid="_x0000_s197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c16U/&#10;zAAAAOMAAAAPAAAAAAAAAAAAAAAAAKoCAABkcnMvZG93bnJldi54bWxQSwUGAAAAAAQABAD6AAAA&#10;owMAAAAA&#10;">
                    <v:group id="مجموعة 49" o:spid="_x0000_s197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SDSaf8oA&#10;AADjAAAADwAAAAAAAAAAAAAAAACqAgAAZHJzL2Rvd25yZXYueG1sUEsFBgAAAAAEAAQA+gAAAKED&#10;AAAAAA==&#10;">
                      <v:shape id="شكل حر 50" o:spid="_x0000_s197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5g58oA&#10;AADjAAAADwAAAGRycy9kb3ducmV2LnhtbESPQWvCQBSE7wX/w/IEb3WT2KSSuooIghQPGi29PrKv&#10;SWj2bciuGv+9Wyh4HGbmG2axGkwrrtS7xrKCeBqBIC6tbrhScD5tX+cgnEfW2FomBXdysFqOXhaY&#10;a3vjI10LX4kAYZejgtr7LpfSlTUZdFPbEQfvx/YGfZB9JXWPtwA3rUyiKJMGGw4LNXa0qan8LS5G&#10;QfaZfh8O5TY9FrvZ3pHRX9p6pSbjYf0BwtPgn+H/9k4rSKL3tySbx2kMf5/CH5DL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GuYOf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7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WMskA&#10;AADjAAAADwAAAGRycy9kb3ducmV2LnhtbESPT2vCQBTE74LfYXlCL6Ibg7GSukppKXj0Hz0/s89N&#10;aPZtmt3G9Nu7guBxmJnfMKtNb2vRUesrxwpm0wQEceF0xUbB6fg1WYLwAVlj7ZgU/JOHzXo4WGGu&#10;3ZX31B2CERHCPkcFZQhNLqUvSrLop64hjt7FtRZDlK2RusVrhNtapkmykBYrjgslNvRRUvFz+LMK&#10;8Nfuvs8uON+djfkcZ00/1plSL6P+/Q1EoD48w4/2VitIk9d5uljOshTun+IfkO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OWMskAAADjAAAADwAAAAAAAAAAAAAAAACYAgAA&#10;ZHJzL2Rvd25yZXYueG1sUEsFBgAAAAAEAAQA9QAAAI4DAAAAAA==&#10;" fillcolor="#a5a5a5 [2092]" stroked="f" strokeweight="1pt">
                        <v:stroke joinstyle="miter"/>
                      </v:roundrect>
                    </v:group>
                    <v:oval id="شكل بيضاوي 52" o:spid="_x0000_s197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NrHcsA&#10;AADjAAAADwAAAGRycy9kb3ducmV2LnhtbESPUUvDMBSF34X9h3AF31yyqHXUZWMogoLC1rk9X5q7&#10;tqy5KU1cu39vBMHHwznnO5zFanStOFMfGs8GZlMFgrj0tuHKwNfu9XYOIkRki61nMnChAKvl5GqB&#10;ufUDb+lcxEokCIccDdQxdrmUoazJYZj6jjh5R987jEn2lbQ9DgnuWqmVyqTDhtNCjR0911Seim9n&#10;YHM67i+H9w/1WfmhyAb3orXdGXNzPa6fQEQa43/4r/1mDWj1eK+z+ezhDn4/pT8gl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VM2sdywAAAOMAAAAPAAAAAAAAAAAAAAAAAJgC&#10;AABkcnMvZG93bnJldi54bWxQSwUGAAAAAAQABAD1AAAAkAMAAAAA&#10;" filled="f" strokecolor="#168489" strokeweight="1pt">
                      <v:stroke joinstyle="miter"/>
                    </v:oval>
                  </v:group>
                  <v:shape id="مربع نص 41" o:spid="_x0000_s198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y1DckA&#10;AADjAAAADwAAAGRycy9kb3ducmV2LnhtbESPzWrDMBCE74W+g9hCb41kk6TBjRJCfyCHXpq698Xa&#10;WqbWyljb2Hn7qlDocZiZb5jtfg69OtOYusgWioUBRdxE13FroX5/uduASoLssI9MFi6UYL+7vtpi&#10;5eLEb3Q+SasyhFOFFrzIUGmdGk8B0yIOxNn7jGNAyXJstRtxyvDQ69KYtQ7YcV7wONCjp+br9B0s&#10;iLhDcamfQzp+zK9PkzfNCmtrb2/mwwMooVn+w3/to7NQmvtlud4UqyX8fsp/QO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Ky1DckAAADjAAAADwAAAAAAAAAAAAAAAACYAgAA&#10;ZHJzL2Rvd25yZXYueG1sUEsFBgAAAAAEAAQA9QAAAI4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إدارة المخاطر</w:t>
                          </w:r>
                        </w:p>
                      </w:txbxContent>
                    </v:textbox>
                  </v:shape>
                </v:group>
                <v:shape id="صورة 54" o:spid="_x0000_s198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BQ3WTbNAAAA4wAAAA8AAAAA&#10;AAAAAAAAAAAAnwIAAGRycy9kb3ducmV2LnhtbFBLBQYAAAAABAAEAPcAAACZAwAAAAA=&#10;">
                  <v:imagedata r:id="rId81"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يتيح التحوّل الرقمي تقييم المخاطر بشكل أكثر دقة وفعالية.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يساعد في تطوير استراتيجيات أفضل للتعامل مع المخاطر.</w:t>
      </w:r>
    </w:p>
    <w:p w:rsidR="004A6D71" w:rsidRPr="00055A94" w:rsidRDefault="004A6D71" w:rsidP="004A6D71">
      <w:pPr>
        <w:rPr>
          <w:rFonts w:ascii="Sakkal Majalla" w:hAnsi="Sakkal Majalla"/>
          <w:sz w:val="32"/>
          <w:szCs w:val="32"/>
        </w:rPr>
      </w:pPr>
      <w:r w:rsidRPr="00055A94">
        <w:rPr>
          <w:rFonts w:ascii="Sakkal Majalla" w:hAnsi="Sakkal Majalla"/>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تقليل المخاطر المحتملة.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الاستجابة للطوارئ والأزمات.</w:t>
      </w:r>
    </w:p>
    <w:p w:rsidR="004A6D71" w:rsidRPr="00055A94" w:rsidRDefault="001A2196" w:rsidP="002F37B7">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2E1309FD" wp14:editId="27DD2A1F">
                <wp:extent cx="5731510" cy="892088"/>
                <wp:effectExtent l="0" t="0" r="2540" b="22860"/>
                <wp:docPr id="207426815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157" name="مجموعة 47"/>
                        <wpg:cNvGrpSpPr/>
                        <wpg:grpSpPr>
                          <a:xfrm>
                            <a:off x="0" y="0"/>
                            <a:ext cx="5731510" cy="895351"/>
                            <a:chOff x="0" y="0"/>
                            <a:chExt cx="5878196" cy="918845"/>
                          </a:xfrm>
                        </wpg:grpSpPr>
                        <wpg:grpSp>
                          <wpg:cNvPr id="2074268158" name="مجموعة 48"/>
                          <wpg:cNvGrpSpPr/>
                          <wpg:grpSpPr>
                            <a:xfrm>
                              <a:off x="0" y="0"/>
                              <a:ext cx="5878196" cy="918845"/>
                              <a:chOff x="0" y="0"/>
                              <a:chExt cx="6240348" cy="919070"/>
                            </a:xfrm>
                          </wpg:grpSpPr>
                          <wpg:grpSp>
                            <wpg:cNvPr id="2074268159" name="مجموعة 49"/>
                            <wpg:cNvGrpSpPr/>
                            <wpg:grpSpPr>
                              <a:xfrm>
                                <a:off x="0" y="169208"/>
                                <a:ext cx="5433072" cy="580613"/>
                                <a:chOff x="0" y="169208"/>
                                <a:chExt cx="5433072" cy="580613"/>
                              </a:xfrm>
                            </wpg:grpSpPr>
                            <wps:wsp>
                              <wps:cNvPr id="20742681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1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63"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تعزيز الكفاءة والفعالية</w:t>
                                </w:r>
                              </w:p>
                            </w:txbxContent>
                          </wps:txbx>
                          <wps:bodyPr wrap="square" rtlCol="1">
                            <a:spAutoFit/>
                          </wps:bodyPr>
                        </wps:wsp>
                      </wpg:grpSp>
                      <pic:pic xmlns:pic="http://schemas.openxmlformats.org/drawingml/2006/picture">
                        <pic:nvPicPr>
                          <pic:cNvPr id="2074268164"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8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NQLQhH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198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H3QIL&#10;zAAAAOMAAAAPAAAAAAAAAAAAAAAAAKoCAABkcnMvZG93bnJldi54bWxQSwUGAAAAAAQABAD6AAAA&#10;owMAAAAA&#10;">
                  <v:group id="مجموعة 48" o:spid="_x0000_s198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2QpZ5yQAA&#10;AOMAAAAPAAAAAAAAAAAAAAAAAKoCAABkcnMvZG93bnJldi54bWxQSwUGAAAAAAQABAD6AAAAoAMA&#10;AAAA&#10;">
                    <v:group id="مجموعة 49" o:spid="_x0000_s198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ZDjPi&#10;zAAAAOMAAAAPAAAAAAAAAAAAAAAAAKoCAABkcnMvZG93bnJldi54bWxQSwUGAAAAAAQABAD6AAAA&#10;owMAAAAA&#10;">
                      <v:shape id="شكل حر 50" o:spid="_x0000_s198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4PwckA&#10;AADjAAAADwAAAGRycy9kb3ducmV2LnhtbESPzWqDQBSF94W+w3AL3dUxprFiMpFSEELJIpqUbC/O&#10;rUqdO+JMEvv2mUWhy8P549sUsxnElSbXW1awiGIQxI3VPbcKTsfyJQPhPLLGwTIp+CUHxfbxYYO5&#10;tjeu6Fr7VoQRdjkq6Lwfcyld05FBF9mROHjfdjLog5xaqSe8hXEzyCSOU2mw5/DQ4UgfHTU/9cUo&#10;SD9X58OhKVdVvVvuHRn9pa1X6vlpfl+D8DT7//Bfe6cVJPHba5JmizRQBKbAA3J7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I4Pwc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8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3C+MkA&#10;AADjAAAADwAAAGRycy9kb3ducmV2LnhtbESPzWrDMBCE74G+g9hCL6GRbRI3uFFCaAnk2PzQ89ra&#10;yqbWyrFUx3n7qlDIcZiZb5jVZrStGKj3jWMF6SwBQVw53bBRcD7tnpcgfEDW2DomBTfysFk/TFZY&#10;aHflAw3HYESEsC9QQR1CV0jpq5os+pnriKP35XqLIcreSN3jNcJtK7MkyaXFhuNCjR291VR9H3+s&#10;ArzYj8/SBeeH0pj36aIbp3qh1NPjuH0FEWgM9/B/e68VZMnLPMuXaZ7C36f4B+T6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13C+MkAAADjAAAADwAAAAAAAAAAAAAAAACYAgAA&#10;ZHJzL2Rvd25yZXYueG1sUEsFBgAAAAAEAAQA9QAAAI4DAAAAAA==&#10;" fillcolor="#a5a5a5 [2092]" stroked="f" strokeweight="1pt">
                        <v:stroke joinstyle="miter"/>
                      </v:roundrect>
                    </v:group>
                    <v:oval id="شكل بيضاوي 52" o:spid="_x0000_s198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MEO8oA&#10;AADjAAAADwAAAGRycy9kb3ducmV2LnhtbESPUWvCMBSF3wf7D+EO9jYTw+ikM8qYCBtsMKvu+dJc&#10;22JzU5rM1n+/CIKPh3POdzjz5ehacaI+NJ4NTCcKBHHpbcOVgd12/TQDESKyxdYzGThTgOXi/m6O&#10;ufUDb+hUxEokCIccDdQxdrmUoazJYZj4jjh5B987jEn2lbQ9DgnuWqmVyqTDhtNCjR2911Qeiz9n&#10;4Od42J9/P7/Ud+WHIhvcSmu7NebxYXx7BRFpjLfwtf1hDWj18qyz2TTTcPmU/oBc/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QTBDvKAAAA4wAAAA8AAAAAAAAAAAAAAAAAmAIA&#10;AGRycy9kb3ducmV2LnhtbFBLBQYAAAAABAAEAPUAAACPAwAAAAA=&#10;" filled="f" strokecolor="#168489" strokeweight="1pt">
                      <v:stroke joinstyle="miter"/>
                    </v:oval>
                  </v:group>
                  <v:shape id="مربع نص 41" o:spid="_x0000_s198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nxMkA&#10;AADjAAAADwAAAGRycy9kb3ducmV2LnhtbESPwWrDMBBE74X+g9hCb41kt3WCEyWEtIUcekni3hdr&#10;a5lYkrE2sfP3VaHQ4zAzb5jVZnKduNIQ2+A1ZDMFgnwdTOsbDdXp42kBIjJ6g13wpOFGETbr+7sV&#10;liaM/kDXIzciQXwsUYNl7kspY23JYZyFnnzyvsPgkJMcGmkGHBPcdTJXqpAOW58WLPa0s1Sfjxen&#10;gdlss1v17uL+a/p8G62qX7HS+vFh2i5BME38H/5r742GXM1f8mKRFc/w+yn9Abn+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nnxMkAAADjAAAADwAAAAAAAAAAAAAAAACYAgAA&#10;ZHJzL2Rvd25yZXYueG1sUEsFBgAAAAAEAAQA9QAAAI4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تعزيز الكفاءة والفعالية</w:t>
                          </w:r>
                        </w:p>
                      </w:txbxContent>
                    </v:textbox>
                  </v:shape>
                </v:group>
                <v:shape id="صورة 54" o:spid="_x0000_s199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XNhDMAAAA4wAAAA8AAABkcnMvZG93bnJldi54bWxEj0FLw0AUhO+C/2F5gje7aSxpjN0WlQpC&#10;T21UPD6zzyR2923cXdv477uC4HGYmW+YxWq0RhzIh96xgukkA0HcON1zq+C5frwqQYSIrNE4JgU/&#10;FGC1PD9bYKXdkbd02MVWJAiHChV0MQ6VlKHpyGKYuIE4eR/OW4xJ+lZqj8cEt0bmWVZIiz2nhQ4H&#10;euio2e++rYKNv3//vKlfTf21fVuX5nr+sl9vlLq8GO9uQUQa43/4r/2kFeTZfJYX5bSYwe+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tRc2EMwAAADjAAAADwAAAAAA&#10;AAAAAAAAAACfAgAAZHJzL2Rvd25yZXYueG1sUEsFBgAAAAAEAAQA9wAAAJgDAAAAAA==&#10;">
                  <v:imagedata r:id="rId81"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تسهم التكنولوجيا في تحسين كفاءة العمليات وتقليل التكاليف.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تسهيل التواصل والتنسيق بين الفرق.</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زيادة الإنتاجية.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512C5E">
        <w:rPr>
          <w:rFonts w:ascii="Sakkal Majalla" w:hAnsi="Sakkal Majalla" w:cs="Sakkal Majalla"/>
          <w:sz w:val="32"/>
          <w:szCs w:val="32"/>
          <w:rtl/>
        </w:rPr>
        <w:t>تحسين جودة القرارات والخدمات.</w:t>
      </w:r>
    </w:p>
    <w:p w:rsidR="001A2196"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10133B81" wp14:editId="0970A08E">
                <wp:extent cx="5731510" cy="892088"/>
                <wp:effectExtent l="0" t="0" r="2540" b="22860"/>
                <wp:docPr id="207426817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175" name="مجموعة 47"/>
                        <wpg:cNvGrpSpPr/>
                        <wpg:grpSpPr>
                          <a:xfrm>
                            <a:off x="0" y="0"/>
                            <a:ext cx="5731510" cy="895351"/>
                            <a:chOff x="0" y="0"/>
                            <a:chExt cx="5878196" cy="918845"/>
                          </a:xfrm>
                        </wpg:grpSpPr>
                        <wpg:grpSp>
                          <wpg:cNvPr id="2074268176" name="مجموعة 48"/>
                          <wpg:cNvGrpSpPr/>
                          <wpg:grpSpPr>
                            <a:xfrm>
                              <a:off x="0" y="0"/>
                              <a:ext cx="5878196" cy="918845"/>
                              <a:chOff x="0" y="0"/>
                              <a:chExt cx="6240348" cy="919070"/>
                            </a:xfrm>
                          </wpg:grpSpPr>
                          <wpg:grpSp>
                            <wpg:cNvPr id="2074268177" name="مجموعة 49"/>
                            <wpg:cNvGrpSpPr/>
                            <wpg:grpSpPr>
                              <a:xfrm>
                                <a:off x="0" y="169208"/>
                                <a:ext cx="5433072" cy="580613"/>
                                <a:chOff x="0" y="169208"/>
                                <a:chExt cx="5433072" cy="580613"/>
                              </a:xfrm>
                            </wpg:grpSpPr>
                            <wps:wsp>
                              <wps:cNvPr id="207426817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1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81"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التغير الثقافي والتنظيمي</w:t>
                                </w:r>
                              </w:p>
                            </w:txbxContent>
                          </wps:txbx>
                          <wps:bodyPr wrap="square" rtlCol="1">
                            <a:spAutoFit/>
                          </wps:bodyPr>
                        </wps:wsp>
                      </wpg:grpSp>
                      <pic:pic xmlns:pic="http://schemas.openxmlformats.org/drawingml/2006/picture">
                        <pic:nvPicPr>
                          <pic:cNvPr id="2074268182"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9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sR2WF+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199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T9mWH&#10;zAAAAOMAAAAPAAAAAAAAAAAAAAAAAKoCAABkcnMvZG93bnJldi54bWxQSwUGAAAAAAQABAD6AAAA&#10;owMAAAAA&#10;">
                  <v:group id="مجموعة 48" o:spid="_x0000_s199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jJPvw&#10;zAAAAOMAAAAPAAAAAAAAAAAAAAAAAKoCAABkcnMvZG93bnJldi54bWxQSwUGAAAAAAQABAD6AAAA&#10;owMAAAAA&#10;">
                    <v:group id="مجموعة 49" o:spid="_x0000_s199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MaF5r&#10;zAAAAOMAAAAPAAAAAAAAAAAAAAAAAKoCAABkcnMvZG93bnJldi54bWxQSwUGAAAAAAQABAD6AAAA&#10;owMAAAAA&#10;">
                      <v:shape id="شكل حر 50" o:spid="_x0000_s199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GVGsYA&#10;AADjAAAADwAAAGRycy9kb3ducmV2LnhtbERPTYvCMBC9C/6HMII3Ta1apWsUEQSRPWhV9jo0s23Z&#10;ZlKaqPXfbw6Cx8f7Xm06U4sHta6yrGAyjkAQ51ZXXCi4XvajJQjnkTXWlknBixxs1v3eClNtn3ym&#10;R+YLEULYpaig9L5JpXR5SQbd2DbEgfu1rUEfYFtI3eIzhJtaxlGUSIMVh4YSG9qVlP9ld6MgOc5/&#10;Tqd8Pz9nh+m3I6Nv2nqlhoNu+wXCU+c/4rf7oBXE0WIWJ8vJIowOn8IfkO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GVG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9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JYI8kA&#10;AADjAAAADwAAAGRycy9kb3ducmV2LnhtbESPW2vCQBSE3wX/w3IEX6RuDPWWukppKfTRS/H5mD3d&#10;BLNnY3aN6b/vCoKPw8x8w6w2na1ES40vHSuYjBMQxLnTJRsFP4evlwUIH5A1Vo5JwR952Kz7vRVm&#10;2t14R+0+GBEh7DNUUIRQZ1L6vCCLfuxq4uj9usZiiLIxUjd4i3BbyTRJZtJiyXGhwJo+CsrP+6tV&#10;gBe7PZ5ccL49GfM5mtbdSE+VGg669zcQgbrwDD/a31pBmsxf09liMl/C/VP8A3L9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PJYI8kAAADjAAAADwAAAAAAAAAAAAAAAACYAgAA&#10;ZHJzL2Rvd25yZXYueG1sUEsFBgAAAAAEAAQA9QAAAI4DAAAAAA==&#10;" fillcolor="#a5a5a5 [2092]" stroked="f" strokeweight="1pt">
                        <v:stroke joinstyle="miter"/>
                      </v:roundrect>
                    </v:group>
                    <v:oval id="شكل بيضاوي 52" o:spid="_x0000_s199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HZLckA&#10;AADjAAAADwAAAGRycy9kb3ducmV2LnhtbESPXUvDMBSG74X9h3AE71yyILV0y4ZMhAkKrtNdH5qz&#10;tqw5KU22dv/eXAhevrxfPKvN5DpxpSG0ng0s5goEceVty7WB78PbYw4iRGSLnWcycKMAm/XsboWF&#10;9SPv6VrGWqQRDgUaaGLsCylD1ZDDMPc9cfJOfnAYkxxqaQcc07jrpFYqkw5bTg8N9rRtqDqXF2fg&#10;63z6uR3fP9Rn7ccyG92r1vZgzMP99LIEEWmK/+G/9s4a0Or5SWf5Ik8UiSnxgFz/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4HZLckAAADjAAAADwAAAAAAAAAAAAAAAACYAgAA&#10;ZHJzL2Rvd25yZXYueG1sUEsFBgAAAAAEAAQA9QAAAI4DAAAAAA==&#10;" filled="f" strokecolor="#168489" strokeweight="1pt">
                      <v:stroke joinstyle="miter"/>
                    </v:oval>
                  </v:group>
                  <v:shape id="مربع نص 41" o:spid="_x0000_s199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s60sgA&#10;AADjAAAADwAAAGRycy9kb3ducmV2LnhtbESPT0vEMBTE74LfITzBm5u06FrqZpfFP7AHL671/mie&#10;TbF5Kc1z2/32RhA8DjPzG2azW8KgTjSlPrKFYmVAEbfR9dxZaN5fbipQSZAdDpHJwpkS7LaXFxus&#10;XZz5jU5H6VSGcKrRghcZa61T6ylgWsWROHufcQooWU6ddhPOGR4GXRqz1gF7zgseR3r01H4dv4MF&#10;Ebcvzs1zSIeP5fVp9qa9w8ba66tl/wBKaJH/8F/74CyU5v62XFdFVcDvp/wH9P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uzrSyAAAAOMAAAAPAAAAAAAAAAAAAAAAAJgCAABk&#10;cnMvZG93bnJldi54bWxQSwUGAAAAAAQABAD1AAAAjQM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التغير الثقافي والتنظيمي</w:t>
                          </w:r>
                        </w:p>
                      </w:txbxContent>
                    </v:textbox>
                  </v:shape>
                </v:group>
                <v:shape id="صورة 54" o:spid="_x0000_s199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5b7tBcwAAADjAAAADwAAAAAA&#10;AAAAAAAAAACfAgAAZHJzL2Rvd25yZXYueG1sUEsFBgAAAAAEAAQA9wAAAJgDAAAAAA==&#10;">
                  <v:imagedata r:id="rId81"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055A94" w:rsidRDefault="004A6D71" w:rsidP="004A6D71">
      <w:pPr>
        <w:rPr>
          <w:rFonts w:ascii="Sakkal Majalla" w:hAnsi="Sakkal Majalla"/>
          <w:sz w:val="32"/>
          <w:szCs w:val="32"/>
        </w:rPr>
      </w:pPr>
      <w:r w:rsidRPr="00055A94">
        <w:rPr>
          <w:rFonts w:ascii="Sakkal Majalla" w:hAnsi="Sakkal Majalla"/>
          <w:sz w:val="32"/>
          <w:szCs w:val="32"/>
          <w:rtl/>
        </w:rPr>
        <w:t xml:space="preserve">- يشجع </w:t>
      </w:r>
      <w:r>
        <w:rPr>
          <w:rFonts w:ascii="Sakkal Majalla" w:hAnsi="Sakkal Majalla"/>
          <w:sz w:val="32"/>
          <w:szCs w:val="32"/>
          <w:rtl/>
        </w:rPr>
        <w:t>التحوّل</w:t>
      </w:r>
      <w:r w:rsidRPr="00055A94">
        <w:rPr>
          <w:rFonts w:ascii="Sakkal Majalla" w:hAnsi="Sakkal Majalla"/>
          <w:sz w:val="32"/>
          <w:szCs w:val="32"/>
          <w:rtl/>
        </w:rPr>
        <w:t xml:space="preserve"> الرقمي على تطوير ثقافة الابتكار والتغيير المستمر.</w:t>
      </w:r>
    </w:p>
    <w:p w:rsidR="004A6D71" w:rsidRPr="00055A94" w:rsidRDefault="004A6D71" w:rsidP="004A6D71">
      <w:pPr>
        <w:rPr>
          <w:rFonts w:ascii="Sakkal Majalla" w:hAnsi="Sakkal Majalla"/>
          <w:sz w:val="32"/>
          <w:szCs w:val="32"/>
        </w:rPr>
      </w:pPr>
      <w:r w:rsidRPr="00055A94">
        <w:rPr>
          <w:rFonts w:ascii="Sakkal Majalla" w:hAnsi="Sakkal Majalla"/>
          <w:sz w:val="32"/>
          <w:szCs w:val="32"/>
          <w:rtl/>
        </w:rPr>
        <w:t>- يساهم في بناء بيئة عمل مرنة ومتعاونة.</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زيادة رضا الموظفين وتفاعلهم.</w:t>
      </w:r>
    </w:p>
    <w:p w:rsidR="004A6D71" w:rsidRPr="00512C5E" w:rsidRDefault="004A6D71">
      <w:pPr>
        <w:pStyle w:val="ListParagraph"/>
        <w:numPr>
          <w:ilvl w:val="0"/>
          <w:numId w:val="15"/>
        </w:numPr>
        <w:spacing w:line="360" w:lineRule="auto"/>
        <w:ind w:left="454" w:hanging="454"/>
        <w:jc w:val="both"/>
        <w:rPr>
          <w:rFonts w:ascii="Sakkal Majalla" w:hAnsi="Sakkal Majalla"/>
          <w:sz w:val="32"/>
          <w:szCs w:val="32"/>
        </w:rPr>
      </w:pPr>
      <w:r w:rsidRPr="00512C5E">
        <w:rPr>
          <w:rFonts w:ascii="Sakkal Majalla" w:hAnsi="Sakkal Majalla" w:cs="Sakkal Majalla"/>
          <w:sz w:val="32"/>
          <w:szCs w:val="32"/>
          <w:rtl/>
        </w:rPr>
        <w:t>تحسين القدرة على جذب المواهب والاحتفاظ بها.</w:t>
      </w:r>
    </w:p>
    <w:p w:rsidR="004A6D71" w:rsidRPr="00055A94" w:rsidRDefault="001A2196" w:rsidP="002F37B7">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08BE0D22" wp14:editId="14D1E612">
                <wp:extent cx="5731510" cy="892088"/>
                <wp:effectExtent l="0" t="0" r="2540" b="22860"/>
                <wp:docPr id="207426816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166" name="مجموعة 47"/>
                        <wpg:cNvGrpSpPr/>
                        <wpg:grpSpPr>
                          <a:xfrm>
                            <a:off x="0" y="0"/>
                            <a:ext cx="5731510" cy="895351"/>
                            <a:chOff x="0" y="0"/>
                            <a:chExt cx="5878196" cy="918845"/>
                          </a:xfrm>
                        </wpg:grpSpPr>
                        <wpg:grpSp>
                          <wpg:cNvPr id="2074268167" name="مجموعة 48"/>
                          <wpg:cNvGrpSpPr/>
                          <wpg:grpSpPr>
                            <a:xfrm>
                              <a:off x="0" y="0"/>
                              <a:ext cx="5878196" cy="918845"/>
                              <a:chOff x="0" y="0"/>
                              <a:chExt cx="6240348" cy="919070"/>
                            </a:xfrm>
                          </wpg:grpSpPr>
                          <wpg:grpSp>
                            <wpg:cNvPr id="2074268168" name="مجموعة 49"/>
                            <wpg:cNvGrpSpPr/>
                            <wpg:grpSpPr>
                              <a:xfrm>
                                <a:off x="0" y="169208"/>
                                <a:ext cx="5433072" cy="580613"/>
                                <a:chOff x="0" y="169208"/>
                                <a:chExt cx="5433072" cy="580613"/>
                              </a:xfrm>
                            </wpg:grpSpPr>
                            <wps:wsp>
                              <wps:cNvPr id="20742681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17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72" name="مربع نص 41"/>
                          <wps:cNvSpPr txBox="1"/>
                          <wps:spPr>
                            <a:xfrm>
                              <a:off x="204466" y="256739"/>
                              <a:ext cx="4615440" cy="389157"/>
                            </a:xfrm>
                            <a:prstGeom prst="rect">
                              <a:avLst/>
                            </a:prstGeom>
                            <a:noFill/>
                          </wps:spPr>
                          <wps:txbx>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التحديات المرتبطة بالتحوّل الرقمي</w:t>
                                </w:r>
                              </w:p>
                            </w:txbxContent>
                          </wps:txbx>
                          <wps:bodyPr wrap="square" rtlCol="1">
                            <a:spAutoFit/>
                          </wps:bodyPr>
                        </wps:wsp>
                      </wpg:grpSp>
                      <pic:pic xmlns:pic="http://schemas.openxmlformats.org/drawingml/2006/picture">
                        <pic:nvPicPr>
                          <pic:cNvPr id="2074268173"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00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Ba5oDH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00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m/W0t&#10;zAAAAOMAAAAPAAAAAAAAAAAAAAAAAKoCAABkcnMvZG93bnJldi54bWxQSwUGAAAAAAQABAD6AAAA&#10;owMAAAAA&#10;">
                  <v:group id="مجموعة 48" o:spid="_x0000_s200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Jsci2&#10;zAAAAOMAAAAPAAAAAAAAAAAAAAAAAKoCAABkcnMvZG93bnJldi54bWxQSwUGAAAAAAQABAD6AAAA&#10;owMAAAAA&#10;">
                    <v:group id="مجموعة 49" o:spid="_x0000_s200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4LlzEyQAA&#10;AOMAAAAPAAAAAAAAAAAAAAAAAKoCAABkcnMvZG93bnJldi54bWxQSwUGAAAAAAQABAD6AAAAoAMA&#10;AAAA&#10;">
                      <v:shape id="شكل حر 50" o:spid="_x0000_s200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SmXMsA&#10;AADjAAAADwAAAGRycy9kb3ducmV2LnhtbESPQWvCQBSE74X+h+UJ3urGqKlNs0oRAlJ6MGlLr4/s&#10;axLMvg3ZVeO/7xYEj8PMfMNk29F04kyDay0rmM8iEMSV1S3XCr4+86c1COeRNXaWScGVHGw3jw8Z&#10;ptpeuKBz6WsRIOxSVNB436dSuqohg25me+Lg/drBoA9yqKUe8BLgppNxFCXSYMthocGedg1Vx/Jk&#10;FCTvq5/DocpXRblffDgy+ltbr9R0Mr69gvA0+nv41t5rBXH0vIyT9Tx5gf9P4Q/IzR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xtKZc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0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jxvsgA&#10;AADjAAAADwAAAGRycy9kb3ducmV2LnhtbESPzWrCQBSF94W+w3AL3UidGJooqaOIpdCljaXra+Z2&#10;Epq5EzNjkr69sxBcHs4f33o72VYM1PvGsYLFPAFBXDndsFHwffx4WYHwAVlj65gU/JOH7ebxYY2F&#10;diN/0VAGI+II+wIV1CF0hZS+qsmin7uOOHq/rrcYouyN1D2Ocdy2Mk2SXFpsOD7U2NG+puqvvFgF&#10;eLaHn5MLzg8nY95nWTfNdKbU89O0ewMRaAr38K39qRWkyfI1zVeLZaSITJEH5OY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yPG+yAAAAOMAAAAPAAAAAAAAAAAAAAAAAJgCAABk&#10;cnMvZG93bnJldi54bWxQSwUGAAAAAAQABAD1AAAAjQMAAAAA&#10;" fillcolor="#a5a5a5 [2092]" stroked="f" strokeweight="1pt">
                        <v:stroke joinstyle="miter"/>
                      </v:roundrect>
                    </v:group>
                    <v:oval id="شكل بيضاوي 52" o:spid="_x0000_s200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gMkcoA&#10;AADjAAAADwAAAGRycy9kb3ducmV2LnhtbESPUUvDMBSF3wX/Q7iCby5pGN2oy4YowgQF102fL81d&#10;W9bclCau3b83grDHwznnO5zVZnKdONMQWs8GspkCQVx523Jt4LB/fViCCBHZYueZDFwowGZ9e7PC&#10;wvqRd3QuYy0ShEOBBpoY+0LKUDXkMMx8T5y8ox8cxiSHWtoBxwR3ndRK5dJhy2mhwZ6eG6pO5Y8z&#10;8Hk6fl2+397VR+3HMh/di9Z2b8z93fT0CCLSFK/h//bWGtBqMdf5Mltk8Pcp/Q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EYDJHKAAAA4wAAAA8AAAAAAAAAAAAAAAAAmAIA&#10;AGRycy9kb3ducmV2LnhtbFBLBQYAAAAABAAEAPUAAACPAwAAAAA=&#10;" filled="f" strokecolor="#168489" strokeweight="1pt">
                      <v:stroke joinstyle="miter"/>
                    </v:oval>
                  </v:group>
                  <v:shape id="مربع نص 41" o:spid="_x0000_s200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zUgskA&#10;AADjAAAADwAAAGRycy9kb3ducmV2LnhtbESPzWrDMBCE74W+g9hCb41k0ybBjRJCfyCHXpq498Xa&#10;WqbWyljb2Hn7qlDocZiZb5jNbg69OtOYusgWioUBRdxE13FroT693q1BJUF22EcmCxdKsNteX22w&#10;cnHidzofpVUZwqlCC15kqLROjaeAaREH4ux9xjGgZDm22o04ZXjodWnMUgfsOC94HOjJU/N1/A4W&#10;RNy+uNQvIR0+5rfnyZvmAWtrb2/m/SMooVn+w3/tg7NQmtV9uVwXqxJ+P+U/o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7zUgskAAADjAAAADwAAAAAAAAAAAAAAAACYAgAA&#10;ZHJzL2Rvd25yZXYueG1sUEsFBgAAAAAEAAQA9QAAAI4DAAAAAA==&#10;" filled="f" stroked="f">
                    <v:textbox style="mso-fit-shape-to-text:t">
                      <w:txbxContent>
                        <w:p w:rsidR="00671334" w:rsidRDefault="00671334"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التحديات المرتبطة بالتحوّل الرقمي</w:t>
                          </w:r>
                        </w:p>
                      </w:txbxContent>
                    </v:textbox>
                  </v:shape>
                </v:group>
                <v:shape id="صورة 54" o:spid="_x0000_s200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nOLnMAAAA4wAAAA8AAABkcnMvZG93bnJldi54bWxEj0FLw0AUhO+C/2F5gje7aSpNjN0WlQpC&#10;T21UPD6zzyR2923cXdv477uC4HGYmW+YxWq0RhzIh96xgukkA0HcON1zq+C5frwqQYSIrNE4JgU/&#10;FGC1PD9bYKXdkbd02MVWJAiHChV0MQ6VlKHpyGKYuIE4eR/OW4xJ+lZqj8cEt0bmWTaXFntOCx0O&#10;9NBRs999WwUbf//+eVO/mvpr+7Yuzax42a83Sl1ejHe3ICKN8T/8137SCvKsuM7n5bSYwe+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vyc4ucwAAADjAAAADwAAAAAA&#10;AAAAAAAAAACfAgAAZHJzL2Rvd25yZXYueG1sUEsFBgAAAAAEAAQA9wAAAJgDAAAAAA==&#10;">
                  <v:imagedata r:id="rId81"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قد تواجه المؤسسات مقاومة للتغيير من قبل الأفراد الذين يفضلون الأساليب التقليدية.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قضايا الأمن السيبراني وحماية البيانات تزداد أهمية.</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الحاجة إلى تدريب مستمر وبناء قدرات جديدة.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تطوير سياسات أمنية قوية وفعالة.</w:t>
      </w:r>
    </w:p>
    <w:p w:rsidR="004A6D71" w:rsidRDefault="004A6D71" w:rsidP="00512C5E">
      <w:pPr>
        <w:spacing w:line="360" w:lineRule="auto"/>
        <w:rPr>
          <w:rFonts w:ascii="Sakkal Majalla" w:hAnsi="Sakkal Majalla"/>
          <w:sz w:val="32"/>
          <w:szCs w:val="32"/>
          <w:rtl/>
        </w:rPr>
      </w:pPr>
      <w:r w:rsidRPr="00512C5E">
        <w:rPr>
          <w:rFonts w:ascii="Sakkal Majalla" w:hAnsi="Sakkal Majalla"/>
          <w:color w:val="C00000"/>
          <w:sz w:val="32"/>
          <w:szCs w:val="32"/>
          <w:rtl/>
        </w:rPr>
        <w:t>الخلاصة</w:t>
      </w:r>
      <w:r w:rsidRPr="00512C5E">
        <w:rPr>
          <w:rFonts w:ascii="Sakkal Majalla" w:hAnsi="Sakkal Majalla" w:hint="cs"/>
          <w:color w:val="C00000"/>
          <w:sz w:val="32"/>
          <w:szCs w:val="32"/>
          <w:rtl/>
        </w:rPr>
        <w:t xml:space="preserve">: </w:t>
      </w:r>
      <w:r w:rsidRPr="00512C5E">
        <w:rPr>
          <w:rFonts w:ascii="Sakkal Majalla" w:hAnsi="Sakkal Majalla" w:hint="cs"/>
          <w:sz w:val="32"/>
          <w:szCs w:val="32"/>
          <w:rtl/>
        </w:rPr>
        <w:t xml:space="preserve">إن </w:t>
      </w:r>
      <w:r w:rsidRPr="00512C5E">
        <w:rPr>
          <w:rFonts w:ascii="Sakkal Majalla" w:hAnsi="Sakkal Majalla"/>
          <w:sz w:val="32"/>
          <w:szCs w:val="32"/>
          <w:rtl/>
        </w:rPr>
        <w:t>أثر التحوّل الرقمي على هياكل الحوكمة التقليدية يتجلى في تحسين الشفافية، وزيادة الكفاءة، وتعزيز الابتكار. يتطلب التحوّل الرقمي من المؤسسات إعادة النظر في نماذج القيادة والحوكمة، مع التركيز على التكيف السريع والتطور المستمر. على الرغم من التحديات، فإن التحوّل الرقمي يمثل فرصة كبيرة للمؤسسات لتحقيق النجاح في العصر الحديث.</w:t>
      </w:r>
    </w:p>
    <w:p w:rsidR="00611030" w:rsidRPr="00512C5E" w:rsidRDefault="00611030" w:rsidP="00611030">
      <w:pPr>
        <w:spacing w:line="360" w:lineRule="auto"/>
        <w:jc w:val="center"/>
        <w:rPr>
          <w:rFonts w:ascii="Sakkal Majalla" w:hAnsi="Sakkal Majalla"/>
          <w:sz w:val="32"/>
          <w:szCs w:val="32"/>
          <w:rtl/>
        </w:rPr>
      </w:pPr>
      <w:r>
        <w:rPr>
          <w:rFonts w:ascii="Sakkal Majalla" w:hAnsi="Sakkal Majalla"/>
          <w:noProof/>
          <w:sz w:val="32"/>
          <w:szCs w:val="32"/>
        </w:rPr>
        <w:drawing>
          <wp:inline distT="0" distB="0" distL="0" distR="0" wp14:anchorId="0ED7FC4B" wp14:editId="0B79350E">
            <wp:extent cx="2887579" cy="2887579"/>
            <wp:effectExtent l="0" t="0" r="8255" b="0"/>
            <wp:docPr id="2074270269" name="Picture 2074270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93577" cy="2893577"/>
                    </a:xfrm>
                    <a:prstGeom prst="rect">
                      <a:avLst/>
                    </a:prstGeom>
                    <a:noFill/>
                    <a:ln>
                      <a:noFill/>
                    </a:ln>
                  </pic:spPr>
                </pic:pic>
              </a:graphicData>
            </a:graphic>
          </wp:inline>
        </w:drawing>
      </w:r>
    </w:p>
    <w:tbl>
      <w:tblPr>
        <w:tblStyle w:val="TableGrid"/>
        <w:bidiVisual/>
        <w:tblW w:w="9628" w:type="dxa"/>
        <w:tblInd w:w="-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F212B0" w:rsidTr="00671334">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F212B0" w:rsidRPr="00280E55" w:rsidRDefault="00F212B0" w:rsidP="00671334">
            <w:pPr>
              <w:pageBreakBefore/>
              <w:jc w:val="center"/>
              <w:rPr>
                <w:rFonts w:ascii="Adobe Arabic" w:eastAsia="Times New Roman" w:hAnsi="Adobe Arabic" w:cs="Adobe Arabic"/>
                <w:b/>
                <w:bCs/>
                <w:color w:val="168489"/>
                <w:kern w:val="24"/>
                <w:sz w:val="44"/>
                <w:szCs w:val="44"/>
                <w:rtl/>
                <w:lang w:bidi="ar-SY"/>
              </w:rPr>
            </w:pPr>
            <w:bookmarkStart w:id="6" w:name="_Hlk170068467"/>
            <w:r w:rsidRPr="00280E55">
              <w:rPr>
                <w:rFonts w:ascii="Adobe Arabic" w:eastAsia="Times New Roman" w:hAnsi="Adobe Arabic" w:cs="Adobe Arabic"/>
                <w:b/>
                <w:bCs/>
                <w:noProof/>
                <w:color w:val="168489"/>
                <w:kern w:val="24"/>
                <w:sz w:val="44"/>
                <w:szCs w:val="44"/>
                <w:rtl/>
              </w:rPr>
              <w:lastRenderedPageBreak/>
              <w:drawing>
                <wp:inline distT="0" distB="0" distL="0" distR="0" wp14:anchorId="08C00AAF" wp14:editId="62E5155E">
                  <wp:extent cx="485140" cy="485140"/>
                  <wp:effectExtent l="0" t="0" r="0" b="0"/>
                  <wp:docPr id="975925206" name="Picture 975925206"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F212B0" w:rsidRPr="00280E55" w:rsidRDefault="00F212B0" w:rsidP="00671334">
            <w:pPr>
              <w:pStyle w:val="NoSpacing"/>
              <w:bidi w:val="0"/>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rsidR="00F212B0" w:rsidRDefault="00F212B0" w:rsidP="00671334">
            <w:pPr>
              <w:jc w:val="center"/>
              <w:rPr>
                <w:rFonts w:ascii="Adobe Arabic" w:eastAsia="Times New Roman" w:hAnsi="Adobe Arabic" w:cs="Adobe Arabic"/>
                <w:b/>
                <w:bCs/>
                <w:color w:val="168489"/>
                <w:kern w:val="24"/>
                <w:sz w:val="44"/>
                <w:szCs w:val="44"/>
                <w:lang w:bidi="ar-SY"/>
              </w:rPr>
            </w:pPr>
          </w:p>
          <w:p w:rsidR="00F212B0" w:rsidRPr="00F212B0" w:rsidRDefault="00F212B0" w:rsidP="00F212B0">
            <w:pPr>
              <w:jc w:val="center"/>
              <w:rPr>
                <w:rFonts w:ascii="Sakkal Majalla" w:hAnsi="Sakkal Majalla"/>
                <w:b/>
                <w:bCs/>
                <w:color w:val="0000CC"/>
                <w:sz w:val="32"/>
                <w:szCs w:val="32"/>
                <w:rtl/>
              </w:rPr>
            </w:pPr>
            <w:r w:rsidRPr="00F212B0">
              <w:rPr>
                <w:rFonts w:ascii="Adobe Arabic" w:eastAsia="Times New Roman" w:hAnsi="Adobe Arabic" w:cs="Adobe Arabic" w:hint="cs"/>
                <w:b/>
                <w:bCs/>
                <w:noProof/>
                <w:color w:val="168489"/>
                <w:kern w:val="24"/>
                <w:sz w:val="36"/>
                <w:szCs w:val="36"/>
                <w:rtl/>
                <w:lang w:bidi="ar-SY"/>
              </w:rPr>
              <w:t>ناقش مع المجموعة أفضل الطرق التي يمكن للمنظمات اتباعها لتشجيع الموظفين على التحوّل الرقمي وتعزيز ثقتهم في هذا التحوّل</w:t>
            </w:r>
            <w:r w:rsidRPr="00296385">
              <w:rPr>
                <w:rFonts w:ascii="Sakkal Majalla" w:hAnsi="Sakkal Majalla" w:hint="cs"/>
                <w:b/>
                <w:bCs/>
                <w:color w:val="0000CC"/>
                <w:sz w:val="32"/>
                <w:szCs w:val="32"/>
                <w:rtl/>
              </w:rPr>
              <w:t>.</w:t>
            </w:r>
          </w:p>
        </w:tc>
      </w:tr>
    </w:tbl>
    <w:p w:rsidR="00F212B0" w:rsidRPr="00873F62" w:rsidRDefault="00F212B0" w:rsidP="00F212B0">
      <w:pPr>
        <w:jc w:val="left"/>
        <w:rPr>
          <w:color w:val="C00000"/>
          <w:rtl/>
        </w:rPr>
      </w:pPr>
      <w:bookmarkStart w:id="7" w:name="_Hlk172675096"/>
      <w:bookmarkStart w:id="8" w:name="_Hlk170588015"/>
      <w:bookmarkStart w:id="9" w:name="_Hlk170072317"/>
      <w:bookmarkEnd w:id="6"/>
      <w:r>
        <w:rPr>
          <w:noProof/>
          <w:color w:val="auto"/>
        </w:rPr>
        <mc:AlternateContent>
          <mc:Choice Requires="wpg">
            <w:drawing>
              <wp:inline distT="0" distB="0" distL="0" distR="0" wp14:anchorId="671E271E" wp14:editId="7D10C808">
                <wp:extent cx="4418965" cy="583957"/>
                <wp:effectExtent l="0" t="0" r="635" b="6985"/>
                <wp:docPr id="1608691337" name="Group 1608691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8965" cy="583957"/>
                          <a:chOff x="0" y="0"/>
                          <a:chExt cx="44188" cy="5836"/>
                        </a:xfrm>
                      </wpg:grpSpPr>
                      <wpg:grpSp>
                        <wpg:cNvPr id="1608691338" name="Group 273472699"/>
                        <wpg:cNvGrpSpPr>
                          <a:grpSpLocks/>
                        </wpg:cNvGrpSpPr>
                        <wpg:grpSpPr bwMode="auto">
                          <a:xfrm>
                            <a:off x="38039" y="0"/>
                            <a:ext cx="6149" cy="5450"/>
                            <a:chOff x="38039" y="0"/>
                            <a:chExt cx="6148" cy="5450"/>
                          </a:xfrm>
                        </wpg:grpSpPr>
                        <pic:pic xmlns:pic="http://schemas.openxmlformats.org/drawingml/2006/picture">
                          <pic:nvPicPr>
                            <pic:cNvPr id="1608691355" name="Picture 273472700" descr="Activity "/>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39867" y="564"/>
                              <a:ext cx="4321" cy="4321"/>
                            </a:xfrm>
                            <a:prstGeom prst="rect">
                              <a:avLst/>
                            </a:prstGeom>
                            <a:noFill/>
                            <a:extLst>
                              <a:ext uri="{909E8E84-426E-40DD-AFC4-6F175D3DCCD1}">
                                <a14:hiddenFill xmlns:a14="http://schemas.microsoft.com/office/drawing/2010/main">
                                  <a:solidFill>
                                    <a:srgbClr val="FFFFFF"/>
                                  </a:solidFill>
                                </a14:hiddenFill>
                              </a:ext>
                            </a:extLst>
                          </pic:spPr>
                        </pic:pic>
                        <wps:wsp>
                          <wps:cNvPr id="1608691356" name="Rectangle: Rounded Corners 273472701"/>
                          <wps:cNvSpPr>
                            <a:spLocks noChangeArrowheads="1"/>
                          </wps:cNvSpPr>
                          <wps:spPr bwMode="auto">
                            <a:xfrm>
                              <a:off x="38039"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1608691357" name="TextBox 17"/>
                        <wps:cNvSpPr txBox="1">
                          <a:spLocks noChangeArrowheads="1"/>
                        </wps:cNvSpPr>
                        <wps:spPr bwMode="auto">
                          <a:xfrm>
                            <a:off x="0" y="1108"/>
                            <a:ext cx="35984" cy="4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F212B0">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rot="0" vert="horz" wrap="square" lIns="91440" tIns="45720" rIns="91440" bIns="45720" anchor="t" anchorCtr="0" upright="1">
                          <a:spAutoFit/>
                        </wps:bodyPr>
                      </wps:wsp>
                    </wpg:wgp>
                  </a:graphicData>
                </a:graphic>
              </wp:inline>
            </w:drawing>
          </mc:Choice>
          <mc:Fallback>
            <w:pict>
              <v:group id="Group 1608691337" o:spid="_x0000_s2009" style="width:347.95pt;height:46pt;mso-position-horizontal-relative:char;mso-position-vertical-relative:line" coordsize="44188,58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">
                <v:group id="Group 273472699" o:spid="_x0000_s2010" style="position:absolute;left:38039;width:6149;height:5450" coordorigin="38039" coordsize="6148,5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r43ca&#10;zAAAAOMAAAAPAAAAAAAAAAAAAAAAAKoCAABkcnMvZG93bnJldi54bWxQSwUGAAAAAAQABAD6AAAA&#10;owMAAAAA&#10;">
                  <v:shape id="Picture 273472700" o:spid="_x0000_s2011" type="#_x0000_t75" alt="Activity " style="position:absolute;left:39867;top:564;width:4321;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UB07HAAAA4wAAAA8AAABkcnMvZG93bnJldi54bWxET81KAzEQvgu+QxjBm022tUu7Ni0qFrx4&#10;aBWLt2EzbhY3k5jEdn17Iwge5/uf1WZ0gzhSTL1nDdVEgSBuvem50/DyvL1agEgZ2eDgmTR8U4LN&#10;+vxshY3xJ97RcZ87UUI4NajB5hwaKVNryWGa+EBcuHcfHeZyxk6aiKcS7gY5VaqWDnsuDRYD3Vtq&#10;P/ZfTgNeT+PMcv8U+O3w+fB6t1UcKq0vL8bbGxCZxvwv/nM/mjK/Vot6Wc3mc/j9qQAg1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KUB07HAAAA4wAAAA8AAAAAAAAAAAAA&#10;AAAAnwIAAGRycy9kb3ducmV2LnhtbFBLBQYAAAAABAAEAPcAAACTAwAAAAA=&#10;">
                    <v:imagedata r:id="rId137" o:title="Activity "/>
                  </v:shape>
                  <v:roundrect id="Rectangle: Rounded Corners 273472701" o:spid="_x0000_s2012" style="position:absolute;left:38039;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50zccA&#10;AADjAAAADwAAAGRycy9kb3ducmV2LnhtbERPX0/CMBB/N+E7NGfim7RIGDApBElUeGRqwuO5nuuy&#10;9bqsFca3tyYmPt7v/602g2vFmfpQe9YwGSsQxKU3NVca3t+e7xcgQkQ22HomDVcKsFmPblaYG3/h&#10;I52LWIkUwiFHDTbGLpcylJYchrHviBP35XuHMZ19JU2PlxTuWvmgVCYd1pwaLHa0s1Q2xbfT0Hzu&#10;m+HwMZ+/vFqnjtPdiYonr/Xd7bB9BBFpiP/iP/fepPmZWmTLyXSWwe9PCQC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udM3HAAAA4wAAAA8AAAAAAAAAAAAAAAAAmAIAAGRy&#10;cy9kb3ducmV2LnhtbFBLBQYAAAAABAAEAPUAAACMAwAAAAA=&#10;" fillcolor="#7a8696" strokecolor="#7a8696" strokeweight="1pt">
                    <v:stroke joinstyle="miter"/>
                  </v:roundrect>
                </v:group>
                <v:shape id="TextBox 17" o:spid="_x0000_s2013" type="#_x0000_t202" style="position:absolute;top:1108;width:35984;height:4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AvucYA&#10;AADjAAAADwAAAGRycy9kb3ducmV2LnhtbERPS0/DMAy+I/EfIiNxY0lBK6MsmyYe0g5cNsrdakxT&#10;0ThVY9bu3xMkJI7+3l5v59CrE42pi2yhWBhQxE10HbcW6vfXmxWoJMgO+8hk4UwJtpvLizVWLk58&#10;oNNRWpVDOFVowYsMldap8RQwLeJAnLnPOAaUfI6tdiNOOTz0+taYUgfsODd4HOjJU/N1/A4WRNyu&#10;ONcvIe0/5rfnyZtmibW111fz7hGU0Cz/4j/33uX5pVmVD8Xd8h5+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AvucYAAADjAAAADwAAAAAAAAAAAAAAAACYAgAAZHJz&#10;L2Rvd25yZXYueG1sUEsFBgAAAAAEAAQA9QAAAIsDAAAAAA==&#10;" filled="f" stroked="f">
                  <v:textbox style="mso-fit-shape-to-text:t">
                    <w:txbxContent>
                      <w:p w:rsidR="00671334" w:rsidRPr="00280E55" w:rsidRDefault="00671334" w:rsidP="00F212B0">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wrap anchorx="page"/>
                <w10:anchorlock/>
              </v:group>
            </w:pict>
          </mc:Fallback>
        </mc:AlternateContent>
      </w:r>
    </w:p>
    <w:p w:rsidR="00F212B0" w:rsidRPr="008D39CE" w:rsidRDefault="00F212B0" w:rsidP="00F212B0">
      <w:pPr>
        <w:pStyle w:val="a1"/>
        <w:jc w:val="left"/>
      </w:pPr>
      <w:r w:rsidRPr="00F212B0">
        <w:rPr>
          <w:rFonts w:ascii="Sakkal Majalla" w:eastAsia="Times New Roman" w:hAnsi="Sakkal Majalla" w:cs="Sakkal Majalla"/>
          <w:b w:val="0"/>
          <w:color w:val="000000" w:themeColor="text1"/>
          <w:kern w:val="2"/>
          <w:sz w:val="34"/>
          <w:szCs w:val="34"/>
          <w:rtl/>
        </w:rPr>
        <w:t>دردشة مفتوحة حول كيفية تشجيع الموظفين على التحوّل الرقمي</w:t>
      </w:r>
      <w:r>
        <w:rPr>
          <w:rFonts w:ascii="Sakkal Majalla" w:eastAsia="Times New Roman" w:hAnsi="Sakkal Majalla" w:cs="Sakkal Majalla" w:hint="cs"/>
          <w:b w:val="0"/>
          <w:color w:val="000000" w:themeColor="text1"/>
          <w:kern w:val="2"/>
          <w:sz w:val="34"/>
          <w:szCs w:val="34"/>
          <w:rtl/>
        </w:rPr>
        <w:t>.</w:t>
      </w:r>
      <w:r w:rsidRPr="00853909">
        <w:rPr>
          <w:noProof/>
        </w:rPr>
        <w:t xml:space="preserve"> </w:t>
      </w:r>
      <w:r>
        <w:rPr>
          <w:noProof/>
        </w:rPr>
        <mc:AlternateContent>
          <mc:Choice Requires="wpg">
            <w:drawing>
              <wp:inline distT="0" distB="0" distL="0" distR="0" wp14:anchorId="0ACF8D8E" wp14:editId="675F3C3F">
                <wp:extent cx="4406900" cy="586640"/>
                <wp:effectExtent l="0" t="0" r="0" b="4445"/>
                <wp:docPr id="1608691332" name="Group 1608691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6900" cy="586640"/>
                          <a:chOff x="0" y="0"/>
                          <a:chExt cx="44066" cy="5866"/>
                        </a:xfrm>
                      </wpg:grpSpPr>
                      <wpg:grpSp>
                        <wpg:cNvPr id="1608691333" name="Group 975925184"/>
                        <wpg:cNvGrpSpPr>
                          <a:grpSpLocks/>
                        </wpg:cNvGrpSpPr>
                        <wpg:grpSpPr bwMode="auto">
                          <a:xfrm>
                            <a:off x="37976" y="0"/>
                            <a:ext cx="6090" cy="5450"/>
                            <a:chOff x="37976" y="0"/>
                            <a:chExt cx="6090" cy="5450"/>
                          </a:xfrm>
                        </wpg:grpSpPr>
                        <pic:pic xmlns:pic="http://schemas.openxmlformats.org/drawingml/2006/picture">
                          <pic:nvPicPr>
                            <pic:cNvPr id="1608691334" name="Picture 975925185" descr="Clock "/>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39746" y="1129"/>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1608691335" name="Rectangle: Rounded Corners 975925186"/>
                          <wps:cNvSpPr>
                            <a:spLocks noChangeArrowheads="1"/>
                          </wps:cNvSpPr>
                          <wps:spPr bwMode="auto">
                            <a:xfrm>
                              <a:off x="37976"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1608691336" name="TextBox 19"/>
                        <wps:cNvSpPr txBox="1">
                          <a:spLocks noChangeArrowheads="1"/>
                        </wps:cNvSpPr>
                        <wps:spPr bwMode="auto">
                          <a:xfrm>
                            <a:off x="0" y="1136"/>
                            <a:ext cx="35983" cy="4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F212B0">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rot="0" vert="horz" wrap="square" lIns="91440" tIns="45720" rIns="91440" bIns="45720" anchor="t" anchorCtr="0" upright="1">
                          <a:spAutoFit/>
                        </wps:bodyPr>
                      </wps:wsp>
                    </wpg:wgp>
                  </a:graphicData>
                </a:graphic>
              </wp:inline>
            </w:drawing>
          </mc:Choice>
          <mc:Fallback>
            <w:pict>
              <v:group id="Group 1608691332" o:spid="_x0000_s2014" style="width:347pt;height:46.2pt;mso-position-horizontal-relative:char;mso-position-vertical-relative:line" coordsize="44066,5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">
                <v:group id="Group 975925184" o:spid="_x0000_s2015" style="position:absolute;left:37976;width:6090;height:5450" coordorigin="37976" coordsize="6090,5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VH5WvIAAAA&#10;4wAAAA8AAAAAAAAAAAAAAAAAqgIAAGRycy9kb3ducmV2LnhtbFBLBQYAAAAABAAEAPoAAACfAwAA&#10;AAA=&#10;">
                  <v:shape id="Picture 975925185" o:spid="_x0000_s2016" type="#_x0000_t75" alt="Clock " style="position:absolute;left:39746;top:1129;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Y2C/KAAAA4wAAAA8AAABkcnMvZG93bnJldi54bWxET0trwkAQvhf8D8sIXkrdWCVodBURxEIv&#10;9dEWb0N2TKLZ2Zjdauyv7xYEj/O9ZzJrTCkuVLvCsoJeNwJBnFpdcKZgt12+DEE4j6yxtEwKbuRg&#10;Nm09TTDR9sprumx8JkIIuwQV5N5XiZQuzcmg69qKOHAHWxv04awzqWu8hnBTytcoiqXBgkNDjhUt&#10;ckpPmx+j4N2OVlidd98f5e1rzfx5/H3eH5XqtJv5GISnxj/Ed/ebDvPjaBiPev3+AP5/CgDI6R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DdY2C/KAAAA4wAAAA8AAAAAAAAA&#10;AAAAAAAAnwIAAGRycy9kb3ducmV2LnhtbFBLBQYAAAAABAAEAPcAAACWAwAAAAA=&#10;">
                    <v:imagedata r:id="rId139" o:title="Clock "/>
                  </v:shape>
                  <v:roundrect id="Rectangle: Rounded Corners 975925186" o:spid="_x0000_s2017" style="position:absolute;left:37976;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MPGscA&#10;AADjAAAADwAAAGRycy9kb3ducmV2LnhtbERPX0vDMBB/F/wO4Qa+uWSWdbMuGzpQt8dVBR/P5taU&#10;NpfSxK379kYQfLzf/1ttRteJEw2h8axhNlUgiCtvGq41vL893y5BhIhssPNMGi4UYLO+vlphYfyZ&#10;D3QqYy1SCIcCNdgY+0LKUFlyGKa+J07c0Q8OYzqHWpoBzyncdfJOqVw6bDg1WOxpa6lqy2+nof3a&#10;teP+Y7F4ebVOHbLtJ5VPXuubyfj4ACLSGP/Ff+6dSfNztczvZ1k2h9+fEgB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1jDxrHAAAA4wAAAA8AAAAAAAAAAAAAAAAAmAIAAGRy&#10;cy9kb3ducmV2LnhtbFBLBQYAAAAABAAEAPUAAACMAwAAAAA=&#10;" fillcolor="#7a8696" strokecolor="#7a8696" strokeweight="1pt">
                    <v:stroke joinstyle="miter"/>
                  </v:roundrect>
                </v:group>
                <v:shape id="TextBox 19" o:spid="_x0000_s2018" type="#_x0000_t202" style="position:absolute;top:1136;width:35983;height:4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NvgsUA&#10;AADjAAAADwAAAGRycy9kb3ducmV2LnhtbERPS0vDQBC+C/6HZQRvdjcWQ5t2W4oP6MGLNd6H7JgN&#10;ZmdDdmzSf+8Kgsf53rPdz6FXZxpTF9lCsTCgiJvoOm4t1O8vdytQSZAd9pHJwoUS7HfXV1usXJz4&#10;jc4naVUO4VShBS8yVFqnxlPAtIgDceY+4xhQ8jm22o045fDQ63tjSh2w49zgcaBHT83X6TtYEHGH&#10;4lI/h3T8mF+fJm+aB6ytvb2ZDxtQQrP8i//cR5fnl2ZVrovlso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2+CxQAAAOMAAAAPAAAAAAAAAAAAAAAAAJgCAABkcnMv&#10;ZG93bnJldi54bWxQSwUGAAAAAAQABAD1AAAAigMAAAAA&#10;" filled="f" stroked="f">
                  <v:textbox style="mso-fit-shape-to-text:t">
                    <w:txbxContent>
                      <w:p w:rsidR="00671334" w:rsidRPr="00280E55" w:rsidRDefault="00671334" w:rsidP="00F212B0">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wrap anchorx="page"/>
                <w10:anchorlock/>
              </v:group>
            </w:pict>
          </mc:Fallback>
        </mc:AlternateContent>
      </w:r>
    </w:p>
    <w:p w:rsidR="00F212B0" w:rsidRPr="001A2196" w:rsidRDefault="00F212B0" w:rsidP="00F212B0">
      <w:pPr>
        <w:pStyle w:val="a2"/>
        <w:jc w:val="left"/>
        <w:rPr>
          <w:rFonts w:eastAsia="Times New Roman"/>
          <w:kern w:val="2"/>
          <w:rtl/>
          <w14:ligatures w14:val="none"/>
        </w:rPr>
      </w:pPr>
      <w:r w:rsidRPr="001A2196">
        <w:rPr>
          <w:rFonts w:eastAsia="Times New Roman"/>
          <w:kern w:val="2"/>
          <w:rtl/>
          <w14:ligatures w14:val="none"/>
        </w:rPr>
        <w:t>20 دقيقة</w:t>
      </w:r>
    </w:p>
    <w:p w:rsidR="001A2196" w:rsidRDefault="001A2196" w:rsidP="00F212B0">
      <w:pPr>
        <w:pStyle w:val="a2"/>
        <w:jc w:val="left"/>
        <w:rPr>
          <w:rtl/>
          <w:lang w:bidi="ar-EG"/>
        </w:rPr>
      </w:pPr>
      <w:r>
        <w:rPr>
          <w:noProof/>
        </w:rPr>
        <mc:AlternateContent>
          <mc:Choice Requires="wpg">
            <w:drawing>
              <wp:inline distT="0" distB="0" distL="0" distR="0" wp14:anchorId="11013434" wp14:editId="5C1D1615">
                <wp:extent cx="4380230" cy="618465"/>
                <wp:effectExtent l="0" t="0" r="1270" b="0"/>
                <wp:docPr id="1608691358" name="Group 1608691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0230" cy="618465"/>
                          <a:chOff x="0" y="0"/>
                          <a:chExt cx="43800" cy="6185"/>
                        </a:xfrm>
                      </wpg:grpSpPr>
                      <pic:pic xmlns:pic="http://schemas.openxmlformats.org/drawingml/2006/picture">
                        <pic:nvPicPr>
                          <pic:cNvPr id="128" name="Picture 1579856930" descr="Translate "/>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39479" y="991"/>
                            <a:ext cx="4321" cy="4320"/>
                          </a:xfrm>
                          <a:prstGeom prst="rect">
                            <a:avLst/>
                          </a:prstGeom>
                          <a:noFill/>
                          <a:extLst>
                            <a:ext uri="{909E8E84-426E-40DD-AFC4-6F175D3DCCD1}">
                              <a14:hiddenFill xmlns:a14="http://schemas.microsoft.com/office/drawing/2010/main">
                                <a:solidFill>
                                  <a:srgbClr val="FFFFFF"/>
                                </a:solidFill>
                              </a14:hiddenFill>
                            </a:ext>
                          </a:extLst>
                        </pic:spPr>
                      </pic:pic>
                      <wps:wsp>
                        <wps:cNvPr id="129" name="Rectangle: Rounded Corners 1579856931"/>
                        <wps:cNvSpPr>
                          <a:spLocks noChangeArrowheads="1"/>
                        </wps:cNvSpPr>
                        <wps:spPr bwMode="auto">
                          <a:xfrm>
                            <a:off x="37707"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130" name="TextBox 21"/>
                        <wps:cNvSpPr txBox="1">
                          <a:spLocks noChangeArrowheads="1"/>
                        </wps:cNvSpPr>
                        <wps:spPr bwMode="auto">
                          <a:xfrm>
                            <a:off x="0" y="1454"/>
                            <a:ext cx="35990"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1A2196" w:rsidRDefault="00671334" w:rsidP="001A2196">
                              <w:pPr>
                                <w:jc w:val="left"/>
                                <w:rPr>
                                  <w:rFonts w:ascii="Adobe Arabic" w:eastAsia="Times New Roman" w:hAnsi="Adobe Arabic" w:cs="Adobe Arabic"/>
                                  <w:b/>
                                  <w:bCs/>
                                  <w:color w:val="168489"/>
                                  <w:kern w:val="24"/>
                                  <w:sz w:val="48"/>
                                  <w:szCs w:val="48"/>
                                  <w:lang w:bidi="ar-SY"/>
                                </w:rPr>
                              </w:pPr>
                              <w:r w:rsidRPr="001A2196">
                                <w:rPr>
                                  <w:rFonts w:ascii="Adobe Arabic" w:eastAsia="Times New Roman" w:hAnsi="Adobe Arabic" w:cs="Adobe Arabic"/>
                                  <w:b/>
                                  <w:bCs/>
                                  <w:color w:val="168489"/>
                                  <w:kern w:val="24"/>
                                  <w:sz w:val="48"/>
                                  <w:szCs w:val="48"/>
                                  <w:rtl/>
                                  <w:lang w:bidi="ar-SY"/>
                                </w:rPr>
                                <w:t>نوع النشاط:</w:t>
                              </w:r>
                            </w:p>
                          </w:txbxContent>
                        </wps:txbx>
                        <wps:bodyPr rot="0" vert="horz" wrap="square" lIns="91440" tIns="45720" rIns="91440" bIns="45720" anchor="t" anchorCtr="0" upright="1">
                          <a:spAutoFit/>
                        </wps:bodyPr>
                      </wps:wsp>
                    </wpg:wgp>
                  </a:graphicData>
                </a:graphic>
              </wp:inline>
            </w:drawing>
          </mc:Choice>
          <mc:Fallback>
            <w:pict>
              <v:group id="Group 1608691358" o:spid="_x0000_s2019" style="width:344.9pt;height:48.7pt;mso-position-horizontal-relative:char;mso-position-vertical-relative:line" coordsize="43800,6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">
                <v:shape id="Picture 1579856930" o:spid="_x0000_s2020" type="#_x0000_t75" alt="Translate " style="position:absolute;left:39479;top:991;width:4321;height:4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9nEPDAAAA3AAAAA8AAABkcnMvZG93bnJldi54bWxEj0FrwkAQhe8F/8MyQm91Yw5SUldRoVB6&#10;EKJCr2N2zAazszG71dRf7xwK3mZ4b977Zr4cfKuu1McmsIHpJANFXAXbcG3gsP98ewcVE7LFNjAZ&#10;+KMIy8XoZY6FDTcu6bpLtZIQjgUacCl1hdaxcuQxTkJHLNop9B6TrH2tbY83CfetzrNspj02LA0O&#10;O9o4qs67X28gBIrHnzN6x9vjPe/2l3JdfhvzOh5WH6ASDelp/r/+soKfC608IxPox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T2cQ8MAAADcAAAADwAAAAAAAAAAAAAAAACf&#10;AgAAZHJzL2Rvd25yZXYueG1sUEsFBgAAAAAEAAQA9wAAAI8DAAAAAA==&#10;">
                  <v:imagedata r:id="rId141" o:title="Translate "/>
                </v:shape>
                <v:roundrect id="Rectangle: Rounded Corners 1579856931" o:spid="_x0000_s2021" style="position:absolute;left:37707;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XaS8IA&#10;AADcAAAADwAAAGRycy9kb3ducmV2LnhtbERPS2vCQBC+F/wPywi91Y0KtUZXaQUfPZoqeByzYzYk&#10;OxuyW03/vSsUvM3H95z5srO1uFLrS8cKhoMEBHHudMmFgsPP+u0DhA/IGmvHpOCPPCwXvZc5ptrd&#10;eE/XLBQihrBPUYEJoUml9Lkhi37gGuLIXVxrMUTYFlK3eIvhtpajJHmXFkuODQYbWhnKq+zXKqjO&#10;u6r7Pk4mm62xyX68OlH25ZR67XefMxCBuvAU/7t3Os4fTeHxTLxAL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NdpLwgAAANwAAAAPAAAAAAAAAAAAAAAAAJgCAABkcnMvZG93&#10;bnJldi54bWxQSwUGAAAAAAQABAD1AAAAhwMAAAAA&#10;" fillcolor="#7a8696" strokecolor="#7a8696" strokeweight="1pt">
                  <v:stroke joinstyle="miter"/>
                </v:roundrect>
                <v:shape id="TextBox 21" o:spid="_x0000_s2022" type="#_x0000_t202" style="position:absolute;top:1454;width:35990;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h4RMMA&#10;AADcAAAADwAAAGRycy9kb3ducmV2LnhtbESPQU/DMAyF70j7D5EncWPpQKCpLJumAdIOXNi6u9WY&#10;plrjVI1Zu3+PD0jcbL3n9z6vt1PszJWG3CZ2sFwUYIjr5FtuHFSnj4cVmCzIHrvE5OBGGbab2d0a&#10;S59G/qLrURqjIZxLdBBE+tLaXAeKmBepJ1btOw0RRdehsX7AUcNjZx+L4sVGbFkbAva0D1Rfjj/R&#10;gYjfLW/Ve8yH8/T5NoaifsbKufv5tHsFIzTJv/nv+uAV/0nx9Rmdw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h4RMMAAADcAAAADwAAAAAAAAAAAAAAAACYAgAAZHJzL2Rv&#10;d25yZXYueG1sUEsFBgAAAAAEAAQA9QAAAIgDAAAAAA==&#10;" filled="f" stroked="f">
                  <v:textbox style="mso-fit-shape-to-text:t">
                    <w:txbxContent>
                      <w:p w:rsidR="00671334" w:rsidRPr="001A2196" w:rsidRDefault="00671334" w:rsidP="001A2196">
                        <w:pPr>
                          <w:jc w:val="left"/>
                          <w:rPr>
                            <w:rFonts w:ascii="Adobe Arabic" w:eastAsia="Times New Roman" w:hAnsi="Adobe Arabic" w:cs="Adobe Arabic"/>
                            <w:b/>
                            <w:bCs/>
                            <w:color w:val="168489"/>
                            <w:kern w:val="24"/>
                            <w:sz w:val="48"/>
                            <w:szCs w:val="48"/>
                            <w:lang w:bidi="ar-SY"/>
                          </w:rPr>
                        </w:pPr>
                        <w:r w:rsidRPr="001A2196">
                          <w:rPr>
                            <w:rFonts w:ascii="Adobe Arabic" w:eastAsia="Times New Roman" w:hAnsi="Adobe Arabic" w:cs="Adobe Arabic"/>
                            <w:b/>
                            <w:bCs/>
                            <w:color w:val="168489"/>
                            <w:kern w:val="24"/>
                            <w:sz w:val="48"/>
                            <w:szCs w:val="48"/>
                            <w:rtl/>
                            <w:lang w:bidi="ar-SY"/>
                          </w:rPr>
                          <w:t>نوع النشاط:</w:t>
                        </w:r>
                      </w:p>
                    </w:txbxContent>
                  </v:textbox>
                </v:shape>
                <w10:wrap anchorx="page"/>
                <w10:anchorlock/>
              </v:group>
            </w:pict>
          </mc:Fallback>
        </mc:AlternateContent>
      </w:r>
    </w:p>
    <w:p w:rsidR="001A2196" w:rsidRPr="001A2196" w:rsidRDefault="001A2196" w:rsidP="00F212B0">
      <w:pPr>
        <w:pStyle w:val="a2"/>
        <w:jc w:val="left"/>
        <w:rPr>
          <w:rFonts w:eastAsia="Times New Roman"/>
          <w:kern w:val="2"/>
          <w:rtl/>
          <w14:ligatures w14:val="none"/>
        </w:rPr>
      </w:pPr>
      <w:r w:rsidRPr="001A2196">
        <w:rPr>
          <w:rFonts w:eastAsia="Times New Roman"/>
          <w:kern w:val="2"/>
          <w:rtl/>
          <w14:ligatures w14:val="none"/>
        </w:rPr>
        <w:t>نشاط مجموعات تعاوني</w:t>
      </w:r>
    </w:p>
    <w:p w:rsidR="00F212B0" w:rsidRPr="008D39CE" w:rsidRDefault="00F212B0" w:rsidP="00F212B0">
      <w:pPr>
        <w:pStyle w:val="a1"/>
        <w:jc w:val="left"/>
      </w:pPr>
      <w:r>
        <w:rPr>
          <w:noProof/>
        </w:rPr>
        <mc:AlternateContent>
          <mc:Choice Requires="wpg">
            <w:drawing>
              <wp:inline distT="0" distB="0" distL="0" distR="0" wp14:anchorId="57764A64" wp14:editId="6AA81DBB">
                <wp:extent cx="4434840" cy="544925"/>
                <wp:effectExtent l="0" t="0" r="3810" b="26670"/>
                <wp:docPr id="1608691328" name="Group 1608691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4840" cy="544925"/>
                          <a:chOff x="0" y="0"/>
                          <a:chExt cx="44350" cy="5450"/>
                        </a:xfrm>
                      </wpg:grpSpPr>
                      <pic:pic xmlns:pic="http://schemas.openxmlformats.org/drawingml/2006/picture">
                        <pic:nvPicPr>
                          <pic:cNvPr id="1608691329" name="Picture 975925189" descr="Goal "/>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40030" y="56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1608691330" name="Rectangle: Rounded Corners 975925190"/>
                        <wps:cNvSpPr>
                          <a:spLocks noChangeArrowheads="1"/>
                        </wps:cNvSpPr>
                        <wps:spPr bwMode="auto">
                          <a:xfrm>
                            <a:off x="38333"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1608691331" name="TextBox 23"/>
                        <wps:cNvSpPr txBox="1">
                          <a:spLocks noChangeArrowheads="1"/>
                        </wps:cNvSpPr>
                        <wps:spPr bwMode="auto">
                          <a:xfrm>
                            <a:off x="0" y="642"/>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F212B0">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rot="0" vert="horz" wrap="square" lIns="91440" tIns="45720" rIns="91440" bIns="45720" anchor="t" anchorCtr="0" upright="1">
                          <a:spAutoFit/>
                        </wps:bodyPr>
                      </wps:wsp>
                    </wpg:wgp>
                  </a:graphicData>
                </a:graphic>
              </wp:inline>
            </w:drawing>
          </mc:Choice>
          <mc:Fallback>
            <w:pict>
              <v:group id="Group 1608691328" o:spid="_x0000_s2023"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">
                <v:shape id="Picture 975925189" o:spid="_x0000_s2024" type="#_x0000_t75" alt="Goal " style="position:absolute;left:40030;top:564;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jPg/IAAAA4wAAAA8AAABkcnMvZG93bnJldi54bWxET0tLw0AQvgv+h2UEL2I3rRKamG0RsbSH&#10;IqTqfcxOHrg7G7Jrmvx7tyB4nO89xXayRow0+M6xguUiAUFcOd1xo+DjfXe/BuEDskbjmBTM5GG7&#10;ub4qMNfuzCWNp9CIGMI+RwVtCH0upa9asugXrieOXO0GiyGeQyP1gOcYbo1cJUkqLXYcG1rs6aWl&#10;6vv0YxU83tVNad7KOWT6a68/5+P4ao5K3d5Mz08gAk3hX/znPug4P03WabZ8WGVw+SkCID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I4z4PyAAAAOMAAAAPAAAAAAAAAAAA&#10;AAAAAJ8CAABkcnMvZG93bnJldi54bWxQSwUGAAAAAAQABAD3AAAAlAMAAAAA&#10;">
                  <v:imagedata r:id="rId143" o:title="Goal "/>
                </v:shape>
                <v:roundrect id="Rectangle: Rounded Corners 975925190" o:spid="_x0000_s2025" style="position:absolute;left:38333;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SsgssA&#10;AADjAAAADwAAAGRycy9kb3ducmV2LnhtbESPQW/CMAyF75P2HyJP2m0krFJhhYA2pG1wpNskjqYx&#10;TdUmqZoMun8/H5A42n5+733L9eg6caYhNsFrmE4UCPJVMI2vNXx/vT/NQcSE3mAXPGn4owjr1f3d&#10;EgsTLn5P5zLVgk18LFCDTakvpIyVJYdxEnryfDuFwWHicailGfDC5q6Tz0rl0mHjOcFiTxtLVVv+&#10;Og3tcduOu5/Z7OPTOrXPNgcq34LWjw/j6wJEojHdxNfvreH6uZrnL9MsYwpm4gXI1T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tFKyCywAAAOMAAAAPAAAAAAAAAAAAAAAAAJgC&#10;AABkcnMvZG93bnJldi54bWxQSwUGAAAAAAQABAD1AAAAkAMAAAAA&#10;" fillcolor="#7a8696" strokecolor="#7a8696" strokeweight="1pt">
                  <v:stroke joinstyle="miter"/>
                </v:roundrect>
                <v:shape id="TextBox 23" o:spid="_x0000_s2026" type="#_x0000_t202" style="position:absolute;top:642;width:36006;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r39sUA&#10;AADjAAAADwAAAGRycy9kb3ducmV2LnhtbERPS0vDQBC+C/6HZQRvdjcWQ5t2W4oP6MGLNd6H7JgN&#10;ZmdDdmzSf+8Kgsf53rPdz6FXZxpTF9lCsTCgiJvoOm4t1O8vdytQSZAd9pHJwoUS7HfXV1usXJz4&#10;jc4naVUO4VShBS8yVFqnxlPAtIgDceY+4xhQ8jm22o045fDQ63tjSh2w49zgcaBHT83X6TtYEHGH&#10;4lI/h3T8mF+fJm+aB6ytvb2ZDxtQQrP8i//cR5fnl2ZVrovlsoD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evf2xQAAAOMAAAAPAAAAAAAAAAAAAAAAAJgCAABkcnMv&#10;ZG93bnJldi54bWxQSwUGAAAAAAQABAD1AAAAigMAAAAA&#10;" filled="f" stroked="f">
                  <v:textbox style="mso-fit-shape-to-text:t">
                    <w:txbxContent>
                      <w:p w:rsidR="00671334" w:rsidRPr="00280E55" w:rsidRDefault="00671334" w:rsidP="00F212B0">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wrap anchorx="page"/>
                <w10:anchorlock/>
              </v:group>
            </w:pict>
          </mc:Fallback>
        </mc:AlternateContent>
      </w:r>
    </w:p>
    <w:p w:rsidR="001A2196" w:rsidRPr="001A2196" w:rsidRDefault="001A2196">
      <w:pPr>
        <w:pStyle w:val="ListParagraph"/>
        <w:numPr>
          <w:ilvl w:val="0"/>
          <w:numId w:val="7"/>
        </w:numPr>
        <w:spacing w:line="360" w:lineRule="auto"/>
        <w:jc w:val="both"/>
        <w:rPr>
          <w:rFonts w:ascii="Sakkal Majalla" w:eastAsia="Times New Roman" w:hAnsi="Sakkal Majalla" w:cs="Sakkal Majalla"/>
          <w:kern w:val="2"/>
          <w:sz w:val="34"/>
          <w:szCs w:val="34"/>
        </w:rPr>
      </w:pPr>
      <w:r w:rsidRPr="001A2196">
        <w:rPr>
          <w:rFonts w:ascii="Sakkal Majalla" w:eastAsia="Times New Roman" w:hAnsi="Sakkal Majalla" w:cs="Sakkal Majalla"/>
          <w:kern w:val="2"/>
          <w:sz w:val="34"/>
          <w:szCs w:val="34"/>
          <w:rtl/>
        </w:rPr>
        <w:t>التعرف على وجهات نظر الموظفين بخصوص التحوّل الرقمي</w:t>
      </w:r>
    </w:p>
    <w:p w:rsidR="001A2196" w:rsidRPr="001A2196" w:rsidRDefault="001A2196">
      <w:pPr>
        <w:pStyle w:val="ListParagraph"/>
        <w:numPr>
          <w:ilvl w:val="0"/>
          <w:numId w:val="7"/>
        </w:numPr>
        <w:spacing w:line="360" w:lineRule="auto"/>
        <w:jc w:val="both"/>
        <w:rPr>
          <w:rFonts w:ascii="Sakkal Majalla" w:eastAsia="Times New Roman" w:hAnsi="Sakkal Majalla" w:cs="Sakkal Majalla"/>
          <w:kern w:val="2"/>
          <w:sz w:val="34"/>
          <w:szCs w:val="34"/>
        </w:rPr>
      </w:pPr>
      <w:r w:rsidRPr="001A2196">
        <w:rPr>
          <w:rFonts w:ascii="Sakkal Majalla" w:eastAsia="Times New Roman" w:hAnsi="Sakkal Majalla" w:cs="Sakkal Majalla"/>
          <w:kern w:val="2"/>
          <w:sz w:val="34"/>
          <w:szCs w:val="34"/>
          <w:rtl/>
        </w:rPr>
        <w:t>تبادل الخبرات في الطرق المثلى لتعزيز قبول التحوّل الرقمي</w:t>
      </w:r>
    </w:p>
    <w:p w:rsidR="001A2196" w:rsidRPr="001A2196" w:rsidRDefault="001A2196">
      <w:pPr>
        <w:pStyle w:val="ListParagraph"/>
        <w:numPr>
          <w:ilvl w:val="0"/>
          <w:numId w:val="7"/>
        </w:numPr>
        <w:spacing w:line="360" w:lineRule="auto"/>
        <w:jc w:val="both"/>
        <w:rPr>
          <w:rFonts w:ascii="Sakkal Majalla" w:eastAsia="Times New Roman" w:hAnsi="Sakkal Majalla" w:cs="Sakkal Majalla"/>
          <w:kern w:val="2"/>
          <w:sz w:val="34"/>
          <w:szCs w:val="34"/>
        </w:rPr>
      </w:pPr>
      <w:r w:rsidRPr="001A2196">
        <w:rPr>
          <w:rFonts w:ascii="Sakkal Majalla" w:eastAsia="Times New Roman" w:hAnsi="Sakkal Majalla" w:cs="Sakkal Majalla"/>
          <w:kern w:val="2"/>
          <w:sz w:val="34"/>
          <w:szCs w:val="34"/>
          <w:rtl/>
        </w:rPr>
        <w:t xml:space="preserve">وضع توصيات مشتركة لكسب ثقة الموظفين </w:t>
      </w:r>
    </w:p>
    <w:p w:rsidR="00F212B0" w:rsidRDefault="00F212B0" w:rsidP="00F212B0">
      <w:pPr>
        <w:pStyle w:val="ListParagraph"/>
        <w:spacing w:line="360" w:lineRule="auto"/>
        <w:ind w:left="0"/>
        <w:rPr>
          <w:rFonts w:ascii="Sakkal Majalla" w:eastAsia="Times New Roman" w:hAnsi="Sakkal Majalla" w:cs="Sakkal Majalla"/>
          <w:kern w:val="2"/>
          <w:sz w:val="34"/>
          <w:szCs w:val="34"/>
          <w:rtl/>
        </w:rPr>
      </w:pPr>
      <w:r>
        <w:rPr>
          <w:noProof/>
        </w:rPr>
        <mc:AlternateContent>
          <mc:Choice Requires="wpg">
            <w:drawing>
              <wp:inline distT="0" distB="0" distL="0" distR="0" wp14:anchorId="7010B4F1" wp14:editId="2386ECDA">
                <wp:extent cx="4408070" cy="544996"/>
                <wp:effectExtent l="0" t="0" r="0" b="26670"/>
                <wp:docPr id="1462637148" name="Group 1462637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8070" cy="544996"/>
                          <a:chOff x="-190" y="0"/>
                          <a:chExt cx="44082" cy="5450"/>
                        </a:xfrm>
                      </wpg:grpSpPr>
                      <pic:pic xmlns:pic="http://schemas.openxmlformats.org/drawingml/2006/picture">
                        <pic:nvPicPr>
                          <pic:cNvPr id="1462637149" name="Picture 1146756001" descr="Puzzle piece "/>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39572" y="20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1462637150" name="Rectangle: Rounded Corners 1146756002"/>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1462637151" name="TextBox 20"/>
                        <wps:cNvSpPr txBox="1">
                          <a:spLocks noChangeArrowheads="1"/>
                        </wps:cNvSpPr>
                        <wps:spPr bwMode="auto">
                          <a:xfrm>
                            <a:off x="-190" y="565"/>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F212B0">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hint="cs"/>
                                  <w:b/>
                                  <w:bCs/>
                                  <w:color w:val="168489"/>
                                  <w:kern w:val="24"/>
                                  <w:sz w:val="48"/>
                                  <w:szCs w:val="48"/>
                                  <w:rtl/>
                                  <w:lang w:bidi="ar-SY"/>
                                </w:rPr>
                                <w:t>الوسائل المستخدمة</w:t>
                              </w:r>
                              <w:r w:rsidRPr="00280E55">
                                <w:rPr>
                                  <w:rFonts w:ascii="Adobe Arabic" w:eastAsia="Times New Roman" w:hAnsi="Adobe Arabic" w:cs="Adobe Arabic"/>
                                  <w:b/>
                                  <w:bCs/>
                                  <w:color w:val="168489"/>
                                  <w:kern w:val="24"/>
                                  <w:sz w:val="48"/>
                                  <w:szCs w:val="48"/>
                                  <w:rtl/>
                                  <w:lang w:bidi="ar-SY"/>
                                </w:rPr>
                                <w:t>:</w:t>
                              </w:r>
                            </w:p>
                          </w:txbxContent>
                        </wps:txbx>
                        <wps:bodyPr rot="0" vert="horz" wrap="square" lIns="91440" tIns="45720" rIns="91440" bIns="45720" anchor="t" anchorCtr="0" upright="1">
                          <a:spAutoFit/>
                        </wps:bodyPr>
                      </wps:wsp>
                    </wpg:wgp>
                  </a:graphicData>
                </a:graphic>
              </wp:inline>
            </w:drawing>
          </mc:Choice>
          <mc:Fallback>
            <w:pict>
              <v:group id="Group 1462637148" o:spid="_x0000_s2027" style="width:347.1pt;height:42.9pt;mso-position-horizontal-relative:char;mso-position-vertical-relative:line" coordorigin="-190" coordsize="44082,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">
                <v:shape id="Picture 1146756001" o:spid="_x0000_s2028" type="#_x0000_t75" alt="Puzzle piece " style="position:absolute;left:39572;top:204;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D0fbJAAAA4wAAAA8AAABkcnMvZG93bnJldi54bWxET81qwkAQvhf6DssUeim6MZVVU1cpouCh&#10;l1o9eBuy0yQ0Oxuz2yS+fVcoeJzvf5brwdaio9ZXjjVMxgkI4tyZigsNx6/daA7CB2SDtWPScCUP&#10;69XjwxIz43r+pO4QChFD2GeooQyhyaT0eUkW/dg1xJH7dq3FEM+2kKbFPobbWqZJoqTFimNDiQ1t&#10;Ssp/Dr9WQ3/+SPPrudtc+m2oLomq0xd10vr5aXh/AxFoCHfxv3tv4vypStXrbDJdwO2nCIBc/Q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wEPR9skAAADjAAAADwAAAAAAAAAA&#10;AAAAAACfAgAAZHJzL2Rvd25yZXYueG1sUEsFBgAAAAAEAAQA9wAAAJUDAAAAAA==&#10;">
                  <v:imagedata r:id="rId145" o:title="Puzzle piece "/>
                </v:shape>
                <v:roundrect id="Rectangle: Rounded Corners 1146756002" o:spid="_x0000_s2029" style="position:absolute;left:37869;width:458;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n5UMoA&#10;AADjAAAADwAAAGRycy9kb3ducmV2LnhtbESPQU/DMAyF70j8h8hI3Fi6DdqpLJtgEjCOK0ziaBrT&#10;VG2cqglb+ff4gMTR9vN771tvJ9+rE42xDWxgPstAEdfBttwYeH97ulmBignZYh+YDPxQhO3m8mKN&#10;pQ1nPtCpSo0SE44lGnApDaXWsXbkMc7CQCy3rzB6TDKOjbYjnsXc93qRZbn22LIkOBxo56juqm9v&#10;oPvcd9PrsSieX5zPDsvdB1WPwZjrq+nhHlSiKf2L/773Vurf5ot8WczvhEKYZAF68w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PZ+VDKAAAA4wAAAA8AAAAAAAAAAAAAAAAAmAIA&#10;AGRycy9kb3ducmV2LnhtbFBLBQYAAAAABAAEAPUAAACPAwAAAAA=&#10;" fillcolor="#7a8696" strokecolor="#7a8696" strokeweight="1pt">
                  <v:stroke joinstyle="miter"/>
                </v:roundrect>
                <v:shape id="TextBox 20" o:spid="_x0000_s2030" type="#_x0000_t202" style="position:absolute;left:-190;top:565;width:36006;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eiJMYA&#10;AADjAAAADwAAAGRycy9kb3ducmV2LnhtbERPzUrDQBC+C32HZQRvdpNqU4ndllIVevDSNt6H7JgN&#10;ZmdDdmzSt3cFweN8/7PeTr5TFxpiG9hAPs9AEdfBttwYqM5v90+goiBb7AKTgStF2G5mN2ssbRj5&#10;SJeTNCqFcCzRgBPpS61j7chjnIeeOHGfYfAo6RwabQccU7jv9CLLCu2x5dTgsKe9o/rr9O0NiNhd&#10;fq1efTx8TO8vo8vqJVbG3N1Ou2dQQpP8i//cB5vmPxaL4mGVL3P4/SkB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eiJMYAAADjAAAADwAAAAAAAAAAAAAAAACYAgAAZHJz&#10;L2Rvd25yZXYueG1sUEsFBgAAAAAEAAQA9QAAAIsDAAAAAA==&#10;" filled="f" stroked="f">
                  <v:textbox style="mso-fit-shape-to-text:t">
                    <w:txbxContent>
                      <w:p w:rsidR="00671334" w:rsidRPr="00280E55" w:rsidRDefault="00671334" w:rsidP="00F212B0">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hint="cs"/>
                            <w:b/>
                            <w:bCs/>
                            <w:color w:val="168489"/>
                            <w:kern w:val="24"/>
                            <w:sz w:val="48"/>
                            <w:szCs w:val="48"/>
                            <w:rtl/>
                            <w:lang w:bidi="ar-SY"/>
                          </w:rPr>
                          <w:t>الوسائل المستخدمة</w:t>
                        </w:r>
                        <w:r w:rsidRPr="00280E55">
                          <w:rPr>
                            <w:rFonts w:ascii="Adobe Arabic" w:eastAsia="Times New Roman" w:hAnsi="Adobe Arabic" w:cs="Adobe Arabic"/>
                            <w:b/>
                            <w:bCs/>
                            <w:color w:val="168489"/>
                            <w:kern w:val="24"/>
                            <w:sz w:val="48"/>
                            <w:szCs w:val="48"/>
                            <w:rtl/>
                            <w:lang w:bidi="ar-SY"/>
                          </w:rPr>
                          <w:t>:</w:t>
                        </w:r>
                      </w:p>
                    </w:txbxContent>
                  </v:textbox>
                </v:shape>
                <w10:wrap anchorx="page"/>
                <w10:anchorlock/>
              </v:group>
            </w:pict>
          </mc:Fallback>
        </mc:AlternateContent>
      </w:r>
    </w:p>
    <w:p w:rsidR="001A2196" w:rsidRPr="001A2196" w:rsidRDefault="001A2196" w:rsidP="001A2196">
      <w:pPr>
        <w:spacing w:line="360" w:lineRule="auto"/>
        <w:rPr>
          <w:rFonts w:ascii="Sakkal Majalla" w:eastAsia="Times New Roman" w:hAnsi="Sakkal Majalla"/>
          <w:kern w:val="2"/>
          <w:sz w:val="34"/>
        </w:rPr>
      </w:pPr>
      <w:r w:rsidRPr="001A2196">
        <w:rPr>
          <w:rFonts w:ascii="Sakkal Majalla" w:eastAsia="Times New Roman" w:hAnsi="Sakkal Majalla"/>
          <w:kern w:val="2"/>
          <w:sz w:val="34"/>
          <w:rtl/>
        </w:rPr>
        <w:t>اوراق، انترنت، صفحة عمل تفاعلية</w:t>
      </w:r>
    </w:p>
    <w:p w:rsidR="00F212B0" w:rsidRPr="00853909" w:rsidRDefault="00F212B0" w:rsidP="002F37B7">
      <w:pPr>
        <w:pStyle w:val="a1"/>
        <w:pageBreakBefore/>
        <w:jc w:val="left"/>
        <w:rPr>
          <w:rtl/>
        </w:rPr>
      </w:pPr>
      <w:r>
        <w:rPr>
          <w:noProof/>
        </w:rPr>
        <w:lastRenderedPageBreak/>
        <mc:AlternateContent>
          <mc:Choice Requires="wpg">
            <w:drawing>
              <wp:inline distT="0" distB="0" distL="0" distR="0" wp14:anchorId="4BFA80DB" wp14:editId="0939B725">
                <wp:extent cx="4408070" cy="544996"/>
                <wp:effectExtent l="0" t="0" r="0" b="26670"/>
                <wp:docPr id="1462637144" name="Group 1462637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8070" cy="544996"/>
                          <a:chOff x="-190" y="0"/>
                          <a:chExt cx="44082" cy="5450"/>
                        </a:xfrm>
                      </wpg:grpSpPr>
                      <pic:pic xmlns:pic="http://schemas.openxmlformats.org/drawingml/2006/picture">
                        <pic:nvPicPr>
                          <pic:cNvPr id="1462637145" name="Picture 975925194" descr="Puzzle piece "/>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39572" y="20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1462637146" name="Rectangle: Rounded Corners 975925195"/>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1462637147" name="TextBox 20"/>
                        <wps:cNvSpPr txBox="1">
                          <a:spLocks noChangeArrowheads="1"/>
                        </wps:cNvSpPr>
                        <wps:spPr bwMode="auto">
                          <a:xfrm>
                            <a:off x="-190" y="566"/>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F212B0">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wps:txbx>
                        <wps:bodyPr rot="0" vert="horz" wrap="square" lIns="91440" tIns="45720" rIns="91440" bIns="45720" anchor="t" anchorCtr="0" upright="1">
                          <a:spAutoFit/>
                        </wps:bodyPr>
                      </wps:wsp>
                    </wpg:wgp>
                  </a:graphicData>
                </a:graphic>
              </wp:inline>
            </w:drawing>
          </mc:Choice>
          <mc:Fallback>
            <w:pict>
              <v:group id="Group 1462637144" o:spid="_x0000_s2031" style="width:347.1pt;height:42.9pt;mso-position-horizontal-relative:char;mso-position-vertical-relative:line" coordorigin="-190" coordsize="44082,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">
                <v:shape id="Picture 975925194" o:spid="_x0000_s2032" type="#_x0000_t75" alt="Puzzle piece " style="position:absolute;left:39572;top:204;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O2/PJAAAA4wAAAA8AAABkcnMvZG93bnJldi54bWxET81qwkAQvhf6DssUehHdmNpVUlcpYqGH&#10;XrR68DZkxyQ0OxuzaxLfvlsQepzvf5brwdaio9ZXjjVMJwkI4tyZigsNh++P8QKED8gGa8ek4UYe&#10;1qvHhyVmxvW8o24fChFD2GeooQyhyaT0eUkW/cQ1xJE7u9ZiiGdbSNNiH8NtLdMkUdJixbGhxIY2&#10;JeU/+6vV0J++0vx26jaXfhuqS6LqdKSOWj8/De9vIAIN4V98d3+aOH+mUvUyn85e4e+nCIBc/Q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Q7b88kAAADjAAAADwAAAAAAAAAA&#10;AAAAAACfAgAAZHJzL2Rvd25yZXYueG1sUEsFBgAAAAAEAAQA9wAAAJUDAAAAAA==&#10;">
                  <v:imagedata r:id="rId145" o:title="Puzzle piece "/>
                </v:shape>
                <v:roundrect id="Rectangle: Rounded Corners 975925195" o:spid="_x0000_s2033" style="position:absolute;left:37869;width:458;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VSYskA&#10;AADjAAAADwAAAGRycy9kb3ducmV2LnhtbERP0WrCQBB8L/Qfji30rV6qJZHoKa1Qax+NCj6uuW0u&#10;JLcXcqemf98rCD4Nu7MzszNfDrYVF+p97VjB6ygBQVw6XXOlYL/7fJmC8AFZY+uYFPySh+Xi8WGO&#10;uXZX3tKlCJWIJuxzVGBC6HIpfWnIoh+5jjhyP663GOLYV1L3eI3mtpXjJEmlxZpjgsGOVobKpjhb&#10;Bc1p0wzfhyxbfxmbbCerIxUfTqnnp+F9BiLQEO7HN/VGx/ff0nE6ySLAf6e4ALn4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qVSYskAAADjAAAADwAAAAAAAAAAAAAAAACYAgAA&#10;ZHJzL2Rvd25yZXYueG1sUEsFBgAAAAAEAAQA9QAAAI4DAAAAAA==&#10;" fillcolor="#7a8696" strokecolor="#7a8696" strokeweight="1pt">
                  <v:stroke joinstyle="miter"/>
                </v:roundrect>
                <v:shape id="TextBox 20" o:spid="_x0000_s2034" type="#_x0000_t202" style="position:absolute;left:-190;top:566;width:36006;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sJFsYA&#10;AADjAAAADwAAAGRycy9kb3ducmV2LnhtbERPzUrDQBC+C32HZQre7Ca1phK7LaUq9ODFGu9DdsyG&#10;ZmdDdmzSt3cFweN8/7PZTb5TFxpiG9hAvshAEdfBttwYqD5e7x5BRUG22AUmA1eKsNvObjZY2jDy&#10;O11O0qgUwrFEA06kL7WOtSOPcRF64sR9hcGjpHNotB1wTOG+08ssK7THllODw54Ojurz6dsbELH7&#10;/Fq9+Hj8nN6eR5fVD1gZczuf9k+ghCb5F/+5jzbNXxXL4n6dr9b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ssJFsYAAADjAAAADwAAAAAAAAAAAAAAAACYAgAAZHJz&#10;L2Rvd25yZXYueG1sUEsFBgAAAAAEAAQA9QAAAIsDAAAAAA==&#10;" filled="f" stroked="f">
                  <v:textbox style="mso-fit-shape-to-text:t">
                    <w:txbxContent>
                      <w:p w:rsidR="00671334" w:rsidRPr="00280E55" w:rsidRDefault="00671334" w:rsidP="00F212B0">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v:textbox>
                </v:shape>
                <w10:wrap anchorx="page"/>
                <w10:anchorlock/>
              </v:group>
            </w:pict>
          </mc:Fallback>
        </mc:AlternateContent>
      </w:r>
    </w:p>
    <w:p w:rsidR="00F212B0" w:rsidRDefault="001A2196" w:rsidP="00F212B0">
      <w:pPr>
        <w:pStyle w:val="a1"/>
        <w:jc w:val="left"/>
        <w:rPr>
          <w:rtl/>
        </w:rPr>
      </w:pPr>
      <w:r w:rsidRPr="001A2196">
        <w:rPr>
          <w:rFonts w:ascii="Sakkal Majalla" w:eastAsia="Times New Roman" w:hAnsi="Sakkal Majalla" w:cs="Sakkal Majalla"/>
          <w:b w:val="0"/>
          <w:color w:val="000000" w:themeColor="text1"/>
          <w:kern w:val="2"/>
          <w:sz w:val="32"/>
          <w:szCs w:val="32"/>
          <w:rtl/>
        </w:rPr>
        <w:t>المناقشة الجماعية، حل المشكلات بالتعاون، التعلم بالعمل</w:t>
      </w:r>
      <w:r w:rsidR="00F212B0">
        <w:rPr>
          <w:noProof/>
        </w:rPr>
        <mc:AlternateContent>
          <mc:Choice Requires="wpg">
            <w:drawing>
              <wp:inline distT="0" distB="0" distL="0" distR="0" wp14:anchorId="642E1C69" wp14:editId="715A4FE5">
                <wp:extent cx="4363085" cy="544909"/>
                <wp:effectExtent l="0" t="0" r="0" b="26670"/>
                <wp:docPr id="1462637139" name="Group 1462637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3085" cy="544909"/>
                          <a:chOff x="0" y="0"/>
                          <a:chExt cx="43630" cy="5450"/>
                        </a:xfrm>
                      </wpg:grpSpPr>
                      <wpg:grpSp>
                        <wpg:cNvPr id="1462637140" name="Group 975925198"/>
                        <wpg:cNvGrpSpPr>
                          <a:grpSpLocks/>
                        </wpg:cNvGrpSpPr>
                        <wpg:grpSpPr bwMode="auto">
                          <a:xfrm>
                            <a:off x="37869" y="0"/>
                            <a:ext cx="5761" cy="5450"/>
                            <a:chOff x="37869" y="0"/>
                            <a:chExt cx="5760" cy="5450"/>
                          </a:xfrm>
                        </wpg:grpSpPr>
                        <pic:pic xmlns:pic="http://schemas.openxmlformats.org/drawingml/2006/picture">
                          <pic:nvPicPr>
                            <pic:cNvPr id="1462637141" name="Picture 975925199" descr="Implementation "/>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39310" y="703"/>
                              <a:ext cx="4320" cy="4320"/>
                            </a:xfrm>
                            <a:prstGeom prst="rect">
                              <a:avLst/>
                            </a:prstGeom>
                            <a:noFill/>
                            <a:extLst>
                              <a:ext uri="{909E8E84-426E-40DD-AFC4-6F175D3DCCD1}">
                                <a14:hiddenFill xmlns:a14="http://schemas.microsoft.com/office/drawing/2010/main">
                                  <a:solidFill>
                                    <a:srgbClr val="FFFFFF"/>
                                  </a:solidFill>
                                </a14:hiddenFill>
                              </a:ext>
                            </a:extLst>
                          </pic:spPr>
                        </pic:pic>
                        <wps:wsp>
                          <wps:cNvPr id="1462637142" name="Rectangle: Rounded Corners 975925200"/>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1462637143" name="TextBox 24"/>
                        <wps:cNvSpPr txBox="1">
                          <a:spLocks noChangeArrowheads="1"/>
                        </wps:cNvSpPr>
                        <wps:spPr bwMode="auto">
                          <a:xfrm>
                            <a:off x="0" y="458"/>
                            <a:ext cx="35978" cy="47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F212B0">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wps:txbx>
                        <wps:bodyPr rot="0" vert="horz" wrap="square" lIns="91440" tIns="45720" rIns="91440" bIns="45720" anchor="t" anchorCtr="0" upright="1">
                          <a:spAutoFit/>
                        </wps:bodyPr>
                      </wps:wsp>
                    </wpg:wgp>
                  </a:graphicData>
                </a:graphic>
              </wp:inline>
            </w:drawing>
          </mc:Choice>
          <mc:Fallback>
            <w:pict>
              <v:group id="Group 1462637139" o:spid="_x0000_s2035" style="width:343.55pt;height:42.9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">
                <v:group id="Group 975925198" o:spid="_x0000_s2036" style="position:absolute;left:37869;width:5761;height:5450" coordorigin="37869" coordsize="5760,5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ugbgT&#10;zAAAAOMAAAAPAAAAAAAAAAAAAAAAAKoCAABkcnMvZG93bnJldi54bWxQSwUGAAAAAAQABAD6AAAA&#10;owMAAAAA&#10;">
                  <v:shape id="Picture 975925199" o:spid="_x0000_s2037" type="#_x0000_t75" alt="Implementation " style="position:absolute;left:39310;top:703;width:4320;height:4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kbL7IAAAA4wAAAA8AAABkcnMvZG93bnJldi54bWxET0trAjEQvgv9D2EKvWl2VbZ2a5RaKPQg&#10;FLe15+lm9oGbyZKkuvrrjVDocb73LNeD6cSRnG8tK0gnCQji0uqWawVfn2/jBQgfkDV2lknBmTys&#10;V3ejJebannhHxyLUIoawz1FBE0KfS+nLhgz6ie2JI1dZZzDE09VSOzzFcNPJaZJk0mDLsaHBnl4b&#10;Kg/Fr1FQZXK2+X7qN/tiq8vwc6m27vCh1MP98PIMItAQ/sV/7ncd58+zaTZ7TOcp3H6KAMjVF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xZGy+yAAAAOMAAAAPAAAAAAAAAAAA&#10;AAAAAJ8CAABkcnMvZG93bnJldi54bWxQSwUGAAAAAAQABAD3AAAAlAMAAAAA&#10;">
                    <v:imagedata r:id="rId147" o:title="Implementation "/>
                  </v:shape>
                  <v:roundrect id="Rectangle: Rounded Corners 975925200" o:spid="_x0000_s2038" style="position:absolute;left:37869;width:458;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5UYccA&#10;AADjAAAADwAAAGRycy9kb3ducmV2LnhtbERPX2vCMBB/H+w7hBvsbaZWaaUzyiZsc492Cj7emltT&#10;2lxKk2n99mYg7PF+/2+5Hm0nTjT4xrGC6SQBQVw53XCtYP/19rQA4QOyxs4xKbiQh/Xq/m6JhXZn&#10;3tGpDLWIIewLVGBC6AspfWXIop+4njhyP26wGOI51FIPeI7htpNpkmTSYsOxwWBPG0NVW/5aBe33&#10;th0/D3n+/mFsspttjlS+OqUeH8aXZxCBxvAvvrm3Os6fZ2k2y6fzFP5+igDI1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eVGHHAAAA4wAAAA8AAAAAAAAAAAAAAAAAmAIAAGRy&#10;cy9kb3ducmV2LnhtbFBLBQYAAAAABAAEAPUAAACMAwAAAAA=&#10;" fillcolor="#7a8696" strokecolor="#7a8696" strokeweight="1pt">
                    <v:stroke joinstyle="miter"/>
                  </v:roundrect>
                </v:group>
                <v:shape id="TextBox 24" o:spid="_x0000_s2039" type="#_x0000_t202" style="position:absolute;top:458;width:35978;height:47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APFcYA&#10;AADjAAAADwAAAGRycy9kb3ducmV2LnhtbERPzUrDQBC+C77DMoI3u0lbo8RuS6kVevBijfchO2aD&#10;2dmQnTbp23cFweN8/7PaTL5TZxpiG9hAPstAEdfBttwYqD7fHp5BRUG22AUmAxeKsFnf3qywtGHk&#10;DzofpVEphGOJBpxIX2oda0ce4yz0xIn7DoNHSefQaDvgmMJ9p+dZVmiPLacGhz3tHNU/x5M3IGK3&#10;+aXa+3j4mt5fR5fVj1gZc383bV9ACU3yL/5zH2yavyzmxeIpXy7g96cEgF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APFcYAAADjAAAADwAAAAAAAAAAAAAAAACYAgAAZHJz&#10;L2Rvd25yZXYueG1sUEsFBgAAAAAEAAQA9QAAAIsDAAAAAA==&#10;" filled="f" stroked="f">
                  <v:textbox style="mso-fit-shape-to-text:t">
                    <w:txbxContent>
                      <w:p w:rsidR="00671334" w:rsidRPr="00280E55" w:rsidRDefault="00671334" w:rsidP="00F212B0">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v:textbox>
                </v:shape>
                <w10:wrap anchorx="page"/>
                <w10:anchorlock/>
              </v:group>
            </w:pict>
          </mc:Fallback>
        </mc:AlternateContent>
      </w:r>
    </w:p>
    <w:p w:rsidR="001A2196" w:rsidRDefault="001A2196" w:rsidP="00F212B0">
      <w:pPr>
        <w:spacing w:line="278" w:lineRule="auto"/>
        <w:jc w:val="left"/>
        <w:rPr>
          <w:rFonts w:ascii="Sakkal Majalla" w:eastAsia="Times New Roman" w:hAnsi="Sakkal Majalla"/>
          <w:kern w:val="2"/>
          <w:sz w:val="32"/>
          <w:szCs w:val="32"/>
          <w:rtl/>
        </w:rPr>
      </w:pPr>
      <w:r w:rsidRPr="001A2196">
        <w:rPr>
          <w:rFonts w:ascii="Sakkal Majalla" w:eastAsia="Times New Roman" w:hAnsi="Sakkal Majalla"/>
          <w:kern w:val="2"/>
          <w:sz w:val="32"/>
          <w:szCs w:val="32"/>
          <w:rtl/>
        </w:rPr>
        <w:t>تقسيم المشاركين إلى مجموعات صغيرة، مناقشة الطرق المحتملة، تقديم تقارير، مناقشة النتائج، صياغة توصيات</w:t>
      </w:r>
    </w:p>
    <w:p w:rsidR="00F212B0" w:rsidRDefault="00F212B0" w:rsidP="00F212B0">
      <w:pPr>
        <w:spacing w:line="278" w:lineRule="auto"/>
        <w:jc w:val="left"/>
        <w:rPr>
          <w:rtl/>
        </w:rPr>
      </w:pPr>
      <w:r>
        <w:rPr>
          <w:noProof/>
        </w:rPr>
        <mc:AlternateContent>
          <mc:Choice Requires="wpg">
            <w:drawing>
              <wp:inline distT="0" distB="0" distL="0" distR="0" wp14:anchorId="5804D397" wp14:editId="73395CB1">
                <wp:extent cx="4363085" cy="545162"/>
                <wp:effectExtent l="0" t="0" r="0" b="26670"/>
                <wp:docPr id="51"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3085" cy="545162"/>
                          <a:chOff x="0" y="0"/>
                          <a:chExt cx="43630" cy="5450"/>
                        </a:xfrm>
                      </wpg:grpSpPr>
                      <pic:pic xmlns:pic="http://schemas.openxmlformats.org/drawingml/2006/picture">
                        <pic:nvPicPr>
                          <pic:cNvPr id="52" name="Picture 975925203" descr="Consultant services "/>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39310" y="359"/>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53" name="Rectangle: Rounded Corners 975925204"/>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54" name="TextBox 25"/>
                        <wps:cNvSpPr txBox="1">
                          <a:spLocks noChangeArrowheads="1"/>
                        </wps:cNvSpPr>
                        <wps:spPr bwMode="auto">
                          <a:xfrm>
                            <a:off x="0" y="360"/>
                            <a:ext cx="35985" cy="47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F212B0">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wps:txbx>
                        <wps:bodyPr rot="0" vert="horz" wrap="square" lIns="91440" tIns="45720" rIns="91440" bIns="45720" anchor="t" anchorCtr="0" upright="1">
                          <a:spAutoFit/>
                        </wps:bodyPr>
                      </wps:wsp>
                    </wpg:wgp>
                  </a:graphicData>
                </a:graphic>
              </wp:inline>
            </w:drawing>
          </mc:Choice>
          <mc:Fallback>
            <w:pict>
              <v:group id="_x0000_s2040" style="width:343.55pt;height:42.95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">
                <v:shape id="Picture 975925203" o:spid="_x0000_s2041" type="#_x0000_t75" alt="Consultant services " style="position:absolute;left:39310;top:359;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EDevGAAAA2wAAAA8AAABkcnMvZG93bnJldi54bWxEj0FrwkAUhO8F/8PyhF6KbgwoJWYjKrak&#10;BAq1Xrw9sq9JbPZtyG5N/PddodDjMDPfMOlmNK24Uu8aywoW8wgEcWl1w5WC0+fL7BmE88gaW8uk&#10;4EYONtnkIcVE24E/6Hr0lQgQdgkqqL3vEildWZNBN7cdcfC+bG/QB9lXUvc4BLhpZRxFK2mw4bBQ&#10;Y0f7msrv449R8FpctrmPd8XhoC8LW72/5U/tWanH6bhdg/A0+v/wXzvXCpYx3L+EHyCz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QQN68YAAADbAAAADwAAAAAAAAAAAAAA&#10;AACfAgAAZHJzL2Rvd25yZXYueG1sUEsFBgAAAAAEAAQA9wAAAJIDAAAAAA==&#10;">
                  <v:imagedata r:id="rId149" o:title="Consultant services "/>
                </v:shape>
                <v:roundrect id="Rectangle: Rounded Corners 975925204" o:spid="_x0000_s2042" style="position:absolute;left:37869;width:458;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fczcMA&#10;AADbAAAADwAAAGRycy9kb3ducmV2LnhtbESPT2vCQBTE70K/w/IK3nRTRS2pq6jgv6OxhR5fs6/Z&#10;kOzbkF01fvtuQfA4zMxvmPmys7W4UutLxwrehgkI4tzpkgsFn+ft4B2ED8gaa8ek4E4elouX3hxT&#10;7W58omsWChEh7FNUYEJoUil9bsiiH7qGOHq/rrUYomwLqVu8Rbit5ShJptJiyXHBYEMbQ3mVXayC&#10;6udQdcev2Wy3NzY5jTfflK2dUv3XbvUBIlAXnuFH+6AVTMbw/yX+A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3fczcMAAADbAAAADwAAAAAAAAAAAAAAAACYAgAAZHJzL2Rv&#10;d25yZXYueG1sUEsFBgAAAAAEAAQA9QAAAIgDAAAAAA==&#10;" fillcolor="#7a8696" strokecolor="#7a8696" strokeweight="1pt">
                  <v:stroke joinstyle="miter"/>
                </v:roundrect>
                <v:shape id="TextBox 25" o:spid="_x0000_s2043" type="#_x0000_t202" style="position:absolute;top:360;width:35985;height:47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LY+8EA&#10;AADbAAAADwAAAGRycy9kb3ducmV2LnhtbESPQWvCQBSE7wX/w/IKvdWNoiKpq4hW8OBFjfdH9jUb&#10;mn0bsq8m/vuuUOhxmJlvmNVm8I26UxfrwAYm4wwUcRlszZWB4np4X4KKgmyxCUwGHhRhsx69rDC3&#10;oecz3S9SqQThmKMBJ9LmWsfSkcc4Di1x8r5C51GS7CptO+wT3Dd6mmUL7bHmtOCwpZ2j8vvy4w2I&#10;2O3kUXz6eLwNp33vsnKOhTFvr8P2A5TQIP/hv/bRGpjP4P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S2PvBAAAA2wAAAA8AAAAAAAAAAAAAAAAAmAIAAGRycy9kb3du&#10;cmV2LnhtbFBLBQYAAAAABAAEAPUAAACGAwAAAAA=&#10;" filled="f" stroked="f">
                  <v:textbox style="mso-fit-shape-to-text:t">
                    <w:txbxContent>
                      <w:p w:rsidR="00671334" w:rsidRPr="00280E55" w:rsidRDefault="00671334" w:rsidP="00F212B0">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v:textbox>
                </v:shape>
                <w10:wrap anchorx="page"/>
                <w10:anchorlock/>
              </v:group>
            </w:pict>
          </mc:Fallback>
        </mc:AlternateContent>
      </w:r>
    </w:p>
    <w:bookmarkEnd w:id="7"/>
    <w:p w:rsidR="001A2196" w:rsidRPr="001A2196" w:rsidRDefault="001A2196" w:rsidP="001A2196">
      <w:pPr>
        <w:spacing w:line="360" w:lineRule="auto"/>
        <w:rPr>
          <w:rFonts w:ascii="Sakkal Majalla" w:eastAsia="Times New Roman" w:hAnsi="Sakkal Majalla"/>
          <w:kern w:val="2"/>
          <w:sz w:val="32"/>
          <w:szCs w:val="32"/>
          <w:rtl/>
        </w:rPr>
      </w:pPr>
      <w:r w:rsidRPr="001A2196">
        <w:rPr>
          <w:rFonts w:ascii="Sakkal Majalla" w:eastAsia="Times New Roman" w:hAnsi="Sakkal Majalla"/>
          <w:kern w:val="2"/>
          <w:sz w:val="32"/>
          <w:szCs w:val="32"/>
          <w:rtl/>
        </w:rPr>
        <w:t>شجع على المشاركة الفعالة، يوجه النقاش نحو الحلول، يلخص النتائج ويوجه إلى توصيات عملية</w:t>
      </w:r>
    </w:p>
    <w:p w:rsidR="001A2196" w:rsidRPr="001A2196" w:rsidRDefault="001A2196" w:rsidP="001A2196">
      <w:pPr>
        <w:rPr>
          <w:rFonts w:ascii="Sakkal Majalla" w:hAnsi="Sakkal Majalla"/>
          <w:b/>
          <w:bCs/>
          <w:color w:val="C00000"/>
          <w:sz w:val="32"/>
          <w:szCs w:val="32"/>
        </w:rPr>
      </w:pPr>
      <w:r w:rsidRPr="001A2196">
        <w:rPr>
          <w:rFonts w:ascii="Sakkal Majalla" w:hAnsi="Sakkal Majalla"/>
          <w:b/>
          <w:bCs/>
          <w:color w:val="C00000"/>
          <w:sz w:val="32"/>
          <w:szCs w:val="32"/>
          <w:rtl/>
        </w:rPr>
        <w:t>هناك عدة طرق يمكن للمنظمات اتباعها لتشجيع الموظفين على التحوّل الرقمي وتعزيز ثقتهم فيه:</w:t>
      </w:r>
    </w:p>
    <w:p w:rsidR="001A2196" w:rsidRDefault="001A2196" w:rsidP="001A2196">
      <w:pPr>
        <w:rPr>
          <w:rFonts w:ascii="Sakkal Majalla" w:hAnsi="Sakkal Majalla"/>
          <w:sz w:val="32"/>
          <w:szCs w:val="32"/>
        </w:rPr>
      </w:pPr>
      <w:r>
        <w:rPr>
          <w:rFonts w:ascii="Sakkal Majalla" w:hAnsi="Sakkal Majalla"/>
          <w:sz w:val="32"/>
          <w:szCs w:val="32"/>
          <w:rtl/>
        </w:rPr>
        <w:t>- تدريب الموظفين على المهارات الرقمية الجديدة اللازمة لوظائفهم.</w:t>
      </w:r>
    </w:p>
    <w:p w:rsidR="001A2196" w:rsidRDefault="001A2196" w:rsidP="001A2196">
      <w:pPr>
        <w:rPr>
          <w:rFonts w:ascii="Sakkal Majalla" w:hAnsi="Sakkal Majalla"/>
          <w:sz w:val="32"/>
          <w:szCs w:val="32"/>
        </w:rPr>
      </w:pPr>
      <w:r>
        <w:rPr>
          <w:rFonts w:ascii="Sakkal Majalla" w:hAnsi="Sakkal Majalla"/>
          <w:sz w:val="32"/>
          <w:szCs w:val="32"/>
          <w:rtl/>
        </w:rPr>
        <w:t xml:space="preserve">- توفير بيئة عمل تقنية متطورة تساعدهم على تبني الحلول الرقمية. </w:t>
      </w:r>
    </w:p>
    <w:p w:rsidR="001A2196" w:rsidRDefault="001A2196" w:rsidP="001A2196">
      <w:pPr>
        <w:rPr>
          <w:rFonts w:ascii="Sakkal Majalla" w:hAnsi="Sakkal Majalla"/>
          <w:sz w:val="32"/>
          <w:szCs w:val="32"/>
        </w:rPr>
      </w:pPr>
      <w:r>
        <w:rPr>
          <w:rFonts w:ascii="Sakkal Majalla" w:hAnsi="Sakkal Majalla"/>
          <w:sz w:val="32"/>
          <w:szCs w:val="32"/>
          <w:rtl/>
        </w:rPr>
        <w:t>- شرح فوائد التحوّل الرقمي على العمل وزيادة كفاءتهم.</w:t>
      </w:r>
    </w:p>
    <w:p w:rsidR="001A2196" w:rsidRDefault="001A2196" w:rsidP="001A2196">
      <w:pPr>
        <w:rPr>
          <w:rFonts w:ascii="Sakkal Majalla" w:hAnsi="Sakkal Majalla"/>
          <w:sz w:val="32"/>
          <w:szCs w:val="32"/>
        </w:rPr>
      </w:pPr>
      <w:r>
        <w:rPr>
          <w:rFonts w:ascii="Sakkal Majalla" w:hAnsi="Sakkal Majalla"/>
          <w:sz w:val="32"/>
          <w:szCs w:val="32"/>
          <w:rtl/>
        </w:rPr>
        <w:t>- توضيح رؤية واستراتيجية المنظمة في التحوّل الرقمي ودور كل موظف.</w:t>
      </w:r>
    </w:p>
    <w:p w:rsidR="001A2196" w:rsidRDefault="001A2196" w:rsidP="001A2196">
      <w:pPr>
        <w:rPr>
          <w:rFonts w:ascii="Sakkal Majalla" w:hAnsi="Sakkal Majalla"/>
          <w:sz w:val="32"/>
          <w:szCs w:val="32"/>
        </w:rPr>
      </w:pPr>
      <w:r>
        <w:rPr>
          <w:rFonts w:ascii="Sakkal Majalla" w:hAnsi="Sakkal Majalla"/>
          <w:sz w:val="32"/>
          <w:szCs w:val="32"/>
          <w:rtl/>
        </w:rPr>
        <w:t>- السماح للموظفين بتقديم آرائهم وتجاربهم في عملية التحوّل.</w:t>
      </w:r>
    </w:p>
    <w:p w:rsidR="001A2196" w:rsidRDefault="001A2196" w:rsidP="001A2196">
      <w:pPr>
        <w:rPr>
          <w:rFonts w:ascii="Sakkal Majalla" w:hAnsi="Sakkal Majalla"/>
          <w:sz w:val="32"/>
          <w:szCs w:val="32"/>
        </w:rPr>
      </w:pPr>
      <w:r>
        <w:rPr>
          <w:rFonts w:ascii="Sakkal Majalla" w:hAnsi="Sakkal Majalla"/>
          <w:sz w:val="32"/>
          <w:szCs w:val="32"/>
          <w:rtl/>
        </w:rPr>
        <w:t xml:space="preserve">- تكريم وتحفيز الموظفين الروّاد في استخدام التقنيات الرقمية. </w:t>
      </w:r>
    </w:p>
    <w:p w:rsidR="001A2196" w:rsidRDefault="001A2196" w:rsidP="001A2196">
      <w:pPr>
        <w:rPr>
          <w:rFonts w:ascii="Sakkal Majalla" w:hAnsi="Sakkal Majalla"/>
          <w:sz w:val="32"/>
          <w:szCs w:val="32"/>
        </w:rPr>
      </w:pPr>
      <w:r>
        <w:rPr>
          <w:rFonts w:ascii="Sakkal Majalla" w:hAnsi="Sakkal Majalla"/>
          <w:sz w:val="32"/>
          <w:szCs w:val="32"/>
          <w:rtl/>
        </w:rPr>
        <w:t>- تقديم الدعم والمساندة للموظفين عند مواجهة أي تحديات.</w:t>
      </w:r>
    </w:p>
    <w:p w:rsidR="001A2196" w:rsidRDefault="001A2196" w:rsidP="001A2196">
      <w:pPr>
        <w:rPr>
          <w:rFonts w:ascii="Sakkal Majalla" w:hAnsi="Sakkal Majalla"/>
          <w:sz w:val="32"/>
          <w:szCs w:val="32"/>
          <w:rtl/>
        </w:rPr>
      </w:pPr>
      <w:r>
        <w:rPr>
          <w:rFonts w:ascii="Sakkal Majalla" w:hAnsi="Sakkal Majalla"/>
          <w:sz w:val="32"/>
          <w:szCs w:val="32"/>
          <w:rtl/>
        </w:rPr>
        <w:t>- تشجيع الابتكار والتجريب لدمج أفكار جديدة في العمليات الرقمية.</w:t>
      </w:r>
    </w:p>
    <w:p w:rsidR="00716BE5" w:rsidRDefault="00716BE5" w:rsidP="001A2196">
      <w:pPr>
        <w:rPr>
          <w:rFonts w:ascii="Sakkal Majalla" w:hAnsi="Sakkal Majalla"/>
          <w:sz w:val="32"/>
          <w:szCs w:val="32"/>
          <w:rtl/>
        </w:rPr>
      </w:pPr>
    </w:p>
    <w:p w:rsidR="00716BE5" w:rsidRDefault="00716BE5" w:rsidP="001A2196">
      <w:pPr>
        <w:rPr>
          <w:rFonts w:ascii="Sakkal Majalla" w:hAnsi="Sakkal Majalla"/>
          <w:sz w:val="32"/>
          <w:szCs w:val="32"/>
        </w:rPr>
      </w:pPr>
    </w:p>
    <w:p w:rsidR="00F212B0" w:rsidRPr="00F212B0" w:rsidRDefault="00F212B0" w:rsidP="00F212B0">
      <w:pPr>
        <w:pStyle w:val="ListParagraph"/>
        <w:spacing w:line="278" w:lineRule="auto"/>
        <w:ind w:left="3600"/>
        <w:jc w:val="both"/>
        <w:rPr>
          <w:rFonts w:ascii="Sakkal Majalla" w:eastAsia="Times New Roman" w:hAnsi="Sakkal Majalla" w:cs="Sakkal Majalla"/>
          <w:kern w:val="2"/>
          <w:sz w:val="32"/>
          <w:szCs w:val="32"/>
          <w:rtl/>
        </w:rPr>
      </w:pPr>
      <w:r>
        <w:rPr>
          <w:noProof/>
        </w:rPr>
        <w:drawing>
          <wp:inline distT="0" distB="0" distL="0" distR="0" wp14:anchorId="59DE6AAA" wp14:editId="44AED55F">
            <wp:extent cx="1180214" cy="1180214"/>
            <wp:effectExtent l="0" t="0" r="1270" b="1270"/>
            <wp:docPr id="2074265398" name="Picture 2074265398"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a:blip r:embed="rId15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184022" cy="1184022"/>
                    </a:xfrm>
                    <a:prstGeom prst="rect">
                      <a:avLst/>
                    </a:prstGeom>
                    <a:noFill/>
                    <a:ln>
                      <a:noFill/>
                    </a:ln>
                  </pic:spPr>
                </pic:pic>
              </a:graphicData>
            </a:graphic>
          </wp:inline>
        </w:drawing>
      </w:r>
      <w:bookmarkEnd w:id="8"/>
      <w:bookmarkEnd w:id="9"/>
    </w:p>
    <w:p w:rsidR="00F212B0" w:rsidRDefault="00F212B0" w:rsidP="002F37B7">
      <w:pPr>
        <w:pageBreakBefore/>
        <w:rPr>
          <w:rFonts w:ascii="Adobe Arabic" w:hAnsi="Adobe Arabic" w:cs="Adobe Arabic"/>
          <w:b/>
          <w:bCs/>
          <w:color w:val="2B5474"/>
          <w:kern w:val="24"/>
          <w:sz w:val="56"/>
          <w:szCs w:val="56"/>
          <w:rtl/>
          <w:lang w:bidi="ar-SY"/>
        </w:rPr>
      </w:pPr>
      <w:r>
        <w:rPr>
          <w:rFonts w:asciiTheme="minorHAnsi" w:hAnsiTheme="minorHAnsi" w:cstheme="minorBidi"/>
          <w:noProof/>
          <w:color w:val="auto"/>
          <w:kern w:val="2"/>
          <w:sz w:val="22"/>
          <w:szCs w:val="22"/>
        </w:rPr>
        <w:lastRenderedPageBreak/>
        <mc:AlternateContent>
          <mc:Choice Requires="wpg">
            <w:drawing>
              <wp:inline distT="0" distB="0" distL="0" distR="0" wp14:anchorId="2A3C1CA8" wp14:editId="392C2F31">
                <wp:extent cx="5633720" cy="593090"/>
                <wp:effectExtent l="0" t="4445" r="0" b="2540"/>
                <wp:docPr id="47"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48" name="Rectangle 207426568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9" name="Rectangle 207426568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50"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Default="00671334" w:rsidP="00F212B0">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rot="0" vert="horz" wrap="square" lIns="91440" tIns="45720" rIns="91440" bIns="45720" anchor="t" anchorCtr="0" upright="1">
                          <a:noAutofit/>
                        </wps:bodyPr>
                      </wps:wsp>
                    </wpg:wgp>
                  </a:graphicData>
                </a:graphic>
              </wp:inline>
            </w:drawing>
          </mc:Choice>
          <mc:Fallback>
            <w:pict>
              <v:group id="Group 47" o:spid="_x0000_s2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">
                <v:rect id="Rectangle 2074265687" o:spid="_x0000_s2045"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rr0sEA&#10;AADbAAAADwAAAGRycy9kb3ducmV2LnhtbERPTYvCMBC9L/gfwgje1tTiFq1GEUHcyx5Wi+BtbMa2&#10;2ExqE233328OgsfH+16ue1OLJ7WusqxgMo5AEOdWV1woyI67zxkI55E11pZJwR85WK8GH0tMte34&#10;l54HX4gQwi5FBaX3TSqly0sy6Ma2IQ7c1bYGfYBtIXWLXQg3tYyjKJEGKw4NJTa0LSm/HR5GQZz1&#10;X3H3s5ufztllHyWP+zamRKnRsN8sQHjq/Vv8cn9rBdMwNnwJP0C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q69LBAAAA2wAAAA8AAAAAAAAAAAAAAAAAmAIAAGRycy9kb3du&#10;cmV2LnhtbFBLBQYAAAAABAAEAPUAAACGAwAAAAA=&#10;" fillcolor="#f2f2f2 [3052]" stroked="f" strokeweight="1pt"/>
                <v:rect id="Rectangle 2074265688" o:spid="_x0000_s2046"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w1jcQA&#10;AADbAAAADwAAAGRycy9kb3ducmV2LnhtbESPQWvCQBSE74X+h+UVvJS6MUhpo6vYgOBJrErPj+wz&#10;m5p9G7KrJv56VxA8DjPzDTOdd7YWZ2p95VjBaJiAIC6crrhUsN8tP75A+ICssXZMCnryMJ+9vkwx&#10;0+7Cv3TehlJECPsMFZgQmkxKXxiy6IeuIY7ewbUWQ5RtKXWLlwi3tUyT5FNarDguGGwoN1Qctyer&#10;4Go2aZ7362MYvS/6/5+9/XPrVKnBW7eYgAjUhWf40V5pBeNvuH+JP0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8NY3EAAAA2wAAAA8AAAAAAAAAAAAAAAAAmAIAAGRycy9k&#10;b3ducmV2LnhtbFBLBQYAAAAABAAEAPUAAACJAwAAAAA=&#10;" fillcolor="#168489" stroked="f" strokeweight="1pt"/>
                <v:shape id="TextBox 7" o:spid="_x0000_s2047"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rsidR="00671334" w:rsidRDefault="00671334" w:rsidP="00F212B0">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wrap anchorx="page"/>
                <w10:anchorlock/>
              </v:group>
            </w:pict>
          </mc:Fallback>
        </mc:AlternateContent>
      </w:r>
    </w:p>
    <w:p w:rsidR="00F212B0" w:rsidRPr="00A84A2A" w:rsidRDefault="00F212B0" w:rsidP="00F212B0">
      <w:pPr>
        <w:pStyle w:val="a2"/>
        <w:rPr>
          <w:color w:val="168489"/>
        </w:rPr>
      </w:pPr>
      <w:r w:rsidRPr="00A84A2A">
        <w:rPr>
          <w:color w:val="168489"/>
          <w:rtl/>
        </w:rPr>
        <w:t>تم في هذه الجلسة مناقشة المواضيع والأفكار الآتية:</w:t>
      </w:r>
    </w:p>
    <w:p w:rsidR="00F212B0" w:rsidRPr="00F212B0" w:rsidRDefault="00F212B0">
      <w:pPr>
        <w:pStyle w:val="a2"/>
        <w:numPr>
          <w:ilvl w:val="1"/>
          <w:numId w:val="6"/>
        </w:numPr>
        <w:spacing w:line="360" w:lineRule="auto"/>
      </w:pPr>
      <w:r w:rsidRPr="00F212B0">
        <w:rPr>
          <w:rtl/>
        </w:rPr>
        <w:t>مفهوم التحوّل الرقمي وأبعاده</w:t>
      </w:r>
      <w:r w:rsidRPr="00F212B0">
        <w:rPr>
          <w:rFonts w:hint="cs"/>
          <w:rtl/>
        </w:rPr>
        <w:t>.</w:t>
      </w:r>
    </w:p>
    <w:p w:rsidR="00F212B0" w:rsidRPr="00F212B0" w:rsidRDefault="00F212B0">
      <w:pPr>
        <w:pStyle w:val="a2"/>
        <w:numPr>
          <w:ilvl w:val="1"/>
          <w:numId w:val="6"/>
        </w:numPr>
        <w:spacing w:line="360" w:lineRule="auto"/>
      </w:pPr>
      <w:r w:rsidRPr="00F212B0">
        <w:rPr>
          <w:rtl/>
        </w:rPr>
        <w:t>دوافع التحوّل الرقمي في المؤسسات الحديثة</w:t>
      </w:r>
      <w:r w:rsidRPr="00F212B0">
        <w:rPr>
          <w:rFonts w:hint="cs"/>
          <w:rtl/>
        </w:rPr>
        <w:t>.</w:t>
      </w:r>
    </w:p>
    <w:p w:rsidR="00F212B0" w:rsidRPr="00F212B0" w:rsidRDefault="00F212B0">
      <w:pPr>
        <w:pStyle w:val="a2"/>
        <w:numPr>
          <w:ilvl w:val="1"/>
          <w:numId w:val="6"/>
        </w:numPr>
        <w:spacing w:line="360" w:lineRule="auto"/>
      </w:pPr>
      <w:r w:rsidRPr="00F212B0">
        <w:rPr>
          <w:rtl/>
        </w:rPr>
        <w:t>مراحل عملية التحوّل الرقمي</w:t>
      </w:r>
      <w:r w:rsidRPr="00F212B0">
        <w:rPr>
          <w:rFonts w:hint="cs"/>
          <w:rtl/>
        </w:rPr>
        <w:t>.</w:t>
      </w:r>
    </w:p>
    <w:p w:rsidR="00F212B0" w:rsidRDefault="00F212B0">
      <w:pPr>
        <w:pStyle w:val="a2"/>
        <w:numPr>
          <w:ilvl w:val="1"/>
          <w:numId w:val="6"/>
        </w:numPr>
        <w:spacing w:line="360" w:lineRule="auto"/>
      </w:pPr>
      <w:r w:rsidRPr="00F212B0">
        <w:rPr>
          <w:rtl/>
        </w:rPr>
        <w:t>أثر التحوّل الرقمي على هياكل الحوكمة التقليدية</w:t>
      </w:r>
      <w:r w:rsidRPr="00F212B0">
        <w:rPr>
          <w:rFonts w:hint="cs"/>
          <w:rtl/>
        </w:rPr>
        <w:t>.</w:t>
      </w:r>
    </w:p>
    <w:p w:rsidR="00716BE5" w:rsidRDefault="00716BE5" w:rsidP="00716BE5">
      <w:pPr>
        <w:pStyle w:val="a2"/>
        <w:spacing w:line="360" w:lineRule="auto"/>
        <w:rPr>
          <w:rtl/>
        </w:rPr>
      </w:pPr>
    </w:p>
    <w:p w:rsidR="00716BE5" w:rsidRPr="00F212B0" w:rsidRDefault="00716BE5" w:rsidP="00716BE5">
      <w:pPr>
        <w:pStyle w:val="a2"/>
        <w:spacing w:line="360" w:lineRule="auto"/>
        <w:rPr>
          <w:rtl/>
        </w:rPr>
      </w:pPr>
    </w:p>
    <w:p w:rsidR="00F212B0" w:rsidRPr="00403819" w:rsidRDefault="00F212B0" w:rsidP="00F212B0"/>
    <w:p w:rsidR="00D87FB1" w:rsidRPr="00F212B0" w:rsidRDefault="00F212B0" w:rsidP="00F212B0">
      <w:pPr>
        <w:tabs>
          <w:tab w:val="left" w:pos="8192"/>
        </w:tabs>
        <w:jc w:val="center"/>
        <w:rPr>
          <w:rFonts w:ascii="Adobe Arabic" w:hAnsi="Adobe Arabic" w:cs="Adobe Arabic"/>
          <w:b/>
          <w:bCs/>
          <w:color w:val="2B5474"/>
          <w:kern w:val="24"/>
          <w:sz w:val="56"/>
          <w:szCs w:val="56"/>
          <w:rtl/>
          <w:lang w:bidi="ar-SY"/>
        </w:rPr>
      </w:pPr>
      <w:r w:rsidRPr="00504A7D">
        <w:rPr>
          <w:noProof/>
        </w:rPr>
        <w:drawing>
          <wp:inline distT="0" distB="0" distL="0" distR="0" wp14:anchorId="2CE0DE62" wp14:editId="49C015F7">
            <wp:extent cx="1219200" cy="1219200"/>
            <wp:effectExtent l="0" t="0" r="0" b="0"/>
            <wp:docPr id="46" name="Picture 46" descr="Contrac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ontrac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pic:cNvPr>
                    <pic:cNvPicPr>
                      <a:picLocks noChangeAspect="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F131A0" w:rsidRDefault="00F131A0" w:rsidP="00D87FB1">
      <w:pPr>
        <w:rPr>
          <w:rtl/>
          <w:lang w:bidi="ar-SY"/>
        </w:rPr>
      </w:pPr>
    </w:p>
    <w:p w:rsidR="00F131A0" w:rsidRDefault="00F131A0" w:rsidP="00D87FB1">
      <w:pPr>
        <w:rPr>
          <w:rtl/>
          <w:lang w:bidi="ar-SY"/>
        </w:rPr>
      </w:pPr>
    </w:p>
    <w:p w:rsidR="00F131A0" w:rsidRDefault="00F131A0" w:rsidP="00F131A0">
      <w:pPr>
        <w:bidi w:val="0"/>
        <w:jc w:val="center"/>
        <w:rPr>
          <w:rtl/>
          <w:lang w:bidi="ar-SY"/>
        </w:rPr>
      </w:pPr>
    </w:p>
    <w:p w:rsidR="00F131A0" w:rsidRDefault="00F131A0" w:rsidP="00D87FB1">
      <w:pPr>
        <w:rPr>
          <w:rtl/>
          <w:lang w:bidi="ar-SY"/>
        </w:rPr>
      </w:pPr>
    </w:p>
    <w:p w:rsidR="00F131A0" w:rsidRDefault="00F131A0" w:rsidP="00D87FB1">
      <w:pPr>
        <w:rPr>
          <w:lang w:bidi="ar-SY"/>
        </w:rPr>
      </w:pPr>
    </w:p>
    <w:p w:rsidR="00F131A0" w:rsidRDefault="00F131A0" w:rsidP="0043080E">
      <w:pPr>
        <w:rPr>
          <w:rFonts w:ascii="Sakkal Majalla" w:hAnsi="Sakkal Majalla"/>
          <w:sz w:val="34"/>
          <w:lang w:bidi="ar-SY"/>
        </w:rPr>
      </w:pPr>
    </w:p>
    <w:p w:rsidR="00F131A0" w:rsidRDefault="00F131A0" w:rsidP="002465AB">
      <w:pPr>
        <w:ind w:left="-227"/>
        <w:rPr>
          <w:rFonts w:ascii="Sakkal Majalla" w:hAnsi="Sakkal Majalla"/>
          <w:sz w:val="34"/>
          <w:lang w:bidi="ar-SY"/>
        </w:rPr>
      </w:pPr>
    </w:p>
    <w:p w:rsidR="00F131A0" w:rsidRPr="002465AB" w:rsidRDefault="00F131A0" w:rsidP="002465AB">
      <w:pPr>
        <w:ind w:left="-227"/>
        <w:rPr>
          <w:rFonts w:ascii="Sakkal Majalla" w:hAnsi="Sakkal Majalla"/>
          <w:sz w:val="34"/>
          <w:lang w:bidi="ar-SY"/>
        </w:rPr>
      </w:pPr>
    </w:p>
    <w:p w:rsidR="002465AB" w:rsidRPr="002465AB" w:rsidRDefault="002465AB" w:rsidP="0043080E">
      <w:pPr>
        <w:bidi w:val="0"/>
        <w:rPr>
          <w:rFonts w:ascii="Sakkal Majalla" w:hAnsi="Sakkal Majalla"/>
          <w:sz w:val="34"/>
          <w:rtl/>
          <w:lang w:bidi="ar-SY"/>
        </w:rPr>
        <w:sectPr w:rsidR="002465AB" w:rsidRPr="002465AB" w:rsidSect="00E80F25">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671334">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671334">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671334">
        <w:tc>
          <w:tcPr>
            <w:tcW w:w="2612" w:type="pct"/>
            <w:tcBorders>
              <w:left w:val="single" w:sz="4" w:space="0" w:color="168489"/>
              <w:right w:val="single" w:sz="4" w:space="0" w:color="168489"/>
            </w:tcBorders>
            <w:shd w:val="clear" w:color="auto" w:fill="auto"/>
          </w:tcPr>
          <w:p w:rsidR="00F01FA2" w:rsidRDefault="00F01FA2" w:rsidP="00671334">
            <w:pPr>
              <w:pStyle w:val="bold"/>
              <w:jc w:val="center"/>
              <w:rPr>
                <w:color w:val="168489"/>
                <w:sz w:val="40"/>
                <w:szCs w:val="40"/>
                <w:rtl/>
                <w:lang w:bidi="ar-EG"/>
              </w:rPr>
            </w:pPr>
            <w:r>
              <w:rPr>
                <w:noProof/>
              </w:rPr>
              <w:drawing>
                <wp:inline distT="0" distB="0" distL="0" distR="0" wp14:anchorId="35995E96" wp14:editId="57CE5F48">
                  <wp:extent cx="417155" cy="417165"/>
                  <wp:effectExtent l="0" t="0" r="2540" b="2540"/>
                  <wp:docPr id="1465698213" name="Picture 1465698213"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671334">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671334">
            <w:pPr>
              <w:pStyle w:val="bold"/>
              <w:jc w:val="center"/>
              <w:rPr>
                <w:color w:val="168489"/>
                <w:sz w:val="40"/>
                <w:szCs w:val="40"/>
                <w:rtl/>
                <w:lang w:bidi="ar-EG"/>
              </w:rPr>
            </w:pPr>
            <w:r>
              <w:rPr>
                <w:noProof/>
              </w:rPr>
              <w:drawing>
                <wp:inline distT="0" distB="0" distL="0" distR="0" wp14:anchorId="232A2F3D" wp14:editId="24630816">
                  <wp:extent cx="371475" cy="400050"/>
                  <wp:effectExtent l="0" t="0" r="9525" b="0"/>
                  <wp:docPr id="1465698214" name="Picture 1465698214"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671334">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671334">
            <w:pPr>
              <w:pStyle w:val="bold"/>
              <w:bidi w:val="0"/>
              <w:jc w:val="center"/>
              <w:rPr>
                <w:color w:val="168489"/>
                <w:sz w:val="40"/>
                <w:szCs w:val="40"/>
                <w:rtl/>
                <w:lang w:bidi="ar-EG"/>
              </w:rPr>
            </w:pPr>
            <w:r w:rsidRPr="00595B2E">
              <w:rPr>
                <w:noProof/>
              </w:rPr>
              <w:drawing>
                <wp:inline distT="0" distB="0" distL="0" distR="0" wp14:anchorId="0639EE11" wp14:editId="776EACE2">
                  <wp:extent cx="286893" cy="286893"/>
                  <wp:effectExtent l="0" t="0" r="0" b="0"/>
                  <wp:docPr id="1465698215" name="Picture 1465698215"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671334">
        <w:tc>
          <w:tcPr>
            <w:tcW w:w="2612" w:type="pct"/>
            <w:tcBorders>
              <w:left w:val="single" w:sz="4" w:space="0" w:color="168489"/>
              <w:right w:val="single" w:sz="4" w:space="0" w:color="168489"/>
            </w:tcBorders>
            <w:vAlign w:val="center"/>
          </w:tcPr>
          <w:p w:rsidR="00F01FA2" w:rsidRPr="00F01FA2" w:rsidRDefault="0043080E">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43080E">
              <w:rPr>
                <w:rFonts w:ascii="Adobe Arabic" w:eastAsia="Calibri" w:hAnsi="Adobe Arabic" w:cs="Adobe Arabic"/>
                <w:color w:val="0D0D0D" w:themeColor="text1" w:themeTint="F2"/>
                <w:sz w:val="32"/>
                <w:szCs w:val="32"/>
                <w:rtl/>
                <w:lang w:bidi="ar-EG"/>
              </w:rPr>
              <w:t>نماذج الحوكمة في عصر التحوّل الرقمي</w:t>
            </w:r>
            <w:r w:rsidR="00F01FA2" w:rsidRPr="00F01FA2">
              <w:rPr>
                <w:rFonts w:ascii="Adobe Arabic" w:eastAsia="Calibri" w:hAnsi="Adobe Arabic" w:cs="Adobe Arabic"/>
                <w:color w:val="0D0D0D" w:themeColor="text1" w:themeTint="F2"/>
                <w:sz w:val="32"/>
                <w:szCs w:val="32"/>
                <w:rtl/>
                <w:lang w:bidi="ar-EG"/>
              </w:rPr>
              <w:t>.</w:t>
            </w:r>
          </w:p>
          <w:p w:rsidR="00F01FA2" w:rsidRPr="00F01FA2" w:rsidRDefault="0043080E">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43080E">
              <w:rPr>
                <w:rFonts w:ascii="Adobe Arabic" w:eastAsia="Calibri" w:hAnsi="Adobe Arabic" w:cs="Adobe Arabic"/>
                <w:color w:val="0D0D0D" w:themeColor="text1" w:themeTint="F2"/>
                <w:sz w:val="32"/>
                <w:szCs w:val="32"/>
                <w:rtl/>
                <w:lang w:bidi="ar-EG"/>
              </w:rPr>
              <w:t>دور القيادة في تعزيز الحوكمة الرقمية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F01FA2" w:rsidRDefault="0043080E">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43080E">
              <w:rPr>
                <w:rFonts w:ascii="Adobe Arabic" w:eastAsia="Calibri" w:hAnsi="Adobe Arabic" w:cs="Adobe Arabic"/>
                <w:color w:val="0D0D0D" w:themeColor="text1" w:themeTint="F2"/>
                <w:sz w:val="32"/>
                <w:szCs w:val="32"/>
                <w:rtl/>
                <w:lang w:bidi="ar-EG"/>
              </w:rPr>
              <w:t>إدارة المخاطر في البيئة الرقمية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43080E" w:rsidRDefault="0043080E">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43080E">
              <w:rPr>
                <w:rFonts w:ascii="Adobe Arabic" w:eastAsia="Calibri" w:hAnsi="Adobe Arabic" w:cs="Adobe Arabic"/>
                <w:color w:val="0D0D0D" w:themeColor="text1" w:themeTint="F2"/>
                <w:sz w:val="32"/>
                <w:szCs w:val="32"/>
                <w:rtl/>
                <w:lang w:bidi="ar-EG"/>
              </w:rPr>
              <w:t>الشفافية والمساءلة في العمليات الرقمية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rsidR="0043080E" w:rsidRPr="0043080E" w:rsidRDefault="0043080E">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43080E">
              <w:rPr>
                <w:rFonts w:ascii="Adobe Arabic" w:eastAsia="Calibri" w:hAnsi="Adobe Arabic" w:cs="Adobe Arabic" w:hint="cs"/>
                <w:color w:val="0D0D0D" w:themeColor="text1" w:themeTint="F2"/>
                <w:sz w:val="28"/>
                <w:szCs w:val="28"/>
                <w:rtl/>
                <w:lang w:bidi="ar-EG"/>
              </w:rPr>
              <w:t>فيديوهات تدريبية.</w:t>
            </w:r>
          </w:p>
          <w:p w:rsidR="0043080E" w:rsidRPr="0043080E" w:rsidRDefault="0043080E">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43080E">
              <w:rPr>
                <w:rFonts w:ascii="Adobe Arabic" w:eastAsia="Calibri" w:hAnsi="Adobe Arabic" w:cs="Adobe Arabic"/>
                <w:color w:val="0D0D0D" w:themeColor="text1" w:themeTint="F2"/>
                <w:sz w:val="28"/>
                <w:szCs w:val="28"/>
                <w:rtl/>
                <w:lang w:bidi="ar-EG"/>
              </w:rPr>
              <w:t>العصف الذهني.</w:t>
            </w:r>
          </w:p>
          <w:p w:rsidR="0043080E" w:rsidRPr="0043080E" w:rsidRDefault="0043080E">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43080E">
              <w:rPr>
                <w:rFonts w:ascii="Adobe Arabic" w:eastAsia="Calibri" w:hAnsi="Adobe Arabic" w:cs="Adobe Arabic"/>
                <w:color w:val="0D0D0D" w:themeColor="text1" w:themeTint="F2"/>
                <w:sz w:val="28"/>
                <w:szCs w:val="28"/>
                <w:rtl/>
                <w:lang w:bidi="ar-EG"/>
              </w:rPr>
              <w:t>المحاكاة في التدريب.</w:t>
            </w:r>
          </w:p>
          <w:p w:rsidR="0043080E" w:rsidRPr="0043080E" w:rsidRDefault="0043080E">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43080E">
              <w:rPr>
                <w:rFonts w:ascii="Adobe Arabic" w:eastAsia="Calibri" w:hAnsi="Adobe Arabic" w:cs="Adobe Arabic"/>
                <w:color w:val="0D0D0D" w:themeColor="text1" w:themeTint="F2"/>
                <w:sz w:val="28"/>
                <w:szCs w:val="28"/>
                <w:rtl/>
                <w:lang w:bidi="ar-EG"/>
              </w:rPr>
              <w:t>التدريب والتوجيه.</w:t>
            </w:r>
          </w:p>
          <w:p w:rsidR="0043080E" w:rsidRPr="0043080E" w:rsidRDefault="0043080E">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43080E">
              <w:rPr>
                <w:rFonts w:ascii="Adobe Arabic" w:eastAsia="Calibri" w:hAnsi="Adobe Arabic" w:cs="Adobe Arabic"/>
                <w:color w:val="0D0D0D" w:themeColor="text1" w:themeTint="F2"/>
                <w:sz w:val="28"/>
                <w:szCs w:val="28"/>
                <w:rtl/>
                <w:lang w:bidi="ar-EG"/>
              </w:rPr>
              <w:t>مناقشات جماعية.</w:t>
            </w:r>
          </w:p>
          <w:p w:rsidR="00F01FA2" w:rsidRPr="0043080E" w:rsidRDefault="0043080E">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43080E">
              <w:rPr>
                <w:rFonts w:ascii="Adobe Arabic" w:eastAsia="Calibri" w:hAnsi="Adobe Arabic" w:cs="Adobe Arabic"/>
                <w:color w:val="0D0D0D" w:themeColor="text1" w:themeTint="F2"/>
                <w:sz w:val="28"/>
                <w:szCs w:val="28"/>
                <w:rtl/>
                <w:lang w:bidi="ar-EG"/>
              </w:rPr>
              <w:t>أنشطة تعاونيّة</w:t>
            </w:r>
          </w:p>
        </w:tc>
        <w:tc>
          <w:tcPr>
            <w:tcW w:w="579" w:type="pct"/>
            <w:tcBorders>
              <w:left w:val="single" w:sz="4" w:space="0" w:color="168489"/>
              <w:right w:val="single" w:sz="4" w:space="0" w:color="168489"/>
            </w:tcBorders>
            <w:vAlign w:val="center"/>
          </w:tcPr>
          <w:p w:rsidR="00F01FA2" w:rsidRPr="00F01FA2" w:rsidRDefault="00F01FA2" w:rsidP="00671334">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5424" behindDoc="0" locked="0" layoutInCell="1" allowOverlap="1" wp14:anchorId="4A92A577" wp14:editId="70F29942">
                <wp:simplePos x="0" y="0"/>
                <wp:positionH relativeFrom="column">
                  <wp:posOffset>119270</wp:posOffset>
                </wp:positionH>
                <wp:positionV relativeFrom="paragraph">
                  <wp:posOffset>-461176</wp:posOffset>
                </wp:positionV>
                <wp:extent cx="6304925" cy="6933539"/>
                <wp:effectExtent l="0" t="0" r="0" b="1270"/>
                <wp:wrapNone/>
                <wp:docPr id="1451488586" name="Group 1451488586"/>
                <wp:cNvGraphicFramePr/>
                <a:graphic xmlns:a="http://schemas.openxmlformats.org/drawingml/2006/main">
                  <a:graphicData uri="http://schemas.microsoft.com/office/word/2010/wordprocessingGroup">
                    <wpg:wgp>
                      <wpg:cNvGrpSpPr/>
                      <wpg:grpSpPr>
                        <a:xfrm>
                          <a:off x="0" y="0"/>
                          <a:ext cx="6304925" cy="6933539"/>
                          <a:chOff x="0" y="0"/>
                          <a:chExt cx="6304925" cy="6933539"/>
                        </a:xfrm>
                      </wpg:grpSpPr>
                      <wpg:grpSp>
                        <wpg:cNvPr id="1451488587" name="Group 1451488587"/>
                        <wpg:cNvGrpSpPr/>
                        <wpg:grpSpPr>
                          <a:xfrm>
                            <a:off x="161925" y="2571750"/>
                            <a:ext cx="5428735" cy="4361789"/>
                            <a:chOff x="-2" y="0"/>
                            <a:chExt cx="5428807" cy="4362098"/>
                          </a:xfrm>
                        </wpg:grpSpPr>
                        <wpg:grpSp>
                          <wpg:cNvPr id="1451488588" name="Group 25"/>
                          <wpg:cNvGrpSpPr/>
                          <wpg:grpSpPr>
                            <a:xfrm>
                              <a:off x="3130302" y="0"/>
                              <a:ext cx="2262067" cy="515506"/>
                              <a:chOff x="3849928" y="0"/>
                              <a:chExt cx="2262067" cy="515506"/>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4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8" y="69934"/>
                                <a:ext cx="1755152" cy="441349"/>
                              </a:xfrm>
                              <a:prstGeom prst="rect">
                                <a:avLst/>
                              </a:prstGeom>
                              <a:noFill/>
                            </wps:spPr>
                            <wps:txbx>
                              <w:txbxContent>
                                <w:p w:rsidR="00671334" w:rsidRPr="00BC6FB1" w:rsidRDefault="00671334"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593" name="Group 26"/>
                          <wpg:cNvGrpSpPr/>
                          <wpg:grpSpPr>
                            <a:xfrm>
                              <a:off x="-2" y="9939"/>
                              <a:ext cx="2261237" cy="514985"/>
                              <a:chOff x="-2" y="0"/>
                              <a:chExt cx="2261545" cy="515506"/>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936"/>
                                <a:ext cx="1756026" cy="441796"/>
                              </a:xfrm>
                              <a:prstGeom prst="rect">
                                <a:avLst/>
                              </a:prstGeom>
                              <a:noFill/>
                            </wps:spPr>
                            <wps:txbx>
                              <w:txbxContent>
                                <w:p w:rsidR="00671334" w:rsidRPr="00BC6FB1" w:rsidRDefault="00671334"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3212379" y="588906"/>
                              <a:ext cx="2216426" cy="3773192"/>
                            </a:xfrm>
                            <a:prstGeom prst="rect">
                              <a:avLst/>
                            </a:prstGeom>
                            <a:noFill/>
                            <a:ln w="6350">
                              <a:noFill/>
                            </a:ln>
                          </wps:spPr>
                          <wps:txbx>
                            <w:txbxContent>
                              <w:p w:rsidR="00671334" w:rsidRPr="000F32C7" w:rsidRDefault="00671334"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671334" w:rsidRPr="0043080E"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التعرّف على أبرز </w:t>
                                </w:r>
                                <w:r w:rsidRPr="0043080E">
                                  <w:rPr>
                                    <w:rFonts w:ascii="Adobe Arabic" w:eastAsia="GE Dinar One" w:hAnsi="Adobe Arabic" w:cs="Adobe Arabic"/>
                                    <w:color w:val="000000"/>
                                    <w:kern w:val="24"/>
                                    <w:sz w:val="36"/>
                                    <w:szCs w:val="36"/>
                                    <w:rtl/>
                                    <w:lang w:bidi="ar-SY"/>
                                  </w:rPr>
                                  <w:t>نماذج الحوكمة في عصر التحوّل الرقمي</w:t>
                                </w:r>
                                <w:r w:rsidRPr="0043080E">
                                  <w:rPr>
                                    <w:rFonts w:ascii="Adobe Arabic" w:eastAsia="GE Dinar One" w:hAnsi="Adobe Arabic" w:cs="Adobe Arabic" w:hint="cs"/>
                                    <w:color w:val="000000"/>
                                    <w:kern w:val="24"/>
                                    <w:sz w:val="36"/>
                                    <w:szCs w:val="36"/>
                                    <w:rtl/>
                                    <w:lang w:bidi="ar-SY"/>
                                  </w:rPr>
                                  <w:t>.</w:t>
                                </w:r>
                              </w:p>
                              <w:p w:rsidR="00671334" w:rsidRPr="0043080E"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مناقشة </w:t>
                                </w:r>
                                <w:r w:rsidRPr="0043080E">
                                  <w:rPr>
                                    <w:rFonts w:ascii="Adobe Arabic" w:eastAsia="GE Dinar One" w:hAnsi="Adobe Arabic" w:cs="Adobe Arabic"/>
                                    <w:color w:val="000000"/>
                                    <w:kern w:val="24"/>
                                    <w:sz w:val="36"/>
                                    <w:szCs w:val="36"/>
                                    <w:rtl/>
                                    <w:lang w:bidi="ar-SY"/>
                                  </w:rPr>
                                  <w:t>دور القيادة في تعزيز الحوكمة الرقمية</w:t>
                                </w:r>
                                <w:r w:rsidRPr="0043080E">
                                  <w:rPr>
                                    <w:rFonts w:ascii="Adobe Arabic" w:eastAsia="GE Dinar One" w:hAnsi="Adobe Arabic" w:cs="Adobe Arabic" w:hint="cs"/>
                                    <w:color w:val="000000"/>
                                    <w:kern w:val="24"/>
                                    <w:sz w:val="36"/>
                                    <w:szCs w:val="36"/>
                                    <w:rtl/>
                                    <w:lang w:bidi="ar-SY"/>
                                  </w:rPr>
                                  <w:t>.</w:t>
                                </w:r>
                              </w:p>
                              <w:p w:rsidR="00671334" w:rsidRPr="0043080E"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توضيح كيفية </w:t>
                                </w:r>
                                <w:r w:rsidRPr="0043080E">
                                  <w:rPr>
                                    <w:rFonts w:ascii="Adobe Arabic" w:eastAsia="GE Dinar One" w:hAnsi="Adobe Arabic" w:cs="Adobe Arabic"/>
                                    <w:color w:val="000000"/>
                                    <w:kern w:val="24"/>
                                    <w:sz w:val="36"/>
                                    <w:szCs w:val="36"/>
                                    <w:rtl/>
                                    <w:lang w:bidi="ar-SY"/>
                                  </w:rPr>
                                  <w:t>إدارة المخاطر في البيئة الرقمية</w:t>
                                </w:r>
                                <w:r w:rsidRPr="0043080E">
                                  <w:rPr>
                                    <w:rFonts w:ascii="Adobe Arabic" w:eastAsia="GE Dinar One" w:hAnsi="Adobe Arabic" w:cs="Adobe Arabic" w:hint="cs"/>
                                    <w:color w:val="000000"/>
                                    <w:kern w:val="24"/>
                                    <w:sz w:val="36"/>
                                    <w:szCs w:val="36"/>
                                    <w:rtl/>
                                    <w:lang w:bidi="ar-SY"/>
                                  </w:rPr>
                                  <w:t>.</w:t>
                                </w:r>
                              </w:p>
                              <w:p w:rsidR="00671334" w:rsidRPr="000F32C7"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تحديد أهمية </w:t>
                                </w:r>
                                <w:r w:rsidRPr="0043080E">
                                  <w:rPr>
                                    <w:rFonts w:ascii="Adobe Arabic" w:eastAsia="GE Dinar One" w:hAnsi="Adobe Arabic" w:cs="Adobe Arabic"/>
                                    <w:color w:val="000000"/>
                                    <w:kern w:val="24"/>
                                    <w:sz w:val="36"/>
                                    <w:szCs w:val="36"/>
                                    <w:rtl/>
                                    <w:lang w:bidi="ar-SY"/>
                                  </w:rPr>
                                  <w:t>الشفافية والمساءلة في العمليات</w:t>
                                </w:r>
                                <w:r w:rsidRPr="00D56DB5">
                                  <w:rPr>
                                    <w:rFonts w:ascii="Sakkal Majalla" w:hAnsi="Sakkal Majalla" w:cs="Sakkal Majalla"/>
                                    <w:sz w:val="32"/>
                                    <w:szCs w:val="32"/>
                                    <w:rtl/>
                                  </w:rPr>
                                  <w:t xml:space="preserve"> الرقمية</w:t>
                                </w:r>
                                <w:r w:rsidRPr="000F32C7">
                                  <w:rPr>
                                    <w:rFonts w:ascii="Adobe Arabic" w:eastAsia="GE Dinar One" w:hAnsi="Adobe Arabic" w:cs="Adobe Arabic"/>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2" y="588628"/>
                              <a:ext cx="2216426" cy="3566721"/>
                            </a:xfrm>
                            <a:prstGeom prst="rect">
                              <a:avLst/>
                            </a:prstGeom>
                            <a:noFill/>
                            <a:ln w="6350">
                              <a:noFill/>
                            </a:ln>
                          </wps:spPr>
                          <wps:txbx>
                            <w:txbxContent>
                              <w:p w:rsidR="00671334" w:rsidRPr="0043080E"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43080E">
                                  <w:rPr>
                                    <w:rFonts w:ascii="Adobe Arabic" w:eastAsia="GE Dinar One" w:hAnsi="Adobe Arabic" w:cs="Adobe Arabic" w:hint="cs"/>
                                    <w:color w:val="000000"/>
                                    <w:kern w:val="24"/>
                                    <w:sz w:val="36"/>
                                    <w:szCs w:val="36"/>
                                    <w:rtl/>
                                    <w:lang w:bidi="ar-SY"/>
                                  </w:rPr>
                                  <w:t>فيديو تدريبي.</w:t>
                                </w:r>
                              </w:p>
                              <w:p w:rsidR="00671334" w:rsidRPr="0043080E"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43080E">
                                  <w:rPr>
                                    <w:rFonts w:ascii="Adobe Arabic" w:eastAsia="GE Dinar One" w:hAnsi="Adobe Arabic" w:cs="Adobe Arabic"/>
                                    <w:color w:val="000000"/>
                                    <w:kern w:val="24"/>
                                    <w:sz w:val="36"/>
                                    <w:szCs w:val="36"/>
                                    <w:rtl/>
                                    <w:lang w:bidi="ar-SY"/>
                                  </w:rPr>
                                  <w:t>نماذج الحوكمة في عصر التحوّل الرقمي</w:t>
                                </w:r>
                                <w:r w:rsidRPr="0043080E">
                                  <w:rPr>
                                    <w:rFonts w:ascii="Adobe Arabic" w:eastAsia="GE Dinar One" w:hAnsi="Adobe Arabic" w:cs="Adobe Arabic" w:hint="cs"/>
                                    <w:color w:val="000000"/>
                                    <w:kern w:val="24"/>
                                    <w:sz w:val="36"/>
                                    <w:szCs w:val="36"/>
                                    <w:rtl/>
                                    <w:lang w:bidi="ar-SY"/>
                                  </w:rPr>
                                  <w:t>.</w:t>
                                </w:r>
                              </w:p>
                              <w:p w:rsidR="00671334" w:rsidRPr="0043080E"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تمرين.</w:t>
                                </w:r>
                              </w:p>
                              <w:p w:rsidR="00671334" w:rsidRPr="0043080E"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color w:val="000000"/>
                                    <w:kern w:val="24"/>
                                    <w:sz w:val="36"/>
                                    <w:szCs w:val="36"/>
                                    <w:rtl/>
                                    <w:lang w:bidi="ar-SY"/>
                                  </w:rPr>
                                  <w:t>دور القيادة في تعزيز الحوكمة الرقمية</w:t>
                                </w:r>
                                <w:r w:rsidRPr="0043080E">
                                  <w:rPr>
                                    <w:rFonts w:ascii="Adobe Arabic" w:eastAsia="GE Dinar One" w:hAnsi="Adobe Arabic" w:cs="Adobe Arabic" w:hint="cs"/>
                                    <w:color w:val="000000"/>
                                    <w:kern w:val="24"/>
                                    <w:sz w:val="36"/>
                                    <w:szCs w:val="36"/>
                                    <w:rtl/>
                                    <w:lang w:bidi="ar-SY"/>
                                  </w:rPr>
                                  <w:t>.</w:t>
                                </w:r>
                              </w:p>
                              <w:p w:rsidR="00671334" w:rsidRPr="0043080E"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43080E">
                                  <w:rPr>
                                    <w:rFonts w:ascii="Adobe Arabic" w:eastAsia="GE Dinar One" w:hAnsi="Adobe Arabic" w:cs="Adobe Arabic"/>
                                    <w:color w:val="000000"/>
                                    <w:kern w:val="24"/>
                                    <w:sz w:val="36"/>
                                    <w:szCs w:val="36"/>
                                    <w:rtl/>
                                    <w:lang w:bidi="ar-SY"/>
                                  </w:rPr>
                                  <w:t>إدارة المخاطر في البيئة الرقمية</w:t>
                                </w:r>
                                <w:r w:rsidRPr="0043080E">
                                  <w:rPr>
                                    <w:rFonts w:ascii="Adobe Arabic" w:eastAsia="GE Dinar One" w:hAnsi="Adobe Arabic" w:cs="Adobe Arabic" w:hint="cs"/>
                                    <w:color w:val="000000"/>
                                    <w:kern w:val="24"/>
                                    <w:sz w:val="36"/>
                                    <w:szCs w:val="36"/>
                                    <w:rtl/>
                                    <w:lang w:bidi="ar-SY"/>
                                  </w:rPr>
                                  <w:t>.</w:t>
                                </w:r>
                              </w:p>
                              <w:p w:rsidR="00671334" w:rsidRPr="0043080E"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تمرين.</w:t>
                                </w:r>
                              </w:p>
                              <w:p w:rsidR="00671334" w:rsidRPr="000F32C7"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color w:val="000000"/>
                                    <w:kern w:val="24"/>
                                    <w:sz w:val="36"/>
                                    <w:szCs w:val="36"/>
                                    <w:rtl/>
                                    <w:lang w:bidi="ar-SY"/>
                                  </w:rPr>
                                  <w:t>الشفافية والمساءلة في العمليات الرقمية</w:t>
                                </w:r>
                                <w:r>
                                  <w:rPr>
                                    <w:rFonts w:ascii="Adobe Arabic" w:eastAsia="GE Dinar One" w:hAnsi="Adobe Arabic" w:cs="Adobe Arabic" w:hint="cs"/>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304925" cy="2053818"/>
                            <a:chOff x="0" y="0"/>
                            <a:chExt cx="6304925" cy="2053818"/>
                          </a:xfrm>
                        </wpg:grpSpPr>
                        <pic:pic xmlns:pic="http://schemas.openxmlformats.org/drawingml/2006/picture">
                          <pic:nvPicPr>
                            <pic:cNvPr id="1451488601" name="Picture 1451488601" descr="Calendar "/>
                            <pic:cNvPicPr>
                              <a:picLocks noChangeAspect="1"/>
                            </pic:cNvPicPr>
                          </pic:nvPicPr>
                          <pic:blipFill>
                            <a:blip r:embed="rId5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335" y="1072108"/>
                              <a:ext cx="1037590" cy="981710"/>
                            </a:xfrm>
                            <a:prstGeom prst="rect">
                              <a:avLst/>
                            </a:prstGeom>
                            <a:noFill/>
                          </wps:spPr>
                          <wps:txbx>
                            <w:txbxContent>
                              <w:p w:rsidR="00671334" w:rsidRPr="00F01FA2" w:rsidRDefault="00671334"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20" y="19867"/>
                              <a:ext cx="2430145" cy="536575"/>
                            </a:xfrm>
                            <a:prstGeom prst="rect">
                              <a:avLst/>
                            </a:prstGeom>
                            <a:noFill/>
                          </wps:spPr>
                          <wps:txbx>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0" y="1290753"/>
                              <a:ext cx="4567555" cy="536575"/>
                            </a:xfrm>
                            <a:prstGeom prst="rect">
                              <a:avLst/>
                            </a:prstGeom>
                            <a:noFill/>
                          </wps:spPr>
                          <wps:txbx>
                            <w:txbxContent>
                              <w:p w:rsidR="00671334" w:rsidRPr="00F01FA2" w:rsidRDefault="00671334" w:rsidP="0043080E">
                                <w:pPr>
                                  <w:bidi w:val="0"/>
                                  <w:jc w:val="center"/>
                                  <w:rPr>
                                    <w:rFonts w:ascii="Adobe Arabic" w:eastAsia="GE Dinar One" w:hAnsi="Adobe Arabic" w:cs="Adobe Arabic"/>
                                    <w:b/>
                                    <w:bCs/>
                                    <w:kern w:val="24"/>
                                    <w:sz w:val="56"/>
                                    <w:szCs w:val="56"/>
                                    <w:lang w:bidi="ar-SY"/>
                                  </w:rPr>
                                </w:pPr>
                                <w:r w:rsidRPr="0043080E">
                                  <w:rPr>
                                    <w:rFonts w:ascii="Adobe Arabic" w:eastAsia="GE Dinar One" w:hAnsi="Adobe Arabic" w:cs="Adobe Arabic"/>
                                    <w:b/>
                                    <w:bCs/>
                                    <w:kern w:val="24"/>
                                    <w:sz w:val="56"/>
                                    <w:szCs w:val="56"/>
                                    <w:rtl/>
                                    <w:lang w:bidi="ar-SY"/>
                                  </w:rPr>
                                  <w:t xml:space="preserve">تطبيق الحوكمة في </w:t>
                                </w:r>
                                <w:r w:rsidRPr="0043080E">
                                  <w:rPr>
                                    <w:rFonts w:ascii="Adobe Arabic" w:eastAsia="GE Dinar One" w:hAnsi="Adobe Arabic" w:cs="Adobe Arabic" w:hint="cs"/>
                                    <w:b/>
                                    <w:bCs/>
                                    <w:kern w:val="24"/>
                                    <w:sz w:val="56"/>
                                    <w:szCs w:val="56"/>
                                    <w:rtl/>
                                    <w:lang w:bidi="ar-SY"/>
                                  </w:rPr>
                                  <w:t>البيئة الرقمية</w:t>
                                </w:r>
                                <w:r w:rsidRPr="0043080E">
                                  <w:rPr>
                                    <w:rFonts w:ascii="Adobe Arabic" w:eastAsia="GE Dinar One" w:hAnsi="Adobe Arabic" w:cs="Adobe Arabic"/>
                                    <w:b/>
                                    <w:bCs/>
                                    <w:kern w:val="24"/>
                                    <w:sz w:val="56"/>
                                    <w:szCs w:val="56"/>
                                    <w:rtl/>
                                    <w:lang w:bidi="ar-SY"/>
                                  </w:rPr>
                                  <w:t xml:space="preserve"> </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id="Group 1451488586" o:spid="_x0000_s2048" style="position:absolute;left:0;text-align:left;margin-left:9.4pt;margin-top:-36.3pt;width:496.45pt;height:545.95pt;z-index:252775424;mso-position-horizontal-relative:text;mso-position-vertical-relative:text;mso-width-relative:margin;mso-height-relative:margin" coordsize="63049,693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">
                <v:group id="Group 1451488587" o:spid="_x0000_s2049" style="position:absolute;left:1619;top:25717;width:54287;height:43618" coordorigin="" coordsize="54288,43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19iXfIAAAA&#10;4wAAAA8AAAAAAAAAAAAAAAAAqgIAAGRycy9kb3ducmV2LnhtbFBLBQYAAAAABAAEAPoAAACfAwAA&#10;AAA=&#10;">
                  <v:group id="Group 25" o:spid="_x0000_s2050"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c4h0F&#10;zAAAAOMAAAAPAAAAAAAAAAAAAAAAAKoCAABkcnMvZG93bnJldi54bWxQSwUGAAAAAAQABAD6AAAA&#10;owMAAAAA&#10;">
                    <v:group id="Group 1451488589" o:spid="_x0000_s2051"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OuuJ7IAAAA&#10;4wAAAA8AAAAAAAAAAAAAAAAAqgIAAGRycy9kb3ducmV2LnhtbFBLBQYAAAAABAAEAPoAAACfAwAA&#10;AAA=&#10;">
                      <v:oval id="Oval 1451488590" o:spid="_x0000_s2052"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V70ssA&#10;AADjAAAADwAAAGRycy9kb3ducmV2LnhtbESPQUvDQBCF74L/YRnBm920phJjt0WEokh7sCk9D9kx&#10;Cc3Oht01Tf+9cxA8zsyb99632kyuVyOF2Hk2MJ9loIhrbztuDByr7UMBKiZki71nMnClCJv17c0K&#10;S+sv/EXjITVKTDiWaKBNaSi1jnVLDuPMD8Ry+/bBYZIxNNoGvIi56/Uiy560w44locWB3lqqz4cf&#10;Z2DnHqvTmIf363Dcnc6fwe231cKY+7vp9QVUoin9i/++P6zUz5fzvCiWz0IhTL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4xXvSywAAAOMAAAAPAAAAAAAAAAAAAAAAAJgC&#10;AABkcnMvZG93bnJldi54bWxQSwUGAAAAAAQABAD1AAAAkAMAAAAA&#10;" fillcolor="#168489" stroked="f" strokeweight="1pt">
                        <v:fill opacity="49087f"/>
                        <v:stroke joinstyle="miter"/>
                      </v:oval>
                      <v:shape id="Picture 1451488591" o:spid="_x0000_s2053"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mfDzIAAAA4wAAAA8AAABkcnMvZG93bnJldi54bWxET09LwzAUvwv7DuENvLm0o5Nal40xGHgY&#10;yLpdvD2aZ1ttXkqTZdFPbwTB4/v9f+ttNIMINLnesoJ8kYEgbqzuuVVwOR8eShDOI2scLJOCL3Kw&#10;3czu1lhpe+MThdq3IoWwq1BB5/1YSemajgy6hR2JE/duJ4M+nVMr9YS3FG4GucyyR2mw59TQ4Uj7&#10;jprP+moUvAa8uKwu9D4e3+LuFD6W4fit1P087p5BeIr+X/znftFpfrHKi7JcPeXw+1MCQG5+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eZnw8yAAAAOMAAAAPAAAAAAAAAAAA&#10;AAAAAJ8CAABkcnMvZG93bnJldi54bWxQSwUGAAAAAAQABAD3AAAAlAMAAAAA&#10;">
                        <v:imagedata r:id="rId53" o:title="Target " gain="19661f" blacklevel="22938f"/>
                      </v:shape>
                    </v:group>
                    <v:shape id="TextBox 34" o:spid="_x0000_s2054"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CVQ8YA&#10;AADjAAAADwAAAGRycy9kb3ducmV2LnhtbERPS0vDQBC+C/6HZQre7CalkRi7LcUH9ODFNt6H7JgN&#10;zc6G7Nik/94VBI/zvWezm32vLjTGLrCBfJmBIm6C7bg1UJ/e7ktQUZAt9oHJwJUi7La3NxusbJj4&#10;gy5HaVUK4VihAScyVFrHxpHHuAwDceK+wuhR0jm22o44pXDf61WWPWiPHacGhwM9O2rOx29vQMTu&#10;82v96uPhc35/mVzWFFgbc7eY90+ghGb5F/+5DzbNXxf5uiyLxx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3CVQ8YAAADjAAAADwAAAAAAAAAAAAAAAACYAgAAZHJz&#10;L2Rvd25yZXYueG1sUEsFBgAAAAAEAAQA9QAAAIsDAAAAAA==&#10;" filled="f" stroked="f">
                      <v:textbox style="mso-fit-shape-to-text:t">
                        <w:txbxContent>
                          <w:p w:rsidR="00671334" w:rsidRPr="00BC6FB1" w:rsidRDefault="00671334"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2055"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XnxmpyQAA&#10;AOMAAAAPAAAAAAAAAAAAAAAAAKoCAABkcnMvZG93bnJldi54bWxQSwUGAAAAAAQABAD6AAAAoAMA&#10;AAAA&#10;">
                    <v:oval id="Oval 1451488594" o:spid="_x0000_s2056"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90ccA&#10;AADjAAAADwAAAGRycy9kb3ducmV2LnhtbERPX2vCMBB/H+w7hBvsbaa6KrUzigiyIfqgFZ+P5tYW&#10;m0tJslq//SIM9ni//7dYDaYVPTnfWFYwHiUgiEurG64UnIvtWwbCB2SNrWVScCcPq+Xz0wJzbW98&#10;pP4UKhFD2OeooA6hy6X0ZU0G/ch2xJH7ts5giKerpHZ4i+GmlZMkmUmDDceGGjva1FReTz9Gwd68&#10;F5c+dZ/37ry/XHfOHLbFRKnXl2H9ASLQEP7Ff+4vHeen03GaZdN5Co+fIgB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fdHHAAAA4wAAAA8AAAAAAAAAAAAAAAAAmAIAAGRy&#10;cy9kb3ducmV2LnhtbFBLBQYAAAAABAAEAPUAAACMAwAAAAA=&#10;" fillcolor="#168489" stroked="f" strokeweight="1pt">
                      <v:fill opacity="49087f"/>
                      <v:stroke joinstyle="miter"/>
                    </v:oval>
                    <v:shape id="TextBox 34" o:spid="_x0000_s2057"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uTQMYA&#10;AADjAAAADwAAAGRycy9kb3ducmV2LnhtbERPS0vDQBC+C/6HZQre7CbSlBi7LcUH9ODFNt6H7JgN&#10;zc6G7Nik/94VBI/zvWezm32vLjTGLrCBfJmBIm6C7bg1UJ/e7ktQUZAt9oHJwJUi7La3NxusbJj4&#10;gy5HaVUK4VihAScyVFrHxpHHuAwDceK+wuhR0jm22o44pXDf64csW2uPHacGhwM9O2rOx29vQMTu&#10;82v96uPhc35/mVzWFFgbc7eY90+ghGb5F/+5DzbNXxX5qiyLxz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uTQMYAAADjAAAADwAAAAAAAAAAAAAAAACYAgAAZHJz&#10;L2Rvd25yZXYueG1sUEsFBgAAAAAEAAQA9QAAAIsDAAAAAA==&#10;" filled="f" stroked="f">
                      <v:textbox style="mso-fit-shape-to-text:t">
                        <w:txbxContent>
                          <w:p w:rsidR="00671334" w:rsidRPr="00BC6FB1" w:rsidRDefault="00671334"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97" o:spid="_x0000_s2058"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T83DJAAAA4wAAAA8AAABkcnMvZG93bnJldi54bWxET0trwkAQvgv9D8sUvEjdWHykqatIQSul&#10;Hpq29yE7JqnZ2ZjdaPz3bkHwON975svOVOJEjSstKxgNIxDEmdUl5wp+vtdPMQjnkTVWlknBhRws&#10;Fw+9OSbanvmLTqnPRQhhl6CCwvs6kdJlBRl0Q1sTB25vG4M+nE0udYPnEG4q+RxFU2mw5NBQYE1v&#10;BWWHtDUK/Ef6edmng+3fpo1mx91v+84HUqr/2K1eQXjq/F18c291mD+ejMZxPHmZwf9PAQC5uA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aJPzcMkAAADjAAAADwAAAAAAAAAA&#10;AAAAAACfAgAAZHJzL2Rvd25yZXYueG1sUEsFBgAAAAAEAAQA9wAAAJUDAAAAAA==&#10;">
                      <v:imagedata r:id="rId54" o:title="Note " gain="19661f" blacklevel="22938f"/>
                    </v:shape>
                  </v:group>
                  <v:shape id="Text Box 1451488598" o:spid="_x0000_s2059" type="#_x0000_t202" style="position:absolute;left:32123;top:5889;width:22165;height:37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Pzs0A&#10;AADjAAAADwAAAGRycy9kb3ducmV2LnhtbESPQU/CQBCF7yb8h82QeJMthJpaWQhpQjBGDyAXbkN3&#10;aBu7s6W7QvXXOwcTjzPvzXvfLFaDa9WV+tB4NjCdJKCIS28brgwcPjYPGagQkS22nsnANwVYLUd3&#10;C8ytv/GOrvtYKQnhkKOBOsYu1zqUNTkME98Ri3b2vcMoY19p2+NNwl2rZ0nyqB02LA01dlTUVH7u&#10;v5yB12LzjrvTzGU/bbF9O6+7y+GYGnM/HtbPoCIN8d/8d/1iBX+eTudZlj4JtPwkC9DLX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P8jT87NAAAA4wAAAA8AAAAAAAAAAAAAAAAA&#10;mAIAAGRycy9kb3ducmV2LnhtbFBLBQYAAAAABAAEAPUAAACSAwAAAAA=&#10;" filled="f" stroked="f" strokeweight=".5pt">
                    <v:textbox>
                      <w:txbxContent>
                        <w:p w:rsidR="00671334" w:rsidRPr="000F32C7" w:rsidRDefault="00671334"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671334" w:rsidRPr="0043080E"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التعرّف على أبرز </w:t>
                          </w:r>
                          <w:r w:rsidRPr="0043080E">
                            <w:rPr>
                              <w:rFonts w:ascii="Adobe Arabic" w:eastAsia="GE Dinar One" w:hAnsi="Adobe Arabic" w:cs="Adobe Arabic"/>
                              <w:color w:val="000000"/>
                              <w:kern w:val="24"/>
                              <w:sz w:val="36"/>
                              <w:szCs w:val="36"/>
                              <w:rtl/>
                              <w:lang w:bidi="ar-SY"/>
                            </w:rPr>
                            <w:t>نماذج الحوكمة في عصر التحوّل الرقمي</w:t>
                          </w:r>
                          <w:r w:rsidRPr="0043080E">
                            <w:rPr>
                              <w:rFonts w:ascii="Adobe Arabic" w:eastAsia="GE Dinar One" w:hAnsi="Adobe Arabic" w:cs="Adobe Arabic" w:hint="cs"/>
                              <w:color w:val="000000"/>
                              <w:kern w:val="24"/>
                              <w:sz w:val="36"/>
                              <w:szCs w:val="36"/>
                              <w:rtl/>
                              <w:lang w:bidi="ar-SY"/>
                            </w:rPr>
                            <w:t>.</w:t>
                          </w:r>
                        </w:p>
                        <w:p w:rsidR="00671334" w:rsidRPr="0043080E"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مناقشة </w:t>
                          </w:r>
                          <w:r w:rsidRPr="0043080E">
                            <w:rPr>
                              <w:rFonts w:ascii="Adobe Arabic" w:eastAsia="GE Dinar One" w:hAnsi="Adobe Arabic" w:cs="Adobe Arabic"/>
                              <w:color w:val="000000"/>
                              <w:kern w:val="24"/>
                              <w:sz w:val="36"/>
                              <w:szCs w:val="36"/>
                              <w:rtl/>
                              <w:lang w:bidi="ar-SY"/>
                            </w:rPr>
                            <w:t>دور القيادة في تعزيز الحوكمة الرقمية</w:t>
                          </w:r>
                          <w:r w:rsidRPr="0043080E">
                            <w:rPr>
                              <w:rFonts w:ascii="Adobe Arabic" w:eastAsia="GE Dinar One" w:hAnsi="Adobe Arabic" w:cs="Adobe Arabic" w:hint="cs"/>
                              <w:color w:val="000000"/>
                              <w:kern w:val="24"/>
                              <w:sz w:val="36"/>
                              <w:szCs w:val="36"/>
                              <w:rtl/>
                              <w:lang w:bidi="ar-SY"/>
                            </w:rPr>
                            <w:t>.</w:t>
                          </w:r>
                        </w:p>
                        <w:p w:rsidR="00671334" w:rsidRPr="0043080E"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توضيح كيفية </w:t>
                          </w:r>
                          <w:r w:rsidRPr="0043080E">
                            <w:rPr>
                              <w:rFonts w:ascii="Adobe Arabic" w:eastAsia="GE Dinar One" w:hAnsi="Adobe Arabic" w:cs="Adobe Arabic"/>
                              <w:color w:val="000000"/>
                              <w:kern w:val="24"/>
                              <w:sz w:val="36"/>
                              <w:szCs w:val="36"/>
                              <w:rtl/>
                              <w:lang w:bidi="ar-SY"/>
                            </w:rPr>
                            <w:t>إدارة المخاطر في البيئة الرقمية</w:t>
                          </w:r>
                          <w:r w:rsidRPr="0043080E">
                            <w:rPr>
                              <w:rFonts w:ascii="Adobe Arabic" w:eastAsia="GE Dinar One" w:hAnsi="Adobe Arabic" w:cs="Adobe Arabic" w:hint="cs"/>
                              <w:color w:val="000000"/>
                              <w:kern w:val="24"/>
                              <w:sz w:val="36"/>
                              <w:szCs w:val="36"/>
                              <w:rtl/>
                              <w:lang w:bidi="ar-SY"/>
                            </w:rPr>
                            <w:t>.</w:t>
                          </w:r>
                        </w:p>
                        <w:p w:rsidR="00671334" w:rsidRPr="000F32C7"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تحديد أهمية </w:t>
                          </w:r>
                          <w:r w:rsidRPr="0043080E">
                            <w:rPr>
                              <w:rFonts w:ascii="Adobe Arabic" w:eastAsia="GE Dinar One" w:hAnsi="Adobe Arabic" w:cs="Adobe Arabic"/>
                              <w:color w:val="000000"/>
                              <w:kern w:val="24"/>
                              <w:sz w:val="36"/>
                              <w:szCs w:val="36"/>
                              <w:rtl/>
                              <w:lang w:bidi="ar-SY"/>
                            </w:rPr>
                            <w:t>الشفافية والمساءلة في العمليات</w:t>
                          </w:r>
                          <w:r w:rsidRPr="00D56DB5">
                            <w:rPr>
                              <w:rFonts w:ascii="Sakkal Majalla" w:hAnsi="Sakkal Majalla" w:cs="Sakkal Majalla"/>
                              <w:sz w:val="32"/>
                              <w:szCs w:val="32"/>
                              <w:rtl/>
                            </w:rPr>
                            <w:t xml:space="preserve"> الرقمية</w:t>
                          </w:r>
                          <w:r w:rsidRPr="000F32C7">
                            <w:rPr>
                              <w:rFonts w:ascii="Adobe Arabic" w:eastAsia="GE Dinar One" w:hAnsi="Adobe Arabic" w:cs="Adobe Arabic"/>
                              <w:color w:val="000000"/>
                              <w:kern w:val="24"/>
                              <w:sz w:val="36"/>
                              <w:szCs w:val="36"/>
                              <w:rtl/>
                              <w:lang w:bidi="ar-SY"/>
                            </w:rPr>
                            <w:t>.</w:t>
                          </w:r>
                        </w:p>
                      </w:txbxContent>
                    </v:textbox>
                  </v:shape>
                  <v:shape id="Text Box 1451488599" o:spid="_x0000_s2060" type="#_x0000_t202" style="position:absolute;top:5886;width:22164;height:35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qVckA&#10;AADjAAAADwAAAGRycy9kb3ducmV2LnhtbERPzWrCQBC+F3yHZQre6kYxElNXkYBYpB60XnqbZsck&#10;NDsbs1uNfXpXEDzO9z+zRWdqcabWVZYVDAcRCOLc6ooLBYev1VsCwnlkjbVlUnAlB4t572WGqbYX&#10;3tF57wsRQtilqKD0vkmldHlJBt3ANsSBO9rWoA9nW0jd4iWEm1qOomgiDVYcGkpsKCsp/93/GQWb&#10;bLXF3c/IJP91tv48LpvT4TtWqv/aLd9BeOr8U/xwf+gwfxwPx0kST6dw/ykAIO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G/qVckAAADjAAAADwAAAAAAAAAAAAAAAACYAgAA&#10;ZHJzL2Rvd25yZXYueG1sUEsFBgAAAAAEAAQA9QAAAI4DAAAAAA==&#10;" filled="f" stroked="f" strokeweight=".5pt">
                    <v:textbox>
                      <w:txbxContent>
                        <w:p w:rsidR="00671334" w:rsidRPr="0043080E"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43080E">
                            <w:rPr>
                              <w:rFonts w:ascii="Adobe Arabic" w:eastAsia="GE Dinar One" w:hAnsi="Adobe Arabic" w:cs="Adobe Arabic" w:hint="cs"/>
                              <w:color w:val="000000"/>
                              <w:kern w:val="24"/>
                              <w:sz w:val="36"/>
                              <w:szCs w:val="36"/>
                              <w:rtl/>
                              <w:lang w:bidi="ar-SY"/>
                            </w:rPr>
                            <w:t>فيديو تدريبي.</w:t>
                          </w:r>
                        </w:p>
                        <w:p w:rsidR="00671334" w:rsidRPr="0043080E"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43080E">
                            <w:rPr>
                              <w:rFonts w:ascii="Adobe Arabic" w:eastAsia="GE Dinar One" w:hAnsi="Adobe Arabic" w:cs="Adobe Arabic"/>
                              <w:color w:val="000000"/>
                              <w:kern w:val="24"/>
                              <w:sz w:val="36"/>
                              <w:szCs w:val="36"/>
                              <w:rtl/>
                              <w:lang w:bidi="ar-SY"/>
                            </w:rPr>
                            <w:t>نماذج الحوكمة في عصر التحوّل الرقمي</w:t>
                          </w:r>
                          <w:r w:rsidRPr="0043080E">
                            <w:rPr>
                              <w:rFonts w:ascii="Adobe Arabic" w:eastAsia="GE Dinar One" w:hAnsi="Adobe Arabic" w:cs="Adobe Arabic" w:hint="cs"/>
                              <w:color w:val="000000"/>
                              <w:kern w:val="24"/>
                              <w:sz w:val="36"/>
                              <w:szCs w:val="36"/>
                              <w:rtl/>
                              <w:lang w:bidi="ar-SY"/>
                            </w:rPr>
                            <w:t>.</w:t>
                          </w:r>
                        </w:p>
                        <w:p w:rsidR="00671334" w:rsidRPr="0043080E"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تمرين.</w:t>
                          </w:r>
                        </w:p>
                        <w:p w:rsidR="00671334" w:rsidRPr="0043080E"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color w:val="000000"/>
                              <w:kern w:val="24"/>
                              <w:sz w:val="36"/>
                              <w:szCs w:val="36"/>
                              <w:rtl/>
                              <w:lang w:bidi="ar-SY"/>
                            </w:rPr>
                            <w:t>دور القيادة في تعزيز الحوكمة الرقمية</w:t>
                          </w:r>
                          <w:r w:rsidRPr="0043080E">
                            <w:rPr>
                              <w:rFonts w:ascii="Adobe Arabic" w:eastAsia="GE Dinar One" w:hAnsi="Adobe Arabic" w:cs="Adobe Arabic" w:hint="cs"/>
                              <w:color w:val="000000"/>
                              <w:kern w:val="24"/>
                              <w:sz w:val="36"/>
                              <w:szCs w:val="36"/>
                              <w:rtl/>
                              <w:lang w:bidi="ar-SY"/>
                            </w:rPr>
                            <w:t>.</w:t>
                          </w:r>
                        </w:p>
                        <w:p w:rsidR="00671334" w:rsidRPr="0043080E"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43080E">
                            <w:rPr>
                              <w:rFonts w:ascii="Adobe Arabic" w:eastAsia="GE Dinar One" w:hAnsi="Adobe Arabic" w:cs="Adobe Arabic"/>
                              <w:color w:val="000000"/>
                              <w:kern w:val="24"/>
                              <w:sz w:val="36"/>
                              <w:szCs w:val="36"/>
                              <w:rtl/>
                              <w:lang w:bidi="ar-SY"/>
                            </w:rPr>
                            <w:t>إدارة المخاطر في البيئة الرقمية</w:t>
                          </w:r>
                          <w:r w:rsidRPr="0043080E">
                            <w:rPr>
                              <w:rFonts w:ascii="Adobe Arabic" w:eastAsia="GE Dinar One" w:hAnsi="Adobe Arabic" w:cs="Adobe Arabic" w:hint="cs"/>
                              <w:color w:val="000000"/>
                              <w:kern w:val="24"/>
                              <w:sz w:val="36"/>
                              <w:szCs w:val="36"/>
                              <w:rtl/>
                              <w:lang w:bidi="ar-SY"/>
                            </w:rPr>
                            <w:t>.</w:t>
                          </w:r>
                        </w:p>
                        <w:p w:rsidR="00671334" w:rsidRPr="0043080E"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تمرين.</w:t>
                          </w:r>
                        </w:p>
                        <w:p w:rsidR="00671334" w:rsidRPr="000F32C7"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color w:val="000000"/>
                              <w:kern w:val="24"/>
                              <w:sz w:val="36"/>
                              <w:szCs w:val="36"/>
                              <w:rtl/>
                              <w:lang w:bidi="ar-SY"/>
                            </w:rPr>
                            <w:t>الشفافية والمساءلة في العمليات الرقمية</w:t>
                          </w:r>
                          <w:r>
                            <w:rPr>
                              <w:rFonts w:ascii="Adobe Arabic" w:eastAsia="GE Dinar One" w:hAnsi="Adobe Arabic" w:cs="Adobe Arabic" w:hint="cs"/>
                              <w:color w:val="000000"/>
                              <w:kern w:val="24"/>
                              <w:sz w:val="36"/>
                              <w:szCs w:val="36"/>
                              <w:rtl/>
                              <w:lang w:bidi="ar-SY"/>
                            </w:rPr>
                            <w:t>.</w:t>
                          </w:r>
                        </w:p>
                      </w:txbxContent>
                    </v:textbox>
                  </v:shape>
                </v:group>
                <v:group id="Group 1451488600" o:spid="_x0000_s2061" style="position:absolute;width:63049;height:20538" coordsize="63049,20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YnMl&#10;zAAAAOMAAAAPAAAAAAAAAAAAAAAAAKoCAABkcnMvZG93bnJldi54bWxQSwUGAAAAAAQABAD6AAAA&#10;owMAAAAA&#10;">
                  <v:shape id="Picture 1451488601" o:spid="_x0000_s2062"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ubYbHAAAA4wAAAA8AAABkcnMvZG93bnJldi54bWxET19LwzAQfxf8DuEE31xaN0fplg0pyERh&#10;sG4vezuaW1psLiXJuvrtjSD4eL//t95Othcj+dA5VpDPMhDEjdMdGwWn49tTASJEZI29Y1LwTQG2&#10;m/u7NZba3fhAYx2NSCEcSlTQxjiUUoamJYth5gbixF2ctxjT6Y3UHm8p3PbyOcuW0mLHqaHFgaqW&#10;mq/6ahXMP3Zyb8bivHOf5uDrUNVuXyn1+DC9rkBEmuK/+M/9rtP8xUu+KIpllsPvTwkAufk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rubYbHAAAA4wAAAA8AAAAAAAAAAAAA&#10;AAAAnwIAAGRycy9kb3ducmV2LnhtbFBLBQYAAAAABAAEAPcAAACTAwAAAAA=&#10;">
                    <v:imagedata r:id="rId55" o:title="Calendar " gain="19661f" blacklevel="22938f"/>
                    <v:path arrowok="t"/>
                  </v:shape>
                  <v:shape id="TextBox 34" o:spid="_x0000_s2063" type="#_x0000_t202" style="position:absolute;left:52673;top:10721;width:10376;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9huMUA&#10;AADjAAAADwAAAGRycy9kb3ducmV2LnhtbERPS2vDMAy+D/YfjAa7rXZKW0JWt5Q9oIdd1mZ3EWtx&#10;WCyHWGvSfz8PBjvqe2u7n0OvLjSmLrKFYmFAETfRddxaqM+vDyWoJMgO+8hk4UoJ9rvbmy1WLk78&#10;TpeTtCqHcKrQghcZKq1T4ylgWsSBOHOfcQwo+Rxb7Uaccnjo9dKYjQ7YcW7wONCTp+br9B0siLhD&#10;ca1fQjp+zG/PkzfNGmtr7+/mwyMooVn+xX/uo8vzV+tiVZYbs4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X2G4xQAAAOMAAAAPAAAAAAAAAAAAAAAAAJgCAABkcnMv&#10;ZG93bnJldi54bWxQSwUGAAAAAAQABAD1AAAAigMAAAAA&#10;" filled="f" stroked="f">
                    <v:textbox style="mso-fit-shape-to-text:t">
                      <w:txbxContent>
                        <w:p w:rsidR="00671334" w:rsidRPr="00F01FA2" w:rsidRDefault="00671334"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v:textbox>
                  </v:shape>
                  <v:shape id="TextBox 34" o:spid="_x0000_s2064"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PEI8UA&#10;AADjAAAADwAAAGRycy9kb3ducmV2LnhtbERPS0vDQBC+C/6HZQRvdjfalhC7LcUH9ODFNt6H7JgN&#10;ZmdDdmzSf+8Kgsf53rPZzaFXZxpTF9lCsTCgiJvoOm4t1KfXuxJUEmSHfWSycKEEu+311QYrFyd+&#10;p/NRWpVDOFVowYsMldap8RQwLeJAnLnPOAaUfI6tdiNOOTz0+t6YtQ7YcW7wONCTp+br+B0siLh9&#10;calfQjp8zG/PkzfNCmtrb2/m/SMooVn+xX/ug8vzl6tiWZZr8wC/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E8QjxQAAAOMAAAAPAAAAAAAAAAAAAAAAAJgCAABkcnMv&#10;ZG93bnJldi54bWxQSwUGAAAAAAQABAD1AAAAigMAAAAA&#10;" filled="f" stroked="f">
                    <v:textbox style="mso-fit-shape-to-text:t">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2065" type="#_x0000_t202" style="position:absolute;top:12907;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pcV8UA&#10;AADjAAAADwAAAGRycy9kb3ducmV2LnhtbERPS0vDQBC+C/6HZQRvdjeSlhC7LcUH9ODFGu9DdswG&#10;s7MhOzbpv3cFweN879nulzCoM02pj2yhWBlQxG10PXcWmveXuwpUEmSHQ2SycKEE+9311RZrF2d+&#10;o/NJOpVDONVowYuMtdap9RQwreJInLnPOAWUfE6ddhPOOTwM+t6YjQ7Yc27wONKjp/br9B0siLhD&#10;cWmeQzp+LK9PszftGhtrb2+WwwMooUX+xX/uo8vzy3VRVtXGlPD7UwZA7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lxXxQAAAOMAAAAPAAAAAAAAAAAAAAAAAJgCAABkcnMv&#10;ZG93bnJldi54bWxQSwUGAAAAAAQABAD1AAAAigMAAAAA&#10;" filled="f" stroked="f">
                    <v:textbox style="mso-fit-shape-to-text:t">
                      <w:txbxContent>
                        <w:p w:rsidR="00671334" w:rsidRPr="00F01FA2" w:rsidRDefault="00671334" w:rsidP="0043080E">
                          <w:pPr>
                            <w:bidi w:val="0"/>
                            <w:jc w:val="center"/>
                            <w:rPr>
                              <w:rFonts w:ascii="Adobe Arabic" w:eastAsia="GE Dinar One" w:hAnsi="Adobe Arabic" w:cs="Adobe Arabic"/>
                              <w:b/>
                              <w:bCs/>
                              <w:kern w:val="24"/>
                              <w:sz w:val="56"/>
                              <w:szCs w:val="56"/>
                              <w:lang w:bidi="ar-SY"/>
                            </w:rPr>
                          </w:pPr>
                          <w:r w:rsidRPr="0043080E">
                            <w:rPr>
                              <w:rFonts w:ascii="Adobe Arabic" w:eastAsia="GE Dinar One" w:hAnsi="Adobe Arabic" w:cs="Adobe Arabic"/>
                              <w:b/>
                              <w:bCs/>
                              <w:kern w:val="24"/>
                              <w:sz w:val="56"/>
                              <w:szCs w:val="56"/>
                              <w:rtl/>
                              <w:lang w:bidi="ar-SY"/>
                            </w:rPr>
                            <w:t xml:space="preserve">تطبيق الحوكمة في </w:t>
                          </w:r>
                          <w:r w:rsidRPr="0043080E">
                            <w:rPr>
                              <w:rFonts w:ascii="Adobe Arabic" w:eastAsia="GE Dinar One" w:hAnsi="Adobe Arabic" w:cs="Adobe Arabic" w:hint="cs"/>
                              <w:b/>
                              <w:bCs/>
                              <w:kern w:val="24"/>
                              <w:sz w:val="56"/>
                              <w:szCs w:val="56"/>
                              <w:rtl/>
                              <w:lang w:bidi="ar-SY"/>
                            </w:rPr>
                            <w:t>البيئة الرقمية</w:t>
                          </w:r>
                          <w:r w:rsidRPr="0043080E">
                            <w:rPr>
                              <w:rFonts w:ascii="Adobe Arabic" w:eastAsia="GE Dinar One" w:hAnsi="Adobe Arabic" w:cs="Adobe Arabic"/>
                              <w:b/>
                              <w:bCs/>
                              <w:kern w:val="24"/>
                              <w:sz w:val="56"/>
                              <w:szCs w:val="56"/>
                              <w:rtl/>
                              <w:lang w:bidi="ar-SY"/>
                            </w:rPr>
                            <w:t xml:space="preserve"> </w:t>
                          </w:r>
                        </w:p>
                      </w:txbxContent>
                    </v:textbox>
                  </v:shape>
                </v:group>
              </v:group>
            </w:pict>
          </mc:Fallback>
        </mc:AlternateContent>
      </w:r>
    </w:p>
    <w:p w:rsidR="009E7CAF" w:rsidRPr="00BD4553" w:rsidRDefault="009E7CAF" w:rsidP="000F1708">
      <w:pPr>
        <w:bidi w:val="0"/>
        <w:rPr>
          <w:rFonts w:ascii="Adobe Arabic" w:hAnsi="Adobe Arabic" w:cs="Adobe Arabic"/>
          <w:b/>
          <w:bCs/>
          <w:color w:val="002060"/>
          <w:sz w:val="48"/>
          <w:szCs w:val="36"/>
        </w:rPr>
      </w:pPr>
      <w:r w:rsidRPr="00BD4553">
        <w:rPr>
          <w:rFonts w:ascii="Adobe Arabic" w:hAnsi="Adobe Arabic" w:cs="Adobe Arabic"/>
          <w:b/>
          <w:bCs/>
          <w:color w:val="002060"/>
          <w:sz w:val="48"/>
          <w:szCs w:val="36"/>
          <w:rtl/>
        </w:rPr>
        <w:t xml:space="preserve"> </w:t>
      </w: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p w:rsidR="009E7CAF" w:rsidRDefault="009E7CAF" w:rsidP="009E7CAF">
      <w:pPr>
        <w:pStyle w:val="ListParagraph"/>
        <w:spacing w:line="360" w:lineRule="auto"/>
        <w:rPr>
          <w:rFonts w:ascii="Adobe Arabic" w:hAnsi="Adobe Arabic" w:cs="Adobe Arabic"/>
          <w:b/>
          <w:bCs/>
          <w:color w:val="002060"/>
          <w:sz w:val="48"/>
          <w:szCs w:val="36"/>
          <w:rtl/>
        </w:rPr>
      </w:pPr>
    </w:p>
    <w:p w:rsidR="00AA0F2A" w:rsidRPr="00C9209A" w:rsidRDefault="00F9007F" w:rsidP="00C9209A">
      <w:pPr>
        <w:bidi w:val="0"/>
        <w:spacing w:after="160" w:line="256" w:lineRule="auto"/>
        <w:jc w:val="left"/>
        <w:rPr>
          <w:rFonts w:cs="PT Bold Heading"/>
          <w:sz w:val="52"/>
          <w:szCs w:val="56"/>
          <w:rtl/>
        </w:rPr>
      </w:pPr>
      <w:r>
        <w:rPr>
          <w:rFonts w:cs="PT Bold Heading"/>
          <w:noProof/>
          <w:sz w:val="52"/>
          <w:szCs w:val="56"/>
          <w:rtl/>
        </w:rPr>
        <w:t xml:space="preserve"> </w:t>
      </w:r>
      <w:r w:rsidR="009E7CAF">
        <w:rPr>
          <w:rFonts w:cs="PT Bold Heading" w:hint="cs"/>
          <w:sz w:val="52"/>
          <w:szCs w:val="56"/>
          <w:rtl/>
        </w:rPr>
        <w:br w:type="page"/>
      </w:r>
    </w:p>
    <w:p w:rsidR="00C9209A" w:rsidRDefault="00C9209A" w:rsidP="00C9209A">
      <w:pPr>
        <w:jc w:val="center"/>
        <w:rPr>
          <w:rtl/>
        </w:rPr>
      </w:pPr>
      <w:r>
        <w:rPr>
          <w:noProof/>
        </w:rPr>
        <w:lastRenderedPageBreak/>
        <mc:AlternateContent>
          <mc:Choice Requires="wpg">
            <w:drawing>
              <wp:inline distT="0" distB="0" distL="0" distR="0" wp14:anchorId="0EE13CD0" wp14:editId="71E6B800">
                <wp:extent cx="5266690" cy="1388110"/>
                <wp:effectExtent l="0" t="22860" r="19685" b="17780"/>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6783" cy="1388110"/>
                          <a:chOff x="9439" y="0"/>
                          <a:chExt cx="56778" cy="13883"/>
                        </a:xfrm>
                      </wpg:grpSpPr>
                      <wps:wsp>
                        <wps:cNvPr id="20" name="Rectangle 164"/>
                        <wps:cNvSpPr>
                          <a:spLocks noChangeArrowheads="1"/>
                        </wps:cNvSpPr>
                        <wps:spPr bwMode="auto">
                          <a:xfrm>
                            <a:off x="9737" y="0"/>
                            <a:ext cx="56480" cy="13883"/>
                          </a:xfrm>
                          <a:prstGeom prst="rect">
                            <a:avLst/>
                          </a:prstGeom>
                          <a:solidFill>
                            <a:schemeClr val="bg1">
                              <a:lumMod val="95000"/>
                              <a:lumOff val="0"/>
                            </a:schemeClr>
                          </a:solidFill>
                          <a:ln w="28575">
                            <a:solidFill>
                              <a:srgbClr val="168489"/>
                            </a:solidFill>
                            <a:miter lim="800000"/>
                            <a:headEnd/>
                            <a:tailEnd/>
                          </a:ln>
                        </wps:spPr>
                        <wps:txbx>
                          <w:txbxContent>
                            <w:p w:rsidR="00671334" w:rsidRDefault="00671334" w:rsidP="00C9209A">
                              <w:pPr>
                                <w:jc w:val="center"/>
                              </w:pPr>
                            </w:p>
                            <w:p w:rsidR="00671334" w:rsidRDefault="00671334" w:rsidP="00C9209A">
                              <w:pPr>
                                <w:jc w:val="center"/>
                              </w:pPr>
                            </w:p>
                            <w:p w:rsidR="00671334" w:rsidRPr="00277E38" w:rsidRDefault="00671334" w:rsidP="00C9209A">
                              <w:pPr>
                                <w:jc w:val="center"/>
                                <w:rPr>
                                  <w:rStyle w:val="Hyperlink"/>
                                  <w:rFonts w:ascii="Sakkal Majalla" w:eastAsia="Calibri" w:hAnsi="Sakkal Majalla"/>
                                  <w:b/>
                                  <w:bCs/>
                                  <w:kern w:val="24"/>
                                  <w:sz w:val="32"/>
                                  <w:szCs w:val="32"/>
                                </w:rPr>
                              </w:pPr>
                              <w:r>
                                <w:rPr>
                                  <w:rFonts w:hint="cs"/>
                                  <w:rtl/>
                                </w:rPr>
                                <w:t xml:space="preserve">        </w:t>
                              </w:r>
                              <w:r w:rsidRPr="00277E38">
                                <w:rPr>
                                  <w:rtl/>
                                </w:rPr>
                                <w:t>امسح الرمز لمشاهدة الفيديو</w:t>
                              </w:r>
                            </w:p>
                            <w:p w:rsidR="00671334" w:rsidRDefault="00671334" w:rsidP="00C9209A">
                              <w:pPr>
                                <w:jc w:val="center"/>
                              </w:pPr>
                            </w:p>
                          </w:txbxContent>
                        </wps:txbx>
                        <wps:bodyPr rot="0" vert="horz" wrap="square" lIns="91440" tIns="45720" rIns="91440" bIns="45720" anchor="ctr" anchorCtr="0" upright="1">
                          <a:noAutofit/>
                        </wps:bodyPr>
                      </wps:wsp>
                      <wps:wsp>
                        <wps:cNvPr id="23" name="TextBox 36"/>
                        <wps:cNvSpPr txBox="1">
                          <a:spLocks noChangeArrowheads="1"/>
                        </wps:cNvSpPr>
                        <wps:spPr bwMode="auto">
                          <a:xfrm>
                            <a:off x="54375" y="3161"/>
                            <a:ext cx="9949" cy="9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162DA3" w:rsidRDefault="00671334" w:rsidP="00C9209A">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4E4258E9" wp14:editId="596C6981">
                                    <wp:extent cx="826135" cy="8261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51">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671334" w:rsidRPr="00B43298" w:rsidRDefault="00671334" w:rsidP="00C9209A">
                              <w:pPr>
                                <w:jc w:val="center"/>
                                <w:rPr>
                                  <w:rFonts w:asciiTheme="minorBidi" w:eastAsia="Calibri" w:hAnsiTheme="minorBidi"/>
                                  <w:b/>
                                  <w:bCs/>
                                  <w:color w:val="168489"/>
                                  <w:kern w:val="24"/>
                                  <w:sz w:val="32"/>
                                  <w:szCs w:val="32"/>
                                  <w:rtl/>
                                  <w:lang w:bidi="ar-SY"/>
                                </w:rPr>
                              </w:pPr>
                            </w:p>
                            <w:p w:rsidR="00671334" w:rsidRPr="00162DA3" w:rsidRDefault="00671334" w:rsidP="00C9209A">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wps:txbx>
                        <wps:bodyPr rot="0" vert="horz" wrap="square" lIns="91440" tIns="45720" rIns="91440" bIns="45720" anchor="t" anchorCtr="0" upright="1">
                          <a:noAutofit/>
                        </wps:bodyPr>
                      </wps:wsp>
                      <wps:wsp>
                        <wps:cNvPr id="24" name="TextBox 38"/>
                        <wps:cNvSpPr txBox="1">
                          <a:spLocks noChangeArrowheads="1"/>
                        </wps:cNvSpPr>
                        <wps:spPr bwMode="auto">
                          <a:xfrm>
                            <a:off x="9439" y="1619"/>
                            <a:ext cx="48333" cy="4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CE03FD" w:rsidRDefault="00671334" w:rsidP="00C9209A">
                              <w:pPr>
                                <w:jc w:val="center"/>
                                <w:rPr>
                                  <w:rFonts w:ascii="Adobe Arabic" w:eastAsia="Calibri" w:hAnsi="Adobe Arabic" w:cs="Adobe Arabic"/>
                                  <w:b/>
                                  <w:bCs/>
                                  <w:color w:val="168489"/>
                                  <w:kern w:val="24"/>
                                  <w:szCs w:val="28"/>
                                  <w:rtl/>
                                  <w:lang w:bidi="ar-SY"/>
                                </w:rPr>
                              </w:pPr>
                              <w:r w:rsidRPr="00CE03FD">
                                <w:rPr>
                                  <w:rFonts w:ascii="Adobe Arabic" w:eastAsia="Calibri" w:hAnsi="Adobe Arabic" w:cs="Adobe Arabic"/>
                                  <w:b/>
                                  <w:bCs/>
                                  <w:color w:val="168489"/>
                                  <w:kern w:val="24"/>
                                  <w:szCs w:val="28"/>
                                  <w:rtl/>
                                  <w:lang w:bidi="ar-SY"/>
                                </w:rPr>
                                <w:t xml:space="preserve">مقطع الفيديو الآتي يقدم معلومات </w:t>
                              </w:r>
                              <w:r w:rsidRPr="00CE03FD">
                                <w:rPr>
                                  <w:rFonts w:ascii="Adobe Arabic" w:eastAsia="Calibri" w:hAnsi="Adobe Arabic" w:cs="Adobe Arabic" w:hint="cs"/>
                                  <w:b/>
                                  <w:bCs/>
                                  <w:color w:val="168489"/>
                                  <w:kern w:val="24"/>
                                  <w:szCs w:val="28"/>
                                  <w:rtl/>
                                  <w:lang w:bidi="ar-SY"/>
                                </w:rPr>
                                <w:t>عن العلاقة بين التحوّل الرقمي وحوكمة الشركات</w:t>
                              </w:r>
                            </w:p>
                            <w:p w:rsidR="00671334" w:rsidRPr="00CE03FD" w:rsidRDefault="00671334" w:rsidP="00C9209A">
                              <w:pPr>
                                <w:jc w:val="center"/>
                                <w:rPr>
                                  <w:color w:val="168489"/>
                                  <w:szCs w:val="28"/>
                                  <w:rtl/>
                                  <w:lang w:bidi="ar-SY"/>
                                </w:rPr>
                              </w:pPr>
                            </w:p>
                          </w:txbxContent>
                        </wps:txbx>
                        <wps:bodyPr rot="0" vert="horz" wrap="square" lIns="91440" tIns="45720" rIns="91440" bIns="45720" anchor="t" anchorCtr="0" upright="1">
                          <a:noAutofit/>
                        </wps:bodyPr>
                      </wps:wsp>
                    </wpg:wgp>
                  </a:graphicData>
                </a:graphic>
              </wp:inline>
            </w:drawing>
          </mc:Choice>
          <mc:Fallback>
            <w:pict>
              <v:group id="Group 19" o:spid="_x0000_s2066" style="width:414.7pt;height:109.3pt;mso-position-horizontal-relative:char;mso-position-vertical-relative:line" coordorigin="9439" coordsize="56778,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">
                <v:rect id="Rectangle 164" o:spid="_x0000_s2067"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7n8cEA&#10;AADbAAAADwAAAGRycy9kb3ducmV2LnhtbERPz2vCMBS+C/sfwhO8aWoFmZ1RNkHYPK3qYd6ezbMp&#10;a15KktXuvzeHwY4f3+/1drCt6MmHxrGC+SwDQVw53XCt4HzaT59BhIissXVMCn4pwHbzNFpjod2d&#10;S+qPsRYphEOBCkyMXSFlqAxZDDPXESfu5rzFmKCvpfZ4T+G2lXmWLaXFhlODwY52hqrv449V8Gb6&#10;rxwX5QGr5cfls3bXy6r0Sk3Gw+sLiEhD/Bf/ud+1gjytT1/SD5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u5/HBAAAA2wAAAA8AAAAAAAAAAAAAAAAAmAIAAGRycy9kb3du&#10;cmV2LnhtbFBLBQYAAAAABAAEAPUAAACGAwAAAAA=&#10;" fillcolor="#f2f2f2 [3052]" strokecolor="#168489" strokeweight="2.25pt">
                  <v:textbox>
                    <w:txbxContent>
                      <w:p w:rsidR="00671334" w:rsidRDefault="00671334" w:rsidP="00C9209A">
                        <w:pPr>
                          <w:jc w:val="center"/>
                        </w:pPr>
                      </w:p>
                      <w:p w:rsidR="00671334" w:rsidRDefault="00671334" w:rsidP="00C9209A">
                        <w:pPr>
                          <w:jc w:val="center"/>
                        </w:pPr>
                      </w:p>
                      <w:p w:rsidR="00671334" w:rsidRPr="00277E38" w:rsidRDefault="00671334" w:rsidP="00C9209A">
                        <w:pPr>
                          <w:jc w:val="center"/>
                          <w:rPr>
                            <w:rStyle w:val="Hyperlink"/>
                            <w:rFonts w:ascii="Sakkal Majalla" w:eastAsia="Calibri" w:hAnsi="Sakkal Majalla"/>
                            <w:b/>
                            <w:bCs/>
                            <w:kern w:val="24"/>
                            <w:sz w:val="32"/>
                            <w:szCs w:val="32"/>
                          </w:rPr>
                        </w:pPr>
                        <w:r>
                          <w:rPr>
                            <w:rFonts w:hint="cs"/>
                            <w:rtl/>
                          </w:rPr>
                          <w:t xml:space="preserve">        </w:t>
                        </w:r>
                        <w:r w:rsidRPr="00277E38">
                          <w:rPr>
                            <w:rtl/>
                          </w:rPr>
                          <w:t>امسح الرمز لمشاهدة الفيديو</w:t>
                        </w:r>
                      </w:p>
                      <w:p w:rsidR="00671334" w:rsidRDefault="00671334" w:rsidP="00C9209A">
                        <w:pPr>
                          <w:jc w:val="center"/>
                        </w:pPr>
                      </w:p>
                    </w:txbxContent>
                  </v:textbox>
                </v:rect>
                <v:shape id="TextBox 36" o:spid="_x0000_s2068" type="#_x0000_t202" style="position:absolute;left:54375;top:3161;width:9949;height:9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sidR="00671334" w:rsidRPr="00162DA3" w:rsidRDefault="00671334" w:rsidP="00C9209A">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4E4258E9" wp14:editId="596C6981">
                              <wp:extent cx="826135" cy="8261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51">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671334" w:rsidRPr="00B43298" w:rsidRDefault="00671334" w:rsidP="00C9209A">
                        <w:pPr>
                          <w:jc w:val="center"/>
                          <w:rPr>
                            <w:rFonts w:asciiTheme="minorBidi" w:eastAsia="Calibri" w:hAnsiTheme="minorBidi"/>
                            <w:b/>
                            <w:bCs/>
                            <w:color w:val="168489"/>
                            <w:kern w:val="24"/>
                            <w:sz w:val="32"/>
                            <w:szCs w:val="32"/>
                            <w:rtl/>
                            <w:lang w:bidi="ar-SY"/>
                          </w:rPr>
                        </w:pPr>
                      </w:p>
                      <w:p w:rsidR="00671334" w:rsidRPr="00162DA3" w:rsidRDefault="00671334" w:rsidP="00C9209A">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v:textbox>
                </v:shape>
                <v:shape id="TextBox 38" o:spid="_x0000_s2069" type="#_x0000_t202" style="position:absolute;left:9439;top:1619;width:48333;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rsidR="00671334" w:rsidRPr="00CE03FD" w:rsidRDefault="00671334" w:rsidP="00C9209A">
                        <w:pPr>
                          <w:jc w:val="center"/>
                          <w:rPr>
                            <w:rFonts w:ascii="Adobe Arabic" w:eastAsia="Calibri" w:hAnsi="Adobe Arabic" w:cs="Adobe Arabic"/>
                            <w:b/>
                            <w:bCs/>
                            <w:color w:val="168489"/>
                            <w:kern w:val="24"/>
                            <w:szCs w:val="28"/>
                            <w:rtl/>
                            <w:lang w:bidi="ar-SY"/>
                          </w:rPr>
                        </w:pPr>
                        <w:r w:rsidRPr="00CE03FD">
                          <w:rPr>
                            <w:rFonts w:ascii="Adobe Arabic" w:eastAsia="Calibri" w:hAnsi="Adobe Arabic" w:cs="Adobe Arabic"/>
                            <w:b/>
                            <w:bCs/>
                            <w:color w:val="168489"/>
                            <w:kern w:val="24"/>
                            <w:szCs w:val="28"/>
                            <w:rtl/>
                            <w:lang w:bidi="ar-SY"/>
                          </w:rPr>
                          <w:t xml:space="preserve">مقطع الفيديو الآتي يقدم معلومات </w:t>
                        </w:r>
                        <w:r w:rsidRPr="00CE03FD">
                          <w:rPr>
                            <w:rFonts w:ascii="Adobe Arabic" w:eastAsia="Calibri" w:hAnsi="Adobe Arabic" w:cs="Adobe Arabic" w:hint="cs"/>
                            <w:b/>
                            <w:bCs/>
                            <w:color w:val="168489"/>
                            <w:kern w:val="24"/>
                            <w:szCs w:val="28"/>
                            <w:rtl/>
                            <w:lang w:bidi="ar-SY"/>
                          </w:rPr>
                          <w:t>عن العلاقة بين التحوّل الرقمي وحوكمة الشركات</w:t>
                        </w:r>
                      </w:p>
                      <w:p w:rsidR="00671334" w:rsidRPr="00CE03FD" w:rsidRDefault="00671334" w:rsidP="00C9209A">
                        <w:pPr>
                          <w:jc w:val="center"/>
                          <w:rPr>
                            <w:color w:val="168489"/>
                            <w:szCs w:val="28"/>
                            <w:rtl/>
                            <w:lang w:bidi="ar-SY"/>
                          </w:rPr>
                        </w:pPr>
                      </w:p>
                    </w:txbxContent>
                  </v:textbox>
                </v:shape>
                <w10:wrap anchorx="page"/>
                <w10:anchorlock/>
              </v:group>
            </w:pict>
          </mc:Fallback>
        </mc:AlternateContent>
      </w:r>
    </w:p>
    <w:p w:rsidR="00181023" w:rsidRPr="009762C9" w:rsidRDefault="009762C9" w:rsidP="009762C9">
      <w:pPr>
        <w:jc w:val="center"/>
      </w:pPr>
      <w:r w:rsidRPr="002A078C">
        <w:rPr>
          <w:rFonts w:ascii="Sakkal Majalla" w:hAnsi="Sakkal Majalla"/>
          <w:noProof/>
          <w:color w:val="002060"/>
          <w:sz w:val="34"/>
        </w:rPr>
        <mc:AlternateContent>
          <mc:Choice Requires="wpg">
            <w:drawing>
              <wp:inline distT="0" distB="0" distL="0" distR="0" wp14:anchorId="036E4419" wp14:editId="1F27FCE1">
                <wp:extent cx="5731510" cy="895350"/>
                <wp:effectExtent l="0" t="0" r="21590" b="19050"/>
                <wp:docPr id="207426829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293"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294" name="مجموعة 39"/>
                        <wpg:cNvGrpSpPr/>
                        <wpg:grpSpPr>
                          <a:xfrm>
                            <a:off x="0" y="0"/>
                            <a:ext cx="5731510" cy="895350"/>
                            <a:chOff x="0" y="0"/>
                            <a:chExt cx="5878196" cy="918845"/>
                          </a:xfrm>
                        </wpg:grpSpPr>
                        <wpg:grpSp>
                          <wpg:cNvPr id="2074268295" name="مجموعة 40"/>
                          <wpg:cNvGrpSpPr/>
                          <wpg:grpSpPr>
                            <a:xfrm>
                              <a:off x="0" y="0"/>
                              <a:ext cx="5878196" cy="918845"/>
                              <a:chOff x="0" y="0"/>
                              <a:chExt cx="6240348" cy="919070"/>
                            </a:xfrm>
                          </wpg:grpSpPr>
                          <wpg:grpSp>
                            <wpg:cNvPr id="2074268296" name="مجموعة 41"/>
                            <wpg:cNvGrpSpPr/>
                            <wpg:grpSpPr>
                              <a:xfrm>
                                <a:off x="0" y="169208"/>
                                <a:ext cx="5433072" cy="580613"/>
                                <a:chOff x="0" y="169208"/>
                                <a:chExt cx="5433072" cy="580613"/>
                              </a:xfrm>
                            </wpg:grpSpPr>
                            <wps:wsp>
                              <wps:cNvPr id="207426829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29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29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00" name="مربع نص 41"/>
                          <wps:cNvSpPr txBox="1"/>
                          <wps:spPr>
                            <a:xfrm>
                              <a:off x="204484" y="257055"/>
                              <a:ext cx="4616071" cy="387740"/>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نماذج الحوكمة في عصر التحوّل الرقمي</w:t>
                                </w:r>
                              </w:p>
                            </w:txbxContent>
                          </wps:txbx>
                          <wps:bodyPr wrap="square" rtlCol="1">
                            <a:spAutoFit/>
                          </wps:bodyPr>
                        </wps:wsp>
                      </wpg:grpSp>
                    </wpg:wgp>
                  </a:graphicData>
                </a:graphic>
              </wp:inline>
            </w:drawing>
          </mc:Choice>
          <mc:Fallback>
            <w:pict>
              <v:group id="_x0000_s207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">
                <v:shape id="صورة 38" o:spid="_x0000_s2071"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JIzDLAAAA4wAAAA8AAABkcnMvZG93bnJldi54bWxEj0FrwkAUhO9C/8PyCr3pxqRYTV1FRKEX&#10;aY0Fr4/sazaYfZtm15j++65Q6HGYmW+Y5Xqwjeip87VjBdNJAoK4dLrmSsHnaT+eg/ABWWPjmBT8&#10;kIf16mG0xFy7Gx+pL0IlIoR9jgpMCG0upS8NWfQT1xJH78t1FkOUXSV1h7cIt41Mk2QmLdYcFwy2&#10;tDVUXoqrVZDt+mGXbd8P/mza03dhN7U/fij19DhsXkEEGsJ/+K/9phWkyctzOpuniwzun+IfkKtf&#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OiSMwywAAAOMAAAAPAAAAAAAA&#10;AAAAAAAAAJ8CAABkcnMvZG93bnJldi54bWxQSwUGAAAAAAQABAD3AAAAlwMAAAAA&#10;">
                  <v:imagedata r:id="rId67" o:title=""/>
                </v:shape>
                <v:group id="مجموعة 39" o:spid="_x0000_s207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Xk0ea&#10;zAAAAOMAAAAPAAAAAAAAAAAAAAAAAKoCAABkcnMvZG93bnJldi54bWxQSwUGAAAAAAQABAD6AAAA&#10;owMAAAAA&#10;">
                  <v:group id="مجموعة 40" o:spid="_x0000_s207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43+IB&#10;zAAAAOMAAAAPAAAAAAAAAAAAAAAAAKoCAABkcnMvZG93bnJldi54bWxQSwUGAAAAAAQABAD6AAAA&#10;owMAAAAA&#10;">
                    <v:group id="مجموعة 41" o:spid="_x0000_s207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IDXx2&#10;zAAAAOMAAAAPAAAAAAAAAAAAAAAAAKoCAABkcnMvZG93bnJldi54bWxQSwUGAAAAAAQABAD6AAAA&#10;owMAAAAA&#10;">
                      <v:shape id="شكل حر 42" o:spid="_x0000_s207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usYMkA&#10;AADjAAAADwAAAGRycy9kb3ducmV2LnhtbESPwW7CMBBE75X6D9ZW4lZsQkQgxaAKgcqhl9J+wCpe&#10;4pR4ncYGwt/XSJV6HM3MG81yPbhWXKgPjWcNk7ECQVx503Ct4etz9zwHESKywdYzabhRgPXq8WGJ&#10;pfFX/qDLIdYiQTiUqMHG2JVShsqSwzD2HXHyjr53GJPsa2l6vCa4a2Wm1Ew6bDgtWOxoY6k6Hc5O&#10;g1H51uXFW0Gbn3ervicmnqZG69HT8PoCItIQ/8N/7b3RkKkiz2bzbFHA/VP6A3L1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8usYMkAAADj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7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QU4MgA&#10;AADjAAAADwAAAGRycy9kb3ducmV2LnhtbERPz0vDMBS+C/sfwhO8ucQg3azLxhQm4nbQTfT6aJ5t&#10;WfJSmmyt//1yEDx+fL8Xq9E7caY+toEN3E0VCOIq2JZrA5+Hze0cREzIFl1gMvBLEVbLydUCSxsG&#10;/qDzPtUih3As0UCTUldKGauGPMZp6Igz9xN6jynDvpa2xyGHeye1UoX02HJuaLCj54aq4/7kDcze&#10;N6chvhSHt6cvt2uV+17rLRtzcz2uH0EkGtO/+M/9ag1oNbvXxVw/5NH5U/4Dcn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BTgyAAAAOMAAAAPAAAAAAAAAAAAAAAAAJgCAABk&#10;cnMvZG93bnJldi54bWxQSwUGAAAAAAQABAD1AAAAjQMAAAAA&#10;" fillcolor="#168489" stroked="f" strokeweight="1pt">
                        <v:stroke joinstyle="miter"/>
                      </v:roundrect>
                    </v:group>
                    <v:oval id="شكل بيضاوي 44" o:spid="_x0000_s207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kjz8oA&#10;AADjAAAADwAAAGRycy9kb3ducmV2LnhtbESP0WoCMRRE34X+Q7gF3zTrIlZXo5RCqQilGPsBt5vr&#10;Zu3mZruJuv37piD4OMzMGWa16V0jLtSF2rOCyTgDQVx6U3Ol4PPwOpqDCBHZYOOZFPxSgM36YbDC&#10;wvgr7+miYyUShEOBCmyMbSFlKC05DGPfEifv6DuHMcmukqbDa4K7RuZZNpMOa04LFlt6sVR+67NT&#10;oPuD/ng7VtK/a7v7mpz8j9tvlRo+9s9LEJH6eA/f2lujIM+epvlsni8W8P8p/QG5/g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bpI8/KAAAA4wAAAA8AAAAAAAAAAAAAAAAAmAIA&#10;AGRycy9kb3ducmV2LnhtbFBLBQYAAAAABAAEAPUAAACPAwAAAAA=&#10;" filled="f" strokecolor="#a5a5a5 [2092]" strokeweight="1pt">
                      <v:stroke joinstyle="miter"/>
                    </v:oval>
                  </v:group>
                  <v:shape id="مربع نص 41" o:spid="_x0000_s2078"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Dy8sgA&#10;AADjAAAADwAAAGRycy9kb3ducmV2LnhtbESPPU/DMBCGdyT+g3VI3ajdFEoV6lYVFKkDCyXsp/iI&#10;I+JzFB9N+u/rAYnx1fulZ7ObQqfONKQ2soXF3IAirqNrubFQfb7dr0ElQXbYRSYLF0qw297ebLB0&#10;ceQPOp+kUXmEU4kWvEhfap1qTwHTPPbE2fuOQ0DJcmi0G3DM46HThTErHbDl/OCxpxdP9c/pN1gQ&#10;cfvFpTqEdPya3l9Hb+pHrKyd3U37Z1BCk/yH/9pHZ6EwTw/Far00mSIzZR7Q2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4PLyyAAAAOMAAAAPAAAAAAAAAAAAAAAAAJgCAABk&#10;cnMvZG93bnJldi54bWxQSwUGAAAAAAQABAD1AAAAjQM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نماذج الحوكمة في عصر التحوّل الرقمي</w:t>
                          </w:r>
                        </w:p>
                      </w:txbxContent>
                    </v:textbox>
                  </v:shape>
                </v:group>
                <w10:wrap anchorx="page"/>
                <w10:anchorlock/>
              </v:group>
            </w:pict>
          </mc:Fallback>
        </mc:AlternateContent>
      </w:r>
    </w:p>
    <w:p w:rsidR="00181023"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في عصر التحوّل الرقمي، أصبحت الحوكمة أداة حيوية لضمان استدامة المؤسسات ونجاحها. تتطلب الحوكمة في هذا السياق نهجا</w:t>
      </w:r>
      <w:r w:rsidRPr="00512C5E">
        <w:rPr>
          <w:rFonts w:ascii="Sakkal Majalla" w:hAnsi="Sakkal Majalla" w:cs="Sakkal Majalla" w:hint="cs"/>
          <w:sz w:val="32"/>
          <w:szCs w:val="32"/>
          <w:rtl/>
        </w:rPr>
        <w:t>ً</w:t>
      </w:r>
      <w:r w:rsidRPr="00512C5E">
        <w:rPr>
          <w:rFonts w:ascii="Sakkal Majalla" w:hAnsi="Sakkal Majalla" w:cs="Sakkal Majalla"/>
          <w:sz w:val="32"/>
          <w:szCs w:val="32"/>
          <w:rtl/>
        </w:rPr>
        <w:t xml:space="preserve"> شاملاً يدمج التكنولوجيا، البيانات، والعمليات الإدارية.</w:t>
      </w:r>
    </w:p>
    <w:p w:rsidR="00716BE5" w:rsidRPr="00716BE5" w:rsidRDefault="00716BE5" w:rsidP="00716BE5">
      <w:pPr>
        <w:spacing w:line="360" w:lineRule="auto"/>
        <w:rPr>
          <w:rFonts w:ascii="Sakkal Majalla" w:hAnsi="Sakkal Majalla"/>
          <w:sz w:val="32"/>
          <w:szCs w:val="32"/>
          <w:rtl/>
        </w:rPr>
      </w:pPr>
    </w:p>
    <w:p w:rsidR="00BB7BB8" w:rsidRDefault="00BB7BB8" w:rsidP="00BB7BB8">
      <w:pPr>
        <w:rPr>
          <w:rFonts w:ascii="Sakkal Majalla" w:hAnsi="Sakkal Majalla"/>
          <w:sz w:val="32"/>
          <w:szCs w:val="32"/>
          <w:rtl/>
        </w:rPr>
      </w:pPr>
      <w:r w:rsidRPr="00BB7BB8">
        <w:rPr>
          <w:rFonts w:ascii="Sakkal Majalla" w:hAnsi="Sakkal Majalla"/>
          <w:noProof/>
          <w:sz w:val="32"/>
          <w:szCs w:val="32"/>
        </w:rPr>
        <mc:AlternateContent>
          <mc:Choice Requires="wpg">
            <w:drawing>
              <wp:inline distT="0" distB="0" distL="0" distR="0" wp14:anchorId="3E720806" wp14:editId="1CCB8F2D">
                <wp:extent cx="5985583" cy="4056817"/>
                <wp:effectExtent l="0" t="0" r="0" b="0"/>
                <wp:docPr id="2074269471" name="Group 53"/>
                <wp:cNvGraphicFramePr/>
                <a:graphic xmlns:a="http://schemas.openxmlformats.org/drawingml/2006/main">
                  <a:graphicData uri="http://schemas.microsoft.com/office/word/2010/wordprocessingGroup">
                    <wpg:wgp>
                      <wpg:cNvGrpSpPr/>
                      <wpg:grpSpPr>
                        <a:xfrm>
                          <a:off x="0" y="0"/>
                          <a:ext cx="5985583" cy="4056817"/>
                          <a:chOff x="0" y="0"/>
                          <a:chExt cx="7728069" cy="5237812"/>
                        </a:xfrm>
                      </wpg:grpSpPr>
                      <wpg:grpSp>
                        <wpg:cNvPr id="2074269472" name="Group 2074269472"/>
                        <wpg:cNvGrpSpPr/>
                        <wpg:grpSpPr>
                          <a:xfrm>
                            <a:off x="1390454" y="1529938"/>
                            <a:ext cx="5425121" cy="3161642"/>
                            <a:chOff x="1390454" y="1529938"/>
                            <a:chExt cx="5425121" cy="3161642"/>
                          </a:xfrm>
                        </wpg:grpSpPr>
                        <wps:wsp>
                          <wps:cNvPr id="2074269473" name="Pie 55"/>
                          <wps:cNvSpPr/>
                          <wps:spPr>
                            <a:xfrm rot="11953466">
                              <a:off x="1390454" y="1529938"/>
                              <a:ext cx="2317421" cy="2317421"/>
                            </a:xfrm>
                            <a:prstGeom prst="pie">
                              <a:avLst>
                                <a:gd name="adj1" fmla="val 13751092"/>
                                <a:gd name="adj2" fmla="val 16200000"/>
                              </a:avLst>
                            </a:prstGeom>
                            <a:solidFill>
                              <a:srgbClr val="3D8E92"/>
                            </a:solidFill>
                            <a:ln w="12700" cap="flat" cmpd="sng" algn="ctr">
                              <a:noFill/>
                              <a:prstDash val="solid"/>
                              <a:miter lim="800000"/>
                            </a:ln>
                            <a:effectLst/>
                          </wps:spPr>
                          <wps:bodyPr rtlCol="0" anchor="ctr"/>
                        </wps:wsp>
                        <wps:wsp>
                          <wps:cNvPr id="2074269474" name="Straight Arrow Connector 2074269474"/>
                          <wps:cNvCnPr>
                            <a:cxnSpLocks/>
                          </wps:cNvCnPr>
                          <wps:spPr>
                            <a:xfrm>
                              <a:off x="3589133" y="4170293"/>
                              <a:ext cx="1080000" cy="0"/>
                            </a:xfrm>
                            <a:prstGeom prst="straightConnector1">
                              <a:avLst/>
                            </a:prstGeom>
                            <a:noFill/>
                            <a:ln w="38100" cap="flat" cmpd="sng" algn="ctr">
                              <a:solidFill>
                                <a:srgbClr val="3D8E92"/>
                              </a:solidFill>
                              <a:prstDash val="solid"/>
                              <a:miter lim="800000"/>
                              <a:tailEnd type="oval" w="med" len="med"/>
                            </a:ln>
                            <a:effectLst/>
                          </wps:spPr>
                          <wps:bodyPr/>
                        </wps:wsp>
                        <wps:wsp>
                          <wps:cNvPr id="2074269475" name="Text Placeholder 12"/>
                          <wps:cNvSpPr txBox="1">
                            <a:spLocks/>
                          </wps:cNvSpPr>
                          <wps:spPr>
                            <a:xfrm>
                              <a:off x="4989779" y="3930159"/>
                              <a:ext cx="1825796" cy="761421"/>
                            </a:xfrm>
                            <a:prstGeom prst="rect">
                              <a:avLst/>
                            </a:prstGeom>
                          </wps:spPr>
                          <wps:txb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نموذج الحوكمة المستدامة</w:t>
                                </w:r>
                              </w:p>
                            </w:txbxContent>
                          </wps:txbx>
                          <wps:bodyPr/>
                        </wps:wsp>
                        <wps:wsp>
                          <wps:cNvPr id="2074269476" name="TextBox 31"/>
                          <wps:cNvSpPr txBox="1"/>
                          <wps:spPr>
                            <a:xfrm>
                              <a:off x="2169432" y="3279487"/>
                              <a:ext cx="814118" cy="857571"/>
                            </a:xfrm>
                            <a:prstGeom prst="rect">
                              <a:avLst/>
                            </a:prstGeom>
                            <a:noFill/>
                          </wps:spPr>
                          <wps:txbx>
                            <w:txbxContent>
                              <w:p w:rsidR="00671334" w:rsidRDefault="00671334" w:rsidP="00BB7BB8">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05</w:t>
                                </w:r>
                              </w:p>
                            </w:txbxContent>
                          </wps:txbx>
                          <wps:bodyPr wrap="square" rtlCol="0">
                            <a:spAutoFit/>
                          </wps:bodyPr>
                        </wps:wsp>
                      </wpg:grpSp>
                      <wpg:grpSp>
                        <wpg:cNvPr id="2074269477" name="Group 2074269477"/>
                        <wpg:cNvGrpSpPr/>
                        <wpg:grpSpPr>
                          <a:xfrm>
                            <a:off x="331485" y="492972"/>
                            <a:ext cx="7057850" cy="4403101"/>
                            <a:chOff x="331485" y="492972"/>
                            <a:chExt cx="7057850" cy="4403101"/>
                          </a:xfrm>
                        </wpg:grpSpPr>
                        <wps:wsp>
                          <wps:cNvPr id="2074269478" name="Pie 58"/>
                          <wps:cNvSpPr/>
                          <wps:spPr>
                            <a:xfrm rot="4918033">
                              <a:off x="331485" y="492972"/>
                              <a:ext cx="4403101" cy="4403101"/>
                            </a:xfrm>
                            <a:prstGeom prst="pie">
                              <a:avLst>
                                <a:gd name="adj1" fmla="val 13751092"/>
                                <a:gd name="adj2" fmla="val 16200000"/>
                              </a:avLst>
                            </a:prstGeom>
                            <a:solidFill>
                              <a:srgbClr val="9FCFD1"/>
                            </a:solidFill>
                            <a:ln w="12700" cap="flat" cmpd="sng" algn="ctr">
                              <a:noFill/>
                              <a:prstDash val="solid"/>
                              <a:miter lim="800000"/>
                            </a:ln>
                            <a:effectLst/>
                          </wps:spPr>
                          <wps:bodyPr rtlCol="0" anchor="ctr"/>
                        </wps:wsp>
                        <wps:wsp>
                          <wps:cNvPr id="2074269479" name="Straight Arrow Connector 2074269479"/>
                          <wps:cNvCnPr/>
                          <wps:spPr>
                            <a:xfrm>
                              <a:off x="4279180" y="1230233"/>
                              <a:ext cx="1080000" cy="4210"/>
                            </a:xfrm>
                            <a:prstGeom prst="straightConnector1">
                              <a:avLst/>
                            </a:prstGeom>
                            <a:noFill/>
                            <a:ln w="38100" cap="flat" cmpd="sng" algn="ctr">
                              <a:solidFill>
                                <a:srgbClr val="9FCFD1"/>
                              </a:solidFill>
                              <a:prstDash val="solid"/>
                              <a:miter lim="800000"/>
                              <a:tailEnd type="oval" w="med" len="med"/>
                            </a:ln>
                            <a:effectLst/>
                          </wps:spPr>
                          <wps:bodyPr/>
                        </wps:wsp>
                        <wps:wsp>
                          <wps:cNvPr id="2074269480" name="Text Placeholder 12"/>
                          <wps:cNvSpPr txBox="1">
                            <a:spLocks/>
                          </wps:cNvSpPr>
                          <wps:spPr>
                            <a:xfrm>
                              <a:off x="5888990" y="962997"/>
                              <a:ext cx="1500345" cy="1108730"/>
                            </a:xfrm>
                            <a:prstGeom prst="rect">
                              <a:avLst/>
                            </a:prstGeom>
                          </wps:spPr>
                          <wps:txb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نموذج الحوكمة الرقمية</w:t>
                                </w:r>
                              </w:p>
                            </w:txbxContent>
                          </wps:txbx>
                          <wps:bodyPr/>
                        </wps:wsp>
                        <wps:wsp>
                          <wps:cNvPr id="2074269481" name="TextBox 36"/>
                          <wps:cNvSpPr txBox="1"/>
                          <wps:spPr>
                            <a:xfrm>
                              <a:off x="3544095" y="1664672"/>
                              <a:ext cx="1079752" cy="857571"/>
                            </a:xfrm>
                            <a:prstGeom prst="rect">
                              <a:avLst/>
                            </a:prstGeom>
                            <a:noFill/>
                          </wps:spPr>
                          <wps:txbx>
                            <w:txbxContent>
                              <w:p w:rsidR="00671334" w:rsidRDefault="00671334" w:rsidP="00BB7BB8">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02</w:t>
                                </w:r>
                              </w:p>
                            </w:txbxContent>
                          </wps:txbx>
                          <wps:bodyPr wrap="square" rtlCol="0">
                            <a:spAutoFit/>
                          </wps:bodyPr>
                        </wps:wsp>
                      </wpg:grpSp>
                      <wpg:grpSp>
                        <wpg:cNvPr id="2074269482" name="Group 2074269482"/>
                        <wpg:cNvGrpSpPr/>
                        <wpg:grpSpPr>
                          <a:xfrm>
                            <a:off x="679098" y="840585"/>
                            <a:ext cx="7048971" cy="3707874"/>
                            <a:chOff x="679098" y="840585"/>
                            <a:chExt cx="7048971" cy="3707874"/>
                          </a:xfrm>
                        </wpg:grpSpPr>
                        <wps:wsp>
                          <wps:cNvPr id="2074269483" name="Pie 57"/>
                          <wps:cNvSpPr/>
                          <wps:spPr>
                            <a:xfrm rot="7294677">
                              <a:off x="679098" y="840585"/>
                              <a:ext cx="3707874" cy="3707874"/>
                            </a:xfrm>
                            <a:prstGeom prst="pie">
                              <a:avLst>
                                <a:gd name="adj1" fmla="val 13751092"/>
                                <a:gd name="adj2" fmla="val 16200000"/>
                              </a:avLst>
                            </a:prstGeom>
                            <a:solidFill>
                              <a:schemeClr val="bg1">
                                <a:lumMod val="75000"/>
                              </a:schemeClr>
                            </a:solidFill>
                            <a:ln w="12700" cap="flat" cmpd="sng" algn="ctr">
                              <a:noFill/>
                              <a:prstDash val="solid"/>
                              <a:miter lim="800000"/>
                            </a:ln>
                            <a:effectLst/>
                          </wps:spPr>
                          <wps:bodyPr rtlCol="0" anchor="ctr"/>
                        </wps:wsp>
                        <wps:wsp>
                          <wps:cNvPr id="2074269484" name="Straight Arrow Connector 2074269484"/>
                          <wps:cNvCnPr/>
                          <wps:spPr>
                            <a:xfrm>
                              <a:off x="4634764" y="2213059"/>
                              <a:ext cx="1080000" cy="0"/>
                            </a:xfrm>
                            <a:prstGeom prst="straightConnector1">
                              <a:avLst/>
                            </a:prstGeom>
                            <a:noFill/>
                            <a:ln w="38100" cap="flat" cmpd="sng" algn="ctr">
                              <a:solidFill>
                                <a:srgbClr val="A5A5A5"/>
                              </a:solidFill>
                              <a:prstDash val="solid"/>
                              <a:miter lim="800000"/>
                              <a:tailEnd type="oval" w="med" len="med"/>
                            </a:ln>
                            <a:effectLst/>
                          </wps:spPr>
                          <wps:bodyPr/>
                        </wps:wsp>
                        <wps:wsp>
                          <wps:cNvPr id="2074269485" name="Text Placeholder 12"/>
                          <wps:cNvSpPr txBox="1">
                            <a:spLocks/>
                          </wps:cNvSpPr>
                          <wps:spPr>
                            <a:xfrm>
                              <a:off x="6147009" y="1959620"/>
                              <a:ext cx="1581060" cy="843009"/>
                            </a:xfrm>
                            <a:prstGeom prst="rect">
                              <a:avLst/>
                            </a:prstGeom>
                          </wps:spPr>
                          <wps:txb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نموذج الحوكمة القائمة على البيانات</w:t>
                                </w:r>
                              </w:p>
                            </w:txbxContent>
                          </wps:txbx>
                          <wps:bodyPr/>
                        </wps:wsp>
                        <wps:wsp>
                          <wps:cNvPr id="2074269486" name="TextBox 41"/>
                          <wps:cNvSpPr txBox="1"/>
                          <wps:spPr>
                            <a:xfrm>
                              <a:off x="3433788" y="2574566"/>
                              <a:ext cx="1080572" cy="857571"/>
                            </a:xfrm>
                            <a:prstGeom prst="rect">
                              <a:avLst/>
                            </a:prstGeom>
                            <a:noFill/>
                          </wps:spPr>
                          <wps:txbx>
                            <w:txbxContent>
                              <w:p w:rsidR="00671334" w:rsidRDefault="00671334" w:rsidP="00BB7BB8">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03</w:t>
                                </w:r>
                              </w:p>
                            </w:txbxContent>
                          </wps:txbx>
                          <wps:bodyPr wrap="square" rtlCol="0">
                            <a:spAutoFit/>
                          </wps:bodyPr>
                        </wps:wsp>
                      </wpg:grpSp>
                      <wpg:grpSp>
                        <wpg:cNvPr id="2074269487" name="Group 2074269487"/>
                        <wpg:cNvGrpSpPr/>
                        <wpg:grpSpPr>
                          <a:xfrm>
                            <a:off x="1042840" y="1182325"/>
                            <a:ext cx="6313722" cy="3012648"/>
                            <a:chOff x="1042840" y="1182325"/>
                            <a:chExt cx="6313722" cy="3012648"/>
                          </a:xfrm>
                        </wpg:grpSpPr>
                        <wps:wsp>
                          <wps:cNvPr id="2074269488" name="Pie 56"/>
                          <wps:cNvSpPr/>
                          <wps:spPr>
                            <a:xfrm rot="9731289">
                              <a:off x="1042840" y="1182325"/>
                              <a:ext cx="3012648" cy="3012648"/>
                            </a:xfrm>
                            <a:prstGeom prst="pie">
                              <a:avLst>
                                <a:gd name="adj1" fmla="val 13751092"/>
                                <a:gd name="adj2" fmla="val 16200000"/>
                              </a:avLst>
                            </a:prstGeom>
                            <a:solidFill>
                              <a:srgbClr val="FFC000"/>
                            </a:solidFill>
                            <a:ln w="12700" cap="flat" cmpd="sng" algn="ctr">
                              <a:noFill/>
                              <a:prstDash val="solid"/>
                              <a:miter lim="800000"/>
                            </a:ln>
                            <a:effectLst/>
                          </wps:spPr>
                          <wps:bodyPr rtlCol="0" anchor="ctr"/>
                        </wps:wsp>
                        <wps:wsp>
                          <wps:cNvPr id="2074269489" name="Straight Arrow Connector 2074269489"/>
                          <wps:cNvCnPr/>
                          <wps:spPr>
                            <a:xfrm>
                              <a:off x="4279180" y="3191676"/>
                              <a:ext cx="1080000" cy="0"/>
                            </a:xfrm>
                            <a:prstGeom prst="straightConnector1">
                              <a:avLst/>
                            </a:prstGeom>
                            <a:noFill/>
                            <a:ln w="38100" cap="flat" cmpd="sng" algn="ctr">
                              <a:solidFill>
                                <a:srgbClr val="FFC000"/>
                              </a:solidFill>
                              <a:prstDash val="solid"/>
                              <a:miter lim="800000"/>
                              <a:tailEnd type="oval" w="med" len="med"/>
                            </a:ln>
                            <a:effectLst/>
                          </wps:spPr>
                          <wps:bodyPr/>
                        </wps:wsp>
                        <wps:wsp>
                          <wps:cNvPr id="2074269490" name="Text Placeholder 12"/>
                          <wps:cNvSpPr txBox="1">
                            <a:spLocks/>
                          </wps:cNvSpPr>
                          <wps:spPr>
                            <a:xfrm>
                              <a:off x="5856217" y="2956398"/>
                              <a:ext cx="1500345" cy="770175"/>
                            </a:xfrm>
                            <a:prstGeom prst="rect">
                              <a:avLst/>
                            </a:prstGeom>
                          </wps:spPr>
                          <wps:txb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نموذج الحوكمة الرشيقة</w:t>
                                </w:r>
                              </w:p>
                            </w:txbxContent>
                          </wps:txbx>
                          <wps:bodyPr/>
                        </wps:wsp>
                        <wps:wsp>
                          <wps:cNvPr id="2074269491" name="TextBox 46"/>
                          <wps:cNvSpPr txBox="1"/>
                          <wps:spPr>
                            <a:xfrm>
                              <a:off x="2845485" y="3225757"/>
                              <a:ext cx="1079752" cy="857570"/>
                            </a:xfrm>
                            <a:prstGeom prst="rect">
                              <a:avLst/>
                            </a:prstGeom>
                            <a:noFill/>
                          </wps:spPr>
                          <wps:txbx>
                            <w:txbxContent>
                              <w:p w:rsidR="00671334" w:rsidRDefault="00671334" w:rsidP="00BB7BB8">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04</w:t>
                                </w:r>
                              </w:p>
                            </w:txbxContent>
                          </wps:txbx>
                          <wps:bodyPr wrap="square" rtlCol="0">
                            <a:spAutoFit/>
                          </wps:bodyPr>
                        </wps:wsp>
                      </wpg:grpSp>
                      <wpg:grpSp>
                        <wpg:cNvPr id="2074269492" name="Group 2074269492"/>
                        <wpg:cNvGrpSpPr/>
                        <wpg:grpSpPr>
                          <a:xfrm>
                            <a:off x="0" y="0"/>
                            <a:ext cx="6646267" cy="5237812"/>
                            <a:chOff x="0" y="0"/>
                            <a:chExt cx="6646267" cy="5237812"/>
                          </a:xfrm>
                        </wpg:grpSpPr>
                        <wps:wsp>
                          <wps:cNvPr id="2074269493" name="Pie 59"/>
                          <wps:cNvSpPr/>
                          <wps:spPr>
                            <a:xfrm rot="2490880">
                              <a:off x="0" y="139485"/>
                              <a:ext cx="5098327" cy="5098327"/>
                            </a:xfrm>
                            <a:prstGeom prst="pie">
                              <a:avLst>
                                <a:gd name="adj1" fmla="val 13751092"/>
                                <a:gd name="adj2" fmla="val 16200000"/>
                              </a:avLst>
                            </a:prstGeom>
                            <a:solidFill>
                              <a:srgbClr val="50A3A7"/>
                            </a:solidFill>
                            <a:ln w="12700" cap="flat" cmpd="sng" algn="ctr">
                              <a:noFill/>
                              <a:prstDash val="solid"/>
                              <a:miter lim="800000"/>
                            </a:ln>
                            <a:effectLst/>
                          </wps:spPr>
                          <wps:bodyPr rtlCol="0" anchor="ctr"/>
                        </wps:wsp>
                        <wps:wsp>
                          <wps:cNvPr id="2074269494" name="Oval 2074269494"/>
                          <wps:cNvSpPr/>
                          <wps:spPr>
                            <a:xfrm>
                              <a:off x="1960538" y="2100023"/>
                              <a:ext cx="1177250" cy="1177250"/>
                            </a:xfrm>
                            <a:prstGeom prst="ellipse">
                              <a:avLst/>
                            </a:prstGeom>
                            <a:solidFill>
                              <a:sysClr val="window" lastClr="FFFFFF"/>
                            </a:solidFill>
                            <a:ln w="12700" cap="flat" cmpd="sng" algn="ctr">
                              <a:solidFill>
                                <a:srgbClr val="70AD47"/>
                              </a:solidFill>
                              <a:prstDash val="solid"/>
                              <a:miter lim="800000"/>
                            </a:ln>
                            <a:effectLst/>
                          </wps:spPr>
                          <wps:bodyPr rtlCol="0" anchor="ctr"/>
                        </wps:wsp>
                        <wps:wsp>
                          <wps:cNvPr id="2074269495" name="Straight Arrow Connector 2074269495"/>
                          <wps:cNvCnPr/>
                          <wps:spPr>
                            <a:xfrm>
                              <a:off x="3589133" y="251615"/>
                              <a:ext cx="1080000" cy="0"/>
                            </a:xfrm>
                            <a:prstGeom prst="straightConnector1">
                              <a:avLst/>
                            </a:prstGeom>
                            <a:noFill/>
                            <a:ln w="38100" cap="flat" cmpd="sng" algn="ctr">
                              <a:solidFill>
                                <a:srgbClr val="50A3A7"/>
                              </a:solidFill>
                              <a:prstDash val="solid"/>
                              <a:miter lim="800000"/>
                              <a:tailEnd type="oval" w="med" len="med"/>
                            </a:ln>
                            <a:effectLst/>
                          </wps:spPr>
                          <wps:bodyPr/>
                        </wps:wsp>
                        <wps:wsp>
                          <wps:cNvPr id="2074269496" name="Text Placeholder 12"/>
                          <wps:cNvSpPr txBox="1">
                            <a:spLocks/>
                          </wps:cNvSpPr>
                          <wps:spPr>
                            <a:xfrm>
                              <a:off x="5145922" y="0"/>
                              <a:ext cx="1500345" cy="1108732"/>
                            </a:xfrm>
                            <a:prstGeom prst="rect">
                              <a:avLst/>
                            </a:prstGeom>
                          </wps:spPr>
                          <wps:txb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نموذج الحوكمة التشاركية</w:t>
                                </w:r>
                              </w:p>
                            </w:txbxContent>
                          </wps:txbx>
                          <wps:bodyPr/>
                        </wps:wsp>
                        <wps:wsp>
                          <wps:cNvPr id="2074269497" name="TextBox 52"/>
                          <wps:cNvSpPr txBox="1"/>
                          <wps:spPr>
                            <a:xfrm>
                              <a:off x="2814375" y="686990"/>
                              <a:ext cx="1079752" cy="857571"/>
                            </a:xfrm>
                            <a:prstGeom prst="rect">
                              <a:avLst/>
                            </a:prstGeom>
                            <a:noFill/>
                          </wps:spPr>
                          <wps:txbx>
                            <w:txbxContent>
                              <w:p w:rsidR="00671334" w:rsidRDefault="00671334" w:rsidP="00BB7BB8">
                                <w:pPr>
                                  <w:bidi w:val="0"/>
                                  <w:jc w:val="center"/>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01</w:t>
                                </w:r>
                              </w:p>
                            </w:txbxContent>
                          </wps:txbx>
                          <wps:bodyPr wrap="square" rtlCol="0">
                            <a:spAutoFit/>
                          </wps:bodyPr>
                        </wps:wsp>
                      </wpg:grpSp>
                    </wpg:wgp>
                  </a:graphicData>
                </a:graphic>
              </wp:inline>
            </w:drawing>
          </mc:Choice>
          <mc:Fallback>
            <w:pict>
              <v:group id="Group 53" o:spid="_x0000_s2079" style="width:471.3pt;height:319.45pt;mso-position-horizontal-relative:char;mso-position-vertical-relative:line" coordsize="77280,52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">
                <v:group id="Group 2074269472" o:spid="_x0000_s2080" style="position:absolute;left:13904;top:15299;width:54251;height:31616" coordorigin="13904,15299" coordsize="54251,316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ZqqXO&#10;zAAAAOMAAAAPAAAAAAAAAAAAAAAAAKoCAABkcnMvZG93bnJldi54bWxQSwUGAAAAAAQABAD6AAAA&#10;owMAAAAA&#10;">
                  <v:shape id="Pie 55" o:spid="_x0000_s2081" style="position:absolute;left:13904;top:15299;width:23174;height:23174;rotation:-10536588fd;visibility:visible;mso-wrap-style:square;v-text-anchor:middle" coordsize="2317421,231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dH18sA&#10;AADjAAAADwAAAGRycy9kb3ducmV2LnhtbESPQWvCQBSE7wX/w/IEb3VjKqZGVxGhYItSajy0t2f2&#10;mQSzb0N21fjvuwWhx2FmvmHmy87U4kqtqywrGA0jEMS51RUXCg7Z2/MrCOeRNdaWScGdHCwXvac5&#10;ptre+Iuue1+IAGGXooLS+yaV0uUlGXRD2xAH72Rbgz7ItpC6xVuAm1rGUTSRBisOCyU2tC4pP+8v&#10;RkH2eam1Se7fyTsed1X2g+dt96HUoN+tZiA8df4//GhvtII4SsbxZDpOXuDvU/gDcvE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e90fXywAAAOMAAAAPAAAAAAAAAAAAAAAAAJgC&#10;AABkcnMvZG93bnJldi54bWxQSwUGAAAAAAQABAD1AAAAkAMAAAAA&#10;" path="m401354,281772c611815,100010,880626,-1,1158711,-1r,1158712l401354,281772xe" fillcolor="#3d8e92" stroked="f" strokeweight="1pt">
                    <v:stroke joinstyle="miter"/>
                    <v:path arrowok="t" o:connecttype="custom" o:connectlocs="401354,281772;1158711,-1;1158711,1158711;401354,281772" o:connectangles="0,0,0,0"/>
                  </v:shape>
                  <v:shapetype id="_x0000_t32" coordsize="21600,21600" o:spt="32" o:oned="t" path="m,l21600,21600e" filled="f">
                    <v:path arrowok="t" fillok="f" o:connecttype="none"/>
                    <o:lock v:ext="edit" shapetype="t"/>
                  </v:shapetype>
                  <v:shape id="Straight Arrow Connector 2074269474" o:spid="_x0000_s2082" type="#_x0000_t32" style="position:absolute;left:35891;top:41702;width:108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HAiP6csAAADjAAAADwAA&#10;AAAAAAAAAAAAAAChAgAAZHJzL2Rvd25yZXYueG1sUEsFBgAAAAAEAAQA+QAAAJkDAAAAAA==&#10;" strokecolor="#3d8e92" strokeweight="3pt">
                    <v:stroke endarrow="oval" joinstyle="miter"/>
                    <o:lock v:ext="edit" shapetype="f"/>
                  </v:shape>
                  <v:shape id="Text Placeholder 12" o:spid="_x0000_s2083" type="#_x0000_t202" style="position:absolute;left:49897;top:39301;width:18258;height:76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y0coA&#10;AADjAAAADwAAAGRycy9kb3ducmV2LnhtbESP3UoDMRSE74W+QzgF72y2S211bVqKUCzijWsf4LA5&#10;bpbdnIRN9kef3giCl8PMfMPsj7PtxEh9aBwrWK8yEMSV0w3XCq4f57sHECEia+wck4IvCnA8LG72&#10;WGg38TuNZaxFgnAoUIGJ0RdShsqQxbBynjh5n663GJPsa6l7nBLcdjLPsq202HBaMOjp2VDVloNV&#10;cB5eLnb8loN/LauJjW+H61ur1O1yPj2BiDTH//Bf+6IV5Nluk28fN7t7+P2U/oA8/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yM8tHKAAAA4wAAAA8AAAAAAAAAAAAAAAAAmAIA&#10;AGRycy9kb3ducmV2LnhtbFBLBQYAAAAABAAEAPUAAACPAwAAAAA=&#10;" filled="f" stroked="f">
                    <v:path arrowok="t"/>
                    <v:textbo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نموذج الحوكمة المستدامة</w:t>
                          </w:r>
                        </w:p>
                      </w:txbxContent>
                    </v:textbox>
                  </v:shape>
                  <v:shape id="TextBox 31" o:spid="_x0000_s2084" type="#_x0000_t202" style="position:absolute;left:21694;top:32794;width:8141;height:8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KKvMkA&#10;AADjAAAADwAAAGRycy9kb3ducmV2LnhtbESPzU7DMBCE70i8g7VI3KjdqKQQ6lYVP1IPXCjhvoqX&#10;OCJeR/HSpG+PkZA4jmbmG81mN4denWhMXWQLy4UBRdxE13FroX5/ubkDlQTZYR+ZLJwpwW57ebHB&#10;ysWJ3+h0lFZlCKcKLXiRodI6NZ4CpkUciLP3GceAkuXYajfilOGh14UxpQ7YcV7wONCjp+br+B0s&#10;iLj98lw/h3T4mF+fJm+aW6ytvb6a9w+ghGb5D/+1D85CYdarorxfrU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TKKvMkAAADjAAAADwAAAAAAAAAAAAAAAACYAgAA&#10;ZHJzL2Rvd25yZXYueG1sUEsFBgAAAAAEAAQA9QAAAI4DAAAAAA==&#10;" filled="f" stroked="f">
                    <v:textbox style="mso-fit-shape-to-text:t">
                      <w:txbxContent>
                        <w:p w:rsidR="00671334" w:rsidRDefault="00671334" w:rsidP="00BB7BB8">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05</w:t>
                          </w:r>
                        </w:p>
                      </w:txbxContent>
                    </v:textbox>
                  </v:shape>
                </v:group>
                <v:group id="Group 2074269477" o:spid="_x0000_s2085" style="position:absolute;left:3314;top:4929;width:70579;height:44031" coordorigin="3314,4929" coordsize="70578,440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Cd0G&#10;Vs0AAADjAAAADwAAAAAAAAAAAAAAAACqAgAAZHJzL2Rvd25yZXYueG1sUEsFBgAAAAAEAAQA+gAA&#10;AKQDAAAAAA==&#10;">
                  <v:shape id="Pie 58" o:spid="_x0000_s2086" style="position:absolute;left:3314;top:4929;width:44031;height:44031;rotation:5371804fd;visibility:visible;mso-wrap-style:square;v-text-anchor:middle" coordsize="4403101,4403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ZNMcA&#10;AADjAAAADwAAAGRycy9kb3ducmV2LnhtbERPS27CMBDdV+IO1iB1VxxCSiBgEPQjIbGBwAGGeEgi&#10;4nEUu5Devl5UYvn0/st1bxpxp87VlhWMRxEI4sLqmksF59P32wyE88gaG8uk4JccrFeDlyVm2j74&#10;SPfclyKEsMtQQeV9m0npiooMupFtiQN3tZ1BH2BXSt3hI4SbRsZRNJUGaw4NFbb0UVFxy3+MAulm&#10;lvNDc3n/yrf79GKTyed1p9TrsN8sQHjq/VP8795pBXGUJvF0nqRhdPgU/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kWTTHAAAA4wAAAA8AAAAAAAAAAAAAAAAAmAIAAGRy&#10;cy9kb3ducmV2LnhtbFBLBQYAAAAABAAEAPUAAACMAwAAAAA=&#10;" path="m762572,535368c1162448,190020,1673189,,2201551,r,2201551l762572,535368xe" fillcolor="#9fcfd1" stroked="f" strokeweight="1pt">
                    <v:stroke joinstyle="miter"/>
                    <v:path arrowok="t" o:connecttype="custom" o:connectlocs="762572,535368;2201551,0;2201551,2201551;762572,535368" o:connectangles="0,0,0,0"/>
                  </v:shape>
                  <v:shape id="Straight Arrow Connector 2074269479" o:spid="_x0000_s2087" type="#_x0000_t32" style="position:absolute;left:42791;top:12302;width:10800;height:4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lxJskAAADjAAAADwAAAGRycy9kb3ducmV2LnhtbESPwU7DMBBE70j8g7VI3KhNVKU0rVsh&#10;oAKOpBw4buNtHBGvI9sk4e8xEhLH0cy80Wz3s+vFSCF2njXcLhQI4sabjlsN78fDzR2ImJAN9p5J&#10;wzdF2O8uL7ZYGT/xG411akWGcKxQg01pqKSMjSWHceEH4uydfXCYsgytNAGnDHe9LJQqpcOO84LF&#10;gR4sNZ/1l9PgT3IqW3V4sh/u8VUen8+h9qPW11fz/QZEojn9h//aL0ZDoVbLolwvV2v4/ZT/gNz9&#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s5cSbJAAAA4wAAAA8AAAAA&#10;AAAAAAAAAAAAoQIAAGRycy9kb3ducmV2LnhtbFBLBQYAAAAABAAEAPkAAACXAwAAAAA=&#10;" strokecolor="#9fcfd1" strokeweight="3pt">
                    <v:stroke endarrow="oval" joinstyle="miter"/>
                  </v:shape>
                  <v:shape id="Text Placeholder 12" o:spid="_x0000_s2088" type="#_x0000_t202" style="position:absolute;left:58889;top:9629;width:15004;height:110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4hbsgA&#10;AADjAAAADwAAAGRycy9kb3ducmV2LnhtbESPy2rDMBBF94X+g5hAdo0cE9LUjRJKITSUburmAwZr&#10;ahlbI2HJj+Tro0Why8t9cfbH2XZipD40jhWsVxkI4srphmsFl5/T0w5EiMgaO8ek4EoBjofHhz0W&#10;2k38TWMZa5FGOBSowMToCylDZchiWDlPnLxf11uMSfa11D1Oadx2Ms+yrbTYcHow6OndUNWWg1Vw&#10;Gj7OdrzJwX+W1cTGt8Plq1VquZjfXkFEmuN/+K991gry7HmTb182u0SRmBIPyMM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LiFuyAAAAOMAAAAPAAAAAAAAAAAAAAAAAJgCAABk&#10;cnMvZG93bnJldi54bWxQSwUGAAAAAAQABAD1AAAAjQMAAAAA&#10;" filled="f" stroked="f">
                    <v:path arrowok="t"/>
                    <v:textbo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نموذج الحوكمة الرقمية</w:t>
                          </w:r>
                        </w:p>
                      </w:txbxContent>
                    </v:textbox>
                  </v:shape>
                  <v:shape id="TextBox 36" o:spid="_x0000_s2089" type="#_x0000_t202" style="position:absolute;left:35440;top:16646;width:10798;height:8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5i78kA&#10;AADjAAAADwAAAGRycy9kb3ducmV2LnhtbESPzU7DMBCE70i8g7VI3KidqJQS6lYVP1IPXCjhvoqX&#10;OCJeR/HSpG+PkZA4jmbmG81mN4denWhMXWQLxcKAIm6i67i1UL+/3KxBJUF22EcmC2dKsNteXmyw&#10;cnHiNzodpVUZwqlCC15kqLROjaeAaREH4ux9xjGgZDm22o04ZXjodWnMSgfsOC94HOjRU/N1/A4W&#10;RNy+ONfPIR0+5tenyZvmFmtrr6/m/QMooVn+w3/tg7NQmrtlubpfrg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w5i78kAAADjAAAADwAAAAAAAAAAAAAAAACYAgAA&#10;ZHJzL2Rvd25yZXYueG1sUEsFBgAAAAAEAAQA9QAAAI4DAAAAAA==&#10;" filled="f" stroked="f">
                    <v:textbox style="mso-fit-shape-to-text:t">
                      <w:txbxContent>
                        <w:p w:rsidR="00671334" w:rsidRDefault="00671334" w:rsidP="00BB7BB8">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02</w:t>
                          </w:r>
                        </w:p>
                      </w:txbxContent>
                    </v:textbox>
                  </v:shape>
                </v:group>
                <v:group id="Group 2074269482" o:spid="_x0000_s2090" style="position:absolute;left:6790;top:8405;width:70490;height:37079" coordorigin="6790,8405" coordsize="70489,37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sf9Xp&#10;zAAAAOMAAAAPAAAAAAAAAAAAAAAAAKoCAABkcnMvZG93bnJldi54bWxQSwUGAAAAAAQABAD6AAAA&#10;owMAAAAA&#10;">
                  <v:shape id="Pie 57" o:spid="_x0000_s2091" style="position:absolute;left:6790;top:8405;width:37079;height:37079;rotation:7967733fd;visibility:visible;mso-wrap-style:square;v-text-anchor:middle" coordsize="3707874,37078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qd8MwA&#10;AADjAAAADwAAAGRycy9kb3ducmV2LnhtbESP3WrCQBSE74W+w3IK3ohuGoM/qau0ikXqVWMe4JA9&#10;JqHZs2l21fj23ULBy2FmvmFWm9404kqdqy0reJlEIIgLq2suFeSn/XgBwnlkjY1lUnAnB5v102CF&#10;qbY3/qJr5ksRIOxSVFB536ZSuqIig25iW+LgnW1n0AfZlVJ3eAtw08g4imbSYM1hocKWthUV39nF&#10;KPj8yJL8vJyXx1FyxO30ffeTm51Sw+f+7RWEp94/wv/tg1YQR/Mkni2TxRT+PoU/IN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z7qd8MwAAADjAAAADwAAAAAAAAAAAAAAAACY&#10;AgAAZHJzL2Rvd25yZXYueG1sUEsFBgAAAAAEAAQA9QAAAJEDAAAAAA==&#10;" path="m642166,450836c978904,160016,1409001,,1853937,r,1853937l642166,450836xe" fillcolor="#bfbfbf [2412]" stroked="f" strokeweight="1pt">
                    <v:stroke joinstyle="miter"/>
                    <v:path arrowok="t" o:connecttype="custom" o:connectlocs="642166,450836;1853937,0;1853937,1853937;642166,450836" o:connectangles="0,0,0,0"/>
                  </v:shape>
                  <v:shape id="Straight Arrow Connector 2074269484" o:spid="_x0000_s2092" type="#_x0000_t32" style="position:absolute;left:46347;top:22130;width:108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OlT79XMAAAA4wAAAA8A&#10;AAAAAAAAAAAAAAAAoQIAAGRycy9kb3ducmV2LnhtbFBLBQYAAAAABAAEAPkAAACaAwAAAAA=&#10;" strokecolor="#a5a5a5" strokeweight="3pt">
                    <v:stroke endarrow="oval" joinstyle="miter"/>
                  </v:shape>
                  <v:shape id="Text Placeholder 12" o:spid="_x0000_s2093" type="#_x0000_t202" style="position:absolute;left:61470;top:19596;width:15810;height:8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mC9soA&#10;AADjAAAADwAAAGRycy9kb3ducmV2LnhtbESP3UoDMRSE74W+QzgF72y2S611bVqKUCzijWsf4LA5&#10;bpbdnIRN9kef3giCl8PMfMPsj7PtxEh9aBwrWK8yEMSV0w3XCq4f57sdiBCRNXaOScEXBTgeFjd7&#10;LLSb+J3GMtYiQTgUqMDE6AspQ2XIYlg5T5y8T9dbjEn2tdQ9TgluO5ln2VZabDgtGPT0bKhqy8Eq&#10;OA8vFzt+y8G/ltXExrfD9a1V6nY5n55ARJrjf/ivfdEK8uxhk28fN7t7+P2U/oA8/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lZgvbKAAAA4wAAAA8AAAAAAAAAAAAAAAAAmAIA&#10;AGRycy9kb3ducmV2LnhtbFBLBQYAAAAABAAEAPUAAACPAwAAAAA=&#10;" filled="f" stroked="f">
                    <v:path arrowok="t"/>
                    <v:textbo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نموذج الحوكمة القائمة على البيانات</w:t>
                          </w:r>
                        </w:p>
                      </w:txbxContent>
                    </v:textbox>
                  </v:shape>
                  <v:shape id="TextBox 41" o:spid="_x0000_s2094" type="#_x0000_t202" style="position:absolute;left:34337;top:25745;width:10806;height:8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f6m8kA&#10;AADjAAAADwAAAGRycy9kb3ducmV2LnhtbESPzU7DMBCE70i8g7VI3KjdqIQS6lYVP1IPXCjhvoqX&#10;OCJeR/HSpG+PkZA4jmbmG81mN4denWhMXWQLy4UBRdxE13FroX5/uVmDSoLssI9MFs6UYLe9vNhg&#10;5eLEb3Q6SqsyhFOFFrzIUGmdGk8B0yIOxNn7jGNAyXJstRtxyvDQ68KYUgfsOC94HOjRU/N1/A4W&#10;RNx+ea6fQzp8zK9PkzfNLdbWXl/N+wdQQrP8h//aB2ehMHerorxfrU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Of6m8kAAADjAAAADwAAAAAAAAAAAAAAAACYAgAA&#10;ZHJzL2Rvd25yZXYueG1sUEsFBgAAAAAEAAQA9QAAAI4DAAAAAA==&#10;" filled="f" stroked="f">
                    <v:textbox style="mso-fit-shape-to-text:t">
                      <w:txbxContent>
                        <w:p w:rsidR="00671334" w:rsidRDefault="00671334" w:rsidP="00BB7BB8">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03</w:t>
                          </w:r>
                        </w:p>
                      </w:txbxContent>
                    </v:textbox>
                  </v:shape>
                </v:group>
                <v:group id="Group 2074269487" o:spid="_x0000_s2095" style="position:absolute;left:10428;top:11823;width:63137;height:30126" coordorigin="10428,11823" coordsize="63137,30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8CHZx&#10;zAAAAOMAAAAPAAAAAAAAAAAAAAAAAKoCAABkcnMvZG93bnJldi54bWxQSwUGAAAAAAQABAD6AAAA&#10;owMAAAAA&#10;">
                  <v:shape id="Pie 56" o:spid="_x0000_s2096" style="position:absolute;left:10428;top:11823;width:30126;height:30126;rotation:10629163fd;visibility:visible;mso-wrap-style:square;v-text-anchor:middle" coordsize="3012648,3012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RzssYA&#10;AADjAAAADwAAAGRycy9kb3ducmV2LnhtbERPTWuDQBC9B/oflin0lqwVscZmE0ogWOhJDYTeBneq&#10;UndW3I3af989FHp8vO/DaTWDmGlyvWUFz7sIBHFjdc+tgmt92WYgnEfWOFgmBT/k4HR82Bww13bh&#10;kubKtyKEsMtRQef9mEvpmo4Mup0diQP3ZSeDPsCplXrCJYSbQcZRlEqDPYeGDkc6d9R8V3ejoGE5&#10;lwXX54/CfKb7dNG3bPZKPT2ub68gPK3+X/znftcK4uglidN9koXR4VP4A/L4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RzssYAAADjAAAADwAAAAAAAAAAAAAAAACYAgAAZHJz&#10;L2Rvd25yZXYueG1sUEsFBgAAAAAEAAQA9QAAAIsDAAAAAA==&#10;" path="m521760,366304c795360,130013,1144813,,1506324,r,1506324l521760,366304xe" fillcolor="#ffc000" stroked="f" strokeweight="1pt">
                    <v:stroke joinstyle="miter"/>
                    <v:path arrowok="t" o:connecttype="custom" o:connectlocs="521760,366304;1506324,0;1506324,1506324;521760,366304" o:connectangles="0,0,0,0"/>
                  </v:shape>
                  <v:shape id="Straight Arrow Connector 2074269489" o:spid="_x0000_s2097" type="#_x0000_t32" style="position:absolute;left:42791;top:31916;width:108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TbiCg8sAAADjAAAADwAA&#10;AAAAAAAAAAAAAAChAgAAZHJzL2Rvd25yZXYueG1sUEsFBgAAAAAEAAQA+QAAAJkDAAAAAA==&#10;" strokecolor="#ffc000" strokeweight="3pt">
                    <v:stroke endarrow="oval" joinstyle="miter"/>
                  </v:shape>
                  <v:shape id="Text Placeholder 12" o:spid="_x0000_s2098" type="#_x0000_t202" style="position:absolute;left:58562;top:29563;width:15003;height:7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e3s8gA&#10;AADjAAAADwAAAGRycy9kb3ducmV2LnhtbESPy2rDMBBF94X+g5hAdo0cE9LGjRJKITSUburmAwZr&#10;ahlbI2HJj+Tro0Why8t9cfbH2XZipD40jhWsVxkI4srphmsFl5/T0wuIEJE1do5JwZUCHA+PD3ss&#10;tJv4m8Yy1iKNcChQgYnRF1KGypDFsHKeOHm/rrcYk+xrqXuc0rjtZJ5lW2mx4fRg0NO7oaotB6vg&#10;NHyc7XiTg/8sq4mNb4fLV6vUcjG/vYKINMf/8F/7rBXk2fMm3+42u0SRmBIPyMM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97ezyAAAAOMAAAAPAAAAAAAAAAAAAAAAAJgCAABk&#10;cnMvZG93bnJldi54bWxQSwUGAAAAAAQABAD1AAAAjQMAAAAA&#10;" filled="f" stroked="f">
                    <v:path arrowok="t"/>
                    <v:textbo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نموذج الحوكمة الرشيقة</w:t>
                          </w:r>
                        </w:p>
                      </w:txbxContent>
                    </v:textbox>
                  </v:shape>
                  <v:shape id="TextBox 46" o:spid="_x0000_s2099" type="#_x0000_t202" style="position:absolute;left:28454;top:32257;width:10798;height:8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f0MskA&#10;AADjAAAADwAAAGRycy9kb3ducmV2LnhtbESPzU7DMBCE70i8g7VI3KidqBQa6lYVP1IPXCjhvoqX&#10;OCJeR/HSpG+PkZA4jmbmG81mN4denWhMXWQLxcKAIm6i67i1UL+/3NyDSoLssI9MFs6UYLe9vNhg&#10;5eLEb3Q6SqsyhFOFFrzIUGmdGk8B0yIOxNn7jGNAyXJstRtxyvDQ69KYlQ7YcV7wONCjp+br+B0s&#10;iLh9ca6fQzp8zK9PkzfNLdbWXl/N+wdQQrP8h//aB2ehNHfLcrVerg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tf0MskAAADjAAAADwAAAAAAAAAAAAAAAACYAgAA&#10;ZHJzL2Rvd25yZXYueG1sUEsFBgAAAAAEAAQA9QAAAI4DAAAAAA==&#10;" filled="f" stroked="f">
                    <v:textbox style="mso-fit-shape-to-text:t">
                      <w:txbxContent>
                        <w:p w:rsidR="00671334" w:rsidRDefault="00671334" w:rsidP="00BB7BB8">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04</w:t>
                          </w:r>
                        </w:p>
                      </w:txbxContent>
                    </v:textbox>
                  </v:shape>
                </v:group>
                <v:group id="Group 2074269492" o:spid="_x0000_s2100" style="position:absolute;width:66462;height:52378" coordsize="66462,52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pkM0&#10;zAAAAOMAAAAPAAAAAAAAAAAAAAAAAKoCAABkcnMvZG93bnJldi54bWxQSwUGAAAAAAQABAD6AAAA&#10;owMAAAAA&#10;">
                  <v:shape id="Pie 59" o:spid="_x0000_s2101" style="position:absolute;top:1394;width:50983;height:50984;rotation:2720705fd;visibility:visible;mso-wrap-style:square;v-text-anchor:middle" coordsize="5098327,5098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TPhssA&#10;AADjAAAADwAAAGRycy9kb3ducmV2LnhtbESPQWvCQBSE7wX/w/KE3urGVNKauoqIoYWeTKXnR/aZ&#10;LM2+jdmNxv76bqHQ4zAz3zCrzWhbcaHeG8cK5rMEBHHltOFawfGjeHgG4QOyxtYxKbiRh816crfC&#10;XLsrH+hShlpECPscFTQhdLmUvmrIop+5jjh6J9dbDFH2tdQ9XiPctjJNkkxaNBwXGuxo11D1VQ5W&#10;wckUc7/PPr9v5XF3Hl7fh7MpBqXup+P2BUSgMfyH/9pvWkGaPC3SbLlYPsLvp/gH5Po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ZJM+GywAAAOMAAAAPAAAAAAAAAAAAAAAAAJgC&#10;AABkcnMvZG93bnJldi54bWxQSwUGAAAAAAQABAD1AAAAkAMAAAAA&#10;" path="m882978,619899c1345993,220022,1937376,,2549164,r,2549164l882978,619899xe" fillcolor="#50a3a7" stroked="f" strokeweight="1pt">
                    <v:stroke joinstyle="miter"/>
                    <v:path arrowok="t" o:connecttype="custom" o:connectlocs="882978,619899;2549164,0;2549164,2549164;882978,619899" o:connectangles="0,0,0,0"/>
                  </v:shape>
                  <v:oval id="Oval 2074269494" o:spid="_x0000_s2102" style="position:absolute;left:19605;top:21000;width:11772;height:117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AHmsoA&#10;AADjAAAADwAAAGRycy9kb3ducmV2LnhtbESPQWvCQBSE74L/YXmCl1I3jWlqUlcpouDRail4e2Sf&#10;SWj2bciuJv77bqHgcZiZb5jlejCNuFHnassKXmYRCOLC6ppLBV+n3fMChPPIGhvLpOBODtar8WiJ&#10;ubY9f9Lt6EsRIOxyVFB53+ZSuqIig25mW+LgXWxn0AfZlVJ32Ae4aWQcRak0WHNYqLClTUXFz/Fq&#10;FGxP+ul7n75m6HaH7DzvF17LQqnpZPh4B+Fp8I/wf3uvFcTRWxKnWZIl8Pcp/A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NwB5rKAAAA4wAAAA8AAAAAAAAAAAAAAAAAmAIA&#10;AGRycy9kb3ducmV2LnhtbFBLBQYAAAAABAAEAPUAAACPAwAAAAA=&#10;" fillcolor="window" strokecolor="#70ad47" strokeweight="1pt">
                    <v:stroke joinstyle="miter"/>
                  </v:oval>
                  <v:shape id="Straight Arrow Connector 2074269495" o:spid="_x0000_s2103" type="#_x0000_t32" style="position:absolute;left:35891;top:2516;width:108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RFaSLJAAAA4wAAAA8AAAAA&#10;AAAAAAAAAAAAoQIAAGRycy9kb3ducmV2LnhtbFBLBQYAAAAABAAEAPkAAACXAwAAAAA=&#10;" strokecolor="#50a3a7" strokeweight="3pt">
                    <v:stroke endarrow="oval" joinstyle="miter"/>
                  </v:shape>
                  <v:shape id="Text Placeholder 12" o:spid="_x0000_s2104" type="#_x0000_t202" style="position:absolute;left:51459;width:15003;height:110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XMoA&#10;AADjAAAADwAAAGRycy9kb3ducmV2LnhtbESP3UrDQBSE7wXfYTmCd3bTUKJNuy0iFIt4Y9oHOGSP&#10;2ZDs2SW7+dGndwXBy2FmvmH2x8X2YqIhtI4VrFcZCOLa6ZYbBdfL6eEJRIjIGnvHpOCLAhwPtzd7&#10;LLWb+YOmKjYiQTiUqMDE6EspQ23IYlg5T5y8TzdYjEkOjdQDzglue5lnWSEttpwWDHp6MVR31WgV&#10;nMbXs52+5ejfqnpm47vx+t4pdX+3PO9ARFrif/ivfdYK8uxxkxfbzbaA30/pD8jD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xSilzKAAAA4wAAAA8AAAAAAAAAAAAAAAAAmAIA&#10;AGRycy9kb3ducmV2LnhtbFBLBQYAAAAABAAEAPUAAACPAwAAAAA=&#10;" filled="f" stroked="f">
                    <v:path arrowok="t"/>
                    <v:textbox>
                      <w:txbxContent>
                        <w:p w:rsidR="00671334" w:rsidRPr="00BB7BB8" w:rsidRDefault="00671334"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نموذج الحوكمة التشاركية</w:t>
                          </w:r>
                        </w:p>
                      </w:txbxContent>
                    </v:textbox>
                  </v:shape>
                  <v:shape id="TextBox 52" o:spid="_x0000_s2105" type="#_x0000_t202" style="position:absolute;left:28143;top:6869;width:10798;height:8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LJ3ckA&#10;AADjAAAADwAAAGRycy9kb3ducmV2LnhtbESPzU7DMBCE70i8g7VI3KjdqLQ01K0qfqQeuLSE+ype&#10;4oh4HcVLk749RkLiOJqZbzSb3RQ6daYhtZEtzGcGFHEdXcuNher99e4BVBJkh11ksnChBLvt9dUG&#10;SxdHPtL5JI3KEE4lWvAifal1qj0FTLPYE2fvMw4BJcuh0W7AMcNDpwtjljpgy3nBY09Pnuqv03ew&#10;IOL280v1EtLhY3p7Hr2p77Gy9vZm2j+CEprkP/zXPjgLhVktiuV6sV7B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nLJ3ckAAADjAAAADwAAAAAAAAAAAAAAAACYAgAA&#10;ZHJzL2Rvd25yZXYueG1sUEsFBgAAAAAEAAQA9QAAAI4DAAAAAA==&#10;" filled="f" stroked="f">
                    <v:textbox style="mso-fit-shape-to-text:t">
                      <w:txbxContent>
                        <w:p w:rsidR="00671334" w:rsidRDefault="00671334" w:rsidP="00BB7BB8">
                          <w:pPr>
                            <w:bidi w:val="0"/>
                            <w:jc w:val="center"/>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01</w:t>
                          </w:r>
                        </w:p>
                      </w:txbxContent>
                    </v:textbox>
                  </v:shape>
                </v:group>
                <w10:wrap anchorx="page"/>
                <w10:anchorlock/>
              </v:group>
            </w:pict>
          </mc:Fallback>
        </mc:AlternateContent>
      </w:r>
    </w:p>
    <w:p w:rsidR="009762C9" w:rsidRPr="006B556E" w:rsidRDefault="009762C9" w:rsidP="002F37B7">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3558117A" wp14:editId="268E479F">
                <wp:extent cx="5731510" cy="892088"/>
                <wp:effectExtent l="0" t="0" r="2540" b="22860"/>
                <wp:docPr id="207426837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374" name="مجموعة 47"/>
                        <wpg:cNvGrpSpPr/>
                        <wpg:grpSpPr>
                          <a:xfrm>
                            <a:off x="0" y="0"/>
                            <a:ext cx="5731510" cy="895351"/>
                            <a:chOff x="0" y="0"/>
                            <a:chExt cx="5878196" cy="918845"/>
                          </a:xfrm>
                        </wpg:grpSpPr>
                        <wpg:grpSp>
                          <wpg:cNvPr id="2074268375" name="مجموعة 48"/>
                          <wpg:cNvGrpSpPr/>
                          <wpg:grpSpPr>
                            <a:xfrm>
                              <a:off x="0" y="0"/>
                              <a:ext cx="5878196" cy="918845"/>
                              <a:chOff x="0" y="0"/>
                              <a:chExt cx="6240348" cy="919070"/>
                            </a:xfrm>
                          </wpg:grpSpPr>
                          <wpg:grpSp>
                            <wpg:cNvPr id="2074268376" name="مجموعة 49"/>
                            <wpg:cNvGrpSpPr/>
                            <wpg:grpSpPr>
                              <a:xfrm>
                                <a:off x="0" y="169208"/>
                                <a:ext cx="5433072" cy="580613"/>
                                <a:chOff x="0" y="169208"/>
                                <a:chExt cx="5433072" cy="580613"/>
                              </a:xfrm>
                            </wpg:grpSpPr>
                            <wps:wsp>
                              <wps:cNvPr id="20742683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37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80"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نموذج الحوكمة التشاركية</w:t>
                                </w:r>
                              </w:p>
                            </w:txbxContent>
                          </wps:txbx>
                          <wps:bodyPr wrap="square" rtlCol="1">
                            <a:spAutoFit/>
                          </wps:bodyPr>
                        </wps:wsp>
                      </wpg:grpSp>
                      <pic:pic xmlns:pic="http://schemas.openxmlformats.org/drawingml/2006/picture">
                        <pic:nvPicPr>
                          <pic:cNvPr id="2074268381"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0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mEP75A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">
                <v:group id="مجموعة 47" o:spid="_x0000_s210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Rfq79&#10;zAAAAOMAAAAPAAAAAAAAAAAAAAAAAKoCAABkcnMvZG93bnJldi54bWxQSwUGAAAAAAQABAD6AAAA&#10;owMAAAAA&#10;">
                  <v:group id="مجموعة 48" o:spid="_x0000_s210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4yC2bL&#10;AAAA4wAAAA8AAAAAAAAAAAAAAAAAqgIAAGRycy9kb3ducmV2LnhtbFBLBQYAAAAABAAEAPoAAACi&#10;AwAAAAA=&#10;">
                    <v:group id="مجموعة 49" o:spid="_x0000_s210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O4JUR&#10;zAAAAOMAAAAPAAAAAAAAAAAAAAAAAKoCAABkcnMvZG93bnJldi54bWxQSwUGAAAAAAQABAD6AAAA&#10;owMAAAAA&#10;">
                      <v:shape id="شكل حر 50" o:spid="_x0000_s211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pvicoA&#10;AADjAAAADwAAAGRycy9kb3ducmV2LnhtbESPQWvCQBSE74X+h+UJvdWNsSYSs5EiCFI8mLTF6yP7&#10;moRm34bsqum/dwuFHoeZ+YbJt5PpxZVG11lWsJhHIIhrqztuFHy875/XIJxH1thbJgU/5GBbPD7k&#10;mGl745KulW9EgLDLUEHr/ZBJ6eqWDLq5HYiD92VHgz7IsZF6xFuAm17GUZRIgx2HhRYH2rVUf1cX&#10;oyB5W51Pp3q/KqvD8ujI6E9tvVJPs+l1A8LT5P/Df+2DVhBH6UucrJdpCr+fwh+QxR0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d6b4n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1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qTWccA&#10;AADjAAAADwAAAGRycy9kb3ducmV2LnhtbERPy2rCQBTdF/oPwy10I83EtD5IHUUUoUuNpeubzO0k&#10;NHMnZqYx/fvOQnB5OO/VZrStGKj3jWMF0yQFQVw53bBR8Hk+vCxB+ICssXVMCv7Iw2b9+LDCXLsr&#10;n2goghExhH2OCuoQulxKX9Vk0SeuI47ct+sthgh7I3WP1xhuW5ml6VxabDg21NjRrqbqp/i1CvBi&#10;j1+lC84PpTH7yawbJ3qm1PPTuH0HEWgMd/HN/aEVZOniLZsvXxdxdPwU/4Bc/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56k1nHAAAA4wAAAA8AAAAAAAAAAAAAAAAAmAIAAGRy&#10;cy9kb3ducmV2LnhtbFBLBQYAAAAABAAEAPUAAACMAwAAAAA=&#10;" fillcolor="#a5a5a5 [2092]" stroked="f" strokeweight="1pt">
                        <v:stroke joinstyle="miter"/>
                      </v:roundrect>
                    </v:group>
                    <v:oval id="شكل بيضاوي 52" o:spid="_x0000_s211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pudssA&#10;AADjAAAADwAAAGRycy9kb3ducmV2LnhtbESPUUvDMBSF3wX/Q7iCby4xSjfrsiGKoDBh69yeL81d&#10;W9bclCau3b83wsDHwznnO5z5cnStOFEfGs8G7icKBHHpbcOVge/t+90MRIjIFlvPZOBMAZaL66s5&#10;5tYPvKFTESuRIBxyNFDH2OVShrImh2HiO+LkHXzvMCbZV9L2OCS4a6VWKpMOG04LNXb0WlN5LH6c&#10;gfXxsDvvP1fqq/JDkQ3uTWu7Neb2Znx5BhFpjP/hS/vDGtBq+qiz2cP0Cf4+pT8gF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Sqm52ywAAAOMAAAAPAAAAAAAAAAAAAAAAAJgC&#10;AABkcnMvZG93bnJldi54bWxQSwUGAAAAAAQABAD1AAAAkAMAAAAA&#10;" filled="f" strokecolor="#168489" strokeweight="1pt">
                      <v:stroke joinstyle="miter"/>
                    </v:oval>
                  </v:group>
                  <v:shape id="مربع نص 41" o:spid="_x0000_s211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PxqMgA&#10;AADjAAAADwAAAGRycy9kb3ducmV2LnhtbESPy07DMBBF90j8gzVI7KjdAG0U6lYVD6kLNpR0P4qH&#10;OCIeR/HQpH+PF0gsr+5LZ7ObQ6/ONKYusoXlwoAibqLruLVQf77dlaCSIDvsI5OFCyXYba+vNli5&#10;OPEHnY/SqjzCqUILXmSotE6Np4BpEQfi7H3FMaBkObbajTjl8dDrwpiVDthxfvA40LOn5vv4EyyI&#10;uP3yUr+GdDjN7y+TN80j1tbe3sz7J1BCs/yH/9oHZ6Ew64diVd6XmSIzZR7Q2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M/GoyAAAAOMAAAAPAAAAAAAAAAAAAAAAAJgCAABk&#10;cnMvZG93bnJldi54bWxQSwUGAAAAAAQABAD1AAAAjQM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نموذج الحوكمة التشاركية</w:t>
                          </w:r>
                        </w:p>
                      </w:txbxContent>
                    </v:textbox>
                  </v:shape>
                </v:group>
                <v:shape id="صورة 54" o:spid="_x0000_s211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LioHZPNAAAA4wAAAA8AAAAA&#10;AAAAAAAAAAAAnwIAAGRycy9kb3ducmV2LnhtbFBLBQYAAAAABAAEAPcAAACZAwAAAAA=&#10;">
                  <v:imagedata r:id="rId81" o:title=""/>
                  <v:path arrowok="t"/>
                </v:shape>
                <w10:wrap anchorx="page"/>
                <w10:anchorlock/>
              </v:group>
            </w:pict>
          </mc:Fallback>
        </mc:AlternateContent>
      </w:r>
    </w:p>
    <w:p w:rsidR="00181023" w:rsidRPr="006B556E" w:rsidRDefault="00181023" w:rsidP="00512C5E">
      <w:pPr>
        <w:spacing w:line="360" w:lineRule="auto"/>
        <w:rPr>
          <w:rFonts w:ascii="Sakkal Majalla" w:hAnsi="Sakkal Majalla"/>
          <w:sz w:val="32"/>
          <w:szCs w:val="32"/>
        </w:rPr>
      </w:pPr>
      <w:r w:rsidRPr="006B556E">
        <w:rPr>
          <w:rFonts w:ascii="Sakkal Majalla" w:hAnsi="Sakkal Majalla"/>
          <w:sz w:val="32"/>
          <w:szCs w:val="32"/>
          <w:rtl/>
        </w:rPr>
        <w:t>تتميز الحوكمة التشاركية بإشراك جميع أصحاب المصلحة في عملية اتخاذ القرار. هذا النموذج يعزز الشفافية والمساءلة من خلال:</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التواصل المفتوح: تسهيل تدفق المعلومات بين جميع الأطراف.</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المشاركة المتساوية: إشراك الموظفين والعملاء في تطوير السياسات.</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1A6BE17" wp14:editId="1F22E90B">
                <wp:extent cx="5731510" cy="892088"/>
                <wp:effectExtent l="0" t="0" r="2540" b="22860"/>
                <wp:docPr id="207426838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383" name="مجموعة 47"/>
                        <wpg:cNvGrpSpPr/>
                        <wpg:grpSpPr>
                          <a:xfrm>
                            <a:off x="0" y="0"/>
                            <a:ext cx="5731510" cy="895351"/>
                            <a:chOff x="0" y="0"/>
                            <a:chExt cx="5878196" cy="918845"/>
                          </a:xfrm>
                        </wpg:grpSpPr>
                        <wpg:grpSp>
                          <wpg:cNvPr id="2074268384" name="مجموعة 48"/>
                          <wpg:cNvGrpSpPr/>
                          <wpg:grpSpPr>
                            <a:xfrm>
                              <a:off x="0" y="0"/>
                              <a:ext cx="5878196" cy="918845"/>
                              <a:chOff x="0" y="0"/>
                              <a:chExt cx="6240348" cy="919070"/>
                            </a:xfrm>
                          </wpg:grpSpPr>
                          <wpg:grpSp>
                            <wpg:cNvPr id="2074268385" name="مجموعة 49"/>
                            <wpg:cNvGrpSpPr/>
                            <wpg:grpSpPr>
                              <a:xfrm>
                                <a:off x="0" y="169208"/>
                                <a:ext cx="5433072" cy="580613"/>
                                <a:chOff x="0" y="169208"/>
                                <a:chExt cx="5433072" cy="580613"/>
                              </a:xfrm>
                            </wpg:grpSpPr>
                            <wps:wsp>
                              <wps:cNvPr id="207426838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38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89" name="مربع نص 41"/>
                          <wps:cNvSpPr txBox="1"/>
                          <wps:spPr>
                            <a:xfrm>
                              <a:off x="204466" y="256663"/>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نموذج الحوكمة الرقمية</w:t>
                                </w:r>
                              </w:p>
                            </w:txbxContent>
                          </wps:txbx>
                          <wps:bodyPr wrap="square" rtlCol="1">
                            <a:spAutoFit/>
                          </wps:bodyPr>
                        </wps:wsp>
                      </wpg:grpSp>
                      <pic:pic xmlns:pic="http://schemas.openxmlformats.org/drawingml/2006/picture">
                        <pic:nvPicPr>
                          <pic:cNvPr id="2074268390"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1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r/W4w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gPq/1u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211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rQkau&#10;zAAAAOMAAAAPAAAAAAAAAAAAAAAAAKoCAABkcnMvZG93bnJldi54bWxQSwUGAAAAAAQABAD6AAAA&#10;owMAAAAA&#10;">
                  <v:group id="مجموعة 48" o:spid="_x0000_s211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kq97a&#10;zAAAAOMAAAAPAAAAAAAAAAAAAAAAAKoCAABkcnMvZG93bnJldi54bWxQSwUGAAAAAAQABAD6AAAA&#10;owMAAAAA&#10;">
                    <v:group id="مجموعة 49" o:spid="_x0000_s211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L53tB&#10;zAAAAOMAAAAPAAAAAAAAAAAAAAAAAKoCAABkcnMvZG93bnJldi54bWxQSwUGAAAAAAQABAD6AAAA&#10;owMAAAAA&#10;">
                      <v:shape id="شكل حر 50" o:spid="_x0000_s211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O6NckA&#10;AADjAAAADwAAAGRycy9kb3ducmV2LnhtbESPQWvCQBSE74X+h+UJ3urGqDFEVykFQcSDphWvj+wz&#10;CWbfhuxW4793CwWPw8x8wyzXvWnEjTpXW1YwHkUgiAuray4V/HxvPlIQziNrbCyTggc5WK/e35aY&#10;aXvnI91yX4oAYZehgsr7NpPSFRUZdCPbEgfvYjuDPsiulLrDe4CbRsZRlEiDNYeFClv6qqi45r9G&#10;QbKbnQ+HYjM75tvJ3pHRJ229UsNB/7kA4an3r/B/e6sVxNF8GifpJE3g71P4A3L1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eO6Nc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2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B3DMkA&#10;AADjAAAADwAAAGRycy9kb3ducmV2LnhtbESPQWvCQBSE74X+h+UVvIhumlYN0VWKpeDRqnh+Zp+b&#10;0OzbNLuN8d+7gtDjMDPfMItVb2vRUesrxwpexwkI4sLpio2Cw/5rlIHwAVlj7ZgUXMnDavn8tMBc&#10;uwt/U7cLRkQI+xwVlCE0uZS+KMmiH7uGOHpn11oMUbZG6hYvEW5rmSbJVFqsOC6U2NC6pOJn92cV&#10;4K/dHk8uON+djPkcTpp+qCdKDV76jzmIQH34Dz/aG60gTWbv6TR7y2Zw/xT/gFz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jB3DMkAAADjAAAADwAAAAAAAAAAAAAAAACYAgAA&#10;ZHJzL2Rvd25yZXYueG1sUEsFBgAAAAAEAAQA9QAAAI4DAAAAAA==&#10;" fillcolor="#a5a5a5 [2092]" stroked="f" strokeweight="1pt">
                        <v:stroke joinstyle="miter"/>
                      </v:roundrect>
                    </v:group>
                    <v:oval id="شكل بيضاوي 52" o:spid="_x0000_s212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O7ysgA&#10;AADjAAAADwAAAGRycy9kb3ducmV2LnhtbERPXUvDMBR9F/wP4Qq+ucQoXemWDVEEhQlbp3u+NHdt&#10;WXNTmrh2/948DHw8nO/lenKdONMQWs8GHmcKBHHlbcu1ge/9+0MOIkRki51nMnChAOvV7c0SC+tH&#10;3tG5jLVIIRwKNNDE2BdShqohh2Hme+LEHf3gMCY41NIOOKZw10mtVCYdtpwaGuzptaHqVP46A9vT&#10;8edy+Nyor9qPZTa6N63t3pj7u+llASLSFP/FV/eHNaDV/Fln+VOeRqdP6Q/I1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M7vKyAAAAOMAAAAPAAAAAAAAAAAAAAAAAJgCAABk&#10;cnMvZG93bnJldi54bWxQSwUGAAAAAAQABAD1AAAAjQMAAAAA&#10;" filled="f" strokecolor="#168489" strokeweight="1pt">
                      <v:stroke joinstyle="miter"/>
                    </v:oval>
                  </v:group>
                  <v:shape id="مربع نص 41" o:spid="_x0000_s2122"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lYNckA&#10;AADjAAAADwAAAGRycy9kb3ducmV2LnhtbESPzU7DMBCE70i8g7VI3KjdACWEulXFj9QDF0q4r+Il&#10;jojXUbw06dtjJCSOo5n5RrPezqFXRxpTF9nCcmFAETfRddxaqN9frkpQSZAd9pHJwokSbDfnZ2us&#10;XJz4jY4HaVWGcKrQghcZKq1T4ylgWsSBOHufcQwoWY6tdiNOGR56XRiz0gE7zgseB3r01HwdvoMF&#10;EbdbnurnkPYf8+vT5E1zi7W1lxfz7gGU0Cz/4b/23lkozN1NsSqvy3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QlYNc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نموذج الحوكمة الرقمية</w:t>
                          </w:r>
                        </w:p>
                      </w:txbxContent>
                    </v:textbox>
                  </v:shape>
                </v:group>
                <v:shape id="صورة 54" o:spid="_x0000_s212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SPS7VywAAAOMAAAAPAAAAAAAA&#10;AAAAAAAAAJ8CAABkcnMvZG93bnJldi54bWxQSwUGAAAAAAQABAD3AAAAlwMAAAAA&#10;">
                  <v:imagedata r:id="rId81" o:title=""/>
                  <v:path arrowok="t"/>
                </v:shape>
                <w10:wrap anchorx="page"/>
                <w10:anchorlock/>
              </v:group>
            </w:pict>
          </mc:Fallback>
        </mc:AlternateContent>
      </w:r>
    </w:p>
    <w:p w:rsidR="00181023" w:rsidRPr="006B556E" w:rsidRDefault="00181023" w:rsidP="00512C5E">
      <w:pPr>
        <w:spacing w:line="360" w:lineRule="auto"/>
        <w:rPr>
          <w:rFonts w:ascii="Sakkal Majalla" w:hAnsi="Sakkal Majalla"/>
          <w:sz w:val="32"/>
          <w:szCs w:val="32"/>
        </w:rPr>
      </w:pPr>
      <w:r w:rsidRPr="006B556E">
        <w:rPr>
          <w:rFonts w:ascii="Sakkal Majalla" w:hAnsi="Sakkal Majalla"/>
          <w:sz w:val="32"/>
          <w:szCs w:val="32"/>
          <w:rtl/>
        </w:rPr>
        <w:t>يركز هذا النموذج على الاستفادة من التكنولوجيا لتحسين الكفاءة والشفافية. يتضمن:</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التحوّل السحابي: استخدام الحوسبة السحابية لتحسين الوصول إلى البيانات والمرونة.</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الأمن السيبراني: تطبيق استراتيجيات شاملة لحماية البيانات والأنظمة.</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065800E" wp14:editId="3205DCAC">
                <wp:extent cx="5731510" cy="892088"/>
                <wp:effectExtent l="0" t="0" r="2540" b="22860"/>
                <wp:docPr id="207426839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392" name="مجموعة 47"/>
                        <wpg:cNvGrpSpPr/>
                        <wpg:grpSpPr>
                          <a:xfrm>
                            <a:off x="0" y="0"/>
                            <a:ext cx="5731510" cy="895351"/>
                            <a:chOff x="0" y="0"/>
                            <a:chExt cx="5878196" cy="918845"/>
                          </a:xfrm>
                        </wpg:grpSpPr>
                        <wpg:grpSp>
                          <wpg:cNvPr id="2074268393" name="مجموعة 48"/>
                          <wpg:cNvGrpSpPr/>
                          <wpg:grpSpPr>
                            <a:xfrm>
                              <a:off x="0" y="0"/>
                              <a:ext cx="5878196" cy="918845"/>
                              <a:chOff x="0" y="0"/>
                              <a:chExt cx="6240348" cy="919070"/>
                            </a:xfrm>
                          </wpg:grpSpPr>
                          <wpg:grpSp>
                            <wpg:cNvPr id="2074268394" name="مجموعة 49"/>
                            <wpg:cNvGrpSpPr/>
                            <wpg:grpSpPr>
                              <a:xfrm>
                                <a:off x="0" y="169208"/>
                                <a:ext cx="5433072" cy="580613"/>
                                <a:chOff x="0" y="169208"/>
                                <a:chExt cx="5433072" cy="580613"/>
                              </a:xfrm>
                            </wpg:grpSpPr>
                            <wps:wsp>
                              <wps:cNvPr id="20742683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3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9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98"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نموذج الحوكمة القائمة على البيانات</w:t>
                                </w:r>
                              </w:p>
                            </w:txbxContent>
                          </wps:txbx>
                          <wps:bodyPr wrap="square" rtlCol="1">
                            <a:spAutoFit/>
                          </wps:bodyPr>
                        </wps:wsp>
                      </wpg:grpSp>
                      <pic:pic xmlns:pic="http://schemas.openxmlformats.org/drawingml/2006/picture">
                        <pic:nvPicPr>
                          <pic:cNvPr id="2074268399"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2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5s2J4A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5ubNie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12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B13Xo&#10;zAAAAOMAAAAPAAAAAAAAAAAAAAAAAKoCAABkcnMvZG93bnJldi54bWxQSwUGAAAAAAQABAD6AAAA&#10;owMAAAAA&#10;">
                  <v:group id="مجموعة 48" o:spid="_x0000_s212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um9Bz&#10;zAAAAOMAAAAPAAAAAAAAAAAAAAAAAKoCAABkcnMvZG93bnJldi54bWxQSwUGAAAAAAQABAD6AAAA&#10;owMAAAAA&#10;">
                    <v:group id="مجموعة 49" o:spid="_x0000_s212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YXJI&#10;B80AAADjAAAADwAAAAAAAAAAAAAAAACqAgAAZHJzL2Rvd25yZXYueG1sUEsFBgAAAAAEAAQA+gAA&#10;AKQDAAAAAA==&#10;">
                      <v:shape id="شكل حر 50" o:spid="_x0000_s212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iyn8oA&#10;AADjAAAADwAAAGRycy9kb3ducmV2LnhtbESPQWvCQBSE7wX/w/IEb3XTaKJNXaUUBJEeNCq9PrKv&#10;SWj2bciuGv+9WxA8DjPzDbNY9aYRF+pcbVnB2zgCQVxYXXOp4HhYv85BOI+ssbFMCm7kYLUcvCww&#10;0/bKe7rkvhQBwi5DBZX3bSalKyoy6Ma2JQ7er+0M+iC7UuoOrwFuGhlHUSoN1hwWKmzpq6LiLz8b&#10;Bek2+dntinWyzzeTb0dGn7T1So2G/ecHCE+9f4Yf7Y1WEEezaZzOJ+8J/H8Kf0Au7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josp/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2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VESskA&#10;AADjAAAADwAAAGRycy9kb3ducmV2LnhtbESPQWvCQBSE7wX/w/IEL1I3pjXa6CpiEXpsbfH8zL5u&#10;gtm3MbvG+O+7hUKPw8x8w6w2va1FR62vHCuYThIQxIXTFRsFX5/7xwUIH5A11o5JwZ08bNaDhxXm&#10;2t34g7pDMCJC2OeooAyhyaX0RUkW/cQ1xNH7dq3FEGVrpG7xFuG2lmmSZNJixXGhxIZ2JRXnw9Uq&#10;wIt9P55ccL47GfM6njX9WM+UGg377RJEoD78h//ab1pBmsyf02zx9JLB76f4B+T6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KVESskAAADjAAAADwAAAAAAAAAAAAAAAACYAgAA&#10;ZHJzL2Rvd25yZXYueG1sUEsFBgAAAAAEAAQA9QAAAI4DAAAAAA==&#10;" fillcolor="#a5a5a5 [2092]" stroked="f" strokeweight="1pt">
                        <v:stroke joinstyle="miter"/>
                      </v:roundrect>
                    </v:group>
                    <v:oval id="شكل بيضاوي 52" o:spid="_x0000_s213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W5ZcsA&#10;AADjAAAADwAAAGRycy9kb3ducmV2LnhtbESPUUvDMBSF3wX/Q7iCby4xSjfrsiGKoDBh69yeL81d&#10;W9bclCau3b83wsDHwznnO5z5cnStOFEfGs8G7icKBHHpbcOVge/t+90MRIjIFlvPZOBMAZaL66s5&#10;5tYPvKFTESuRIBxyNFDH2OVShrImh2HiO+LkHXzvMCbZV9L2OCS4a6VWKpMOG04LNXb0WlN5LH6c&#10;gfXxsDvvP1fqq/JDkQ3uTWu7Neb2Znx5BhFpjP/hS/vDGtBq+qiz2cPTFP4+pT8gF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8dbllywAAAOMAAAAPAAAAAAAAAAAAAAAAAJgC&#10;AABkcnMvZG93bnJldi54bWxQSwUGAAAAAAQABAD1AAAAkAMAAAAA&#10;" filled="f" strokecolor="#168489" strokeweight="1pt">
                      <v:stroke joinstyle="miter"/>
                    </v:oval>
                  </v:group>
                  <v:shape id="مربع نص 41" o:spid="_x0000_s213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xrc8YA&#10;AADjAAAADwAAAGRycy9kb3ducmV2LnhtbERPO0/DMBDekfgP1iGxUbsBShvqVhUPqUMXSthP8TWO&#10;iM9RfDTpv8cDEuOn773eTqFTZxpSG9nCfGZAEdfRtdxYqD7f75agkiA77CKThQsl2G6ur9ZYujjy&#10;B52P0qgcwqlEC16kL7VOtaeAaRZ74syd4hBQMhwa7QYcc3jodGHMQgdsOTd47OnFU/19/AkWRNxu&#10;fqneQtp/TYfX0Zv6EStrb2+m3TMooUn+xX/uvbNQmKeHYrG8X+XR+VP+A3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5xrc8YAAADjAAAADwAAAAAAAAAAAAAAAACYAgAAZHJz&#10;L2Rvd25yZXYueG1sUEsFBgAAAAAEAAQA9QAAAIs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نموذج الحوكمة القائمة على البيانات</w:t>
                          </w:r>
                        </w:p>
                      </w:txbxContent>
                    </v:textbox>
                  </v:shape>
                </v:group>
                <v:shape id="صورة 54" o:spid="_x0000_s213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Hh0jMAAAA4wAAAA8AAABkcnMvZG93bnJldi54bWxEj0FLw0AUhO+C/2F5gje7MZU2id0WlQpC&#10;T21UPD6zzyR2923cXdv477uC4HGYmW+YxWq0RhzIh96xgutJBoK4cbrnVsFz/XhVgAgRWaNxTAp+&#10;KMBqeX62wEq7I2/psIutSBAOFSroYhwqKUPTkcUwcQNx8j6ctxiT9K3UHo8Jbo3Ms2wmLfacFjoc&#10;6KGjZr/7tgo2/v79s6xfTf21fVsXZjp/2a83Sl1ejHe3ICKN8T/8137SCvJsfpPPimlZwu+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wweHSMwAAADjAAAADwAAAAAA&#10;AAAAAAAAAACfAgAAZHJzL2Rvd25yZXYueG1sUEsFBgAAAAAEAAQA9wAAAJgDAAAAAA==&#10;">
                  <v:imagedata r:id="rId81" o:title=""/>
                  <v:path arrowok="t"/>
                </v:shape>
                <w10:wrap anchorx="page"/>
                <w10:anchorlock/>
              </v:group>
            </w:pict>
          </mc:Fallback>
        </mc:AlternateContent>
      </w:r>
    </w:p>
    <w:p w:rsidR="00181023" w:rsidRPr="006B556E" w:rsidRDefault="00181023" w:rsidP="00512C5E">
      <w:pPr>
        <w:spacing w:line="360" w:lineRule="auto"/>
        <w:rPr>
          <w:rFonts w:ascii="Sakkal Majalla" w:hAnsi="Sakkal Majalla"/>
          <w:sz w:val="32"/>
          <w:szCs w:val="32"/>
        </w:rPr>
      </w:pPr>
      <w:r w:rsidRPr="006B556E">
        <w:rPr>
          <w:rFonts w:ascii="Sakkal Majalla" w:hAnsi="Sakkal Majalla"/>
          <w:sz w:val="32"/>
          <w:szCs w:val="32"/>
          <w:rtl/>
        </w:rPr>
        <w:t>يعتمد هذا النموذج على استخدام البيانات لاتخاذ قرارات مستنيرة. يشمل:</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تحليل البيانات: استخدام التحليلات المتقدمة لاستخراج رؤى قيمة.</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الذكاء الاصطناعي: تطبيق تقنيات الذكاء الاصطناعي لتحسين كفاءة العمليات.</w:t>
      </w:r>
    </w:p>
    <w:p w:rsidR="00181023" w:rsidRPr="009762C9" w:rsidRDefault="009762C9" w:rsidP="002F37B7">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15AC8E00" wp14:editId="1A8A0861">
                <wp:extent cx="5731510" cy="892088"/>
                <wp:effectExtent l="0" t="0" r="2540" b="22860"/>
                <wp:docPr id="207426840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01" name="مجموعة 47"/>
                        <wpg:cNvGrpSpPr/>
                        <wpg:grpSpPr>
                          <a:xfrm>
                            <a:off x="0" y="0"/>
                            <a:ext cx="5731510" cy="895351"/>
                            <a:chOff x="0" y="0"/>
                            <a:chExt cx="5878196" cy="918845"/>
                          </a:xfrm>
                        </wpg:grpSpPr>
                        <wpg:grpSp>
                          <wpg:cNvPr id="2074268402" name="مجموعة 48"/>
                          <wpg:cNvGrpSpPr/>
                          <wpg:grpSpPr>
                            <a:xfrm>
                              <a:off x="0" y="0"/>
                              <a:ext cx="5878196" cy="918845"/>
                              <a:chOff x="0" y="0"/>
                              <a:chExt cx="6240348" cy="919070"/>
                            </a:xfrm>
                          </wpg:grpSpPr>
                          <wpg:grpSp>
                            <wpg:cNvPr id="2074268403" name="مجموعة 49"/>
                            <wpg:cNvGrpSpPr/>
                            <wpg:grpSpPr>
                              <a:xfrm>
                                <a:off x="0" y="169208"/>
                                <a:ext cx="5433072" cy="580613"/>
                                <a:chOff x="0" y="169208"/>
                                <a:chExt cx="5433072" cy="580613"/>
                              </a:xfrm>
                            </wpg:grpSpPr>
                            <wps:wsp>
                              <wps:cNvPr id="20742684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07" name="مربع نص 41"/>
                          <wps:cNvSpPr txBox="1"/>
                          <wps:spPr>
                            <a:xfrm>
                              <a:off x="204466" y="256663"/>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نموذج الحوكمة الرشيقة</w:t>
                                </w:r>
                              </w:p>
                            </w:txbxContent>
                          </wps:txbx>
                          <wps:bodyPr wrap="square" rtlCol="1">
                            <a:spAutoFit/>
                          </wps:bodyPr>
                        </wps:wsp>
                      </wpg:grpSp>
                      <pic:pic xmlns:pic="http://schemas.openxmlformats.org/drawingml/2006/picture">
                        <pic:nvPicPr>
                          <pic:cNvPr id="2074268408"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3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6V3R4Q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DHpXdH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213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ZpbN9&#10;zAAAAOMAAAAPAAAAAAAAAAAAAAAAAKoCAABkcnMvZG93bnJldi54bWxQSwUGAAAAAAQABAD6AAAA&#10;owMAAAAA&#10;">
                  <v:group id="مجموعة 48" o:spid="_x0000_s213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dy0K&#10;zAAAAOMAAAAPAAAAAAAAAAAAAAAAAKoCAABkcnMvZG93bnJldi54bWxQSwUGAAAAAAQABAD6AAAA&#10;owMAAAAA&#10;">
                    <v:group id="مجموعة 49" o:spid="_x0000_s213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GO4iR&#10;zAAAAOMAAAAPAAAAAAAAAAAAAAAAAKoCAABkcnMvZG93bnJldi54bWxQSwUGAAAAAAQABAD6AAAA&#10;owMAAAAA&#10;">
                      <v:shape id="شكل حر 50" o:spid="_x0000_s213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RP5soA&#10;AADjAAAADwAAAGRycy9kb3ducmV2LnhtbESPQWvCQBSE70L/w/IK3nS3MaYSXaUUBCkeNFq8PrKv&#10;SWj2bchuNf33bqHgcZiZb5jVZrCtuFLvG8caXqYKBHHpTMOVhvNpO1mA8AHZYOuYNPySh836abTC&#10;3LgbH+lahEpECPscNdQhdLmUvqzJop+6jjh6X663GKLsK2l6vEW4bWWiVCYtNhwXauzovabyu/ix&#10;GrKP+eVwKLfzY7Gb7T1Z82lc0Hr8PLwtQQQawiP8394ZDYl6TZNskaoU/j7FPyDX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8ET+b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3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eC38kA&#10;AADjAAAADwAAAGRycy9kb3ducmV2LnhtbESPQWsCMRSE74X+h/AKXkSTLq6VrVGkIvTY2tLzc/PM&#10;Lt28rJu4bv99Iwgeh5n5hlmuB9eInrpQe9bwPFUgiEtvarYavr92kwWIEJENNp5Jwx8FWK8eH5ZY&#10;GH/hT+r30YoE4VCghirGtpAylBU5DFPfEifv6DuHMcnOStPhJcFdIzOl5tJhzWmhwpbeKip/92en&#10;AU/u4+fgow/9wdrtOG+Hscm1Hj0Nm1cQkYZ4D9/a70ZDpl5m2XwxUzlcP6U/IF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NeC38kAAADjAAAADwAAAAAAAAAAAAAAAACYAgAA&#10;ZHJzL2Rvd25yZXYueG1sUEsFBgAAAAAEAAQA9QAAAI4DAAAAAA==&#10;" fillcolor="#a5a5a5 [2092]" stroked="f" strokeweight="1pt">
                        <v:stroke joinstyle="miter"/>
                      </v:roundrect>
                    </v:group>
                    <v:oval id="شكل بيضاوي 52" o:spid="_x0000_s213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lEHMoA&#10;AADjAAAADwAAAGRycy9kb3ducmV2LnhtbESPUUvDMBSF3wf+h3AF37bEMLpRlw1RBAUHs1WfL81d&#10;W9bclCau3b9fBMHHwznnO5zNbnKdONMQWs8G7hcKBHHlbcu1gc/yZb4GESKyxc4zGbhQgN32ZrbB&#10;3PqRP+hcxFokCIccDTQx9rmUoWrIYVj4njh5Rz84jEkOtbQDjgnuOqmVyqTDltNCgz09NVSdih9n&#10;4HA6fl2+397VvvZjkY3uWWtbGnN3Oz0+gIg0xf/wX/vVGtBqtdTZeqky+P2U/oDcX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uZRBzKAAAA4wAAAA8AAAAAAAAAAAAAAAAAmAIA&#10;AGRycy9kb3ducmV2LnhtbFBLBQYAAAAABAAEAPUAAACPAwAAAAA=&#10;" filled="f" strokecolor="#168489" strokeweight="1pt">
                      <v:stroke joinstyle="miter"/>
                    </v:oval>
                  </v:group>
                  <v:shape id="مربع نص 41" o:spid="_x0000_s2140"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On48kA&#10;AADjAAAADwAAAGRycy9kb3ducmV2LnhtbESPzWrDMBCE74W+g9hAb40UkybBjRJCfyCHXpq698Xa&#10;WibWyljb2Hn7qlDocZiZb5jtfgqdutCQ2sgWFnMDiriOruXGQvXxer8BlQTZYReZLFwpwX53e7PF&#10;0sWR3+lykkZlCKcSLXiRvtQ61Z4CpnnsibP3FYeAkuXQaDfgmOGh04UxKx2w5bzgsacnT/X59B0s&#10;iLjD4lq9hHT8nN6eR2/qB6ysvZtNh0dQQpP8h//aR2ehMOtlsdoszRp+P+U/oH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qOn48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نموذج الحوكمة الرشيقة</w:t>
                          </w:r>
                        </w:p>
                      </w:txbxContent>
                    </v:textbox>
                  </v:shape>
                </v:group>
                <v:shape id="صورة 54" o:spid="_x0000_s214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rejHJAAAA4wAAAA8AAABkcnMvZG93bnJldi54bWxET89LwzAUvgv+D+EJ3lxiHVuty4bKBGGn&#10;rSoen82zrUteahK3+t8vB8Hjx/d7sRqdFQcKsfes4XqiQBA33vTcanipn65KEDEhG7SeScMvRVgt&#10;z88WWBl/5C0ddqkVOYRjhRq6lIZKyth05DBO/ECcuU8fHKYMQytNwGMOd1YWSs2kw55zQ4cDPXbU&#10;7Hc/TsMmPHx83dZvtv7evq9LezN/3a83Wl9ejPd3IBKN6V/85342Ggo1nxazcqry6Pwp/wG5PA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hOt6MckAAADjAAAADwAAAAAAAAAA&#10;AAAAAACfAgAAZHJzL2Rvd25yZXYueG1sUEsFBgAAAAAEAAQA9wAAAJUDAAAAAA==&#10;">
                  <v:imagedata r:id="rId81" o:title=""/>
                  <v:path arrowok="t"/>
                </v:shape>
                <w10:wrap anchorx="page"/>
                <w10:anchorlock/>
              </v:group>
            </w:pict>
          </mc:Fallback>
        </mc:AlternateContent>
      </w:r>
    </w:p>
    <w:p w:rsidR="00181023" w:rsidRPr="006B556E" w:rsidRDefault="00181023" w:rsidP="00512C5E">
      <w:pPr>
        <w:spacing w:line="360" w:lineRule="auto"/>
        <w:rPr>
          <w:rFonts w:ascii="Sakkal Majalla" w:hAnsi="Sakkal Majalla"/>
          <w:sz w:val="32"/>
          <w:szCs w:val="32"/>
        </w:rPr>
      </w:pPr>
      <w:r w:rsidRPr="006B556E">
        <w:rPr>
          <w:rFonts w:ascii="Sakkal Majalla" w:hAnsi="Sakkal Majalla"/>
          <w:sz w:val="32"/>
          <w:szCs w:val="32"/>
          <w:rtl/>
        </w:rPr>
        <w:t>يتمحور حول القدرة على التكيف السريع مع التغيرات. يشمل:</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فرق العمل المرنة: تشكيل فرق عمل قادرة على التكيف بسرعة.</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التجربة والتعلم: تعزيز ثقافة الابتكار والتجريب المستمر.</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4B6AF765" wp14:editId="3AAA7A82">
                <wp:extent cx="5731510" cy="892088"/>
                <wp:effectExtent l="0" t="0" r="2540" b="22860"/>
                <wp:docPr id="207426840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10" name="مجموعة 47"/>
                        <wpg:cNvGrpSpPr/>
                        <wpg:grpSpPr>
                          <a:xfrm>
                            <a:off x="0" y="0"/>
                            <a:ext cx="5731510" cy="895351"/>
                            <a:chOff x="0" y="0"/>
                            <a:chExt cx="5878196" cy="918845"/>
                          </a:xfrm>
                        </wpg:grpSpPr>
                        <wpg:grpSp>
                          <wpg:cNvPr id="2074268411" name="مجموعة 48"/>
                          <wpg:cNvGrpSpPr/>
                          <wpg:grpSpPr>
                            <a:xfrm>
                              <a:off x="0" y="0"/>
                              <a:ext cx="5878196" cy="918845"/>
                              <a:chOff x="0" y="0"/>
                              <a:chExt cx="6240348" cy="919070"/>
                            </a:xfrm>
                          </wpg:grpSpPr>
                          <wpg:grpSp>
                            <wpg:cNvPr id="2074268412" name="مجموعة 49"/>
                            <wpg:cNvGrpSpPr/>
                            <wpg:grpSpPr>
                              <a:xfrm>
                                <a:off x="0" y="169208"/>
                                <a:ext cx="5433072" cy="580613"/>
                                <a:chOff x="0" y="169208"/>
                                <a:chExt cx="5433072" cy="580613"/>
                              </a:xfrm>
                            </wpg:grpSpPr>
                            <wps:wsp>
                              <wps:cNvPr id="20742684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16" name="مربع نص 41"/>
                          <wps:cNvSpPr txBox="1"/>
                          <wps:spPr>
                            <a:xfrm>
                              <a:off x="204466" y="256663"/>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نموذج الحوكمة المستدامة</w:t>
                                </w:r>
                              </w:p>
                            </w:txbxContent>
                          </wps:txbx>
                          <wps:bodyPr wrap="square" rtlCol="1">
                            <a:spAutoFit/>
                          </wps:bodyPr>
                        </wps:wsp>
                      </wpg:grpSp>
                      <pic:pic xmlns:pic="http://schemas.openxmlformats.org/drawingml/2006/picture">
                        <pic:nvPicPr>
                          <pic:cNvPr id="2074268417"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4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LzXdPu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14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szCAO8oA&#10;AADjAAAADwAAAAAAAAAAAAAAAACqAgAAZHJzL2Rvd25yZXYueG1sUEsFBgAAAAAEAAQA+gAAAKED&#10;AAAAAA==&#10;">
                  <v:group id="مجموعة 48" o:spid="_x0000_s214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cfCWg&#10;zAAAAOMAAAAPAAAAAAAAAAAAAAAAAKoCAABkcnMvZG93bnJldi54bWxQSwUGAAAAAAQABAD6AAAA&#10;owMAAAAA&#10;">
                    <v:group id="مجموعة 49" o:spid="_x0000_s214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yuu9fL&#10;AAAA4wAAAA8AAAAAAAAAAAAAAAAAqgIAAGRycy9kb3ducmV2LnhtbFBLBQYAAAAABAAEAPoAAACi&#10;AwAAAAA=&#10;">
                      <v:shape id="شكل حر 50" o:spid="_x0000_s214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RBT8kA&#10;AADjAAAADwAAAGRycy9kb3ducmV2LnhtbESPQYvCMBSE78L+h/AW9qapVatUo4ggiHjQqnh9NG/b&#10;ss1LabJa/71ZWPA4zMw3zGLVmVrcqXWVZQXDQQSCOLe64kLB5bztz0A4j6yxtkwKnuRgtfzoLTDV&#10;9sEnume+EAHCLkUFpfdNKqXLSzLoBrYhDt63bQ36INtC6hYfAW5qGUdRIg1WHBZKbGhTUv6T/RoF&#10;yX5yOx7z7eSU7UYHR0ZftfVKfX126zkIT51/h//bO60gjqbjOJmNhyP4+xT+gFy+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TRBT8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4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KxmckA&#10;AADjAAAADwAAAGRycy9kb3ducmV2LnhtbESPT2vCQBTE74LfYXlCL6IbQ/xDdJVSKfRYrXh+Zp+b&#10;YPZtzK4x/fbdQqHHYWZ+w2x2va1FR62vHCuYTRMQxIXTFRsFp6/3yQqED8gaa8ek4Js87LbDwQZz&#10;7Z58oO4YjIgQ9jkqKENocil9UZJFP3UNcfSurrUYomyN1C0+I9zWMk2ShbRYcVwosaG3korb8WEV&#10;4N1+ni8uON9djNmP500/1nOlXkb96xpEoD78h//aH1pBmiyzdLHKZhn8fop/QG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kKxmckAAADjAAAADwAAAAAAAAAAAAAAAACYAgAA&#10;ZHJzL2Rvd25yZXYueG1sUEsFBgAAAAAEAAQA9QAAAI4DAAAAAA==&#10;" fillcolor="#a5a5a5 [2092]" stroked="f" strokeweight="1pt">
                        <v:stroke joinstyle="miter"/>
                      </v:roundrect>
                    </v:group>
                    <v:oval id="شكل بيضاوي 52" o:spid="_x0000_s214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JMtssA&#10;AADjAAAADwAAAGRycy9kb3ducmV2LnhtbESPUUvDMBSF3wX/Q7iDvblkYdbRLRuiDBQUtHN7vjR3&#10;bVlzU5q4dv/eCIKPh3POdzjr7ehacaE+NJ4NzGcKBHHpbcOVga/97m4JIkRki61nMnClANvN7c0a&#10;c+sH/qRLESuRIBxyNFDH2OVShrImh2HmO+LknXzvMCbZV9L2OCS4a6VWKpMOG04LNXb0VFN5Lr6d&#10;gY/z6XA9vr6p98oPRTa4Z63t3pjpZHxcgYg0xv/wX/vFGtDqYaGz5WJ+D7+f0h+Qm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Okky2ywAAAOMAAAAPAAAAAAAAAAAAAAAAAJgC&#10;AABkcnMvZG93bnJldi54bWxQSwUGAAAAAAQABAD1AAAAkAMAAAAA&#10;" filled="f" strokecolor="#168489" strokeweight="1pt">
                      <v:stroke joinstyle="miter"/>
                    </v:oval>
                  </v:group>
                  <v:shape id="مربع نص 41" o:spid="_x0000_s2149"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aUpckA&#10;AADjAAAADwAAAGRycy9kb3ducmV2LnhtbESPwWrDMBBE74X+g9hAbo1kkzrBjRJCm0IOvTRx7ou1&#10;tUyslbHU2Pn7qlDocZiZN8xmN7lO3GgIrWcN2UKBIK69abnRUJ3fn9YgQkQ22HkmDXcKsNs+Pmyw&#10;NH7kT7qdYiMShEOJGmyMfSllqC05DAvfEyfvyw8OY5JDI82AY4K7TuZKFdJhy2nBYk+vlurr6dtp&#10;iNHss3t1cOF4mT7eRqvqZ6y0ns+m/QuISFP8D/+1j0ZDrlbLvFgvswJ+P6U/I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DaUpc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نموذج الحوكمة المستدامة</w:t>
                          </w:r>
                        </w:p>
                      </w:txbxContent>
                    </v:textbox>
                  </v:shape>
                </v:group>
                <v:shape id="صورة 54" o:spid="_x0000_s215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teJ7MAAAA4wAAAA8AAABkcnMvZG93bnJldi54bWxEj0FLw0AUhO+C/2F5gje7aSxNjN0WlQpC&#10;T21UPD6zzyR2923cXdv477uC4HGYmW+YxWq0RhzIh96xgukkA0HcON1zq+C5frwqQYSIrNE4JgU/&#10;FGC1PD9bYKXdkbd02MVWJAiHChV0MQ6VlKHpyGKYuIE4eR/OW4xJ+lZqj8cEt0bmWTaXFntOCx0O&#10;9NBRs999WwUbf//+eVO/mvpr+7YuzXXxsl9vlLq8GO9uQUQa43/4r/2kFeRZMcvn5WxawO+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cK14nswAAADjAAAADwAAAAAA&#10;AAAAAAAAAACfAgAAZHJzL2Rvd25yZXYueG1sUEsFBgAAAAAEAAQA9wAAAJgDAAAAAA==&#10;">
                  <v:imagedata r:id="rId81" o:title=""/>
                  <v:path arrowok="t"/>
                </v:shape>
                <w10:wrap anchorx="page"/>
                <w10:anchorlock/>
              </v:group>
            </w:pict>
          </mc:Fallback>
        </mc:AlternateContent>
      </w:r>
    </w:p>
    <w:p w:rsidR="00181023" w:rsidRPr="006B556E" w:rsidRDefault="00181023" w:rsidP="00512C5E">
      <w:pPr>
        <w:spacing w:line="360" w:lineRule="auto"/>
        <w:rPr>
          <w:rFonts w:ascii="Sakkal Majalla" w:hAnsi="Sakkal Majalla"/>
          <w:sz w:val="32"/>
          <w:szCs w:val="32"/>
        </w:rPr>
      </w:pPr>
      <w:r w:rsidRPr="006B556E">
        <w:rPr>
          <w:rFonts w:ascii="Sakkal Majalla" w:hAnsi="Sakkal Majalla"/>
          <w:sz w:val="32"/>
          <w:szCs w:val="32"/>
          <w:rtl/>
        </w:rPr>
        <w:t>يركز على تحقيق التوازن بين الكفاءة الاقتصادية والمسؤولية الاجتماعية. يتضمن:</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المسؤولية البيئية: تنفيذ ممارسات صديقة للبيئة.</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الاستدامة الاجتماعية: تعزيز المساواة والعدالة الاجتماعية داخل المؤسسة.</w:t>
      </w:r>
    </w:p>
    <w:p w:rsidR="00181023" w:rsidRPr="00512C5E" w:rsidRDefault="00181023" w:rsidP="00512C5E">
      <w:pPr>
        <w:spacing w:line="360" w:lineRule="auto"/>
        <w:rPr>
          <w:rFonts w:ascii="Sakkal Majalla" w:hAnsi="Sakkal Majalla"/>
          <w:sz w:val="32"/>
          <w:szCs w:val="32"/>
          <w:rtl/>
        </w:rPr>
      </w:pPr>
      <w:r w:rsidRPr="00512C5E">
        <w:rPr>
          <w:rFonts w:ascii="Sakkal Majalla" w:hAnsi="Sakkal Majalla"/>
          <w:color w:val="C00000"/>
          <w:sz w:val="32"/>
          <w:szCs w:val="32"/>
          <w:rtl/>
        </w:rPr>
        <w:t xml:space="preserve">خلاصة القول: </w:t>
      </w:r>
      <w:r w:rsidRPr="00512C5E">
        <w:rPr>
          <w:rFonts w:ascii="Sakkal Majalla" w:hAnsi="Sakkal Majalla"/>
          <w:sz w:val="32"/>
          <w:szCs w:val="32"/>
          <w:rtl/>
        </w:rPr>
        <w:t>تتطلب الحوكمة في عصر التحوّل الرقمي منهجا</w:t>
      </w:r>
      <w:r w:rsidRPr="00512C5E">
        <w:rPr>
          <w:rFonts w:ascii="Sakkal Majalla" w:hAnsi="Sakkal Majalla" w:hint="cs"/>
          <w:sz w:val="32"/>
          <w:szCs w:val="32"/>
          <w:rtl/>
        </w:rPr>
        <w:t>ً</w:t>
      </w:r>
      <w:r w:rsidRPr="00512C5E">
        <w:rPr>
          <w:rFonts w:ascii="Sakkal Majalla" w:hAnsi="Sakkal Majalla"/>
          <w:sz w:val="32"/>
          <w:szCs w:val="32"/>
          <w:rtl/>
        </w:rPr>
        <w:t xml:space="preserve"> ديناميكيا</w:t>
      </w:r>
      <w:r w:rsidRPr="00512C5E">
        <w:rPr>
          <w:rFonts w:ascii="Sakkal Majalla" w:hAnsi="Sakkal Majalla" w:hint="cs"/>
          <w:sz w:val="32"/>
          <w:szCs w:val="32"/>
          <w:rtl/>
        </w:rPr>
        <w:t>ً</w:t>
      </w:r>
      <w:r w:rsidRPr="00512C5E">
        <w:rPr>
          <w:rFonts w:ascii="Sakkal Majalla" w:hAnsi="Sakkal Majalla"/>
          <w:sz w:val="32"/>
          <w:szCs w:val="32"/>
          <w:rtl/>
        </w:rPr>
        <w:t xml:space="preserve"> يجمع بين التكنولوجيا والابتكار والمسؤولية. من خلال تبني النماذج السابقة، يمكن للمؤسسات تحقيق النجاح المستدام في بيئة عمل متغيرة باستمرار.</w:t>
      </w:r>
    </w:p>
    <w:tbl>
      <w:tblPr>
        <w:tblStyle w:val="TableGrid"/>
        <w:bidiVisual/>
        <w:tblW w:w="0" w:type="auto"/>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364"/>
      </w:tblGrid>
      <w:tr w:rsidR="007B119E" w:rsidRPr="00563DBD" w:rsidTr="00671334">
        <w:tc>
          <w:tcPr>
            <w:tcW w:w="1980" w:type="dxa"/>
            <w:tcBorders>
              <w:right w:val="single" w:sz="36" w:space="0" w:color="168489"/>
            </w:tcBorders>
            <w:shd w:val="clear" w:color="auto" w:fill="F2F2F2" w:themeFill="background1" w:themeFillShade="F2"/>
            <w:vAlign w:val="center"/>
          </w:tcPr>
          <w:p w:rsidR="007B119E" w:rsidRPr="008113E1" w:rsidRDefault="007B119E" w:rsidP="00671334">
            <w:pPr>
              <w:pStyle w:val="a1"/>
              <w:pageBreakBefore/>
              <w:jc w:val="center"/>
              <w:rPr>
                <w:rtl/>
              </w:rPr>
            </w:pPr>
            <w:r w:rsidRPr="008113E1">
              <w:rPr>
                <w:noProof/>
                <w:rtl/>
              </w:rPr>
              <w:lastRenderedPageBreak/>
              <w:drawing>
                <wp:inline distT="0" distB="0" distL="0" distR="0" wp14:anchorId="3BDF63F0" wp14:editId="0409CDE0">
                  <wp:extent cx="563984" cy="563914"/>
                  <wp:effectExtent l="0" t="0" r="7620" b="7620"/>
                  <wp:docPr id="2074268251" name="Picture 2074268251"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364" w:type="dxa"/>
            <w:vMerge w:val="restart"/>
            <w:tcBorders>
              <w:left w:val="single" w:sz="36" w:space="0" w:color="168489"/>
            </w:tcBorders>
            <w:shd w:val="clear" w:color="auto" w:fill="F2F2F2" w:themeFill="background1" w:themeFillShade="F2"/>
            <w:vAlign w:val="center"/>
          </w:tcPr>
          <w:p w:rsidR="007B119E" w:rsidRPr="007B119E" w:rsidRDefault="007B119E" w:rsidP="007B119E">
            <w:pPr>
              <w:jc w:val="center"/>
              <w:rPr>
                <w:rFonts w:ascii="Adobe Arabic" w:eastAsia="Times New Roman" w:hAnsi="Adobe Arabic" w:cs="Adobe Arabic"/>
                <w:b/>
                <w:bCs/>
                <w:color w:val="168489"/>
                <w:kern w:val="24"/>
                <w:sz w:val="44"/>
                <w:szCs w:val="44"/>
                <w:rtl/>
                <w:lang w:bidi="ar-SY"/>
              </w:rPr>
            </w:pPr>
            <w:r w:rsidRPr="007B119E">
              <w:rPr>
                <w:rFonts w:ascii="Adobe Arabic" w:eastAsia="Times New Roman" w:hAnsi="Adobe Arabic" w:cs="Adobe Arabic"/>
                <w:b/>
                <w:bCs/>
                <w:color w:val="168489"/>
                <w:kern w:val="24"/>
                <w:sz w:val="44"/>
                <w:szCs w:val="44"/>
                <w:rtl/>
                <w:lang w:bidi="ar-SY"/>
              </w:rPr>
              <w:t>كيف تختلف نماذج الحوكمة في العصر الرقمي عن النماذج التقليدية؟</w:t>
            </w:r>
          </w:p>
        </w:tc>
      </w:tr>
      <w:tr w:rsidR="007B119E" w:rsidTr="00671334">
        <w:tc>
          <w:tcPr>
            <w:tcW w:w="1980" w:type="dxa"/>
            <w:tcBorders>
              <w:right w:val="single" w:sz="36" w:space="0" w:color="168489"/>
            </w:tcBorders>
            <w:shd w:val="clear" w:color="auto" w:fill="F2F2F2" w:themeFill="background1" w:themeFillShade="F2"/>
            <w:vAlign w:val="center"/>
          </w:tcPr>
          <w:p w:rsidR="007B119E" w:rsidRPr="008113E1" w:rsidRDefault="007B119E" w:rsidP="00671334">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364" w:type="dxa"/>
            <w:vMerge/>
            <w:tcBorders>
              <w:left w:val="single" w:sz="36" w:space="0" w:color="168489"/>
            </w:tcBorders>
          </w:tcPr>
          <w:p w:rsidR="007B119E" w:rsidRDefault="007B119E" w:rsidP="00671334">
            <w:pPr>
              <w:pStyle w:val="a1"/>
              <w:rPr>
                <w:rtl/>
              </w:rPr>
            </w:pPr>
          </w:p>
        </w:tc>
      </w:tr>
      <w:tr w:rsidR="007B119E" w:rsidRPr="00895D2F" w:rsidTr="00671334">
        <w:tc>
          <w:tcPr>
            <w:tcW w:w="9344" w:type="dxa"/>
            <w:gridSpan w:val="2"/>
          </w:tcPr>
          <w:p w:rsidR="007B119E" w:rsidRPr="000C553B" w:rsidRDefault="007B119E" w:rsidP="007B119E">
            <w:pPr>
              <w:jc w:val="left"/>
              <w:rPr>
                <w:rFonts w:ascii="Sakkal Majalla" w:hAnsi="Sakkal Majalla"/>
                <w:b/>
                <w:bCs/>
                <w:color w:val="C00000"/>
                <w:sz w:val="32"/>
                <w:szCs w:val="32"/>
                <w:rtl/>
              </w:rPr>
            </w:pPr>
            <w:r w:rsidRPr="000C553B">
              <w:rPr>
                <w:rFonts w:ascii="Sakkal Majalla" w:hAnsi="Sakkal Majalla" w:hint="cs"/>
                <w:b/>
                <w:bCs/>
                <w:color w:val="C00000"/>
                <w:sz w:val="32"/>
                <w:szCs w:val="32"/>
                <w:rtl/>
              </w:rPr>
              <w:t>الحل:</w:t>
            </w:r>
          </w:p>
          <w:p w:rsidR="007B119E" w:rsidRPr="007B119E" w:rsidRDefault="007B119E">
            <w:pPr>
              <w:pStyle w:val="a2"/>
              <w:numPr>
                <w:ilvl w:val="1"/>
                <w:numId w:val="4"/>
              </w:numPr>
              <w:spacing w:line="360" w:lineRule="auto"/>
              <w:ind w:left="576" w:hanging="576"/>
              <w:rPr>
                <w:rtl/>
              </w:rPr>
            </w:pPr>
            <w:r w:rsidRPr="007B119E">
              <w:rPr>
                <w:rFonts w:hint="eastAsia"/>
                <w:rtl/>
              </w:rPr>
              <w:t>تزداد</w:t>
            </w:r>
            <w:r w:rsidRPr="007B119E">
              <w:rPr>
                <w:rtl/>
              </w:rPr>
              <w:t xml:space="preserve"> </w:t>
            </w:r>
            <w:r w:rsidRPr="007B119E">
              <w:rPr>
                <w:rFonts w:hint="eastAsia"/>
                <w:rtl/>
              </w:rPr>
              <w:t>أهمية</w:t>
            </w:r>
            <w:r w:rsidRPr="007B119E">
              <w:rPr>
                <w:rtl/>
              </w:rPr>
              <w:t xml:space="preserve"> </w:t>
            </w:r>
            <w:r w:rsidRPr="007B119E">
              <w:rPr>
                <w:rFonts w:hint="eastAsia"/>
                <w:rtl/>
              </w:rPr>
              <w:t>حماية</w:t>
            </w:r>
            <w:r w:rsidRPr="007B119E">
              <w:rPr>
                <w:rtl/>
              </w:rPr>
              <w:t xml:space="preserve"> </w:t>
            </w:r>
            <w:r w:rsidRPr="007B119E">
              <w:rPr>
                <w:rFonts w:hint="eastAsia"/>
                <w:rtl/>
              </w:rPr>
              <w:t>البيانات</w:t>
            </w:r>
            <w:r w:rsidRPr="007B119E">
              <w:rPr>
                <w:rtl/>
              </w:rPr>
              <w:t xml:space="preserve"> </w:t>
            </w:r>
            <w:r w:rsidRPr="007B119E">
              <w:rPr>
                <w:rFonts w:hint="eastAsia"/>
                <w:rtl/>
              </w:rPr>
              <w:t>والخصوصية</w:t>
            </w:r>
            <w:r w:rsidRPr="007B119E">
              <w:rPr>
                <w:rtl/>
              </w:rPr>
              <w:t xml:space="preserve"> </w:t>
            </w:r>
            <w:r w:rsidRPr="007B119E">
              <w:rPr>
                <w:rFonts w:hint="eastAsia"/>
                <w:rtl/>
              </w:rPr>
              <w:t>بسبب</w:t>
            </w:r>
            <w:r w:rsidRPr="007B119E">
              <w:rPr>
                <w:rtl/>
              </w:rPr>
              <w:t xml:space="preserve"> </w:t>
            </w:r>
            <w:r w:rsidRPr="007B119E">
              <w:rPr>
                <w:rFonts w:hint="eastAsia"/>
                <w:rtl/>
              </w:rPr>
              <w:t>كميات</w:t>
            </w:r>
            <w:r w:rsidRPr="007B119E">
              <w:rPr>
                <w:rtl/>
              </w:rPr>
              <w:t xml:space="preserve"> </w:t>
            </w:r>
            <w:r w:rsidRPr="007B119E">
              <w:rPr>
                <w:rFonts w:hint="eastAsia"/>
                <w:rtl/>
              </w:rPr>
              <w:t>البيانات</w:t>
            </w:r>
            <w:r w:rsidRPr="007B119E">
              <w:rPr>
                <w:rtl/>
              </w:rPr>
              <w:t xml:space="preserve"> </w:t>
            </w:r>
            <w:r w:rsidRPr="007B119E">
              <w:rPr>
                <w:rFonts w:hint="eastAsia"/>
                <w:rtl/>
              </w:rPr>
              <w:t>الهائلة</w:t>
            </w:r>
            <w:r w:rsidRPr="007B119E">
              <w:rPr>
                <w:rtl/>
              </w:rPr>
              <w:t xml:space="preserve"> </w:t>
            </w:r>
            <w:r w:rsidRPr="007B119E">
              <w:rPr>
                <w:rFonts w:hint="eastAsia"/>
                <w:rtl/>
              </w:rPr>
              <w:t>التي</w:t>
            </w:r>
            <w:r w:rsidRPr="007B119E">
              <w:rPr>
                <w:rtl/>
              </w:rPr>
              <w:t xml:space="preserve"> </w:t>
            </w:r>
            <w:r w:rsidRPr="007B119E">
              <w:rPr>
                <w:rFonts w:hint="eastAsia"/>
                <w:rtl/>
              </w:rPr>
              <w:t>يتم</w:t>
            </w:r>
            <w:r w:rsidRPr="007B119E">
              <w:rPr>
                <w:rtl/>
              </w:rPr>
              <w:t xml:space="preserve"> </w:t>
            </w:r>
            <w:r w:rsidRPr="007B119E">
              <w:rPr>
                <w:rFonts w:hint="eastAsia"/>
                <w:rtl/>
              </w:rPr>
              <w:t>جمعها</w:t>
            </w:r>
            <w:r w:rsidRPr="007B119E">
              <w:rPr>
                <w:rtl/>
              </w:rPr>
              <w:t xml:space="preserve"> </w:t>
            </w:r>
            <w:r w:rsidRPr="007B119E">
              <w:rPr>
                <w:rFonts w:hint="eastAsia"/>
                <w:rtl/>
              </w:rPr>
              <w:t>ومعالجتها</w:t>
            </w:r>
            <w:r w:rsidRPr="007B119E">
              <w:rPr>
                <w:rtl/>
              </w:rPr>
              <w:t xml:space="preserve">. </w:t>
            </w:r>
          </w:p>
          <w:p w:rsidR="007B119E" w:rsidRPr="007B119E" w:rsidRDefault="007B119E">
            <w:pPr>
              <w:pStyle w:val="a2"/>
              <w:numPr>
                <w:ilvl w:val="1"/>
                <w:numId w:val="4"/>
              </w:numPr>
              <w:spacing w:line="360" w:lineRule="auto"/>
              <w:ind w:left="576" w:hanging="576"/>
              <w:rPr>
                <w:rtl/>
              </w:rPr>
            </w:pPr>
            <w:r w:rsidRPr="007B119E">
              <w:rPr>
                <w:rFonts w:hint="eastAsia"/>
                <w:rtl/>
              </w:rPr>
              <w:t>يجب</w:t>
            </w:r>
            <w:r w:rsidRPr="007B119E">
              <w:rPr>
                <w:rtl/>
              </w:rPr>
              <w:t xml:space="preserve"> </w:t>
            </w:r>
            <w:r w:rsidRPr="007B119E">
              <w:rPr>
                <w:rFonts w:hint="eastAsia"/>
                <w:rtl/>
              </w:rPr>
              <w:t>تطوير</w:t>
            </w:r>
            <w:r w:rsidRPr="007B119E">
              <w:rPr>
                <w:rtl/>
              </w:rPr>
              <w:t xml:space="preserve"> </w:t>
            </w:r>
            <w:r w:rsidRPr="007B119E">
              <w:rPr>
                <w:rFonts w:hint="eastAsia"/>
                <w:rtl/>
              </w:rPr>
              <w:t>آليات</w:t>
            </w:r>
            <w:r w:rsidRPr="007B119E">
              <w:rPr>
                <w:rtl/>
              </w:rPr>
              <w:t xml:space="preserve"> </w:t>
            </w:r>
            <w:r w:rsidRPr="007B119E">
              <w:rPr>
                <w:rFonts w:hint="eastAsia"/>
                <w:rtl/>
              </w:rPr>
              <w:t>أكثر</w:t>
            </w:r>
            <w:r w:rsidRPr="007B119E">
              <w:rPr>
                <w:rtl/>
              </w:rPr>
              <w:t xml:space="preserve"> </w:t>
            </w:r>
            <w:r w:rsidRPr="007B119E">
              <w:rPr>
                <w:rFonts w:hint="eastAsia"/>
                <w:rtl/>
              </w:rPr>
              <w:t>فعالية</w:t>
            </w:r>
            <w:r w:rsidRPr="007B119E">
              <w:rPr>
                <w:rtl/>
              </w:rPr>
              <w:t xml:space="preserve"> </w:t>
            </w:r>
            <w:r w:rsidRPr="007B119E">
              <w:rPr>
                <w:rFonts w:hint="eastAsia"/>
                <w:rtl/>
              </w:rPr>
              <w:t>لضمان</w:t>
            </w:r>
            <w:r w:rsidRPr="007B119E">
              <w:rPr>
                <w:rtl/>
              </w:rPr>
              <w:t xml:space="preserve"> </w:t>
            </w:r>
            <w:r w:rsidRPr="007B119E">
              <w:rPr>
                <w:rFonts w:hint="eastAsia"/>
                <w:rtl/>
              </w:rPr>
              <w:t>الشفافية</w:t>
            </w:r>
            <w:r w:rsidRPr="007B119E">
              <w:rPr>
                <w:rtl/>
              </w:rPr>
              <w:t xml:space="preserve"> </w:t>
            </w:r>
            <w:r w:rsidRPr="007B119E">
              <w:rPr>
                <w:rFonts w:hint="eastAsia"/>
                <w:rtl/>
              </w:rPr>
              <w:t>والمساءلة</w:t>
            </w:r>
            <w:r w:rsidRPr="007B119E">
              <w:rPr>
                <w:rtl/>
              </w:rPr>
              <w:t xml:space="preserve"> </w:t>
            </w:r>
            <w:r w:rsidRPr="007B119E">
              <w:rPr>
                <w:rFonts w:hint="eastAsia"/>
                <w:rtl/>
              </w:rPr>
              <w:t>في</w:t>
            </w:r>
            <w:r w:rsidRPr="007B119E">
              <w:rPr>
                <w:rtl/>
              </w:rPr>
              <w:t xml:space="preserve"> </w:t>
            </w:r>
            <w:r w:rsidRPr="007B119E">
              <w:rPr>
                <w:rFonts w:hint="eastAsia"/>
                <w:rtl/>
              </w:rPr>
              <w:t>البيئات</w:t>
            </w:r>
            <w:r w:rsidRPr="007B119E">
              <w:rPr>
                <w:rtl/>
              </w:rPr>
              <w:t xml:space="preserve"> </w:t>
            </w:r>
            <w:r w:rsidRPr="007B119E">
              <w:rPr>
                <w:rFonts w:hint="eastAsia"/>
                <w:rtl/>
              </w:rPr>
              <w:t>الرقمية</w:t>
            </w:r>
            <w:r w:rsidRPr="007B119E">
              <w:rPr>
                <w:rtl/>
              </w:rPr>
              <w:t xml:space="preserve"> </w:t>
            </w:r>
            <w:r w:rsidRPr="007B119E">
              <w:rPr>
                <w:rFonts w:hint="eastAsia"/>
                <w:rtl/>
              </w:rPr>
              <w:t>المعقدة</w:t>
            </w:r>
            <w:r w:rsidRPr="007B119E">
              <w:rPr>
                <w:rtl/>
              </w:rPr>
              <w:t xml:space="preserve">. </w:t>
            </w:r>
          </w:p>
          <w:p w:rsidR="007B119E" w:rsidRPr="007B119E" w:rsidRDefault="007B119E">
            <w:pPr>
              <w:pStyle w:val="a2"/>
              <w:numPr>
                <w:ilvl w:val="1"/>
                <w:numId w:val="4"/>
              </w:numPr>
              <w:spacing w:line="360" w:lineRule="auto"/>
              <w:ind w:left="576" w:hanging="576"/>
              <w:rPr>
                <w:rtl/>
              </w:rPr>
            </w:pPr>
            <w:r w:rsidRPr="007B119E">
              <w:rPr>
                <w:rFonts w:hint="cs"/>
                <w:rtl/>
              </w:rPr>
              <w:t>ي</w:t>
            </w:r>
            <w:r w:rsidRPr="007B119E">
              <w:rPr>
                <w:rFonts w:hint="eastAsia"/>
                <w:rtl/>
              </w:rPr>
              <w:t>لعب</w:t>
            </w:r>
            <w:r w:rsidRPr="007B119E">
              <w:rPr>
                <w:rtl/>
              </w:rPr>
              <w:t xml:space="preserve"> </w:t>
            </w:r>
            <w:r w:rsidRPr="007B119E">
              <w:rPr>
                <w:rFonts w:hint="eastAsia"/>
                <w:rtl/>
              </w:rPr>
              <w:t>الذكاء</w:t>
            </w:r>
            <w:r w:rsidRPr="007B119E">
              <w:rPr>
                <w:rtl/>
              </w:rPr>
              <w:t xml:space="preserve"> </w:t>
            </w:r>
            <w:r w:rsidRPr="007B119E">
              <w:rPr>
                <w:rFonts w:hint="eastAsia"/>
                <w:rtl/>
              </w:rPr>
              <w:t>الاصطناعي</w:t>
            </w:r>
            <w:r w:rsidRPr="007B119E">
              <w:rPr>
                <w:rtl/>
              </w:rPr>
              <w:t xml:space="preserve"> </w:t>
            </w:r>
            <w:r w:rsidRPr="007B119E">
              <w:rPr>
                <w:rFonts w:hint="eastAsia"/>
                <w:rtl/>
              </w:rPr>
              <w:t>والتقنيات</w:t>
            </w:r>
            <w:r w:rsidRPr="007B119E">
              <w:rPr>
                <w:rtl/>
              </w:rPr>
              <w:t xml:space="preserve"> </w:t>
            </w:r>
            <w:r w:rsidRPr="007B119E">
              <w:rPr>
                <w:rFonts w:hint="eastAsia"/>
                <w:rtl/>
              </w:rPr>
              <w:t>الرقمية</w:t>
            </w:r>
            <w:r w:rsidRPr="007B119E">
              <w:rPr>
                <w:rtl/>
              </w:rPr>
              <w:t xml:space="preserve"> </w:t>
            </w:r>
            <w:r w:rsidRPr="007B119E">
              <w:rPr>
                <w:rFonts w:hint="eastAsia"/>
                <w:rtl/>
              </w:rPr>
              <w:t>المتقدمة</w:t>
            </w:r>
            <w:r w:rsidRPr="007B119E">
              <w:rPr>
                <w:rtl/>
              </w:rPr>
              <w:t xml:space="preserve"> </w:t>
            </w:r>
            <w:r w:rsidRPr="007B119E">
              <w:rPr>
                <w:rFonts w:hint="eastAsia"/>
                <w:rtl/>
              </w:rPr>
              <w:t>دورا</w:t>
            </w:r>
            <w:r w:rsidRPr="007B119E">
              <w:rPr>
                <w:rFonts w:hint="cs"/>
                <w:rtl/>
              </w:rPr>
              <w:t>ً</w:t>
            </w:r>
            <w:r w:rsidRPr="007B119E">
              <w:rPr>
                <w:rtl/>
              </w:rPr>
              <w:t xml:space="preserve"> </w:t>
            </w:r>
            <w:r w:rsidRPr="007B119E">
              <w:rPr>
                <w:rFonts w:hint="eastAsia"/>
                <w:rtl/>
              </w:rPr>
              <w:t>متزايدا</w:t>
            </w:r>
            <w:r w:rsidRPr="007B119E">
              <w:rPr>
                <w:rFonts w:hint="cs"/>
                <w:rtl/>
              </w:rPr>
              <w:t>ً</w:t>
            </w:r>
            <w:r w:rsidRPr="007B119E">
              <w:rPr>
                <w:rtl/>
              </w:rPr>
              <w:t xml:space="preserve"> </w:t>
            </w:r>
            <w:r w:rsidRPr="007B119E">
              <w:rPr>
                <w:rFonts w:hint="eastAsia"/>
                <w:rtl/>
              </w:rPr>
              <w:t>في</w:t>
            </w:r>
            <w:r w:rsidRPr="007B119E">
              <w:rPr>
                <w:rtl/>
              </w:rPr>
              <w:t xml:space="preserve"> </w:t>
            </w:r>
            <w:r w:rsidRPr="007B119E">
              <w:rPr>
                <w:rFonts w:hint="eastAsia"/>
                <w:rtl/>
              </w:rPr>
              <w:t>صنع</w:t>
            </w:r>
            <w:r w:rsidRPr="007B119E">
              <w:rPr>
                <w:rtl/>
              </w:rPr>
              <w:t xml:space="preserve"> </w:t>
            </w:r>
            <w:r w:rsidRPr="007B119E">
              <w:rPr>
                <w:rFonts w:hint="eastAsia"/>
                <w:rtl/>
              </w:rPr>
              <w:t>القرار</w:t>
            </w:r>
            <w:r w:rsidRPr="007B119E">
              <w:rPr>
                <w:rtl/>
              </w:rPr>
              <w:t xml:space="preserve"> </w:t>
            </w:r>
            <w:r w:rsidRPr="007B119E">
              <w:rPr>
                <w:rFonts w:hint="eastAsia"/>
                <w:rtl/>
              </w:rPr>
              <w:t>وتقديم</w:t>
            </w:r>
            <w:r w:rsidRPr="007B119E">
              <w:rPr>
                <w:rtl/>
              </w:rPr>
              <w:t xml:space="preserve"> </w:t>
            </w:r>
            <w:r w:rsidRPr="007B119E">
              <w:rPr>
                <w:rFonts w:hint="eastAsia"/>
                <w:rtl/>
              </w:rPr>
              <w:t>الخدمات،</w:t>
            </w:r>
            <w:r w:rsidRPr="007B119E">
              <w:rPr>
                <w:rtl/>
              </w:rPr>
              <w:t xml:space="preserve"> </w:t>
            </w:r>
            <w:r w:rsidRPr="007B119E">
              <w:rPr>
                <w:rFonts w:hint="eastAsia"/>
                <w:rtl/>
              </w:rPr>
              <w:t>ما</w:t>
            </w:r>
            <w:r w:rsidRPr="007B119E">
              <w:rPr>
                <w:rtl/>
              </w:rPr>
              <w:t xml:space="preserve"> </w:t>
            </w:r>
            <w:r w:rsidRPr="007B119E">
              <w:rPr>
                <w:rFonts w:hint="eastAsia"/>
                <w:rtl/>
              </w:rPr>
              <w:t>يؤثر</w:t>
            </w:r>
            <w:r w:rsidRPr="007B119E">
              <w:rPr>
                <w:rtl/>
              </w:rPr>
              <w:t xml:space="preserve"> </w:t>
            </w:r>
            <w:r w:rsidRPr="007B119E">
              <w:rPr>
                <w:rFonts w:hint="eastAsia"/>
                <w:rtl/>
              </w:rPr>
              <w:t>على</w:t>
            </w:r>
            <w:r w:rsidRPr="007B119E">
              <w:rPr>
                <w:rtl/>
              </w:rPr>
              <w:t xml:space="preserve"> </w:t>
            </w:r>
            <w:r w:rsidRPr="007B119E">
              <w:rPr>
                <w:rFonts w:hint="eastAsia"/>
                <w:rtl/>
              </w:rPr>
              <w:t>العلاقات</w:t>
            </w:r>
            <w:r w:rsidRPr="007B119E">
              <w:rPr>
                <w:rtl/>
              </w:rPr>
              <w:t xml:space="preserve"> </w:t>
            </w:r>
            <w:r w:rsidRPr="007B119E">
              <w:rPr>
                <w:rFonts w:hint="eastAsia"/>
                <w:rtl/>
              </w:rPr>
              <w:t>بين</w:t>
            </w:r>
            <w:r w:rsidRPr="007B119E">
              <w:rPr>
                <w:rtl/>
              </w:rPr>
              <w:t xml:space="preserve"> </w:t>
            </w:r>
            <w:r w:rsidRPr="007B119E">
              <w:rPr>
                <w:rFonts w:hint="eastAsia"/>
                <w:rtl/>
              </w:rPr>
              <w:t>الجهات</w:t>
            </w:r>
            <w:r w:rsidRPr="007B119E">
              <w:rPr>
                <w:rtl/>
              </w:rPr>
              <w:t xml:space="preserve"> </w:t>
            </w:r>
            <w:r w:rsidRPr="007B119E">
              <w:rPr>
                <w:rFonts w:hint="eastAsia"/>
                <w:rtl/>
              </w:rPr>
              <w:t>الحاكمة</w:t>
            </w:r>
            <w:r w:rsidRPr="007B119E">
              <w:rPr>
                <w:rtl/>
              </w:rPr>
              <w:t xml:space="preserve"> </w:t>
            </w:r>
            <w:r w:rsidRPr="007B119E">
              <w:rPr>
                <w:rFonts w:hint="eastAsia"/>
                <w:rtl/>
              </w:rPr>
              <w:t>والمواطنين</w:t>
            </w:r>
            <w:r w:rsidRPr="007B119E">
              <w:rPr>
                <w:rtl/>
              </w:rPr>
              <w:t>.</w:t>
            </w:r>
          </w:p>
          <w:p w:rsidR="007B119E" w:rsidRPr="007B119E" w:rsidRDefault="007B119E">
            <w:pPr>
              <w:pStyle w:val="a2"/>
              <w:numPr>
                <w:ilvl w:val="1"/>
                <w:numId w:val="4"/>
              </w:numPr>
              <w:spacing w:line="360" w:lineRule="auto"/>
              <w:ind w:left="576" w:hanging="576"/>
              <w:rPr>
                <w:rtl/>
              </w:rPr>
            </w:pPr>
            <w:r w:rsidRPr="007B119E">
              <w:rPr>
                <w:rFonts w:hint="eastAsia"/>
                <w:rtl/>
              </w:rPr>
              <w:t>تحتاج</w:t>
            </w:r>
            <w:r w:rsidRPr="007B119E">
              <w:rPr>
                <w:rtl/>
              </w:rPr>
              <w:t xml:space="preserve"> </w:t>
            </w:r>
            <w:r w:rsidRPr="007B119E">
              <w:rPr>
                <w:rFonts w:hint="eastAsia"/>
                <w:rtl/>
              </w:rPr>
              <w:t>آليات</w:t>
            </w:r>
            <w:r w:rsidRPr="007B119E">
              <w:rPr>
                <w:rtl/>
              </w:rPr>
              <w:t xml:space="preserve"> </w:t>
            </w:r>
            <w:r w:rsidRPr="007B119E">
              <w:rPr>
                <w:rFonts w:hint="eastAsia"/>
                <w:rtl/>
              </w:rPr>
              <w:t>صنع</w:t>
            </w:r>
            <w:r w:rsidRPr="007B119E">
              <w:rPr>
                <w:rtl/>
              </w:rPr>
              <w:t xml:space="preserve"> </w:t>
            </w:r>
            <w:r w:rsidRPr="007B119E">
              <w:rPr>
                <w:rFonts w:hint="eastAsia"/>
                <w:rtl/>
              </w:rPr>
              <w:t>القرار</w:t>
            </w:r>
            <w:r w:rsidRPr="007B119E">
              <w:rPr>
                <w:rtl/>
              </w:rPr>
              <w:t xml:space="preserve"> </w:t>
            </w:r>
            <w:r w:rsidRPr="007B119E">
              <w:rPr>
                <w:rFonts w:hint="eastAsia"/>
                <w:rtl/>
              </w:rPr>
              <w:t>إلى</w:t>
            </w:r>
            <w:r w:rsidRPr="007B119E">
              <w:rPr>
                <w:rtl/>
              </w:rPr>
              <w:t xml:space="preserve"> </w:t>
            </w:r>
            <w:r w:rsidRPr="007B119E">
              <w:rPr>
                <w:rFonts w:hint="eastAsia"/>
                <w:rtl/>
              </w:rPr>
              <w:t>أخذ</w:t>
            </w:r>
            <w:r w:rsidRPr="007B119E">
              <w:rPr>
                <w:rtl/>
              </w:rPr>
              <w:t xml:space="preserve"> </w:t>
            </w:r>
            <w:r w:rsidRPr="007B119E">
              <w:rPr>
                <w:rFonts w:hint="eastAsia"/>
                <w:rtl/>
              </w:rPr>
              <w:t>آراء</w:t>
            </w:r>
            <w:r w:rsidRPr="007B119E">
              <w:rPr>
                <w:rtl/>
              </w:rPr>
              <w:t xml:space="preserve"> </w:t>
            </w:r>
            <w:r w:rsidRPr="007B119E">
              <w:rPr>
                <w:rFonts w:hint="eastAsia"/>
                <w:rtl/>
              </w:rPr>
              <w:t>الجمهور</w:t>
            </w:r>
            <w:r w:rsidRPr="007B119E">
              <w:rPr>
                <w:rtl/>
              </w:rPr>
              <w:t xml:space="preserve"> </w:t>
            </w:r>
            <w:r w:rsidRPr="007B119E">
              <w:rPr>
                <w:rFonts w:hint="eastAsia"/>
                <w:rtl/>
              </w:rPr>
              <w:t>والأطراف</w:t>
            </w:r>
            <w:r w:rsidRPr="007B119E">
              <w:rPr>
                <w:rtl/>
              </w:rPr>
              <w:t xml:space="preserve"> </w:t>
            </w:r>
            <w:r w:rsidRPr="007B119E">
              <w:rPr>
                <w:rFonts w:hint="eastAsia"/>
                <w:rtl/>
              </w:rPr>
              <w:t>ذات</w:t>
            </w:r>
            <w:r w:rsidRPr="007B119E">
              <w:rPr>
                <w:rtl/>
              </w:rPr>
              <w:t xml:space="preserve"> </w:t>
            </w:r>
            <w:r w:rsidRPr="007B119E">
              <w:rPr>
                <w:rFonts w:hint="eastAsia"/>
                <w:rtl/>
              </w:rPr>
              <w:t>العلاقة</w:t>
            </w:r>
            <w:r w:rsidRPr="007B119E">
              <w:rPr>
                <w:rtl/>
              </w:rPr>
              <w:t xml:space="preserve"> </w:t>
            </w:r>
            <w:r w:rsidRPr="007B119E">
              <w:rPr>
                <w:rFonts w:hint="eastAsia"/>
                <w:rtl/>
              </w:rPr>
              <w:t>بطرق</w:t>
            </w:r>
            <w:r w:rsidRPr="007B119E">
              <w:rPr>
                <w:rtl/>
              </w:rPr>
              <w:t xml:space="preserve"> </w:t>
            </w:r>
            <w:r w:rsidRPr="007B119E">
              <w:rPr>
                <w:rFonts w:hint="eastAsia"/>
                <w:rtl/>
              </w:rPr>
              <w:t>إلكترونية</w:t>
            </w:r>
            <w:r w:rsidRPr="007B119E">
              <w:rPr>
                <w:rtl/>
              </w:rPr>
              <w:t xml:space="preserve">. </w:t>
            </w:r>
          </w:p>
          <w:p w:rsidR="007B119E" w:rsidRPr="007B119E" w:rsidRDefault="007B119E">
            <w:pPr>
              <w:pStyle w:val="a2"/>
              <w:numPr>
                <w:ilvl w:val="1"/>
                <w:numId w:val="4"/>
              </w:numPr>
              <w:spacing w:line="360" w:lineRule="auto"/>
              <w:ind w:left="576" w:hanging="576"/>
              <w:rPr>
                <w:rtl/>
              </w:rPr>
            </w:pPr>
            <w:r w:rsidRPr="007B119E">
              <w:rPr>
                <w:rFonts w:hint="eastAsia"/>
                <w:rtl/>
              </w:rPr>
              <w:t>تتطلب</w:t>
            </w:r>
            <w:r w:rsidRPr="007B119E">
              <w:rPr>
                <w:rtl/>
              </w:rPr>
              <w:t xml:space="preserve"> </w:t>
            </w:r>
            <w:r w:rsidRPr="007B119E">
              <w:rPr>
                <w:rFonts w:hint="eastAsia"/>
                <w:rtl/>
              </w:rPr>
              <w:t>الحوكمة</w:t>
            </w:r>
            <w:r w:rsidRPr="007B119E">
              <w:rPr>
                <w:rtl/>
              </w:rPr>
              <w:t xml:space="preserve"> </w:t>
            </w:r>
            <w:r w:rsidRPr="007B119E">
              <w:rPr>
                <w:rFonts w:hint="eastAsia"/>
                <w:rtl/>
              </w:rPr>
              <w:t>الرقمية</w:t>
            </w:r>
            <w:r w:rsidRPr="007B119E">
              <w:rPr>
                <w:rtl/>
              </w:rPr>
              <w:t xml:space="preserve"> </w:t>
            </w:r>
            <w:r w:rsidRPr="007B119E">
              <w:rPr>
                <w:rFonts w:hint="eastAsia"/>
                <w:rtl/>
              </w:rPr>
              <w:t>مهارات</w:t>
            </w:r>
            <w:r w:rsidRPr="007B119E">
              <w:rPr>
                <w:rtl/>
              </w:rPr>
              <w:t xml:space="preserve"> </w:t>
            </w:r>
            <w:r w:rsidRPr="007B119E">
              <w:rPr>
                <w:rFonts w:hint="eastAsia"/>
                <w:rtl/>
              </w:rPr>
              <w:t>وخبرات</w:t>
            </w:r>
            <w:r w:rsidRPr="007B119E">
              <w:rPr>
                <w:rtl/>
              </w:rPr>
              <w:t xml:space="preserve"> </w:t>
            </w:r>
            <w:r w:rsidRPr="007B119E">
              <w:rPr>
                <w:rFonts w:hint="eastAsia"/>
                <w:rtl/>
              </w:rPr>
              <w:t>تقنية</w:t>
            </w:r>
            <w:r w:rsidRPr="007B119E">
              <w:rPr>
                <w:rtl/>
              </w:rPr>
              <w:t xml:space="preserve"> </w:t>
            </w:r>
            <w:r w:rsidRPr="007B119E">
              <w:rPr>
                <w:rFonts w:hint="eastAsia"/>
                <w:rtl/>
              </w:rPr>
              <w:t>أكثر</w:t>
            </w:r>
            <w:r w:rsidRPr="007B119E">
              <w:rPr>
                <w:rtl/>
              </w:rPr>
              <w:t xml:space="preserve"> </w:t>
            </w:r>
            <w:r w:rsidRPr="007B119E">
              <w:rPr>
                <w:rFonts w:hint="eastAsia"/>
                <w:rtl/>
              </w:rPr>
              <w:t>من</w:t>
            </w:r>
            <w:r w:rsidRPr="007B119E">
              <w:rPr>
                <w:rtl/>
              </w:rPr>
              <w:t xml:space="preserve"> </w:t>
            </w:r>
            <w:r w:rsidRPr="007B119E">
              <w:rPr>
                <w:rFonts w:hint="eastAsia"/>
                <w:rtl/>
              </w:rPr>
              <w:t>النماذج</w:t>
            </w:r>
            <w:r w:rsidRPr="007B119E">
              <w:rPr>
                <w:rtl/>
              </w:rPr>
              <w:t xml:space="preserve"> </w:t>
            </w:r>
            <w:r w:rsidRPr="007B119E">
              <w:rPr>
                <w:rFonts w:hint="eastAsia"/>
                <w:rtl/>
              </w:rPr>
              <w:t>التقليدية</w:t>
            </w:r>
            <w:r w:rsidRPr="007B119E">
              <w:rPr>
                <w:rtl/>
              </w:rPr>
              <w:t>.</w:t>
            </w:r>
          </w:p>
          <w:p w:rsidR="007B119E" w:rsidRPr="007B119E" w:rsidRDefault="007B119E">
            <w:pPr>
              <w:pStyle w:val="a2"/>
              <w:numPr>
                <w:ilvl w:val="1"/>
                <w:numId w:val="4"/>
              </w:numPr>
              <w:spacing w:line="360" w:lineRule="auto"/>
              <w:ind w:left="576" w:hanging="576"/>
              <w:rPr>
                <w:rtl/>
              </w:rPr>
            </w:pPr>
            <w:r w:rsidRPr="007B119E">
              <w:rPr>
                <w:rFonts w:hint="eastAsia"/>
                <w:rtl/>
              </w:rPr>
              <w:t>تتيح</w:t>
            </w:r>
            <w:r w:rsidRPr="007B119E">
              <w:rPr>
                <w:rtl/>
              </w:rPr>
              <w:t xml:space="preserve"> </w:t>
            </w:r>
            <w:r w:rsidRPr="007B119E">
              <w:rPr>
                <w:rFonts w:hint="eastAsia"/>
                <w:rtl/>
              </w:rPr>
              <w:t>وسائل</w:t>
            </w:r>
            <w:r w:rsidRPr="007B119E">
              <w:rPr>
                <w:rtl/>
              </w:rPr>
              <w:t xml:space="preserve"> </w:t>
            </w:r>
            <w:r w:rsidRPr="007B119E">
              <w:rPr>
                <w:rFonts w:hint="eastAsia"/>
                <w:rtl/>
              </w:rPr>
              <w:t>الاتصالات</w:t>
            </w:r>
            <w:r w:rsidRPr="007B119E">
              <w:rPr>
                <w:rtl/>
              </w:rPr>
              <w:t xml:space="preserve"> </w:t>
            </w:r>
            <w:r w:rsidRPr="007B119E">
              <w:rPr>
                <w:rFonts w:hint="eastAsia"/>
                <w:rtl/>
              </w:rPr>
              <w:t>الحديثة</w:t>
            </w:r>
            <w:r w:rsidRPr="007B119E">
              <w:rPr>
                <w:rtl/>
              </w:rPr>
              <w:t xml:space="preserve"> </w:t>
            </w:r>
            <w:r w:rsidRPr="007B119E">
              <w:rPr>
                <w:rFonts w:hint="eastAsia"/>
                <w:rtl/>
              </w:rPr>
              <w:t>فرصا</w:t>
            </w:r>
            <w:r w:rsidRPr="007B119E">
              <w:rPr>
                <w:rFonts w:hint="cs"/>
                <w:rtl/>
              </w:rPr>
              <w:t>ً</w:t>
            </w:r>
            <w:r w:rsidRPr="007B119E">
              <w:rPr>
                <w:rtl/>
              </w:rPr>
              <w:t xml:space="preserve"> </w:t>
            </w:r>
            <w:r w:rsidRPr="007B119E">
              <w:rPr>
                <w:rFonts w:hint="eastAsia"/>
                <w:rtl/>
              </w:rPr>
              <w:t>أوسع</w:t>
            </w:r>
            <w:r w:rsidRPr="007B119E">
              <w:rPr>
                <w:rtl/>
              </w:rPr>
              <w:t xml:space="preserve"> </w:t>
            </w:r>
            <w:r w:rsidRPr="007B119E">
              <w:rPr>
                <w:rFonts w:hint="eastAsia"/>
                <w:rtl/>
              </w:rPr>
              <w:t>للمشاركة</w:t>
            </w:r>
            <w:r w:rsidRPr="007B119E">
              <w:rPr>
                <w:rtl/>
              </w:rPr>
              <w:t xml:space="preserve"> </w:t>
            </w:r>
            <w:r w:rsidRPr="007B119E">
              <w:rPr>
                <w:rFonts w:hint="eastAsia"/>
                <w:rtl/>
              </w:rPr>
              <w:t>المجتمعية</w:t>
            </w:r>
            <w:r w:rsidRPr="007B119E">
              <w:rPr>
                <w:rtl/>
              </w:rPr>
              <w:t xml:space="preserve"> </w:t>
            </w:r>
            <w:r w:rsidRPr="007B119E">
              <w:rPr>
                <w:rFonts w:hint="eastAsia"/>
                <w:rtl/>
              </w:rPr>
              <w:t>في</w:t>
            </w:r>
            <w:r w:rsidRPr="007B119E">
              <w:rPr>
                <w:rtl/>
              </w:rPr>
              <w:t xml:space="preserve"> </w:t>
            </w:r>
            <w:r w:rsidRPr="007B119E">
              <w:rPr>
                <w:rFonts w:hint="eastAsia"/>
                <w:rtl/>
              </w:rPr>
              <w:t>صناعة</w:t>
            </w:r>
            <w:r w:rsidRPr="007B119E">
              <w:rPr>
                <w:rtl/>
              </w:rPr>
              <w:t xml:space="preserve"> </w:t>
            </w:r>
            <w:r w:rsidRPr="007B119E">
              <w:rPr>
                <w:rFonts w:hint="eastAsia"/>
                <w:rtl/>
              </w:rPr>
              <w:t>القرارات</w:t>
            </w:r>
            <w:r w:rsidRPr="007B119E">
              <w:rPr>
                <w:rtl/>
              </w:rPr>
              <w:t xml:space="preserve"> </w:t>
            </w:r>
            <w:r w:rsidRPr="007B119E">
              <w:rPr>
                <w:rFonts w:hint="eastAsia"/>
                <w:rtl/>
              </w:rPr>
              <w:t>الحكومية</w:t>
            </w:r>
            <w:r w:rsidRPr="007B119E">
              <w:rPr>
                <w:rtl/>
              </w:rPr>
              <w:t xml:space="preserve"> </w:t>
            </w:r>
            <w:r w:rsidRPr="007B119E">
              <w:rPr>
                <w:rFonts w:hint="eastAsia"/>
                <w:rtl/>
              </w:rPr>
              <w:t>ومحاسبة</w:t>
            </w:r>
            <w:r w:rsidRPr="007B119E">
              <w:rPr>
                <w:rtl/>
              </w:rPr>
              <w:t xml:space="preserve"> </w:t>
            </w:r>
            <w:r w:rsidRPr="007B119E">
              <w:rPr>
                <w:rFonts w:hint="eastAsia"/>
                <w:rtl/>
              </w:rPr>
              <w:t>الحكومات</w:t>
            </w:r>
            <w:r w:rsidRPr="007B119E">
              <w:rPr>
                <w:rFonts w:hint="cs"/>
                <w:rtl/>
              </w:rPr>
              <w:t>.</w:t>
            </w:r>
          </w:p>
          <w:p w:rsidR="007B119E" w:rsidRPr="00895D2F" w:rsidRDefault="007B119E" w:rsidP="00671334">
            <w:pPr>
              <w:pStyle w:val="a2"/>
              <w:spacing w:line="360" w:lineRule="auto"/>
              <w:ind w:left="3600"/>
              <w:rPr>
                <w:rtl/>
              </w:rPr>
            </w:pPr>
            <w:r w:rsidRPr="00F131A0">
              <w:rPr>
                <w:noProof/>
              </w:rPr>
              <w:drawing>
                <wp:inline distT="0" distB="0" distL="0" distR="0" wp14:anchorId="072BBC22" wp14:editId="7E51B209">
                  <wp:extent cx="1140394" cy="1060892"/>
                  <wp:effectExtent l="0" t="0" r="3175" b="6350"/>
                  <wp:docPr id="2074268252" name="Picture 2074268252"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83" cstate="print">
                            <a:duotone>
                              <a:schemeClr val="accent3">
                                <a:shade val="45000"/>
                                <a:satMod val="135000"/>
                              </a:schemeClr>
                              <a:prstClr val="white"/>
                            </a:duotone>
                            <a:extLst>
                              <a:ext uri="{BEBA8EAE-BF5A-486C-A8C5-ECC9F3942E4B}">
                                <a14:imgProps xmlns:a14="http://schemas.microsoft.com/office/drawing/2010/main">
                                  <a14:imgLayer r:embed="rId8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tc>
      </w:tr>
    </w:tbl>
    <w:p w:rsidR="007B119E" w:rsidRPr="006B556E" w:rsidRDefault="007B119E" w:rsidP="00181023">
      <w:pPr>
        <w:rPr>
          <w:rFonts w:ascii="Sakkal Majalla" w:hAnsi="Sakkal Majalla"/>
          <w:sz w:val="32"/>
          <w:szCs w:val="32"/>
        </w:rPr>
      </w:pPr>
    </w:p>
    <w:p w:rsidR="00512C5E" w:rsidRDefault="009762C9" w:rsidP="002F37B7">
      <w:pPr>
        <w:pageBreakBefore/>
        <w:rPr>
          <w:rFonts w:ascii="Sakkal Majalla" w:hAnsi="Sakkal Majalla"/>
          <w:sz w:val="32"/>
          <w:szCs w:val="32"/>
          <w:rtl/>
        </w:rPr>
      </w:pPr>
      <w:r w:rsidRPr="002A078C">
        <w:rPr>
          <w:rFonts w:ascii="Sakkal Majalla" w:hAnsi="Sakkal Majalla"/>
          <w:noProof/>
          <w:color w:val="002060"/>
          <w:sz w:val="34"/>
        </w:rPr>
        <w:lastRenderedPageBreak/>
        <mc:AlternateContent>
          <mc:Choice Requires="wpg">
            <w:drawing>
              <wp:inline distT="0" distB="0" distL="0" distR="0" wp14:anchorId="23CE096F" wp14:editId="5FCAB369">
                <wp:extent cx="5731510" cy="895350"/>
                <wp:effectExtent l="0" t="0" r="21590" b="19050"/>
                <wp:docPr id="207426830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302"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303" name="مجموعة 39"/>
                        <wpg:cNvGrpSpPr/>
                        <wpg:grpSpPr>
                          <a:xfrm>
                            <a:off x="0" y="0"/>
                            <a:ext cx="5731510" cy="895350"/>
                            <a:chOff x="0" y="0"/>
                            <a:chExt cx="5878196" cy="918845"/>
                          </a:xfrm>
                        </wpg:grpSpPr>
                        <wpg:grpSp>
                          <wpg:cNvPr id="2074268304" name="مجموعة 40"/>
                          <wpg:cNvGrpSpPr/>
                          <wpg:grpSpPr>
                            <a:xfrm>
                              <a:off x="0" y="0"/>
                              <a:ext cx="5878196" cy="918845"/>
                              <a:chOff x="0" y="0"/>
                              <a:chExt cx="6240348" cy="919070"/>
                            </a:xfrm>
                          </wpg:grpSpPr>
                          <wpg:grpSp>
                            <wpg:cNvPr id="2074268305" name="مجموعة 41"/>
                            <wpg:cNvGrpSpPr/>
                            <wpg:grpSpPr>
                              <a:xfrm>
                                <a:off x="0" y="169208"/>
                                <a:ext cx="5433072" cy="580613"/>
                                <a:chOff x="0" y="169208"/>
                                <a:chExt cx="5433072" cy="580613"/>
                              </a:xfrm>
                            </wpg:grpSpPr>
                            <wps:wsp>
                              <wps:cNvPr id="207426830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30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0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09" name="مربع نص 41"/>
                          <wps:cNvSpPr txBox="1"/>
                          <wps:spPr>
                            <a:xfrm>
                              <a:off x="204484" y="257055"/>
                              <a:ext cx="4616071" cy="387740"/>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دور القيادة في تعزيز الحوكمة الرقمية</w:t>
                                </w:r>
                              </w:p>
                            </w:txbxContent>
                          </wps:txbx>
                          <wps:bodyPr wrap="square" rtlCol="1">
                            <a:spAutoFit/>
                          </wps:bodyPr>
                        </wps:wsp>
                      </wpg:grpSp>
                    </wpg:wgp>
                  </a:graphicData>
                </a:graphic>
              </wp:inline>
            </w:drawing>
          </mc:Choice>
          <mc:Fallback>
            <w:pict>
              <v:group id="_x0000_s215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">
                <v:shape id="صورة 38" o:spid="_x0000_s2152"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uHLHLAAAA4wAAAA8AAABkcnMvZG93bnJldi54bWxEj0FrwkAUhO8F/8PyCr3V3SZFJXUVEQu9&#10;lNYo9PrIPrPB7NuY3cb033cLBY/DzHzDLNeja8VAfWg8a3iaKhDElTcN1xqOh9fHBYgQkQ22nknD&#10;DwVYryZ3SyyMv/KehjLWIkE4FKjBxtgVUobKksMw9R1x8k6+dxiT7GtperwmuGtlptRMOmw4LVjs&#10;aGupOpffTkO+G8Zdvv14D1+2O1xKt2nC/lPrh/tx8wIi0hhv4f/2m9GQqflzNlvkKoO/T+kPyNUv&#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LhyxywAAAOMAAAAPAAAAAAAA&#10;AAAAAAAAAJ8CAABkcnMvZG93bnJldi54bWxQSwUGAAAAAAQABAD3AAAAlwMAAAAA&#10;">
                  <v:imagedata r:id="rId67" o:title=""/>
                </v:shape>
                <v:group id="مجموعة 39" o:spid="_x0000_s215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GkUX0&#10;zAAAAOMAAAAPAAAAAAAAAAAAAAAAAKoCAABkcnMvZG93bnJldi54bWxQSwUGAAAAAAQABAD6AAAA&#10;owMAAAAA&#10;">
                  <v:group id="مجموعة 40" o:spid="_x0000_s215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JeN2A&#10;zAAAAOMAAAAPAAAAAAAAAAAAAAAAAKoCAABkcnMvZG93bnJldi54bWxQSwUGAAAAAAQABAD6AAAA&#10;owMAAAAA&#10;">
                    <v:group id="مجموعة 41" o:spid="_x0000_s215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mNHgb&#10;zAAAAOMAAAAPAAAAAAAAAAAAAAAAAKoCAABkcnMvZG93bnJldi54bWxQSwUGAAAAAAQABAD6AAAA&#10;owMAAAAA&#10;">
                      <v:shape id="شكل حر 42" o:spid="_x0000_s215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yT4ckA&#10;AADjAAAADwAAAGRycy9kb3ducmV2LnhtbESPwW7CMBBE70j9B2sr9QY2IUpQikEValUOXAp8wCre&#10;xinxOo1dSP++RkLqcTQzbzSrzeg6caEhtJ41zGcKBHHtTcuNhtPxbboEESKywc4zafilAJv1w2SF&#10;lfFX/qDLITYiQThUqMHG2FdShtqSwzDzPXHyPv3gMCY5NNIMeE1w18lMqUI6bDktWOxpa6k+H36c&#10;BqPyV5eX7yVtv/dWfc1NPC+M1k+P48sziEhj/A/f2zujIVNlnhXLhSrg9in9Abn+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myT4ckAAADj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5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AaiMsA&#10;AADjAAAADwAAAGRycy9kb3ducmV2LnhtbESPT0vDQBTE74LfYXmCN7trlKSk3ZZWqIh66B+x10f2&#10;mYTuvg3ZbRO/vSsIHoeZ+Q0zX47Oigv1ofWs4X6iQBBX3rRca/g4bO6mIEJENmg9k4ZvCrBcXF/N&#10;sTR+4B1d9rEWCcKhRA1NjF0pZagachgmviNO3pfvHcYk+1qaHocEd1ZmSuXSYctpocGOnhqqTvuz&#10;01BsN+chPOeH1/WnfW+VPa6yN9b69mZczUBEGuN/+K/9YjRkqnjM8umDKuD3U/oDcvE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QsBqIywAAAOMAAAAPAAAAAAAAAAAAAAAAAJgC&#10;AABkcnMvZG93bnJldi54bWxQSwUGAAAAAAQABAD1AAAAkAMAAAAA&#10;" fillcolor="#168489" stroked="f" strokeweight="1pt">
                        <v:stroke joinstyle="miter"/>
                      </v:roundrect>
                    </v:group>
                    <v:oval id="شكل بيضاوي 44" o:spid="_x0000_s215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4cTscA&#10;AADjAAAADwAAAGRycy9kb3ducmV2LnhtbERP3UrDMBS+F3yHcATvXLIqc9RmQwbiEESW+gDH5rSp&#10;NiddE7f69uZC8PLj+6+2sx/EiabYB9awXCgQxE2wPXca3uunmzWImJAtDoFJww9F2G4uLyosbTjz&#10;gU4mdSKHcCxRg0tpLKWMjSOPcRFG4sy1YfKYMpw6aSc853A/yEKplfTYc25wONLOUfNlvr0GM9fm&#10;7bntZHg17uVj+RmO/rDX+vpqfnwAkWhO/+I/995qKNT9XbFa36o8On/Kf0B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OHE7HAAAA4wAAAA8AAAAAAAAAAAAAAAAAmAIAAGRy&#10;cy9kb3ducmV2LnhtbFBLBQYAAAAABAAEAPUAAACMAwAAAAA=&#10;" filled="f" strokecolor="#a5a5a5 [2092]" strokeweight="1pt">
                      <v:stroke joinstyle="miter"/>
                    </v:oval>
                  </v:group>
                  <v:shape id="مربع نص 41" o:spid="_x0000_s2159"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pbb8kA&#10;AADjAAAADwAAAGRycy9kb3ducmV2LnhtbESPzU7DMBCE70i8g7VI3KjdAKUNdauKH6kHLpT0voqX&#10;OCJeR/HSpG+PkZA4jmbmG816O4VOnWhIbWQL85kBRVxH13Jjofp4vVmCSoLssItMFs6UYLu5vFhj&#10;6eLI73Q6SKMyhFOJFrxIX2qdak8B0yz2xNn7jENAyXJotBtwzPDQ6cKYhQ7Ycl7w2NOTp/rr8B0s&#10;iLjd/Fy9hLQ/Tm/Pozf1PVbWXl9Nu0dQQpP8h//ae2ehMA93xWJ5a1bw+yn/Ab3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Npbb8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دور القيادة في تعزيز الحوكمة الرقمية</w:t>
                          </w:r>
                        </w:p>
                      </w:txbxContent>
                    </v:textbox>
                  </v:shape>
                </v:group>
                <w10:wrap anchorx="page"/>
                <w10:anchorlock/>
              </v:group>
            </w:pict>
          </mc:Fallback>
        </mc:AlternateContent>
      </w:r>
    </w:p>
    <w:p w:rsidR="00181023" w:rsidRPr="00512C5E" w:rsidRDefault="00181023" w:rsidP="00512C5E">
      <w:pPr>
        <w:spacing w:line="360" w:lineRule="auto"/>
        <w:rPr>
          <w:rFonts w:ascii="Sakkal Majalla" w:hAnsi="Sakkal Majalla"/>
          <w:sz w:val="32"/>
          <w:szCs w:val="32"/>
          <w:rtl/>
        </w:rPr>
      </w:pPr>
      <w:r w:rsidRPr="00512C5E">
        <w:rPr>
          <w:rFonts w:ascii="Sakkal Majalla" w:hAnsi="Sakkal Majalla"/>
          <w:sz w:val="32"/>
          <w:szCs w:val="32"/>
          <w:rtl/>
        </w:rPr>
        <w:t>ت</w:t>
      </w:r>
      <w:r w:rsidRPr="00512C5E">
        <w:rPr>
          <w:rFonts w:ascii="Sakkal Majalla" w:hAnsi="Sakkal Majalla" w:hint="cs"/>
          <w:sz w:val="32"/>
          <w:szCs w:val="32"/>
          <w:rtl/>
        </w:rPr>
        <w:t>ُ</w:t>
      </w:r>
      <w:r w:rsidRPr="00512C5E">
        <w:rPr>
          <w:rFonts w:ascii="Sakkal Majalla" w:hAnsi="Sakkal Majalla"/>
          <w:sz w:val="32"/>
          <w:szCs w:val="32"/>
          <w:rtl/>
        </w:rPr>
        <w:t>عتبر القيادة الفع</w:t>
      </w:r>
      <w:r w:rsidRPr="00512C5E">
        <w:rPr>
          <w:rFonts w:ascii="Sakkal Majalla" w:hAnsi="Sakkal Majalla" w:hint="cs"/>
          <w:sz w:val="32"/>
          <w:szCs w:val="32"/>
          <w:rtl/>
        </w:rPr>
        <w:t>ّ</w:t>
      </w:r>
      <w:r w:rsidRPr="00512C5E">
        <w:rPr>
          <w:rFonts w:ascii="Sakkal Majalla" w:hAnsi="Sakkal Majalla"/>
          <w:sz w:val="32"/>
          <w:szCs w:val="32"/>
          <w:rtl/>
        </w:rPr>
        <w:t>الة عنصرا</w:t>
      </w:r>
      <w:r w:rsidRPr="00512C5E">
        <w:rPr>
          <w:rFonts w:ascii="Sakkal Majalla" w:hAnsi="Sakkal Majalla" w:hint="cs"/>
          <w:sz w:val="32"/>
          <w:szCs w:val="32"/>
          <w:rtl/>
        </w:rPr>
        <w:t>ً</w:t>
      </w:r>
      <w:r w:rsidRPr="00512C5E">
        <w:rPr>
          <w:rFonts w:ascii="Sakkal Majalla" w:hAnsi="Sakkal Majalla"/>
          <w:sz w:val="32"/>
          <w:szCs w:val="32"/>
          <w:rtl/>
        </w:rPr>
        <w:t xml:space="preserve"> أساسيا</w:t>
      </w:r>
      <w:r w:rsidRPr="00512C5E">
        <w:rPr>
          <w:rFonts w:ascii="Sakkal Majalla" w:hAnsi="Sakkal Majalla" w:hint="cs"/>
          <w:sz w:val="32"/>
          <w:szCs w:val="32"/>
          <w:rtl/>
        </w:rPr>
        <w:t>ً</w:t>
      </w:r>
      <w:r w:rsidRPr="00512C5E">
        <w:rPr>
          <w:rFonts w:ascii="Sakkal Majalla" w:hAnsi="Sakkal Majalla"/>
          <w:sz w:val="32"/>
          <w:szCs w:val="32"/>
          <w:rtl/>
        </w:rPr>
        <w:t xml:space="preserve"> في تعزيز الحوكمة الرقمية. في عصر التحوّل الرقمي، تلعب القيادة دور</w:t>
      </w:r>
      <w:r w:rsidRPr="00512C5E">
        <w:rPr>
          <w:rFonts w:ascii="Sakkal Majalla" w:hAnsi="Sakkal Majalla" w:hint="cs"/>
          <w:sz w:val="32"/>
          <w:szCs w:val="32"/>
          <w:rtl/>
        </w:rPr>
        <w:t>اً</w:t>
      </w:r>
      <w:r w:rsidRPr="00512C5E">
        <w:rPr>
          <w:rFonts w:ascii="Sakkal Majalla" w:hAnsi="Sakkal Majalla"/>
          <w:sz w:val="32"/>
          <w:szCs w:val="32"/>
          <w:rtl/>
        </w:rPr>
        <w:t xml:space="preserve"> محوريا</w:t>
      </w:r>
      <w:r w:rsidRPr="00512C5E">
        <w:rPr>
          <w:rFonts w:ascii="Sakkal Majalla" w:hAnsi="Sakkal Majalla" w:hint="cs"/>
          <w:sz w:val="32"/>
          <w:szCs w:val="32"/>
          <w:rtl/>
        </w:rPr>
        <w:t>ً</w:t>
      </w:r>
      <w:r w:rsidRPr="00512C5E">
        <w:rPr>
          <w:rFonts w:ascii="Sakkal Majalla" w:hAnsi="Sakkal Majalla"/>
          <w:sz w:val="32"/>
          <w:szCs w:val="32"/>
          <w:rtl/>
        </w:rPr>
        <w:t xml:space="preserve"> في توجيه المؤسسات نحو النجاح من خلال تبني التكنولوجيا وتحسين العمليات.</w:t>
      </w:r>
    </w:p>
    <w:p w:rsidR="00CC0AC1" w:rsidRDefault="00CC0AC1" w:rsidP="00CC0AC1">
      <w:pPr>
        <w:rPr>
          <w:rFonts w:ascii="Sakkal Majalla" w:hAnsi="Sakkal Majalla"/>
          <w:sz w:val="32"/>
          <w:szCs w:val="32"/>
          <w:rtl/>
        </w:rPr>
      </w:pPr>
      <w:r w:rsidRPr="00CC0AC1">
        <w:rPr>
          <w:rFonts w:ascii="Sakkal Majalla" w:hAnsi="Sakkal Majalla"/>
          <w:noProof/>
          <w:sz w:val="32"/>
          <w:szCs w:val="32"/>
        </w:rPr>
        <mc:AlternateContent>
          <mc:Choice Requires="wpg">
            <w:drawing>
              <wp:inline distT="0" distB="0" distL="0" distR="0" wp14:anchorId="1A406DD8" wp14:editId="31D27476">
                <wp:extent cx="6089084" cy="2946191"/>
                <wp:effectExtent l="0" t="0" r="0" b="0"/>
                <wp:docPr id="2074269984" name="Group 58"/>
                <wp:cNvGraphicFramePr/>
                <a:graphic xmlns:a="http://schemas.openxmlformats.org/drawingml/2006/main">
                  <a:graphicData uri="http://schemas.microsoft.com/office/word/2010/wordprocessingGroup">
                    <wpg:wgp>
                      <wpg:cNvGrpSpPr/>
                      <wpg:grpSpPr>
                        <a:xfrm>
                          <a:off x="0" y="0"/>
                          <a:ext cx="6089084" cy="2946191"/>
                          <a:chOff x="0" y="0"/>
                          <a:chExt cx="9970331" cy="4825459"/>
                        </a:xfrm>
                      </wpg:grpSpPr>
                      <wpg:grpSp>
                        <wpg:cNvPr id="2074269985" name="Group 2074269985"/>
                        <wpg:cNvGrpSpPr/>
                        <wpg:grpSpPr>
                          <a:xfrm>
                            <a:off x="1443672" y="0"/>
                            <a:ext cx="3485213" cy="2969832"/>
                            <a:chOff x="1443672" y="0"/>
                            <a:chExt cx="3485213" cy="2969832"/>
                          </a:xfrm>
                        </wpg:grpSpPr>
                        <wps:wsp>
                          <wps:cNvPr id="2074269986" name="Google Shape;4242;p93"/>
                          <wps:cNvSpPr>
                            <a:spLocks/>
                          </wps:cNvSpPr>
                          <wps:spPr bwMode="auto">
                            <a:xfrm>
                              <a:off x="1779755" y="1864932"/>
                              <a:ext cx="1109663" cy="1104900"/>
                            </a:xfrm>
                            <a:custGeom>
                              <a:avLst/>
                              <a:gdLst>
                                <a:gd name="T0" fmla="*/ 2147483646 w 266"/>
                                <a:gd name="T1" fmla="*/ 0 h 265"/>
                                <a:gd name="T2" fmla="*/ 0 w 266"/>
                                <a:gd name="T3" fmla="*/ 2147483646 h 265"/>
                                <a:gd name="T4" fmla="*/ 2147483646 w 266"/>
                                <a:gd name="T5" fmla="*/ 2147483646 h 265"/>
                                <a:gd name="T6" fmla="*/ 2147483646 w 266"/>
                                <a:gd name="T7" fmla="*/ 2147483646 h 265"/>
                                <a:gd name="T8" fmla="*/ 2147483646 w 266"/>
                                <a:gd name="T9" fmla="*/ 0 h 2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6" h="265" extrusionOk="0">
                                  <a:moveTo>
                                    <a:pt x="131" y="0"/>
                                  </a:moveTo>
                                  <a:cubicBezTo>
                                    <a:pt x="119" y="75"/>
                                    <a:pt x="75" y="118"/>
                                    <a:pt x="0" y="130"/>
                                  </a:cubicBezTo>
                                  <a:cubicBezTo>
                                    <a:pt x="63" y="153"/>
                                    <a:pt x="112" y="203"/>
                                    <a:pt x="136" y="265"/>
                                  </a:cubicBezTo>
                                  <a:cubicBezTo>
                                    <a:pt x="148" y="191"/>
                                    <a:pt x="191" y="147"/>
                                    <a:pt x="266" y="135"/>
                                  </a:cubicBezTo>
                                  <a:cubicBezTo>
                                    <a:pt x="203" y="112"/>
                                    <a:pt x="154" y="62"/>
                                    <a:pt x="131" y="0"/>
                                  </a:cubicBezTo>
                                  <a:close/>
                                </a:path>
                              </a:pathLst>
                            </a:custGeom>
                            <a:solidFill>
                              <a:srgbClr val="9CA5B2"/>
                            </a:solidFill>
                            <a:ln>
                              <a:noFill/>
                            </a:ln>
                            <a:extLst>
                              <a:ext uri="{91240B29-F687-4F45-9708-019B960494DF}">
                                <a14:hiddenLine xmlns:a14="http://schemas.microsoft.com/office/drawing/2010/main" w="9525">
                                  <a:solidFill>
                                    <a:srgbClr val="000000"/>
                                  </a:solidFill>
                                  <a:round/>
                                  <a:headEnd/>
                                  <a:tailEnd/>
                                </a14:hiddenLine>
                              </a:ext>
                            </a:extLst>
                          </wps:spPr>
                          <wps:bodyPr lIns="91425" tIns="45700" rIns="91425" bIns="45700"/>
                        </wps:wsp>
                        <wps:wsp>
                          <wps:cNvPr id="2074269987" name="Google Shape;4238;p93"/>
                          <wps:cNvSpPr>
                            <a:spLocks noChangeArrowheads="1"/>
                          </wps:cNvSpPr>
                          <wps:spPr bwMode="auto">
                            <a:xfrm>
                              <a:off x="2335380" y="637794"/>
                              <a:ext cx="1778000" cy="1781175"/>
                            </a:xfrm>
                            <a:prstGeom prst="ellipse">
                              <a:avLst/>
                            </a:prstGeom>
                            <a:solidFill>
                              <a:srgbClr val="9FCFD1"/>
                            </a:solidFill>
                            <a:ln>
                              <a:noFill/>
                            </a:ln>
                          </wps:spPr>
                          <wps:bodyPr lIns="91425" tIns="45700" rIns="91425" bIns="45700"/>
                        </wps:wsp>
                        <wps:wsp>
                          <wps:cNvPr id="2074269988" name="TextBox 37"/>
                          <wps:cNvSpPr txBox="1"/>
                          <wps:spPr>
                            <a:xfrm>
                              <a:off x="1443672" y="0"/>
                              <a:ext cx="3485213" cy="519855"/>
                            </a:xfrm>
                            <a:prstGeom prst="rect">
                              <a:avLst/>
                            </a:prstGeom>
                            <a:noFill/>
                          </wps:spPr>
                          <wps:txbx>
                            <w:txbxContent>
                              <w:p w:rsidR="00671334" w:rsidRDefault="00671334" w:rsidP="00CC0AC1">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التركيز على الأمن السيبراني</w:t>
                                </w:r>
                              </w:p>
                            </w:txbxContent>
                          </wps:txbx>
                          <wps:bodyPr wrap="square">
                            <a:noAutofit/>
                          </wps:bodyPr>
                        </wps:wsp>
                      </wpg:grpSp>
                      <wpg:grpSp>
                        <wpg:cNvPr id="2074269989" name="Group 2074269989"/>
                        <wpg:cNvGrpSpPr/>
                        <wpg:grpSpPr>
                          <a:xfrm>
                            <a:off x="0" y="2418969"/>
                            <a:ext cx="3049233" cy="2406244"/>
                            <a:chOff x="0" y="2418969"/>
                            <a:chExt cx="3049233" cy="2406244"/>
                          </a:xfrm>
                        </wpg:grpSpPr>
                        <wps:wsp>
                          <wps:cNvPr id="2074269990" name="Google Shape;4237;p93"/>
                          <wps:cNvSpPr>
                            <a:spLocks noChangeArrowheads="1"/>
                          </wps:cNvSpPr>
                          <wps:spPr bwMode="auto">
                            <a:xfrm>
                              <a:off x="555793" y="2418969"/>
                              <a:ext cx="1779587" cy="1776413"/>
                            </a:xfrm>
                            <a:prstGeom prst="ellipse">
                              <a:avLst/>
                            </a:pr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lIns="91425" tIns="45700" rIns="91425" bIns="45700"/>
                        </wps:wsp>
                        <wps:wsp>
                          <wps:cNvPr id="2074269991" name="TextBox 40"/>
                          <wps:cNvSpPr txBox="1"/>
                          <wps:spPr>
                            <a:xfrm>
                              <a:off x="0" y="4305358"/>
                              <a:ext cx="3049233" cy="519855"/>
                            </a:xfrm>
                            <a:prstGeom prst="rect">
                              <a:avLst/>
                            </a:prstGeom>
                            <a:noFill/>
                          </wps:spPr>
                          <wps:txbx>
                            <w:txbxContent>
                              <w:p w:rsidR="00671334" w:rsidRDefault="00671334" w:rsidP="00CC0AC1">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تطوير القدرات</w:t>
                                </w:r>
                              </w:p>
                            </w:txbxContent>
                          </wps:txbx>
                          <wps:bodyPr wrap="square">
                            <a:noAutofit/>
                          </wps:bodyPr>
                        </wps:wsp>
                      </wpg:grpSp>
                      <wpg:grpSp>
                        <wpg:cNvPr id="2074269992" name="Group 2074269992"/>
                        <wpg:cNvGrpSpPr/>
                        <wpg:grpSpPr>
                          <a:xfrm>
                            <a:off x="5259994" y="73421"/>
                            <a:ext cx="3140973" cy="2896411"/>
                            <a:chOff x="5259994" y="73421"/>
                            <a:chExt cx="3140973" cy="2896411"/>
                          </a:xfrm>
                        </wpg:grpSpPr>
                        <wps:wsp>
                          <wps:cNvPr id="2074269993" name="Google Shape;4241;p93"/>
                          <wps:cNvSpPr>
                            <a:spLocks noChangeArrowheads="1"/>
                          </wps:cNvSpPr>
                          <wps:spPr bwMode="auto">
                            <a:xfrm>
                              <a:off x="5892968" y="637794"/>
                              <a:ext cx="1779587" cy="1781175"/>
                            </a:xfrm>
                            <a:prstGeom prst="ellipse">
                              <a:avLst/>
                            </a:pr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lIns="91425" tIns="45700" rIns="91425" bIns="45700"/>
                        </wps:wsp>
                        <wps:wsp>
                          <wps:cNvPr id="2074269994" name="Google Shape;4244;p93"/>
                          <wps:cNvSpPr>
                            <a:spLocks/>
                          </wps:cNvSpPr>
                          <wps:spPr bwMode="auto">
                            <a:xfrm>
                              <a:off x="5338930" y="1864932"/>
                              <a:ext cx="1104900" cy="1104900"/>
                            </a:xfrm>
                            <a:custGeom>
                              <a:avLst/>
                              <a:gdLst>
                                <a:gd name="T0" fmla="*/ 2147483646 w 265"/>
                                <a:gd name="T1" fmla="*/ 0 h 265"/>
                                <a:gd name="T2" fmla="*/ 0 w 265"/>
                                <a:gd name="T3" fmla="*/ 2147483646 h 265"/>
                                <a:gd name="T4" fmla="*/ 2147483646 w 265"/>
                                <a:gd name="T5" fmla="*/ 2147483646 h 265"/>
                                <a:gd name="T6" fmla="*/ 2147483646 w 265"/>
                                <a:gd name="T7" fmla="*/ 2147483646 h 265"/>
                                <a:gd name="T8" fmla="*/ 2147483646 w 265"/>
                                <a:gd name="T9" fmla="*/ 0 h 2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5" h="265" extrusionOk="0">
                                  <a:moveTo>
                                    <a:pt x="130" y="0"/>
                                  </a:moveTo>
                                  <a:cubicBezTo>
                                    <a:pt x="118" y="75"/>
                                    <a:pt x="75" y="118"/>
                                    <a:pt x="0" y="130"/>
                                  </a:cubicBezTo>
                                  <a:cubicBezTo>
                                    <a:pt x="62" y="153"/>
                                    <a:pt x="112" y="203"/>
                                    <a:pt x="135" y="265"/>
                                  </a:cubicBezTo>
                                  <a:cubicBezTo>
                                    <a:pt x="147" y="191"/>
                                    <a:pt x="191" y="147"/>
                                    <a:pt x="265" y="135"/>
                                  </a:cubicBezTo>
                                  <a:cubicBezTo>
                                    <a:pt x="203" y="112"/>
                                    <a:pt x="154" y="62"/>
                                    <a:pt x="130" y="0"/>
                                  </a:cubicBezTo>
                                  <a:close/>
                                </a:path>
                              </a:pathLst>
                            </a:custGeom>
                            <a:solidFill>
                              <a:srgbClr val="9CA5B2"/>
                            </a:solidFill>
                            <a:ln>
                              <a:noFill/>
                            </a:ln>
                            <a:extLst>
                              <a:ext uri="{91240B29-F687-4F45-9708-019B960494DF}">
                                <a14:hiddenLine xmlns:a14="http://schemas.microsoft.com/office/drawing/2010/main" w="9525">
                                  <a:solidFill>
                                    <a:srgbClr val="000000"/>
                                  </a:solidFill>
                                  <a:round/>
                                  <a:headEnd/>
                                  <a:tailEnd/>
                                </a14:hiddenLine>
                              </a:ext>
                            </a:extLst>
                          </wps:spPr>
                          <wps:bodyPr lIns="91425" tIns="45700" rIns="91425" bIns="45700"/>
                        </wps:wsp>
                        <wps:wsp>
                          <wps:cNvPr id="2074269995" name="TextBox 44"/>
                          <wps:cNvSpPr txBox="1"/>
                          <wps:spPr>
                            <a:xfrm>
                              <a:off x="5259994" y="73421"/>
                              <a:ext cx="3140973" cy="519855"/>
                            </a:xfrm>
                            <a:prstGeom prst="rect">
                              <a:avLst/>
                            </a:prstGeom>
                            <a:noFill/>
                          </wps:spPr>
                          <wps:txbx>
                            <w:txbxContent>
                              <w:p w:rsidR="00671334" w:rsidRDefault="00671334" w:rsidP="00CC0AC1">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تعزيز الثقافة التنظيمية</w:t>
                                </w:r>
                              </w:p>
                            </w:txbxContent>
                          </wps:txbx>
                          <wps:bodyPr wrap="square">
                            <a:noAutofit/>
                          </wps:bodyPr>
                        </wps:wsp>
                      </wpg:grpSp>
                      <wpg:grpSp>
                        <wpg:cNvPr id="2074269996" name="Group 2074269996"/>
                        <wpg:cNvGrpSpPr/>
                        <wpg:grpSpPr>
                          <a:xfrm>
                            <a:off x="3411375" y="1864932"/>
                            <a:ext cx="3485212" cy="2960527"/>
                            <a:chOff x="3411375" y="1864932"/>
                            <a:chExt cx="3485212" cy="2960527"/>
                          </a:xfrm>
                        </wpg:grpSpPr>
                        <wps:wsp>
                          <wps:cNvPr id="2074269997" name="Google Shape;4243;p93"/>
                          <wps:cNvSpPr>
                            <a:spLocks/>
                          </wps:cNvSpPr>
                          <wps:spPr bwMode="auto">
                            <a:xfrm>
                              <a:off x="3559343" y="1864932"/>
                              <a:ext cx="1109662" cy="1104900"/>
                            </a:xfrm>
                            <a:custGeom>
                              <a:avLst/>
                              <a:gdLst>
                                <a:gd name="T0" fmla="*/ 2147483646 w 266"/>
                                <a:gd name="T1" fmla="*/ 0 h 265"/>
                                <a:gd name="T2" fmla="*/ 0 w 266"/>
                                <a:gd name="T3" fmla="*/ 2147483646 h 265"/>
                                <a:gd name="T4" fmla="*/ 2147483646 w 266"/>
                                <a:gd name="T5" fmla="*/ 2147483646 h 265"/>
                                <a:gd name="T6" fmla="*/ 2147483646 w 266"/>
                                <a:gd name="T7" fmla="*/ 2147483646 h 265"/>
                                <a:gd name="T8" fmla="*/ 2147483646 w 266"/>
                                <a:gd name="T9" fmla="*/ 0 h 2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6" h="265" extrusionOk="0">
                                  <a:moveTo>
                                    <a:pt x="135" y="0"/>
                                  </a:moveTo>
                                  <a:cubicBezTo>
                                    <a:pt x="112" y="62"/>
                                    <a:pt x="63" y="112"/>
                                    <a:pt x="0" y="135"/>
                                  </a:cubicBezTo>
                                  <a:cubicBezTo>
                                    <a:pt x="75" y="147"/>
                                    <a:pt x="118" y="190"/>
                                    <a:pt x="130" y="265"/>
                                  </a:cubicBezTo>
                                  <a:cubicBezTo>
                                    <a:pt x="154" y="203"/>
                                    <a:pt x="203" y="153"/>
                                    <a:pt x="266" y="130"/>
                                  </a:cubicBezTo>
                                  <a:cubicBezTo>
                                    <a:pt x="191" y="118"/>
                                    <a:pt x="147" y="75"/>
                                    <a:pt x="135" y="0"/>
                                  </a:cubicBezTo>
                                  <a:close/>
                                </a:path>
                              </a:pathLst>
                            </a:custGeom>
                            <a:solidFill>
                              <a:srgbClr val="9CA5B2"/>
                            </a:solidFill>
                            <a:ln>
                              <a:noFill/>
                            </a:ln>
                            <a:extLst>
                              <a:ext uri="{91240B29-F687-4F45-9708-019B960494DF}">
                                <a14:hiddenLine xmlns:a14="http://schemas.microsoft.com/office/drawing/2010/main" w="9525">
                                  <a:solidFill>
                                    <a:srgbClr val="000000"/>
                                  </a:solidFill>
                                  <a:round/>
                                  <a:headEnd/>
                                  <a:tailEnd/>
                                </a14:hiddenLine>
                              </a:ext>
                            </a:extLst>
                          </wps:spPr>
                          <wps:bodyPr lIns="91425" tIns="45700" rIns="91425" bIns="45700"/>
                        </wps:wsp>
                        <wps:wsp>
                          <wps:cNvPr id="2074269998" name="Google Shape;4239;p93"/>
                          <wps:cNvSpPr>
                            <a:spLocks noChangeArrowheads="1"/>
                          </wps:cNvSpPr>
                          <wps:spPr bwMode="auto">
                            <a:xfrm>
                              <a:off x="4113380" y="2418969"/>
                              <a:ext cx="1779588" cy="1776413"/>
                            </a:xfrm>
                            <a:prstGeom prst="ellipse">
                              <a:avLst/>
                            </a:prstGeom>
                            <a:solidFill>
                              <a:srgbClr val="FFCC5E"/>
                            </a:solidFill>
                            <a:ln>
                              <a:noFill/>
                            </a:ln>
                          </wps:spPr>
                          <wps:bodyPr lIns="91425" tIns="45700" rIns="91425" bIns="45700"/>
                        </wps:wsp>
                        <wps:wsp>
                          <wps:cNvPr id="2074269999" name="TextBox 48"/>
                          <wps:cNvSpPr txBox="1"/>
                          <wps:spPr>
                            <a:xfrm>
                              <a:off x="3411375" y="4305604"/>
                              <a:ext cx="3485212" cy="519855"/>
                            </a:xfrm>
                            <a:prstGeom prst="rect">
                              <a:avLst/>
                            </a:prstGeom>
                            <a:noFill/>
                          </wps:spPr>
                          <wps:txbx>
                            <w:txbxContent>
                              <w:p w:rsidR="00671334" w:rsidRDefault="00671334" w:rsidP="00CC0AC1">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إدارة التغيير</w:t>
                                </w:r>
                              </w:p>
                            </w:txbxContent>
                          </wps:txbx>
                          <wps:bodyPr wrap="square">
                            <a:noAutofit/>
                          </wps:bodyPr>
                        </wps:wsp>
                      </wpg:grpSp>
                      <wpg:grpSp>
                        <wpg:cNvPr id="2074270000" name="Group 2074270000"/>
                        <wpg:cNvGrpSpPr/>
                        <wpg:grpSpPr>
                          <a:xfrm>
                            <a:off x="7113755" y="1860169"/>
                            <a:ext cx="2856576" cy="2965070"/>
                            <a:chOff x="7113755" y="1860169"/>
                            <a:chExt cx="2856576" cy="2965070"/>
                          </a:xfrm>
                        </wpg:grpSpPr>
                        <wps:wsp>
                          <wps:cNvPr id="2074270001" name="Google Shape;4245;p93"/>
                          <wps:cNvSpPr>
                            <a:spLocks/>
                          </wps:cNvSpPr>
                          <wps:spPr bwMode="auto">
                            <a:xfrm>
                              <a:off x="7113755" y="1860169"/>
                              <a:ext cx="1087438" cy="1089025"/>
                            </a:xfrm>
                            <a:custGeom>
                              <a:avLst/>
                              <a:gdLst>
                                <a:gd name="T0" fmla="*/ 2147483646 w 261"/>
                                <a:gd name="T1" fmla="*/ 0 h 261"/>
                                <a:gd name="T2" fmla="*/ 0 w 261"/>
                                <a:gd name="T3" fmla="*/ 2147483646 h 261"/>
                                <a:gd name="T4" fmla="*/ 2147483646 w 261"/>
                                <a:gd name="T5" fmla="*/ 2147483646 h 261"/>
                                <a:gd name="T6" fmla="*/ 2147483646 w 261"/>
                                <a:gd name="T7" fmla="*/ 2147483646 h 261"/>
                                <a:gd name="T8" fmla="*/ 2147483646 w 261"/>
                                <a:gd name="T9" fmla="*/ 0 h 2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1" h="261" extrusionOk="0">
                                  <a:moveTo>
                                    <a:pt x="136" y="0"/>
                                  </a:moveTo>
                                  <a:cubicBezTo>
                                    <a:pt x="113" y="63"/>
                                    <a:pt x="63" y="113"/>
                                    <a:pt x="0" y="136"/>
                                  </a:cubicBezTo>
                                  <a:cubicBezTo>
                                    <a:pt x="71" y="148"/>
                                    <a:pt x="113" y="190"/>
                                    <a:pt x="125" y="261"/>
                                  </a:cubicBezTo>
                                  <a:cubicBezTo>
                                    <a:pt x="148" y="198"/>
                                    <a:pt x="198" y="148"/>
                                    <a:pt x="261" y="125"/>
                                  </a:cubicBezTo>
                                  <a:cubicBezTo>
                                    <a:pt x="190" y="113"/>
                                    <a:pt x="148" y="71"/>
                                    <a:pt x="136" y="0"/>
                                  </a:cubicBezTo>
                                  <a:close/>
                                </a:path>
                              </a:pathLst>
                            </a:custGeom>
                            <a:solidFill>
                              <a:srgbClr val="9CA5B2"/>
                            </a:solidFill>
                            <a:ln>
                              <a:noFill/>
                            </a:ln>
                            <a:extLst>
                              <a:ext uri="{91240B29-F687-4F45-9708-019B960494DF}">
                                <a14:hiddenLine xmlns:a14="http://schemas.microsoft.com/office/drawing/2010/main" w="9525">
                                  <a:solidFill>
                                    <a:srgbClr val="000000"/>
                                  </a:solidFill>
                                  <a:round/>
                                  <a:headEnd/>
                                  <a:tailEnd/>
                                </a14:hiddenLine>
                              </a:ext>
                            </a:extLst>
                          </wps:spPr>
                          <wps:bodyPr lIns="91425" tIns="45700" rIns="91425" bIns="45700"/>
                        </wps:wsp>
                        <wps:wsp>
                          <wps:cNvPr id="2074270002" name="Google Shape;4240;p93"/>
                          <wps:cNvSpPr>
                            <a:spLocks noChangeArrowheads="1"/>
                          </wps:cNvSpPr>
                          <wps:spPr bwMode="auto">
                            <a:xfrm>
                              <a:off x="7647155" y="2393569"/>
                              <a:ext cx="1779588" cy="1781175"/>
                            </a:xfrm>
                            <a:prstGeom prst="ellipse">
                              <a:avLst/>
                            </a:prstGeom>
                            <a:solidFill>
                              <a:srgbClr val="9FCFD1"/>
                            </a:solidFill>
                            <a:ln>
                              <a:noFill/>
                            </a:ln>
                          </wps:spPr>
                          <wps:bodyPr lIns="91425" tIns="45700" rIns="91425" bIns="45700"/>
                        </wps:wsp>
                        <wps:wsp>
                          <wps:cNvPr id="2074270003" name="TextBox 52"/>
                          <wps:cNvSpPr txBox="1"/>
                          <wps:spPr>
                            <a:xfrm>
                              <a:off x="7399015" y="4305384"/>
                              <a:ext cx="2571316" cy="519855"/>
                            </a:xfrm>
                            <a:prstGeom prst="rect">
                              <a:avLst/>
                            </a:prstGeom>
                            <a:noFill/>
                          </wps:spPr>
                          <wps:txbx>
                            <w:txbxContent>
                              <w:p w:rsidR="00671334" w:rsidRDefault="00671334" w:rsidP="00CC0AC1">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توجيه الرؤية الرقمية</w:t>
                                </w:r>
                              </w:p>
                            </w:txbxContent>
                          </wps:txbx>
                          <wps:bodyPr wrap="square">
                            <a:noAutofit/>
                          </wps:bodyPr>
                        </wps:wsp>
                      </wpg:grpSp>
                      <pic:pic xmlns:pic="http://schemas.openxmlformats.org/drawingml/2006/picture">
                        <pic:nvPicPr>
                          <pic:cNvPr id="2074270004" name="Picture 2074270004"/>
                          <pic:cNvPicPr>
                            <a:picLocks noChangeAspect="1"/>
                          </pic:cNvPicPr>
                        </pic:nvPicPr>
                        <pic:blipFill>
                          <a:blip r:embed="rId152">
                            <a:lum bright="70000" contrast="-70000"/>
                          </a:blip>
                          <a:stretch>
                            <a:fillRect/>
                          </a:stretch>
                        </pic:blipFill>
                        <pic:spPr>
                          <a:xfrm>
                            <a:off x="6388606" y="1001400"/>
                            <a:ext cx="883997" cy="890093"/>
                          </a:xfrm>
                          <a:prstGeom prst="rect">
                            <a:avLst/>
                          </a:prstGeom>
                        </pic:spPr>
                      </pic:pic>
                      <pic:pic xmlns:pic="http://schemas.openxmlformats.org/drawingml/2006/picture">
                        <pic:nvPicPr>
                          <pic:cNvPr id="2074270005" name="Picture 2074270005"/>
                          <pic:cNvPicPr>
                            <a:picLocks noChangeAspect="1"/>
                          </pic:cNvPicPr>
                        </pic:nvPicPr>
                        <pic:blipFill>
                          <a:blip r:embed="rId153"/>
                          <a:stretch>
                            <a:fillRect/>
                          </a:stretch>
                        </pic:blipFill>
                        <pic:spPr>
                          <a:xfrm>
                            <a:off x="4504700" y="2799605"/>
                            <a:ext cx="1109133" cy="1109133"/>
                          </a:xfrm>
                          <a:prstGeom prst="rect">
                            <a:avLst/>
                          </a:prstGeom>
                        </pic:spPr>
                      </pic:pic>
                      <pic:pic xmlns:pic="http://schemas.openxmlformats.org/drawingml/2006/picture">
                        <pic:nvPicPr>
                          <pic:cNvPr id="2074270006" name="Graphic 55"/>
                          <pic:cNvPicPr>
                            <a:picLocks noChangeAspect="1"/>
                          </pic:cNvPicPr>
                        </pic:nvPicPr>
                        <pic:blipFill>
                          <a:blip r:embed="rId154">
                            <a:extLs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55"/>
                              </a:ext>
                            </a:extLst>
                          </a:blip>
                          <a:stretch>
                            <a:fillRect/>
                          </a:stretch>
                        </pic:blipFill>
                        <pic:spPr>
                          <a:xfrm>
                            <a:off x="1012882" y="2874082"/>
                            <a:ext cx="808597" cy="820148"/>
                          </a:xfrm>
                          <a:prstGeom prst="rect">
                            <a:avLst/>
                          </a:prstGeom>
                        </pic:spPr>
                      </pic:pic>
                      <pic:pic xmlns:pic="http://schemas.openxmlformats.org/drawingml/2006/picture">
                        <pic:nvPicPr>
                          <pic:cNvPr id="2074270007" name="Picture 2074270007"/>
                          <pic:cNvPicPr>
                            <a:picLocks noChangeAspect="1"/>
                          </pic:cNvPicPr>
                        </pic:nvPicPr>
                        <pic:blipFill>
                          <a:blip r:embed="rId156"/>
                          <a:stretch>
                            <a:fillRect/>
                          </a:stretch>
                        </pic:blipFill>
                        <pic:spPr>
                          <a:xfrm>
                            <a:off x="8094950" y="2865176"/>
                            <a:ext cx="883998" cy="883998"/>
                          </a:xfrm>
                          <a:prstGeom prst="rect">
                            <a:avLst/>
                          </a:prstGeom>
                        </pic:spPr>
                      </pic:pic>
                      <pic:pic xmlns:pic="http://schemas.openxmlformats.org/drawingml/2006/picture">
                        <pic:nvPicPr>
                          <pic:cNvPr id="2074270008" name="Picture 2074270008"/>
                          <pic:cNvPicPr>
                            <a:picLocks noChangeAspect="1"/>
                          </pic:cNvPicPr>
                        </pic:nvPicPr>
                        <pic:blipFill>
                          <a:blip r:embed="rId157">
                            <a:biLevel thresh="50000"/>
                          </a:blip>
                          <a:stretch>
                            <a:fillRect/>
                          </a:stretch>
                        </pic:blipFill>
                        <pic:spPr>
                          <a:xfrm>
                            <a:off x="2741252" y="1045253"/>
                            <a:ext cx="966255" cy="966255"/>
                          </a:xfrm>
                          <a:prstGeom prst="rect">
                            <a:avLst/>
                          </a:prstGeom>
                        </pic:spPr>
                      </pic:pic>
                    </wpg:wgp>
                  </a:graphicData>
                </a:graphic>
              </wp:inline>
            </w:drawing>
          </mc:Choice>
          <mc:Fallback>
            <w:pict>
              <v:group id="Group 58" o:spid="_x0000_s2160" style="width:479.45pt;height:232pt;mso-position-horizontal-relative:char;mso-position-vertical-relative:line" coordsize="99703,482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">
                <v:group id="Group 2074269985" o:spid="_x0000_s2161" style="position:absolute;left:14436;width:34852;height:29698" coordorigin="14436" coordsize="34852,29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Oa3&#10;Ks0AAADjAAAADwAAAAAAAAAAAAAAAACqAgAAZHJzL2Rvd25yZXYueG1sUEsFBgAAAAAEAAQA+gAA&#10;AKQDAAAAAA==&#10;">
                  <v:shape id="Google Shape;4242;p93" o:spid="_x0000_s2162" style="position:absolute;left:17797;top:18649;width:11097;height:11049;visibility:visible;mso-wrap-style:square;v-text-anchor:top" coordsize="266,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WdFcsA&#10;AADjAAAADwAAAGRycy9kb3ducmV2LnhtbESPzWrDMBCE74W8g9hCb41UE9TEjRJCoLSXQuokh9wW&#10;a/1DrZWx1MR++6pQ6HGYmW+Y9XZ0nbjSEFrPBp7mCgRx6W3LtYHT8fVxCSJEZIudZzIwUYDtZna3&#10;xtz6G3/StYi1SBAOORpoYuxzKUPZkMMw9z1x8io/OIxJDrW0A94S3HUyU0pLhy2nhQZ72jdUfhXf&#10;zsCb7YvFpKuzpgN9TJfdqaoPypiH+3H3AiLSGP/Df+13ayBTz4tMr1ZLDb+f0h+Qm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sRZ0VywAAAOMAAAAPAAAAAAAAAAAAAAAAAJgC&#10;AABkcnMvZG93bnJldi54bWxQSwUGAAAAAAQABAD1AAAAkAMAAAAA&#10;" path="m131,c119,75,75,118,,130v63,23,112,73,136,135c148,191,191,147,266,135,203,112,154,62,131,xe" fillcolor="#9ca5b2" stroked="f">
                    <v:path arrowok="t" o:extrusionok="f" o:connecttype="custom" o:connectlocs="2147483647,0;0,2147483647;2147483647,2147483647;2147483647,2147483647;2147483647,0" o:connectangles="0,0,0,0,0"/>
                  </v:shape>
                  <v:oval id="Google Shape;4238;p93" o:spid="_x0000_s2163" style="position:absolute;left:23353;top:6377;width:17780;height:17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s6KskA&#10;AADjAAAADwAAAGRycy9kb3ducmV2LnhtbESPQUvDQBSE7wX/w/IEb+2mQdI2dlvaQsCbtCp6fGSf&#10;2WD2bcg+0/jvXUHwOMzMN8x2P/lOjTTENrCB5SIDRVwH23Jj4OW5mq9BRUG22AUmA98UYb+7mW2x&#10;tOHKZxov0qgE4ViiASfSl1rH2pHHuAg9cfI+wuBRkhwabQe8JrjvdJ5lhfbYclpw2NPJUf15+fIG&#10;no7ejW1xdtWr8Fv1flhKj5Uxd7fT4QGU0CT/4b/2ozWQZ6v7vNhs1iv4/ZT+gN7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Cs6KskAAADjAAAADwAAAAAAAAAAAAAAAACYAgAA&#10;ZHJzL2Rvd25yZXYueG1sUEsFBgAAAAAEAAQA9QAAAI4DAAAAAA==&#10;" fillcolor="#9fcfd1" stroked="f">
                    <v:textbox inset="2.53958mm,1.2694mm,2.53958mm,1.2694mm"/>
                  </v:oval>
                  <v:shape id="TextBox 37" o:spid="_x0000_s2164" type="#_x0000_t202" style="position:absolute;left:14436;width:34852;height:5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BBnscA&#10;AADjAAAADwAAAGRycy9kb3ducmV2LnhtbERPyWrDMBC9F/IPYgK9NVJMNruWQ0gp5NSSpYXeBmti&#10;m1gjY6mx+/fVodDj4+35drStuFPvG8ca5jMFgrh0puFKw+X8+rQB4QOywdYxafghD9ti8pBjZtzA&#10;R7qfQiViCPsMNdQhdJmUvqzJop+5jjhyV9dbDBH2lTQ9DjHctjJRaiUtNhwbauxoX1N5O31bDR9v&#10;16/PhXqvXuyyG9yoJNtUav04HXfPIAKN4V/85z4YDYlaL5JVmm7i6Pgp/gFZ/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QQZ7HAAAA4wAAAA8AAAAAAAAAAAAAAAAAmAIAAGRy&#10;cy9kb3ducmV2LnhtbFBLBQYAAAAABAAEAPUAAACMAwAAAAA=&#10;" filled="f" stroked="f">
                    <v:textbox>
                      <w:txbxContent>
                        <w:p w:rsidR="00671334" w:rsidRDefault="00671334" w:rsidP="00CC0AC1">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التركيز على الأمن السيبراني</w:t>
                          </w:r>
                        </w:p>
                      </w:txbxContent>
                    </v:textbox>
                  </v:shape>
                </v:group>
                <v:group id="Group 2074269989" o:spid="_x0000_s2165" style="position:absolute;top:24189;width:30492;height:24063" coordorigin=",24189" coordsize="30492,24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5q70v&#10;zAAAAOMAAAAPAAAAAAAAAAAAAAAAAKoCAABkcnMvZG93bnJldi54bWxQSwUGAAAAAAQABAD6AAAA&#10;owMAAAAA&#10;">
                  <v:oval id="Google Shape;4237;p93" o:spid="_x0000_s2166" style="position:absolute;left:5557;top:24189;width:17796;height:17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QPecsA&#10;AADjAAAADwAAAGRycy9kb3ducmV2LnhtbESPwU7DMAyG70i8Q2QkbiylQhvtlk0wrQKhXdi4cPMa&#10;0xQap2qyrbw9PiDtaP3+P/tbrEbfqRMNsQ1s4H6SgSKug225MfCxr+4eQcWEbLELTAZ+KcJqeX21&#10;wNKGM7/TaZcaJRCOJRpwKfWl1rF25DFOQk8s2VcYPCYZh0bbAc8C953Os2yqPbYsFxz2tHZU/+yO&#10;Xt743Kxpe/zeV4dNNXur3Mv4vGVjbm/GpzmoRGO6LP+3X62BPJs95NOiKMRCnAQEevk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zZA95ywAAAOMAAAAPAAAAAAAAAAAAAAAAAJgC&#10;AABkcnMvZG93bnJldi54bWxQSwUGAAAAAAQABAD1AAAAkAMAAAAA&#10;" fillcolor="#168489" stroked="f">
                    <v:textbox inset="2.53958mm,1.2694mm,2.53958mm,1.2694mm"/>
                  </v:oval>
                  <v:shape id="TextBox 40" o:spid="_x0000_s2167" type="#_x0000_t202" style="position:absolute;top:43053;width:30492;height:5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N+3soA&#10;AADjAAAADwAAAGRycy9kb3ducmV2LnhtbESPQWvCQBSE7wX/w/KE3uquQa2JriJKoacWrQreHtln&#10;Esy+Ddmtif++Wyj0OMzMN8xy3dta3Kn1lWMN45ECQZw7U3Gh4fj19jIH4QOywdoxaXiQh/Vq8LTE&#10;zLiO93Q/hEJECPsMNZQhNJmUPi/Joh+5hjh6V9daDFG2hTQtdhFua5koNZMWK44LJTa0LSm/Hb6t&#10;htPH9XKeqM9iZ6dN53ol2aZS6+dhv1mACNSH//Bf+91oSNTrJJmlaTqG30/xD8jV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dzft7KAAAA4wAAAA8AAAAAAAAAAAAAAAAAmAIA&#10;AGRycy9kb3ducmV2LnhtbFBLBQYAAAAABAAEAPUAAACPAwAAAAA=&#10;" filled="f" stroked="f">
                    <v:textbox>
                      <w:txbxContent>
                        <w:p w:rsidR="00671334" w:rsidRDefault="00671334" w:rsidP="00CC0AC1">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تطوير القدرات</w:t>
                          </w:r>
                        </w:p>
                      </w:txbxContent>
                    </v:textbox>
                  </v:shape>
                </v:group>
                <v:group id="Group 2074269992" o:spid="_x0000_s2168" style="position:absolute;left:52599;top:734;width:31410;height:28964" coordorigin="52599,734" coordsize="31409,28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8ta5&#10;g80AAADjAAAADwAAAAAAAAAAAAAAAACqAgAAZHJzL2Rvd25yZXYueG1sUEsFBgAAAAAEAAQA+gAA&#10;AKQDAAAAAA==&#10;">
                  <v:oval id="Google Shape;4241;p93" o:spid="_x0000_s2169" style="position:absolute;left:58929;top:6377;width:17796;height:17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aRDswA&#10;AADjAAAADwAAAGRycy9kb3ducmV2LnhtbESPwW7CMBBE70j9B2sr9QYOaQVNikEtImqFuBR66W0b&#10;L3EgXkexgfD3NVKlHkez82ZntuhtI87U+dqxgvEoAUFcOl1zpeBrVwyfQfiArLFxTAqu5GExvxvM&#10;MNfuwp903oZKRAj7HBWYENpcSl8asuhHriWO3t51FkOUXSV1h5cIt41Mk2QiLdYcGwy2tDRUHrcn&#10;G9/4Xi1pczrsip9VMV0X5r1/27BSD/f96wuIQH34P/5Lf2gFaTJ9SidZlj3CbVMEgZz/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Q7aRDswAAADjAAAADwAAAAAAAAAAAAAAAACY&#10;AgAAZHJzL2Rvd25yZXYueG1sUEsFBgAAAAAEAAQA9QAAAJEDAAAAAA==&#10;" fillcolor="#168489" stroked="f">
                    <v:textbox inset="2.53958mm,1.2694mm,2.53958mm,1.2694mm"/>
                  </v:oval>
                  <v:shape id="Google Shape;4244;p93" o:spid="_x0000_s2170" style="position:absolute;left:53389;top:18649;width:11049;height:11049;visibility:visible;mso-wrap-style:square;v-text-anchor:top" coordsize="265,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P80MoA&#10;AADjAAAADwAAAGRycy9kb3ducmV2LnhtbESPT2vCQBTE74LfYXmF3uqmIf5JdBWxFLyI1nrx9sw+&#10;k2D2bchuNX57Vyh4HGbmN8xs0ZlaXKl1lWUFn4MIBHFudcWFgsPv98cEhPPIGmvLpOBODhbzfm+G&#10;mbY3/qHr3hciQNhlqKD0vsmkdHlJBt3ANsTBO9vWoA+yLaRu8RbgppZxFI2kwYrDQokNrUrKL/s/&#10;o+BiN006Tk7x6mt3Pw4r3HospFLvb91yCsJT51/h//ZaK4ijcRKP0jRN4Pkp/AE5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6D/NDKAAAA4wAAAA8AAAAAAAAAAAAAAAAAmAIA&#10;AGRycy9kb3ducmV2LnhtbFBLBQYAAAAABAAEAPUAAACPAwAAAAA=&#10;" path="m130,c118,75,75,118,,130v62,23,112,73,135,135c147,191,191,147,265,135,203,112,154,62,130,xe" fillcolor="#9ca5b2" stroked="f">
                    <v:path arrowok="t" o:extrusionok="f" o:connecttype="custom" o:connectlocs="2147483647,0;0,2147483647;2147483647,2147483647;2147483647,2147483647;2147483647,0" o:connectangles="0,0,0,0,0"/>
                  </v:shape>
                  <v:shape id="TextBox 44" o:spid="_x0000_s2171" type="#_x0000_t202" style="position:absolute;left:52599;top:734;width:31410;height:5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h43coA&#10;AADjAAAADwAAAGRycy9kb3ducmV2LnhtbESPQWvCQBSE7wX/w/IEb3XXoNZEVymVQk8WrQreHtln&#10;Esy+DdmtSf+9Wyj0OMzMN8xq09ta3Kn1lWMNk7ECQZw7U3Gh4fj1/rwA4QOywdoxafghD5v14GmF&#10;mXEd7+l+CIWIEPYZaihDaDIpfV6SRT92DXH0rq61GKJsC2la7CLc1jJRai4tVhwXSmzoraT8dvi2&#10;Gk676+U8VZ/F1s6azvVKsk2l1qNh/7oEEagP/+G/9ofRkKiXaTJP03QGv5/iH5Dr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hIeN3KAAAA4wAAAA8AAAAAAAAAAAAAAAAAmAIA&#10;AGRycy9kb3ducmV2LnhtbFBLBQYAAAAABAAEAPUAAACPAwAAAAA=&#10;" filled="f" stroked="f">
                    <v:textbox>
                      <w:txbxContent>
                        <w:p w:rsidR="00671334" w:rsidRDefault="00671334" w:rsidP="00CC0AC1">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تعزيز الثقافة التنظيمية</w:t>
                          </w:r>
                        </w:p>
                      </w:txbxContent>
                    </v:textbox>
                  </v:shape>
                </v:group>
                <v:group id="Group 2074269996" o:spid="_x0000_s2172" style="position:absolute;left:34113;top:18649;width:34852;height:29605" coordorigin="34113,18649" coordsize="34852,296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N7b+A&#10;zAAAAOMAAAAPAAAAAAAAAAAAAAAAAKoCAABkcnMvZG93bnJldi54bWxQSwUGAAAAAAQABAD6AAAA&#10;owMAAAAA&#10;">
                  <v:shape id="Google Shape;4243;p93" o:spid="_x0000_s2173" style="position:absolute;left:35593;top:18649;width:11097;height:11049;visibility:visible;mso-wrap-style:square;v-text-anchor:top" coordsize="266,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CuU8sA&#10;AADjAAAADwAAAGRycy9kb3ducmV2LnhtbESPzWrDMBCE74G8g9hAb4kUE5zajRJCobSXQuqkh94W&#10;a/1DrJWx1MR++6pQ6HGYmW+Y3WG0nbjR4FvHGtYrBYK4dKblWsPl/LJ8BOEDssHOMWmYyMNhP5/t&#10;MDfuzh90K0ItIoR9jhqaEPpcSl82ZNGvXE8cvcoNFkOUQy3NgPcIt51MlEqlxZbjQoM9PTdUXotv&#10;q+HV9MVmSqvPlE70Pn0dL1V9Ulo/LMbjE4hAY/gP/7XfjIZEbTdJmmXZFn4/xT8g9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G0K5TywAAAOMAAAAPAAAAAAAAAAAAAAAAAJgC&#10;AABkcnMvZG93bnJldi54bWxQSwUGAAAAAAQABAD1AAAAkAMAAAAA&#10;" path="m135,c112,62,63,112,,135v75,12,118,55,130,130c154,203,203,153,266,130,191,118,147,75,135,xe" fillcolor="#9ca5b2" stroked="f">
                    <v:path arrowok="t" o:extrusionok="f" o:connecttype="custom" o:connectlocs="2147483647,0;0,2147483647;2147483647,2147483647;2147483647,2147483647;2147483647,0" o:connectangles="0,0,0,0,0"/>
                  </v:shape>
                  <v:oval id="Google Shape;4239;p93" o:spid="_x0000_s2174" style="position:absolute;left:41133;top:24189;width:17796;height:17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Fmv8oA&#10;AADjAAAADwAAAGRycy9kb3ducmV2LnhtbERPTWvCQBC9F/oflil4q5umakzqKkVUBE+mLba3MTtN&#10;QrOzIbtq/PfuQejx8b5ni9404kydqy0reBlGIIgLq2suFXx+rJ+nIJxH1thYJgVXcrCYPz7MMNP2&#10;wns6574UIYRdhgoq79tMSldUZNANbUscuF/bGfQBdqXUHV5CuGlkHEUTabDm0FBhS8uKir/8ZBSs&#10;vraHn9Fmedwlm9dcf++T3Tg+KjV46t/fQHjq/b/47t5qBXGUjOJJmqZhdPgU/oCc3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gRZr/KAAAA4wAAAA8AAAAAAAAAAAAAAAAAmAIA&#10;AGRycy9kb3ducmV2LnhtbFBLBQYAAAAABAAEAPUAAACPAwAAAAA=&#10;" fillcolor="#ffcc5e" stroked="f">
                    <v:textbox inset="2.53958mm,1.2694mm,2.53958mm,1.2694mm"/>
                  </v:oval>
                  <v:shape id="TextBox 48" o:spid="_x0000_s2175" type="#_x0000_t202" style="position:absolute;left:34113;top:43056;width:34852;height:5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Vy2MYA&#10;AADjAAAADwAAAGRycy9kb3ducmV2LnhtbERPy2rCQBTdF/yH4Qrd6YzBZ+ooohS6svgqdHfJXJPQ&#10;zJ2QmZr4905B6NkdzouzXHe2EjdqfOlYw2ioQBBnzpScazif3gdzED4gG6wck4Y7eVivei9LTI1r&#10;+UC3Y8hFLGGfooYihDqV0mcFWfRDVxNH7eoaiyHSJpemwTaW20omSk2lxZLjQoE1bQvKfo6/VsNl&#10;f/3+GqvPfGcndes6JdkupNav/W7zBiJQF/7Nz/SH0ZCo2TiZLiLg71P8A3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Vy2MYAAADjAAAADwAAAAAAAAAAAAAAAACYAgAAZHJz&#10;L2Rvd25yZXYueG1sUEsFBgAAAAAEAAQA9QAAAIsDAAAAAA==&#10;" filled="f" stroked="f">
                    <v:textbox>
                      <w:txbxContent>
                        <w:p w:rsidR="00671334" w:rsidRDefault="00671334" w:rsidP="00CC0AC1">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إدارة التغيير</w:t>
                          </w:r>
                        </w:p>
                      </w:txbxContent>
                    </v:textbox>
                  </v:shape>
                </v:group>
                <v:group id="Group 2074270000" o:spid="_x0000_s2176" style="position:absolute;left:71137;top:18601;width:28566;height:29651" coordorigin="71137,18601" coordsize="28565,296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7O1ueyQAA&#10;AOMAAAAPAAAAAAAAAAAAAAAAAKoCAABkcnMvZG93bnJldi54bWxQSwUGAAAAAAQABAD6AAAAoAMA&#10;AAAA&#10;">
                  <v:shape id="Google Shape;4245;p93" o:spid="_x0000_s2177" style="position:absolute;left:71137;top:18601;width:10874;height:10890;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aFycoA&#10;AADjAAAADwAAAGRycy9kb3ducmV2LnhtbESPQWvCQBSE70L/w/IKvemuoTSaukoJFCzSQ6Pg9ZF9&#10;zUazb0N21fTfu4VCj8PMfMOsNqPrxJWG0HrWMJ8pEMS1Ny03Gg779+kCRIjIBjvPpOGHAmzWD5MV&#10;Fsbf+IuuVWxEgnAoUIONsS+kDLUlh2Hme+LkffvBYUxyaKQZ8JbgrpOZUi/SYctpwWJPpaX6XF1c&#10;ouyWh2N9On3m/qMqs7Nt92ZRav30OL69gog0xv/wX3trNGQqf85ypdQcfj+lPyDX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u2hcnKAAAA4wAAAA8AAAAAAAAAAAAAAAAAmAIA&#10;AGRycy9kb3ducmV2LnhtbFBLBQYAAAAABAAEAPUAAACPAwAAAAA=&#10;" path="m136,c113,63,63,113,,136v71,12,113,54,125,125c148,198,198,148,261,125,190,113,148,71,136,xe" fillcolor="#9ca5b2" stroked="f">
                    <v:path arrowok="t" o:extrusionok="f" o:connecttype="custom" o:connectlocs="2147483647,0;0,2147483647;2147483647,2147483647;2147483647,2147483647;2147483647,0" o:connectangles="0,0,0,0,0"/>
                  </v:shape>
                  <v:oval id="Google Shape;4240;p93" o:spid="_x0000_s2178" style="position:absolute;left:76471;top:23935;width:17796;height:17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nsgA&#10;AADjAAAADwAAAGRycy9kb3ducmV2LnhtbESPQUvDQBSE74L/YXmCN7vbUNoSuy1VCPQmrS16fGSf&#10;2WD2bcg+0/jvXUHwOMzMN8xmN4VOjTSkNrKF+cyAIq6ja7mxcH6tHtagkiA77CKThW9KsNve3myw&#10;dPHKRxpP0qgM4VSiBS/Sl1qn2lPANIs9cfY+4hBQshwa7Qa8ZnjodGHMUgdsOS947OnZU/15+goW&#10;Xp6CH9vl0VcX4bfqfT+XHitr7++m/SMooUn+w3/tg7NQmNWiWBljCvj9lP+A3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9taeyAAAAOMAAAAPAAAAAAAAAAAAAAAAAJgCAABk&#10;cnMvZG93bnJldi54bWxQSwUGAAAAAAQABAD1AAAAjQMAAAAA&#10;" fillcolor="#9fcfd1" stroked="f">
                    <v:textbox inset="2.53958mm,1.2694mm,2.53958mm,1.2694mm"/>
                  </v:oval>
                  <v:shape id="TextBox 52" o:spid="_x0000_s2179" type="#_x0000_t202" style="position:absolute;left:73990;top:43053;width:25713;height:5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6cw8oA&#10;AADjAAAADwAAAGRycy9kb3ducmV2LnhtbESPX0vDQBDE3wW/w7GCb/bWtLY19lqkpeCTYv+Bb0tu&#10;mwRzeyF3NvHbe4Lg4zAzv2EWq8E16sJdqL0YuB8hKJbC21pKA4f99m4OKkQSS40XNvDNAVbL66sF&#10;5db38s6XXSxVgkjIyUAVY5trHYqKHYWRb1mSd/ado5hkV2rbUZ/grtEZ4lQ7qiUtVNTyuuLic/fl&#10;DBxfzx+nCb6VG/fQ9n5ALe5RG3N7Mzw/gYo8xP/wX/vFGshwNslmiDiG30/pD+jl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6enMPKAAAA4wAAAA8AAAAAAAAAAAAAAAAAmAIA&#10;AGRycy9kb3ducmV2LnhtbFBLBQYAAAAABAAEAPUAAACPAwAAAAA=&#10;" filled="f" stroked="f">
                    <v:textbox>
                      <w:txbxContent>
                        <w:p w:rsidR="00671334" w:rsidRDefault="00671334" w:rsidP="00CC0AC1">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توجيه الرؤية الرقمية</w:t>
                          </w:r>
                        </w:p>
                      </w:txbxContent>
                    </v:textbox>
                  </v:shape>
                </v:group>
                <v:shape id="Picture 2074270004" o:spid="_x0000_s2180" type="#_x0000_t75" style="position:absolute;left:63886;top:10014;width:8840;height:8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PSZO6LNAAAA4wAAAA8AAAAA&#10;AAAAAAAAAAAAnwIAAGRycy9kb3ducmV2LnhtbFBLBQYAAAAABAAEAPcAAACZAwAAAAA=&#10;">
                  <v:imagedata r:id="rId158" o:title="" gain="19661f" blacklevel="22938f"/>
                  <v:path arrowok="t"/>
                </v:shape>
                <v:shape id="Picture 2074270005" o:spid="_x0000_s2181" type="#_x0000_t75" style="position:absolute;left:45047;top:27996;width:11091;height:110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D5AbKAAAA4wAAAA8AAABkcnMvZG93bnJldi54bWxEj0FrwkAUhO8F/8PyhN7qbkNjSuoqpSAI&#10;FcRo6fU1+5qEZt+G7GrSf+8KgsdhZr5hFqvRtuJMvW8ca3ieKRDEpTMNVxqOh/XTKwgfkA22jknD&#10;P3lYLScPC8yNG3hP5yJUIkLY56ihDqHLpfRlTRb9zHXE0ft1vcUQZV9J0+MQ4baViVJzabHhuFBj&#10;Rx81lX/FyWr4Idqlc/4cvrat2m52xyT9LqzWj9Px/Q1EoDHcw7f2xmhIVPaSZEqpFK6f4h+Qyws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GVD5AbKAAAA4wAAAA8AAAAAAAAA&#10;AAAAAAAAnwIAAGRycy9kb3ducmV2LnhtbFBLBQYAAAAABAAEAPcAAACWAwAAAAA=&#10;">
                  <v:imagedata r:id="rId159" o:title=""/>
                  <v:path arrowok="t"/>
                </v:shape>
                <v:shape id="Graphic 55" o:spid="_x0000_s2182" type="#_x0000_t75" style="position:absolute;left:10128;top:28740;width:8086;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3sdHJAAAA4wAAAA8AAABkcnMvZG93bnJldi54bWxEj0FLw0AUhO+C/2F5gjf71qhtSbstVRAF&#10;D2pr74/sMxvMvg3ZTRP/vSsIHoeZ+YZZbyffqhP3sQli4HqmQbFUwTZSG/g4PF4tQcVEYqkNwga+&#10;OcJ2c362ptKGUd75tE+1yhCJJRlwKXUlYqwce4qz0LFk7zP0nlKWfY22pzHDfYuF1nP01EhecNTx&#10;g+Pqaz94A3fHwzAdX/FlYGfx5ml8m+P9zpjLi2m3ApV4Sv/hv/azNVDoxW2x0JkLv5/yH8DN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s/ex0ckAAADjAAAADwAAAAAAAAAA&#10;AAAAAACfAgAAZHJzL2Rvd25yZXYueG1sUEsFBgAAAAAEAAQA9wAAAJUDAAAAAA==&#10;">
                  <v:imagedata r:id="rId160" o:title=""/>
                  <v:path arrowok="t"/>
                </v:shape>
                <v:shape id="Picture 2074270007" o:spid="_x0000_s2183" type="#_x0000_t75" style="position:absolute;left:80949;top:28651;width:8840;height:8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tUGrJAAAA4wAAAA8AAABkcnMvZG93bnJldi54bWxEj81qwzAQhO+FvoPYQm6NFCeNgxMllEAg&#10;lx6an/vGWtui1spYiuO+fVUo9DjMzDfMZje6VgzUB+tZw2yqQBCX3liuNVzOh9cViBCRDbaeScM3&#10;Bdhtn582WBj/4E8aTrEWCcKhQA1NjF0hZSgbchimviNOXuV7hzHJvpamx0eCu1ZmSi2lQ8tpocGO&#10;9g2VX6e70/DmqBrsdahse1vw/WM/v8yOc60nL+P7GkSkMf6H/9pHoyFT+SLLlVI5/H5Kf0B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Ba1QaskAAADjAAAADwAAAAAAAAAA&#10;AAAAAACfAgAAZHJzL2Rvd25yZXYueG1sUEsFBgAAAAAEAAQA9wAAAJUDAAAAAA==&#10;">
                  <v:imagedata r:id="rId161" o:title=""/>
                  <v:path arrowok="t"/>
                </v:shape>
                <v:shape id="Picture 2074270008" o:spid="_x0000_s2184" type="#_x0000_t75" style="position:absolute;left:27412;top:10452;width:9663;height:96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IPIAAAA4wAAAA8AAABkcnMvZG93bnJldi54bWxET89rwjAUvg/8H8ITdpuJYdhRjSI62TwM&#10;Nid4fTZvbWfzUppMq3/9chjs+PH9ni1614gzdaH2bGA8UiCIC29rLg3sPzcPTyBCRLbYeCYDVwqw&#10;mA/uZphbf+EPOu9iKVIIhxwNVDG2uZShqMhhGPmWOHFfvnMYE+xKaTu8pHDXSK3URDqsOTVU2NKq&#10;ouK0+3EGcKzfTlvXv/jb8XlzWONav2ffxtwP++UURKQ+/ov/3K/WgFbZo86UUml0+pT+gJz/A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bPviDyAAAAOMAAAAPAAAAAAAAAAAA&#10;AAAAAJ8CAABkcnMvZG93bnJldi54bWxQSwUGAAAAAAQABAD3AAAAlAMAAAAA&#10;">
                  <v:imagedata r:id="rId162" o:title="" grayscale="t" bilevel="t"/>
                  <v:path arrowok="t"/>
                </v:shape>
                <w10:wrap anchorx="page"/>
                <w10:anchorlock/>
              </v:group>
            </w:pict>
          </mc:Fallback>
        </mc:AlternateContent>
      </w:r>
    </w:p>
    <w:p w:rsidR="009762C9"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01A7A830" wp14:editId="6CD1A532">
                <wp:extent cx="5731510" cy="892088"/>
                <wp:effectExtent l="0" t="0" r="2540" b="22860"/>
                <wp:docPr id="207426841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19" name="مجموعة 47"/>
                        <wpg:cNvGrpSpPr/>
                        <wpg:grpSpPr>
                          <a:xfrm>
                            <a:off x="0" y="0"/>
                            <a:ext cx="5731510" cy="895351"/>
                            <a:chOff x="0" y="0"/>
                            <a:chExt cx="5878196" cy="918845"/>
                          </a:xfrm>
                        </wpg:grpSpPr>
                        <wpg:grpSp>
                          <wpg:cNvPr id="2074268420" name="مجموعة 48"/>
                          <wpg:cNvGrpSpPr/>
                          <wpg:grpSpPr>
                            <a:xfrm>
                              <a:off x="0" y="0"/>
                              <a:ext cx="5878196" cy="918845"/>
                              <a:chOff x="0" y="0"/>
                              <a:chExt cx="6240348" cy="919070"/>
                            </a:xfrm>
                          </wpg:grpSpPr>
                          <wpg:grpSp>
                            <wpg:cNvPr id="2074268421" name="مجموعة 49"/>
                            <wpg:cNvGrpSpPr/>
                            <wpg:grpSpPr>
                              <a:xfrm>
                                <a:off x="0" y="169208"/>
                                <a:ext cx="5433072" cy="580613"/>
                                <a:chOff x="0" y="169208"/>
                                <a:chExt cx="5433072" cy="580613"/>
                              </a:xfrm>
                            </wpg:grpSpPr>
                            <wps:wsp>
                              <wps:cNvPr id="20742684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25"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توجيه الرؤية الرقمية</w:t>
                                </w:r>
                              </w:p>
                            </w:txbxContent>
                          </wps:txbx>
                          <wps:bodyPr wrap="square" rtlCol="1">
                            <a:spAutoFit/>
                          </wps:bodyPr>
                        </wps:wsp>
                      </wpg:grpSp>
                      <pic:pic xmlns:pic="http://schemas.openxmlformats.org/drawingml/2006/picture">
                        <pic:nvPicPr>
                          <pic:cNvPr id="2074268426"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8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Eu+E3gcAAOU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&#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BUS74T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18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iCimm&#10;zAAAAOMAAAAPAAAAAAAAAAAAAAAAAKoCAABkcnMvZG93bnJldi54bWxQSwUGAAAAAAQABAD6AAAA&#10;owMAAAAA&#10;">
                  <v:group id="مجموعة 48" o:spid="_x0000_s218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1cSobL&#10;AAAA4wAAAA8AAAAAAAAAAAAAAAAAqgIAAGRycy9kb3ducmV2LnhtbFBLBQYAAAAABAAEAPoAAACi&#10;AwAAAAA=&#10;">
                    <v:group id="مجموعة 49" o:spid="_x0000_s218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IQ7x3L&#10;AAAA4wAAAA8AAAAAAAAAAAAAAAAAqgIAAGRycy9kb3ducmV2LnhtbFBLBQYAAAAABAAEAPoAAACi&#10;AwAAAAA=&#10;">
                      <v:shape id="شكل حر 50" o:spid="_x0000_s218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QuackA&#10;AADjAAAADwAAAGRycy9kb3ducmV2LnhtbESPQWvCQBSE7wX/w/IKvdVNtxoluooIghQPGhWvj+xr&#10;Epp9G7Krpv/eLRQ8DjPzDTNf9rYRN+p87VjDxzABQVw4U3Op4XTcvE9B+IBssHFMGn7Jw3IxeJlj&#10;ZtydD3TLQykihH2GGqoQ2kxKX1Rk0Q9dSxy9b9dZDFF2pTQd3iPcNlIlSSot1hwXKmxpXVHxk1+t&#10;hvRrfNnvi834kG8/d56sORsXtH577VczEIH68Az/t7dGg0omI5VOR0rB36f4B+Ti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BQuac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9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fjUMoA&#10;AADjAAAADwAAAGRycy9kb3ducmV2LnhtbESPT2vCQBTE70K/w/IKXqRuGv80pFmltBQ8qi09P7Ov&#10;m9Ds2zS7xvjtXUHwOMzMb5hiPdhG9NT52rGC52kCgrh0umaj4Pvr8ykD4QOyxsYxKTiTh/XqYVRg&#10;rt2Jd9TvgxERwj5HBVUIbS6lLyuy6KeuJY7er+sshig7I3WHpwi3jUyTZCkt1hwXKmzpvaLyb3+0&#10;CvDfbn8OLjjfH4z5mCzaYaIXSo0fh7dXEIGGcA/f2hutIE1e5ukym6czuH6Kf0CuL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PH41DKAAAA4wAAAA8AAAAAAAAAAAAAAAAAmAIA&#10;AGRycy9kb3ducmV2LnhtbFBLBQYAAAAABAAEAPUAAACPAwAAAAA=&#10;" fillcolor="#a5a5a5 [2092]" stroked="f" strokeweight="1pt">
                        <v:stroke joinstyle="miter"/>
                      </v:roundrect>
                    </v:group>
                    <v:oval id="شكل بيضاوي 52" o:spid="_x0000_s219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IjkMoA&#10;AADjAAAADwAAAGRycy9kb3ducmV2LnhtbESPUUvDMBSF34X9h3AHvrnEUOrolg3ZEBQUtNM9X5q7&#10;tqy5KU1cu39vBMHHwznnO5z1dnKduNAQWs8G7hcKBHHlbcu1gc/D090SRIjIFjvPZOBKAbab2c0a&#10;C+tH/qBLGWuRIBwKNNDE2BdShqohh2Hhe+LknfzgMCY51NIOOCa466RWKpcOW04LDfa0a6g6l9/O&#10;wPv59HU9vryqt9qPZT66vdb2YMztfHpcgYg0xf/wX/vZGtDqIdP5MtMZ/H5Kf0B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yI5DKAAAA4wAAAA8AAAAAAAAAAAAAAAAAmAIA&#10;AGRycy9kb3ducmV2LnhtbFBLBQYAAAAABAAEAPUAAACPAwAAAAA=&#10;" filled="f" strokecolor="#168489" strokeweight="1pt">
                      <v:stroke joinstyle="miter"/>
                    </v:oval>
                  </v:group>
                  <v:shape id="مربع نص 41" o:spid="_x0000_s219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jAb8kA&#10;AADjAAAADwAAAGRycy9kb3ducmV2LnhtbESPzWrDMBCE74W+g9hCb40Uk6TBjRJCfyCHXpq698Xa&#10;WCbWyljb2Hn7qlDocZiZb5jNbgqdutCQ2sgW5jMDiriOruXGQvX59rAGlQTZYReZLFwpwW57e7PB&#10;0sWRP+hylEZlCKcSLXiRvtQ61Z4CplnsibN3ikNAyXJotBtwzPDQ6cKYlQ7Ycl7w2NOzp/p8/A4W&#10;RNx+fq1eQzp8Te8vozf1Eitr7++m/RMooUn+w3/tg7NQmMdFsVovii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ojAb8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توجيه الرؤية الرقمية</w:t>
                          </w:r>
                        </w:p>
                      </w:txbxContent>
                    </v:textbox>
                  </v:shape>
                </v:group>
                <v:shape id="صورة 54" o:spid="_x0000_s219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NF7jLAAAA4wAAAA8AAABkcnMvZG93bnJldi54bWxET11LwzAUfRf2H8Id+OZSq2y1WzZUJgh7&#10;2qri411zbeuSm5rErf77RRB8OA+H88VZrAZrxJF86BwruJ5kIIhrpztuFLxUT1cFiBCRNRrHpOCH&#10;AqyWo4sFltqdeEvHXWxEKuFQooI2xr6UMtQtWQwT1xMn7cN5izFR30jt8ZTKrZF5lk2lxY7TQos9&#10;PbZUH3bfVsHGP+w/76o3U31t39eFuZm9HtYbpS7Hw/0cRKQh/pv/0s9aQZ7NbvNpkQC/n9IfkMsz&#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RjRe4ywAAAOMAAAAPAAAAAAAA&#10;AAAAAAAAAJ8CAABkcnMvZG93bnJldi54bWxQSwUGAAAAAAQABAD3AAAAlwMAAAAA&#10;">
                  <v:imagedata r:id="rId81" o:title=""/>
                  <v:path arrowok="t"/>
                </v:shape>
                <w10:wrap anchorx="page"/>
                <w10:anchorlock/>
              </v:group>
            </w:pict>
          </mc:Fallback>
        </mc:AlternateContent>
      </w:r>
    </w:p>
    <w:p w:rsidR="00181023" w:rsidRPr="006B556E" w:rsidRDefault="00181023" w:rsidP="00512C5E">
      <w:pPr>
        <w:spacing w:line="360" w:lineRule="auto"/>
        <w:rPr>
          <w:rFonts w:ascii="Sakkal Majalla" w:hAnsi="Sakkal Majalla"/>
          <w:sz w:val="32"/>
          <w:szCs w:val="32"/>
        </w:rPr>
      </w:pPr>
      <w:r w:rsidRPr="006B556E">
        <w:rPr>
          <w:rFonts w:ascii="Sakkal Majalla" w:hAnsi="Sakkal Majalla"/>
          <w:sz w:val="32"/>
          <w:szCs w:val="32"/>
          <w:rtl/>
        </w:rPr>
        <w:t>القيادة القوية تضع رؤية واضحة للتحول الرقمي:</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تحديد الأهداف: وضع أهداف استراتيجية تتماشى مع التحوّل الرقمي.</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إلهام الموظفين: تحفيز الفرق على تبني التغيير والتكيف مع التقنيات الجديدة.</w:t>
      </w:r>
    </w:p>
    <w:p w:rsidR="00181023" w:rsidRPr="006B556E" w:rsidRDefault="009762C9" w:rsidP="002B74A4">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24698B24" wp14:editId="249B2ED3">
                <wp:extent cx="5731510" cy="892088"/>
                <wp:effectExtent l="0" t="0" r="2540" b="22860"/>
                <wp:docPr id="207426842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28" name="مجموعة 47"/>
                        <wpg:cNvGrpSpPr/>
                        <wpg:grpSpPr>
                          <a:xfrm>
                            <a:off x="0" y="0"/>
                            <a:ext cx="5731510" cy="895351"/>
                            <a:chOff x="0" y="0"/>
                            <a:chExt cx="5878196" cy="918845"/>
                          </a:xfrm>
                        </wpg:grpSpPr>
                        <wpg:grpSp>
                          <wpg:cNvPr id="2074268429" name="مجموعة 48"/>
                          <wpg:cNvGrpSpPr/>
                          <wpg:grpSpPr>
                            <a:xfrm>
                              <a:off x="0" y="0"/>
                              <a:ext cx="5878196" cy="918845"/>
                              <a:chOff x="0" y="0"/>
                              <a:chExt cx="6240348" cy="919070"/>
                            </a:xfrm>
                          </wpg:grpSpPr>
                          <wpg:grpSp>
                            <wpg:cNvPr id="2074268430" name="مجموعة 49"/>
                            <wpg:cNvGrpSpPr/>
                            <wpg:grpSpPr>
                              <a:xfrm>
                                <a:off x="0" y="169208"/>
                                <a:ext cx="5433072" cy="580613"/>
                                <a:chOff x="0" y="169208"/>
                                <a:chExt cx="5433072" cy="580613"/>
                              </a:xfrm>
                            </wpg:grpSpPr>
                            <wps:wsp>
                              <wps:cNvPr id="20742684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34"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تعزيز الثقافة التنظيمية</w:t>
                                </w:r>
                              </w:p>
                            </w:txbxContent>
                          </wps:txbx>
                          <wps:bodyPr wrap="square" rtlCol="1">
                            <a:spAutoFit/>
                          </wps:bodyPr>
                        </wps:wsp>
                      </wpg:grpSp>
                      <pic:pic xmlns:pic="http://schemas.openxmlformats.org/drawingml/2006/picture">
                        <pic:nvPicPr>
                          <pic:cNvPr id="2074268435"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9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CQpXxp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219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DKkaAyQAA&#10;AOMAAAAPAAAAAAAAAAAAAAAAAKoCAABkcnMvZG93bnJldi54bWxQSwUGAAAAAAQABAD6AAAAoAMA&#10;AAAA&#10;">
                  <v:group id="مجموعة 48" o:spid="_x0000_s219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sZuMb&#10;zAAAAOMAAAAPAAAAAAAAAAAAAAAAAKoCAABkcnMvZG93bnJldi54bWxQSwUGAAAAAAQABAD6AAAA&#10;owMAAAAA&#10;">
                    <v:group id="مجموعة 49" o:spid="_x0000_s219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IXcW8oA&#10;AADjAAAADwAAAAAAAAAAAAAAAACqAgAAZHJzL2Rvd25yZXYueG1sUEsFBgAAAAAEAAQA+gAAAKED&#10;AAAAAA==&#10;">
                      <v:shape id="شكل حر 50" o:spid="_x0000_s219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8mw8kA&#10;AADjAAAADwAAAGRycy9kb3ducmV2LnhtbESPQYvCMBSE78L+h/AW9qapVatUo4ggiHjQqnh9NG/b&#10;ss1LabJa/71ZWPA4zMw3zGLVmVrcqXWVZQXDQQSCOLe64kLB5bztz0A4j6yxtkwKnuRgtfzoLTDV&#10;9sEnume+EAHCLkUFpfdNKqXLSzLoBrYhDt63bQ36INtC6hYfAW5qGUdRIg1WHBZKbGhTUv6T/RoF&#10;yX5yOx7z7eSU7UYHR0ZftfVKfX126zkIT51/h//bO60gjqbjOJmNR0P4+xT+gFy+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R8mw8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9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LQFsoA&#10;AADjAAAADwAAAGRycy9kb3ducmV2LnhtbESPT2vCQBTE70K/w/IKXqRuGv80pFmltBQ8qi09P7Ov&#10;m9Ds2zS7xvjtXUHwOMzMb5hiPdhG9NT52rGC52kCgrh0umaj4Pvr8ykD4QOyxsYxKTiTh/XqYVRg&#10;rt2Jd9TvgxERwj5HBVUIbS6lLyuy6KeuJY7er+sshig7I3WHpwi3jUyTZCkt1hwXKmzpvaLyb3+0&#10;CvDfbn8OLjjfH4z5mCzaYaIXSo0fh7dXEIGGcA/f2hutIE1e5ukym89SuH6Kf0CuL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lS0BbKAAAA4wAAAA8AAAAAAAAAAAAAAAAAmAIA&#10;AGRycy9kb3ducmV2LnhtbFBLBQYAAAAABAAEAPUAAACPAwAAAAA=&#10;" fillcolor="#a5a5a5 [2092]" stroked="f" strokeweight="1pt">
                        <v:stroke joinstyle="miter"/>
                      </v:roundrect>
                    </v:group>
                    <v:oval id="شكل بيضاوي 52" o:spid="_x0000_s220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ItOcsA&#10;AADjAAAADwAAAGRycy9kb3ducmV2LnhtbESPUUvDMBSF3wX/Q7iCby5ZNurolo0xERQUtHN7vjR3&#10;bVlzU5q4dv/eCIKPh3POdzirzehacaE+NJ4NTCcKBHHpbcOVga/988MCRIjIFlvPZOBKATbr25sV&#10;5tYP/EmXIlYiQTjkaKCOsculDGVNDsPEd8TJO/neYUyyr6TtcUhw10qtVCYdNpwWauxoV1N5Lr6d&#10;gY/z6XA9vr6p98oPRTa4J63t3pj7u3G7BBFpjP/hv/aLNaDV41xni/lsBr+f0h+Q6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lgi05ywAAAOMAAAAPAAAAAAAAAAAAAAAAAJgC&#10;AABkcnMvZG93bnJldi54bWxQSwUGAAAAAAQABAD1AAAAkAMAAAAA&#10;" filled="f" strokecolor="#168489" strokeweight="1pt">
                      <v:stroke joinstyle="miter"/>
                    </v:oval>
                  </v:group>
                  <v:shape id="مربع نص 41" o:spid="_x0000_s220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3zKckA&#10;AADjAAAADwAAAGRycy9kb3ducmV2LnhtbESPzU7DMBCE70i8g7VI3KjdEEoV6lYVP1IPXCjhvoqX&#10;OCJeR/HSpG+PkZA4jmbmG81mN4denWhMXWQLy4UBRdxE13FroX5/uVmDSoLssI9MFs6UYLe9vNhg&#10;5eLEb3Q6SqsyhFOFFrzIUGmdGk8B0yIOxNn7jGNAyXJstRtxyvDQ68KYlQ7YcV7wONCjp+br+B0s&#10;iLj98lw/h3T4mF+fJm+aO6ytvb6a9w+ghGb5D/+1D85CYe7LYrUub0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B3zKc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تعزيز الثقافة التنظيمية</w:t>
                          </w:r>
                        </w:p>
                      </w:txbxContent>
                    </v:textbox>
                  </v:shape>
                </v:group>
                <v:shape id="صورة 54" o:spid="_x0000_s220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KSGHxLNAAAA4wAAAA8AAAAA&#10;AAAAAAAAAAAAnwIAAGRycy9kb3ducmV2LnhtbFBLBQYAAAAABAAEAPcAAACZAwAAAAA=&#10;">
                  <v:imagedata r:id="rId81" o:title=""/>
                  <v:path arrowok="t"/>
                </v:shape>
                <w10:wrap anchorx="page"/>
                <w10:anchorlock/>
              </v:group>
            </w:pict>
          </mc:Fallback>
        </mc:AlternateContent>
      </w:r>
    </w:p>
    <w:p w:rsidR="00181023" w:rsidRPr="00512C5E" w:rsidRDefault="00181023" w:rsidP="00512C5E">
      <w:pPr>
        <w:spacing w:line="360" w:lineRule="auto"/>
        <w:rPr>
          <w:rFonts w:ascii="Sakkal Majalla" w:hAnsi="Sakkal Majalla"/>
          <w:sz w:val="32"/>
          <w:szCs w:val="32"/>
        </w:rPr>
      </w:pPr>
      <w:r w:rsidRPr="00512C5E">
        <w:rPr>
          <w:rFonts w:ascii="Sakkal Majalla" w:hAnsi="Sakkal Majalla"/>
          <w:sz w:val="32"/>
          <w:szCs w:val="32"/>
          <w:rtl/>
        </w:rPr>
        <w:t>القادة يساهمون في بناء ثقافة داعمة للحوكمة الرقمية من خلال:</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تشجيع الابتكار: توفير بيئة تشجع على التجربة والتعلم من الأخطاء.</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التواصل الفعال: ضمان تدفق المعلومات بشكل سلس وشفاف داخل المؤسسة.</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1B5BC860" wp14:editId="101FE79F">
                <wp:extent cx="5731510" cy="892088"/>
                <wp:effectExtent l="0" t="0" r="2540" b="22860"/>
                <wp:docPr id="207426843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37" name="مجموعة 47"/>
                        <wpg:cNvGrpSpPr/>
                        <wpg:grpSpPr>
                          <a:xfrm>
                            <a:off x="0" y="0"/>
                            <a:ext cx="5731510" cy="895351"/>
                            <a:chOff x="0" y="0"/>
                            <a:chExt cx="5878196" cy="918845"/>
                          </a:xfrm>
                        </wpg:grpSpPr>
                        <wpg:grpSp>
                          <wpg:cNvPr id="2074268438" name="مجموعة 48"/>
                          <wpg:cNvGrpSpPr/>
                          <wpg:grpSpPr>
                            <a:xfrm>
                              <a:off x="0" y="0"/>
                              <a:ext cx="5878196" cy="918845"/>
                              <a:chOff x="0" y="0"/>
                              <a:chExt cx="6240348" cy="919070"/>
                            </a:xfrm>
                          </wpg:grpSpPr>
                          <wpg:grpSp>
                            <wpg:cNvPr id="2074268439" name="مجموعة 49"/>
                            <wpg:cNvGrpSpPr/>
                            <wpg:grpSpPr>
                              <a:xfrm>
                                <a:off x="0" y="169208"/>
                                <a:ext cx="5433072" cy="580613"/>
                                <a:chOff x="0" y="169208"/>
                                <a:chExt cx="5433072" cy="580613"/>
                              </a:xfrm>
                            </wpg:grpSpPr>
                            <wps:wsp>
                              <wps:cNvPr id="20742684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43"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إدارة التغيير</w:t>
                                </w:r>
                              </w:p>
                            </w:txbxContent>
                          </wps:txbx>
                          <wps:bodyPr wrap="square" rtlCol="1">
                            <a:spAutoFit/>
                          </wps:bodyPr>
                        </wps:wsp>
                      </wpg:grpSp>
                      <pic:pic xmlns:pic="http://schemas.openxmlformats.org/drawingml/2006/picture">
                        <pic:nvPicPr>
                          <pic:cNvPr id="2074268444"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0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">
                <v:group id="مجموعة 47" o:spid="_x0000_s220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3bEQv&#10;zAAAAOMAAAAPAAAAAAAAAAAAAAAAAKoCAABkcnMvZG93bnJldi54bWxQSwUGAAAAAAQABAD6AAAA&#10;owMAAAAA&#10;">
                  <v:group id="مجموعة 48" o:spid="_x0000_s220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G89BdyQAA&#10;AOMAAAAPAAAAAAAAAAAAAAAAAKoCAABkcnMvZG93bnJldi54bWxQSwUGAAAAAAQABAD6AAAAoAMA&#10;AAAA&#10;">
                    <v:group id="مجموعة 49" o:spid="_x0000_s220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ab91&#10;xs0AAADjAAAADwAAAAAAAAAAAAAAAACqAgAAZHJzL2Rvd25yZXYueG1sUEsFBgAAAAAEAAQA+gAA&#10;AKQDAAAAAA==&#10;">
                      <v:shape id="شكل حر 50" o:spid="_x0000_s220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XwJcgA&#10;AADjAAAADwAAAGRycy9kb3ducmV2LnhtbESPzYrCMBSF98K8Q7jC7DS1U6t0jDIIgogLrcpsL82d&#10;tkxzU5qo9e3NQnB5OH98i1VvGnGjztWWFUzGEQjiwuqaSwXn02Y0B+E8ssbGMil4kIPV8mOwwEzb&#10;Ox/plvtShBF2GSqovG8zKV1RkUE3ti1x8P5sZ9AH2ZVSd3gP46aRcRSl0mDN4aHCltYVFf/51ShI&#10;d9Pfw6HYTI/59mvvyOiLtl6pz2H/8w3CU+/f4Vd7qxXE0SyJ03mSBIrAFHhALp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VfAlyAAAAOM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0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Y9HMkA&#10;AADjAAAADwAAAGRycy9kb3ducmV2LnhtbESPT2vCQBTE74LfYXlCL6IbQ/xDdJVSKfRYrXh+Zp+b&#10;YPZtzK4x/fbdQqHHYWZ+w2x2va1FR62vHCuYTRMQxIXTFRsFp6/3yQqED8gaa8ek4Js87LbDwQZz&#10;7Z58oO4YjIgQ9jkqKENocil9UZJFP3UNcfSurrUYomyN1C0+I9zWMk2ShbRYcVwosaG3korb8WEV&#10;4N1+ni8uON9djNmP500/1nOlXkb96xpEoD78h//aH1pBmiyzdLHKshn8fop/QG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YY9HMkAAADjAAAADwAAAAAAAAAAAAAAAACYAgAA&#10;ZHJzL2Rvd25yZXYueG1sUEsFBgAAAAAEAAQA9QAAAI4DAAAAAA==&#10;" fillcolor="#a5a5a5 [2092]" stroked="f" strokeweight="1pt">
                        <v:stroke joinstyle="miter"/>
                      </v:roundrect>
                    </v:group>
                    <v:oval id="شكل بيضاوي 52" o:spid="_x0000_s220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j738oA&#10;AADjAAAADwAAAGRycy9kb3ducmV2LnhtbESPUUvDMBSF34X9h3AHvrnEUOrolg3ZEBQUtNM9X5q7&#10;tqy5KU1cu39vBMHHwznnO5z1dnKduNAQWs8G7hcKBHHlbcu1gc/D090SRIjIFjvPZOBKAbab2c0a&#10;C+tH/qBLGWuRIBwKNNDE2BdShqohh2Hhe+LknfzgMCY51NIOOCa466RWKpcOW04LDfa0a6g6l9/O&#10;wPv59HU9vryqt9qPZT66vdb2YMztfHpcgYg0xf/wX/vZGtDqIdP5Mss0/H5Kf0B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LI+9/KAAAA4wAAAA8AAAAAAAAAAAAAAAAAmAIA&#10;AGRycy9kb3ducmV2LnhtbFBLBQYAAAAABAAEAPUAAACPAwAAAAA=&#10;" filled="f" strokecolor="#168489" strokeweight="1pt">
                      <v:stroke joinstyle="miter"/>
                    </v:oval>
                  </v:group>
                  <v:shape id="مربع نص 41" o:spid="_x0000_s221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YIMkA&#10;AADjAAAADwAAAGRycy9kb3ducmV2LnhtbESPzU7DMBCE70i8g7VI3KjdEEoV6lYVP1IPXCjhvoqX&#10;OCJeR/HSpG+PkZA4jmbmG81mN4denWhMXWQLy4UBRdxE13FroX5/uVmDSoLssI9MFs6UYLe9vNhg&#10;5eLEb3Q6SqsyhFOFFrzIUGmdGk8B0yIOxNn7jGNAyXJstRtxyvDQ68KYlQ7YcV7wONCjp+br+B0s&#10;iLj98lw/h3T4mF+fJm+aO6ytvb6a9w+ghGb5D/+1D85CYe7LYrUuy1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IYIM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إدارة التغيير</w:t>
                          </w:r>
                        </w:p>
                      </w:txbxContent>
                    </v:textbox>
                  </v:shape>
                </v:group>
                <v:shape id="صورة 54" o:spid="_x0000_s221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MyfTMAAAA4wAAAA8AAABkcnMvZG93bnJldi54bWxEj0FLw0AUhO+C/2F5gje7MYY2jd0WlQpC&#10;T220eHxmn0ns7tu4u7bx37uC4HGYmW+YxWq0RhzJh96xgutJBoK4cbrnVsFz/XhVgggRWaNxTAq+&#10;KcBqeX62wEq7E2/puIutSBAOFSroYhwqKUPTkcUwcQNx8t6dtxiT9K3UHk8Jbo3Ms2wqLfacFjoc&#10;6KGj5rD7sgo2/v7tY17vTf25fV2X5mb2clhvlLq8GO9uQUQa43/4r/2kFeTZrMinZVEU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k8zJ9MwAAADjAAAADwAAAAAA&#10;AAAAAAAAAACfAgAAZHJzL2Rvd25yZXYueG1sUEsFBgAAAAAEAAQA9wAAAJgDAAAAAA==&#10;">
                  <v:imagedata r:id="rId81" o:title=""/>
                  <v:path arrowok="t"/>
                </v:shape>
                <w10:wrap anchorx="page"/>
                <w10:anchorlock/>
              </v:group>
            </w:pict>
          </mc:Fallback>
        </mc:AlternateContent>
      </w:r>
    </w:p>
    <w:p w:rsidR="00181023" w:rsidRPr="006B556E" w:rsidRDefault="00181023" w:rsidP="00512C5E">
      <w:pPr>
        <w:spacing w:line="360" w:lineRule="auto"/>
        <w:rPr>
          <w:rFonts w:ascii="Sakkal Majalla" w:hAnsi="Sakkal Majalla"/>
          <w:sz w:val="32"/>
          <w:szCs w:val="32"/>
        </w:rPr>
      </w:pPr>
      <w:r w:rsidRPr="006B556E">
        <w:rPr>
          <w:rFonts w:ascii="Sakkal Majalla" w:hAnsi="Sakkal Majalla"/>
          <w:sz w:val="32"/>
          <w:szCs w:val="32"/>
          <w:rtl/>
        </w:rPr>
        <w:t>تلعب القيادة دور</w:t>
      </w:r>
      <w:r>
        <w:rPr>
          <w:rFonts w:ascii="Sakkal Majalla" w:hAnsi="Sakkal Majalla" w:hint="cs"/>
          <w:sz w:val="32"/>
          <w:szCs w:val="32"/>
          <w:rtl/>
        </w:rPr>
        <w:t>اً</w:t>
      </w:r>
      <w:r w:rsidRPr="006B556E">
        <w:rPr>
          <w:rFonts w:ascii="Sakkal Majalla" w:hAnsi="Sakkal Majalla"/>
          <w:sz w:val="32"/>
          <w:szCs w:val="32"/>
          <w:rtl/>
        </w:rPr>
        <w:t xml:space="preserve"> حاسما</w:t>
      </w:r>
      <w:r>
        <w:rPr>
          <w:rFonts w:ascii="Sakkal Majalla" w:hAnsi="Sakkal Majalla" w:hint="cs"/>
          <w:sz w:val="32"/>
          <w:szCs w:val="32"/>
          <w:rtl/>
        </w:rPr>
        <w:t>ً</w:t>
      </w:r>
      <w:r w:rsidRPr="006B556E">
        <w:rPr>
          <w:rFonts w:ascii="Sakkal Majalla" w:hAnsi="Sakkal Majalla"/>
          <w:sz w:val="32"/>
          <w:szCs w:val="32"/>
          <w:rtl/>
        </w:rPr>
        <w:t xml:space="preserve"> في إدارة عملية </w:t>
      </w:r>
      <w:r>
        <w:rPr>
          <w:rFonts w:ascii="Sakkal Majalla" w:hAnsi="Sakkal Majalla"/>
          <w:sz w:val="32"/>
          <w:szCs w:val="32"/>
          <w:rtl/>
        </w:rPr>
        <w:t>التحوّل</w:t>
      </w:r>
      <w:r w:rsidRPr="006B556E">
        <w:rPr>
          <w:rFonts w:ascii="Sakkal Majalla" w:hAnsi="Sakkal Majalla"/>
          <w:sz w:val="32"/>
          <w:szCs w:val="32"/>
          <w:rtl/>
        </w:rPr>
        <w:t>:</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تخفيف المقاومة: التعامل مع مقاومة التغيير من خلال التواصل والاستماع لمخاوف الموظفين.</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تقديم الدعم: توفير الموارد والتدريب اللازم لضمان التكيف السلس مع التقنيات الجديدة.</w:t>
      </w:r>
    </w:p>
    <w:p w:rsidR="00181023" w:rsidRPr="009762C9" w:rsidRDefault="009762C9" w:rsidP="009762C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467AA213" wp14:editId="3675C4FB">
                <wp:extent cx="5731510" cy="892088"/>
                <wp:effectExtent l="0" t="0" r="2540" b="22860"/>
                <wp:docPr id="207426844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46" name="مجموعة 47"/>
                        <wpg:cNvGrpSpPr/>
                        <wpg:grpSpPr>
                          <a:xfrm>
                            <a:off x="0" y="0"/>
                            <a:ext cx="5731510" cy="895351"/>
                            <a:chOff x="0" y="0"/>
                            <a:chExt cx="5878196" cy="918845"/>
                          </a:xfrm>
                        </wpg:grpSpPr>
                        <wpg:grpSp>
                          <wpg:cNvPr id="2074268447" name="مجموعة 48"/>
                          <wpg:cNvGrpSpPr/>
                          <wpg:grpSpPr>
                            <a:xfrm>
                              <a:off x="0" y="0"/>
                              <a:ext cx="5878196" cy="918845"/>
                              <a:chOff x="0" y="0"/>
                              <a:chExt cx="6240348" cy="919070"/>
                            </a:xfrm>
                          </wpg:grpSpPr>
                          <wpg:grpSp>
                            <wpg:cNvPr id="2074268448" name="مجموعة 49"/>
                            <wpg:cNvGrpSpPr/>
                            <wpg:grpSpPr>
                              <a:xfrm>
                                <a:off x="0" y="169208"/>
                                <a:ext cx="5433072" cy="580613"/>
                                <a:chOff x="0" y="169208"/>
                                <a:chExt cx="5433072" cy="580613"/>
                              </a:xfrm>
                            </wpg:grpSpPr>
                            <wps:wsp>
                              <wps:cNvPr id="20742684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52"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التركيز على الأمن السيبراني</w:t>
                                </w:r>
                              </w:p>
                            </w:txbxContent>
                          </wps:txbx>
                          <wps:bodyPr wrap="square" rtlCol="1">
                            <a:spAutoFit/>
                          </wps:bodyPr>
                        </wps:wsp>
                      </wpg:grpSp>
                      <pic:pic xmlns:pic="http://schemas.openxmlformats.org/drawingml/2006/picture">
                        <pic:nvPicPr>
                          <pic:cNvPr id="2074268453"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1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">
                <v:group id="مجموعة 47" o:spid="_x0000_s221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AJpLJ&#10;zAAAAOMAAAAPAAAAAAAAAAAAAAAAAKoCAABkcnMvZG93bnJldi54bWxQSwUGAAAAAAQABAD6AAAA&#10;owMAAAAA&#10;">
                  <v:group id="مجموعة 48" o:spid="_x0000_s221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vajdS&#10;zAAAAOMAAAAPAAAAAAAAAAAAAAAAAKoCAABkcnMvZG93bnJldi54bWxQSwUGAAAAAAQABAD6AAAA&#10;owMAAAAA&#10;">
                    <v:group id="مجموعة 49" o:spid="_x0000_s221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e9aMgyQAA&#10;AOMAAAAPAAAAAAAAAAAAAAAAAKoCAABkcnMvZG93bnJldi54bWxQSwUGAAAAAAQABAD6AAAAoAMA&#10;AAAA&#10;">
                      <v:shape id="شكل حر 50" o:spid="_x0000_s221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9ZuMoA&#10;AADjAAAADwAAAGRycy9kb3ducmV2LnhtbESPQWvCQBSE74L/YXlCb7ppGqNNXaUUBBEPGpVeH9nX&#10;JDT7NmS3mv57VxA8DjPzDbNY9aYRF+pcbVnB6yQCQVxYXXOp4HRcj+cgnEfW2FgmBf/kYLUcDhaY&#10;aXvlA11yX4oAYZehgsr7NpPSFRUZdBPbEgfvx3YGfZBdKXWH1wA3jYyjKJUGaw4LFbb0VVHxm/8Z&#10;Bel2+r3fF+vpId+87RwZfdbWK/Uy6j8/QHjq/TP8aG+0gjiaJXE6T5J3uH8Kf0A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dvWbj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1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MOWsgA&#10;AADjAAAADwAAAGRycy9kb3ducmV2LnhtbESPzWrCQBSF9wXfYbhCN2ImDUZDdBSpFLpsbXF9zVwn&#10;wcydmBlj+vadRaHLw/nj2+xG24qBet84VvCSpCCIK6cbNgq+v97mBQgfkDW2jknBD3nYbSdPGyy1&#10;e/AnDcdgRBxhX6KCOoSulNJXNVn0ieuIo3dxvcUQZW+k7vERx20rszRdSosNx4caO3qtqboe71YB&#10;3uzH6eyC88PZmMMs78aZzpV6no77NYhAY/gP/7XftYIsXS2yZbHII0Vkijwgt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Ew5ayAAAAOMAAAAPAAAAAAAAAAAAAAAAAJgCAABk&#10;cnMvZG93bnJldi54bWxQSwUGAAAAAAQABAD1AAAAjQMAAAAA&#10;" fillcolor="#a5a5a5 [2092]" stroked="f" strokeweight="1pt">
                        <v:stroke joinstyle="miter"/>
                      </v:roundrect>
                    </v:group>
                    <v:oval id="شكل بيضاوي 52" o:spid="_x0000_s221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PzdcsA&#10;AADjAAAADwAAAGRycy9kb3ducmV2LnhtbESPUUvDMBSF3wX/Q7iDvblkYdbRLRuiDBQUtHN7vjR3&#10;bVlzU5q4dv/eCIKPh3POdzjr7ehacaE+NJ4NzGcKBHHpbcOVga/97m4JIkRki61nMnClANvN7c0a&#10;c+sH/qRLESuRIBxyNFDH2OVShrImh2HmO+LknXzvMCbZV9L2OCS4a6VWKpMOG04LNXb0VFN5Lr6d&#10;gY/z6XA9vr6p98oPRTa4Z63t3pjpZHxcgYg0xv/wX/vFGtDqYaGz5eJ+Dr+f0h+Qm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nw/N1ywAAAOMAAAAPAAAAAAAAAAAAAAAAAJgC&#10;AABkcnMvZG93bnJldi54bWxQSwUGAAAAAAQABAD1AAAAkAMAAAAA&#10;" filled="f" strokecolor="#168489" strokeweight="1pt">
                      <v:stroke joinstyle="miter"/>
                    </v:oval>
                  </v:group>
                  <v:shape id="مربع نص 41" o:spid="_x0000_s221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crZskA&#10;AADjAAAADwAAAGRycy9kb3ducmV2LnhtbESPzWrDMBCE74W+g9hCb40Uk6TBjRJCfyCHXpq698Xa&#10;WCbWyljb2Hn7qlDocZiZb5jNbgqdutCQ2sgW5jMDiriOruXGQvX59rAGlQTZYReZLFwpwW57e7PB&#10;0sWRP+hylEZlCKcSLXiRvtQ61Z4CplnsibN3ikNAyXJotBtwzPDQ6cKYlQ7Ycl7w2NOzp/p8/A4W&#10;RNx+fq1eQzp8Te8vozf1Eitr7++m/RMooUn+w3/tg7NQmMdFsVovlg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WcrZs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التركيز على الأمن السيبراني</w:t>
                          </w:r>
                        </w:p>
                      </w:txbxContent>
                    </v:textbox>
                  </v:shape>
                </v:group>
                <v:shape id="صورة 54" o:spid="_x0000_s222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Jn8x13NAAAA4wAAAA8AAAAA&#10;AAAAAAAAAAAAnwIAAGRycy9kb3ducmV2LnhtbFBLBQYAAAAABAAEAPcAAACZAwAAAAA=&#10;">
                  <v:imagedata r:id="rId81" o:title=""/>
                  <v:path arrowok="t"/>
                </v:shape>
                <w10:wrap anchorx="page"/>
                <w10:anchorlock/>
              </v:group>
            </w:pict>
          </mc:Fallback>
        </mc:AlternateContent>
      </w:r>
    </w:p>
    <w:p w:rsidR="00181023" w:rsidRPr="006B556E" w:rsidRDefault="00181023" w:rsidP="00512C5E">
      <w:pPr>
        <w:spacing w:line="360" w:lineRule="auto"/>
        <w:rPr>
          <w:rFonts w:ascii="Sakkal Majalla" w:hAnsi="Sakkal Majalla"/>
          <w:sz w:val="32"/>
          <w:szCs w:val="32"/>
        </w:rPr>
      </w:pPr>
      <w:r w:rsidRPr="006B556E">
        <w:rPr>
          <w:rFonts w:ascii="Sakkal Majalla" w:hAnsi="Sakkal Majalla"/>
          <w:sz w:val="32"/>
          <w:szCs w:val="32"/>
          <w:rtl/>
        </w:rPr>
        <w:t>تضمن القيادة الفعالة وجود استراتيجيات قوية للأمن السيبراني:</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تقييم المخاطر: تحديد وتقييم المخاطر السيبرانية المحتملة.</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تنفيذ الحلول: تطبيق تقنيات الأمن المناسبة لحماية البيانات والأنظمة.</w:t>
      </w:r>
    </w:p>
    <w:p w:rsidR="00181023" w:rsidRPr="006B556E" w:rsidRDefault="009762C9" w:rsidP="002B74A4">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4001E71F" wp14:editId="6D6CE12F">
                <wp:extent cx="5731510" cy="892088"/>
                <wp:effectExtent l="0" t="0" r="2540" b="22860"/>
                <wp:docPr id="207426845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55" name="مجموعة 47"/>
                        <wpg:cNvGrpSpPr/>
                        <wpg:grpSpPr>
                          <a:xfrm>
                            <a:off x="0" y="0"/>
                            <a:ext cx="5731510" cy="895351"/>
                            <a:chOff x="0" y="0"/>
                            <a:chExt cx="5878196" cy="918845"/>
                          </a:xfrm>
                        </wpg:grpSpPr>
                        <wpg:grpSp>
                          <wpg:cNvPr id="2074268456" name="مجموعة 48"/>
                          <wpg:cNvGrpSpPr/>
                          <wpg:grpSpPr>
                            <a:xfrm>
                              <a:off x="0" y="0"/>
                              <a:ext cx="5878196" cy="918845"/>
                              <a:chOff x="0" y="0"/>
                              <a:chExt cx="6240348" cy="919070"/>
                            </a:xfrm>
                          </wpg:grpSpPr>
                          <wpg:grpSp>
                            <wpg:cNvPr id="2074268457" name="مجموعة 49"/>
                            <wpg:cNvGrpSpPr/>
                            <wpg:grpSpPr>
                              <a:xfrm>
                                <a:off x="0" y="169208"/>
                                <a:ext cx="5433072" cy="580613"/>
                                <a:chOff x="0" y="169208"/>
                                <a:chExt cx="5433072" cy="580613"/>
                              </a:xfrm>
                            </wpg:grpSpPr>
                            <wps:wsp>
                              <wps:cNvPr id="20742684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61"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تطوير القدرات</w:t>
                                </w:r>
                              </w:p>
                            </w:txbxContent>
                          </wps:txbx>
                          <wps:bodyPr wrap="square" rtlCol="1">
                            <a:spAutoFit/>
                          </wps:bodyPr>
                        </wps:wsp>
                      </wpg:grpSp>
                      <pic:pic xmlns:pic="http://schemas.openxmlformats.org/drawingml/2006/picture">
                        <pic:nvPicPr>
                          <pic:cNvPr id="2074268462"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2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PqxGdr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22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1LZpj&#10;zAAAAOMAAAAPAAAAAAAAAAAAAAAAAKoCAABkcnMvZG93bnJldi54bWxQSwUGAAAAAAQABAD6AAAA&#10;owMAAAAA&#10;">
                  <v:group id="مجموعة 48" o:spid="_x0000_s222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F/wQU&#10;zAAAAOMAAAAPAAAAAAAAAAAAAAAAAKoCAABkcnMvZG93bnJldi54bWxQSwUGAAAAAAQABAD6AAAA&#10;owMAAAAA&#10;">
                    <v:group id="مجموعة 49" o:spid="_x0000_s222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qs6GP&#10;zAAAAOMAAAAPAAAAAAAAAAAAAAAAAKoCAABkcnMvZG93bnJldi54bWxQSwUGAAAAAAQABAD6AAAA&#10;owMAAAAA&#10;">
                      <v:shape id="شكل حر 50" o:spid="_x0000_s222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pq/sYA&#10;AADjAAAADwAAAGRycy9kb3ducmV2LnhtbERPTYvCMBC9C/6HMAt703S7tivVKCIIsnjQ6uJ1aMa2&#10;2ExKE7X7781B8Ph43/Nlbxpxp87VlhV8jSMQxIXVNZcKTsfNaArCeWSNjWVS8E8OlovhYI6Ztg8+&#10;0D33pQgh7DJUUHnfZlK6oiKDbmxb4sBdbGfQB9iVUnf4COGmkXEUpdJgzaGhwpbWFRXX/GYUpL/J&#10;eb8vNskh337vHBn9p61X6vOjX81AeOr9W/xyb7WCOPqZxOl0koTR4VP4A3Lx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pq/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2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mnx8kA&#10;AADjAAAADwAAAGRycy9kb3ducmV2LnhtbESPT2vCQBTE7wW/w/IEL6Ibg/FPdJViKfTYqnh+Zp+b&#10;YPZtmt3G9Nt3C4Ueh5n5DbPd97YWHbW+cqxgNk1AEBdOV2wUnE+vkxUIH5A11o5JwTd52O8GT1vM&#10;tXvwB3XHYESEsM9RQRlCk0vpi5Is+qlriKN3c63FEGVrpG7xEeG2lmmSLKTFiuNCiQ0dSiruxy+r&#10;AD/t++XqgvPd1ZiXcdb0Y50pNRr2zxsQgfrwH/5rv2kFabKcp4vVPFvD76f4B+Tu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imnx8kAAADjAAAADwAAAAAAAAAAAAAAAACYAgAA&#10;ZHJzL2Rvd25yZXYueG1sUEsFBgAAAAAEAAQA9QAAAI4DAAAAAA==&#10;" fillcolor="#a5a5a5 [2092]" stroked="f" strokeweight="1pt">
                        <v:stroke joinstyle="miter"/>
                      </v:roundrect>
                    </v:group>
                    <v:oval id="شكل بيضاوي 52" o:spid="_x0000_s222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OcU8kA&#10;AADjAAAADwAAAGRycy9kb3ducmV2LnhtbESPXWvCMBSG7wf+h3CE3c3EIJ1Uo4gy2GCDWTevD82x&#10;LTYnpcls/ffLxWCXL+8Xz3o7ulbcqA+NZwPzmQJBXHrbcGXg6/TytAQRIrLF1jMZuFOA7WbysMbc&#10;+oGPdCtiJdIIhxwN1DF2uZShrMlhmPmOOHkX3zuMSfaVtD0Oady1UiuVSYcNp4caO9rXVF6LH2fg&#10;83r5vp/f3tVH5YciG9xBa3sy5nE67lYgIo3xP/zXfrUGtHpe6Gy5yBJFYko8ID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uOcU8kAAADjAAAADwAAAAAAAAAAAAAAAACYAgAA&#10;ZHJzL2Rvd25yZXYueG1sUEsFBgAAAAAEAAQA9QAAAI4DAAAAAA==&#10;" filled="f" strokecolor="#168489" strokeweight="1pt">
                      <v:stroke joinstyle="miter"/>
                    </v:oval>
                  </v:group>
                  <v:shape id="مربع نص 41" o:spid="_x0000_s222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l/rMkA&#10;AADjAAAADwAAAGRycy9kb3ducmV2LnhtbESPwWrDMBBE74X+g9hAbo1kkzrBjRJCm0IOvTRx7ou1&#10;tUyslbHU2Pn7qlDocZiZN8xmN7lO3GgIrWcN2UKBIK69abnRUJ3fn9YgQkQ22HkmDXcKsNs+Pmyw&#10;NH7kT7qdYiMShEOJGmyMfSllqC05DAvfEyfvyw8OY5JDI82AY4K7TuZKFdJhy2nBYk+vlurr6dtp&#10;iNHss3t1cOF4mT7eRqvqZ6y0ns+m/QuISFP8D/+1j0ZDrlbLvFgviwx+P6U/I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9l/rM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تطوير القدرات</w:t>
                          </w:r>
                        </w:p>
                      </w:txbxContent>
                    </v:textbox>
                  </v:shape>
                </v:group>
                <v:shape id="صورة 54" o:spid="_x0000_s222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cqHvMAAAA4wAAAA8AAABkcnMvZG93bnJldi54bWxEj0FLw0AUhO+C/2F5gje7MZY0jd0WlQpC&#10;T220eHxmn0ns7tu4u7bx37uC4HGYmW+YxWq0RhzJh96xgutJBoK4cbrnVsFz/XhVgggRWaNxTAq+&#10;KcBqeX62wEq7E2/puIutSBAOFSroYhwqKUPTkcUwcQNx8t6dtxiT9K3UHk8Jbo3Ms6yQFntOCx0O&#10;9NBRc9h9WQUbf//2Ma/3pv7cvq5LczN7Oaw3Sl1ejHe3ICKN8T/8137SCvJsNs2Lclrk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ONyoe8wAAADjAAAADwAAAAAA&#10;AAAAAAAAAACfAgAAZHJzL2Rvd25yZXYueG1sUEsFBgAAAAAEAAQA9wAAAJgDAAAAAA==&#10;">
                  <v:imagedata r:id="rId81" o:title=""/>
                  <v:path arrowok="t"/>
                </v:shape>
                <w10:wrap anchorx="page"/>
                <w10:anchorlock/>
              </v:group>
            </w:pict>
          </mc:Fallback>
        </mc:AlternateContent>
      </w:r>
    </w:p>
    <w:p w:rsidR="00181023" w:rsidRPr="006B556E" w:rsidRDefault="00181023" w:rsidP="00512C5E">
      <w:pPr>
        <w:spacing w:line="360" w:lineRule="auto"/>
        <w:rPr>
          <w:rFonts w:ascii="Sakkal Majalla" w:hAnsi="Sakkal Majalla"/>
          <w:sz w:val="32"/>
          <w:szCs w:val="32"/>
        </w:rPr>
      </w:pPr>
      <w:r w:rsidRPr="006B556E">
        <w:rPr>
          <w:rFonts w:ascii="Sakkal Majalla" w:hAnsi="Sakkal Majalla"/>
          <w:sz w:val="32"/>
          <w:szCs w:val="32"/>
          <w:rtl/>
        </w:rPr>
        <w:t>تسهم القيادة في تطوير المهارات الرقمية للفريق:</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التدريب المستمر: تنظيم دورات تدريبية لتعزيز المهارات الرقمية.</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تشجيع التعلم الذاتي: تحفيز الموظفين على متابعة التطورات التقنية بشكل فردي.</w:t>
      </w:r>
    </w:p>
    <w:p w:rsidR="00181023" w:rsidRDefault="00181023" w:rsidP="00512C5E">
      <w:pPr>
        <w:spacing w:line="360" w:lineRule="auto"/>
        <w:rPr>
          <w:rFonts w:ascii="Sakkal Majalla" w:hAnsi="Sakkal Majalla"/>
          <w:sz w:val="32"/>
          <w:szCs w:val="32"/>
          <w:rtl/>
        </w:rPr>
      </w:pPr>
      <w:r w:rsidRPr="00512C5E">
        <w:rPr>
          <w:rFonts w:ascii="Sakkal Majalla" w:hAnsi="Sakkal Majalla"/>
          <w:sz w:val="32"/>
          <w:szCs w:val="32"/>
          <w:rtl/>
        </w:rPr>
        <w:t>خلاصة القول: تلعب القيادة دورا</w:t>
      </w:r>
      <w:r w:rsidRPr="00512C5E">
        <w:rPr>
          <w:rFonts w:ascii="Sakkal Majalla" w:hAnsi="Sakkal Majalla" w:hint="cs"/>
          <w:sz w:val="32"/>
          <w:szCs w:val="32"/>
          <w:rtl/>
        </w:rPr>
        <w:t>ً</w:t>
      </w:r>
      <w:r w:rsidRPr="00512C5E">
        <w:rPr>
          <w:rFonts w:ascii="Sakkal Majalla" w:hAnsi="Sakkal Majalla"/>
          <w:sz w:val="32"/>
          <w:szCs w:val="32"/>
          <w:rtl/>
        </w:rPr>
        <w:t xml:space="preserve"> جوهريا</w:t>
      </w:r>
      <w:r w:rsidRPr="00512C5E">
        <w:rPr>
          <w:rFonts w:ascii="Sakkal Majalla" w:hAnsi="Sakkal Majalla" w:hint="cs"/>
          <w:sz w:val="32"/>
          <w:szCs w:val="32"/>
          <w:rtl/>
        </w:rPr>
        <w:t>ً</w:t>
      </w:r>
      <w:r w:rsidRPr="00512C5E">
        <w:rPr>
          <w:rFonts w:ascii="Sakkal Majalla" w:hAnsi="Sakkal Majalla"/>
          <w:sz w:val="32"/>
          <w:szCs w:val="32"/>
          <w:rtl/>
        </w:rPr>
        <w:t xml:space="preserve"> في تعزيز الحوكمة الرقمية من خلال وضع رؤية واضحة، تعزيز الثقافة التنظيمية، وإدارة التغيير بفعالية. من خلال التركيز على هذه الجوانب، يمكن للقادة توجيه مؤسساتهم نحو النجاح في عصر التحوّل الرقمي.</w:t>
      </w:r>
    </w:p>
    <w:p w:rsidR="00716BE5" w:rsidRDefault="00716BE5" w:rsidP="00512C5E">
      <w:pPr>
        <w:spacing w:line="360" w:lineRule="auto"/>
        <w:rPr>
          <w:rFonts w:ascii="Sakkal Majalla" w:hAnsi="Sakkal Majalla"/>
          <w:sz w:val="32"/>
          <w:szCs w:val="32"/>
          <w:rtl/>
        </w:rPr>
      </w:pPr>
    </w:p>
    <w:p w:rsidR="00716BE5" w:rsidRDefault="00716BE5" w:rsidP="00512C5E">
      <w:pPr>
        <w:spacing w:line="360" w:lineRule="auto"/>
        <w:rPr>
          <w:rFonts w:ascii="Sakkal Majalla" w:hAnsi="Sakkal Majalla"/>
          <w:sz w:val="32"/>
          <w:szCs w:val="32"/>
          <w:rtl/>
        </w:rPr>
      </w:pPr>
    </w:p>
    <w:p w:rsidR="00765F8F" w:rsidRPr="00512C5E" w:rsidRDefault="00765F8F" w:rsidP="00765F8F">
      <w:pPr>
        <w:spacing w:line="360" w:lineRule="auto"/>
        <w:jc w:val="center"/>
        <w:rPr>
          <w:rFonts w:ascii="Sakkal Majalla" w:hAnsi="Sakkal Majalla"/>
          <w:sz w:val="32"/>
          <w:szCs w:val="32"/>
        </w:rPr>
      </w:pPr>
      <w:r w:rsidRPr="00765F8F">
        <w:rPr>
          <w:rFonts w:ascii="Sakkal Majalla" w:hAnsi="Sakkal Majalla"/>
          <w:noProof/>
          <w:sz w:val="32"/>
          <w:szCs w:val="32"/>
          <w:rtl/>
        </w:rPr>
        <w:drawing>
          <wp:inline distT="0" distB="0" distL="0" distR="0" wp14:anchorId="35491CBC" wp14:editId="596BD012">
            <wp:extent cx="2624158" cy="2508250"/>
            <wp:effectExtent l="171450" t="171450" r="176530" b="177800"/>
            <wp:docPr id="2074270267" name="Picture 2074270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2632280" cy="2516013"/>
                    </a:xfrm>
                    <a:prstGeom prst="rect">
                      <a:avLst/>
                    </a:prstGeom>
                    <a:ln>
                      <a:noFill/>
                    </a:ln>
                    <a:effectLst>
                      <a:outerShdw blurRad="190500" algn="tl" rotWithShape="0">
                        <a:srgbClr val="000000">
                          <a:alpha val="70000"/>
                        </a:srgbClr>
                      </a:outerShdw>
                    </a:effectLst>
                  </pic:spPr>
                </pic:pic>
              </a:graphicData>
            </a:graphic>
          </wp:inline>
        </w:drawing>
      </w:r>
    </w:p>
    <w:p w:rsidR="00181023" w:rsidRPr="00F94661" w:rsidRDefault="009762C9" w:rsidP="002B74A4">
      <w:pPr>
        <w:pageBreakBefore/>
        <w:rPr>
          <w:rFonts w:ascii="Sakkal Majalla" w:hAnsi="Sakkal Majalla"/>
          <w:sz w:val="32"/>
          <w:szCs w:val="32"/>
        </w:rPr>
      </w:pPr>
      <w:r w:rsidRPr="002A078C">
        <w:rPr>
          <w:rFonts w:ascii="Sakkal Majalla" w:hAnsi="Sakkal Majalla"/>
          <w:noProof/>
          <w:color w:val="002060"/>
          <w:sz w:val="34"/>
        </w:rPr>
        <w:lastRenderedPageBreak/>
        <mc:AlternateContent>
          <mc:Choice Requires="wpg">
            <w:drawing>
              <wp:inline distT="0" distB="0" distL="0" distR="0" wp14:anchorId="55A16E56" wp14:editId="4FBB4ECB">
                <wp:extent cx="5731510" cy="895350"/>
                <wp:effectExtent l="0" t="0" r="21590" b="19050"/>
                <wp:docPr id="207426831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311"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312" name="مجموعة 39"/>
                        <wpg:cNvGrpSpPr/>
                        <wpg:grpSpPr>
                          <a:xfrm>
                            <a:off x="0" y="0"/>
                            <a:ext cx="5731510" cy="895350"/>
                            <a:chOff x="0" y="0"/>
                            <a:chExt cx="5878196" cy="918845"/>
                          </a:xfrm>
                        </wpg:grpSpPr>
                        <wpg:grpSp>
                          <wpg:cNvPr id="2074268313" name="مجموعة 40"/>
                          <wpg:cNvGrpSpPr/>
                          <wpg:grpSpPr>
                            <a:xfrm>
                              <a:off x="0" y="0"/>
                              <a:ext cx="5878196" cy="918845"/>
                              <a:chOff x="0" y="0"/>
                              <a:chExt cx="6240348" cy="919070"/>
                            </a:xfrm>
                          </wpg:grpSpPr>
                          <wpg:grpSp>
                            <wpg:cNvPr id="2074268314" name="مجموعة 41"/>
                            <wpg:cNvGrpSpPr/>
                            <wpg:grpSpPr>
                              <a:xfrm>
                                <a:off x="0" y="169208"/>
                                <a:ext cx="5433072" cy="580613"/>
                                <a:chOff x="0" y="169208"/>
                                <a:chExt cx="5433072" cy="580613"/>
                              </a:xfrm>
                            </wpg:grpSpPr>
                            <wps:wsp>
                              <wps:cNvPr id="207426831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31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1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18" name="مربع نص 41"/>
                          <wps:cNvSpPr txBox="1"/>
                          <wps:spPr>
                            <a:xfrm>
                              <a:off x="204484" y="257055"/>
                              <a:ext cx="4616071" cy="387740"/>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إدارة المخاطر في البيئة الرقمية</w:t>
                                </w:r>
                              </w:p>
                            </w:txbxContent>
                          </wps:txbx>
                          <wps:bodyPr wrap="square" rtlCol="1">
                            <a:spAutoFit/>
                          </wps:bodyPr>
                        </wps:wsp>
                      </wpg:grpSp>
                    </wpg:wgp>
                  </a:graphicData>
                </a:graphic>
              </wp:inline>
            </w:drawing>
          </mc:Choice>
          <mc:Fallback>
            <w:pict>
              <v:group id="_x0000_s223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">
                <v:shape id="صورة 38" o:spid="_x0000_s2231"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lFBvLAAAA4wAAAA8AAABkcnMvZG93bnJldi54bWxEj09rwkAUxO8Fv8PyBG9186dYSV1FxIIX&#10;aY2FXh/Z12ww+zZmtzF++26h0OMwM79hVpvRtmKg3jeOFaTzBARx5XTDtYKP8+vjEoQPyBpbx6Tg&#10;Th4268nDCgvtbnyioQy1iBD2BSowIXSFlL4yZNHPXUccvS/XWwxR9rXUPd4i3LYyS5KFtNhwXDDY&#10;0c5QdSm/rYJ8P4z7fPd29J+mO19Lu2386V2p2XTcvoAINIb/8F/7oBVkyfNTtljmaQq/n+IfkOsf&#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KJRQbywAAAOMAAAAPAAAAAAAA&#10;AAAAAAAAAJ8CAABkcnMvZG93bnJldi54bWxQSwUGAAAAAAQABAD3AAAAlwMAAAAA&#10;">
                  <v:imagedata r:id="rId67" o:title=""/>
                </v:shape>
                <v:group id="مجموعة 39" o:spid="_x0000_s223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sBHay&#10;zAAAAOMAAAAPAAAAAAAAAAAAAAAAAKoCAABkcnMvZG93bnJldi54bWxQSwUGAAAAAAQABAD6AAAA&#10;owMAAAAA&#10;">
                  <v:group id="مجموعة 40" o:spid="_x0000_s223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DSNMp&#10;zAAAAOMAAAAPAAAAAAAAAAAAAAAAAKoCAABkcnMvZG93bnJldi54bWxQSwUGAAAAAAQABAD6AAAA&#10;owMAAAAA&#10;">
                    <v:group id="مجموعة 41" o:spid="_x0000_s223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MoUtd&#10;zAAAAOMAAAAPAAAAAAAAAAAAAAAAAKoCAABkcnMvZG93bnJldi54bWxQSwUGAAAAAAQABAD6AAAA&#10;owMAAAAA&#10;">
                      <v:shape id="شكل حر 42" o:spid="_x0000_s223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ebS8oA&#10;AADjAAAADwAAAGRycy9kb3ducmV2LnhtbESPwW7CMBBE75X6D9ZW6q3YCSlBAYMQatUeegH6Aat4&#10;GwfidYhdSP++rlSJ42hm3miW69F14kJDaD1ryCYKBHHtTcuNhs/D69McRIjIBjvPpOGHAqxX93dL&#10;rIy/8o4u+9iIBOFQoQYbY19JGWpLDsPE98TJ+/KDw5jk0Egz4DXBXSdzpWbSYctpwWJPW0v1af/t&#10;NBhVvLiifCtpe/6w6piZeJoarR8fxs0CRKQx3sL/7XejIVdlkc/m0+wZ/j6lPyB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dnm0v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3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UpzswA&#10;AADjAAAADwAAAGRycy9kb3ducmV2LnhtbESPQUsDMRSE70L/Q3gFbzbpKtuyNi1VqIj2oK2018fm&#10;ubuYvCybtLv++6YgeBxm5htmsRqcFWfqQuNZw3SiQBCX3jRcafjab+7mIEJENmg9k4ZfCrBajm4W&#10;WBjf8yedd7ESCcKhQA11jG0hZShrchgmviVO3rfvHMYku0qaDvsEd1ZmSuXSYcNpocaWnmsqf3Yn&#10;p2H2sTn14SXfvz0d7LZR9rjO3lnr2/GwfgQRaYj/4b/2q9GQqdlDls/vpzlcP6U/IJcX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OiUpzswAAADjAAAADwAAAAAAAAAAAAAAAACY&#10;AgAAZHJzL2Rvd25yZXYueG1sUEsFBgAAAAAEAAQA9QAAAJEDAAAAAA==&#10;" fillcolor="#168489" stroked="f" strokeweight="1pt">
                        <v:stroke joinstyle="miter"/>
                      </v:roundrect>
                    </v:group>
                    <v:oval id="شكل بيضاوي 44" o:spid="_x0000_s223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ge4coA&#10;AADjAAAADwAAAGRycy9kb3ducmV2LnhtbESPUUvDMBSF3wf+h3AF37a0dWyjNhsiiEMQWeYPuDa3&#10;TbW5qU3cun9vBMHHwznnO5xqN7lenGgMnWcF+SIDQVx703Gr4O34ON+ACBHZYO+ZFFwowG57Nauw&#10;NP7MBzrp2IoE4VCiAhvjUEoZaksOw8IPxMlr/OgwJjm20ox4TnDXyyLLVtJhx2nB4kAPlupP/e0U&#10;6OmoX5+aVvoXbZ/f8w//5Q57pW6up/s7EJGm+B/+a++NgiJbL4vV5jZfw++n9Afk9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MIHuHKAAAA4wAAAA8AAAAAAAAAAAAAAAAAmAIA&#10;AGRycy9kb3ducmV2LnhtbFBLBQYAAAAABAAEAPUAAACPAwAAAAA=&#10;" filled="f" strokecolor="#a5a5a5 [2092]" strokeweight="1pt">
                      <v:stroke joinstyle="miter"/>
                    </v:oval>
                  </v:group>
                  <v:shape id="مربع نص 41" o:spid="_x0000_s2238"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9oKcYA&#10;AADjAAAADwAAAGRycy9kb3ducmV2LnhtbERPO0/DMBDekfgP1iGxUTsBSpXWrSoeUgcWSthP8TWO&#10;iM9RfDTpv8cDEuOn773ZzaFXZxpTF9lCsTCgiJvoOm4t1J9vdytQSZAd9pHJwoUS7LbXVxusXJz4&#10;g85HaVUO4VShBS8yVFqnxlPAtIgDceZOcQwoGY6tdiNOOTz0ujRmqQN2nBs8DvTsqfk+/gQLIm5f&#10;XOrXkA5f8/vL5E3ziLW1tzfzfg1KaJZ/8Z/74CyU5umhXK7uizw6f8p/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9oKcYAAADjAAAADwAAAAAAAAAAAAAAAACYAgAAZHJz&#10;L2Rvd25yZXYueG1sUEsFBgAAAAAEAAQA9QAAAIs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إدارة المخاطر في البيئة الرقمية</w:t>
                          </w:r>
                        </w:p>
                      </w:txbxContent>
                    </v:textbox>
                  </v:shape>
                </v:group>
                <w10:wrap anchorx="page"/>
                <w10:anchorlock/>
              </v:group>
            </w:pict>
          </mc:Fallback>
        </mc:AlternateContent>
      </w:r>
    </w:p>
    <w:p w:rsidR="00181023" w:rsidRPr="00512C5E" w:rsidRDefault="00181023" w:rsidP="00512C5E">
      <w:pPr>
        <w:spacing w:line="360" w:lineRule="auto"/>
        <w:rPr>
          <w:rFonts w:ascii="Sakkal Majalla" w:hAnsi="Sakkal Majalla"/>
          <w:sz w:val="32"/>
          <w:szCs w:val="32"/>
          <w:rtl/>
        </w:rPr>
      </w:pPr>
      <w:r w:rsidRPr="00512C5E">
        <w:rPr>
          <w:rFonts w:ascii="Sakkal Majalla" w:hAnsi="Sakkal Majalla"/>
          <w:sz w:val="32"/>
          <w:szCs w:val="32"/>
          <w:rtl/>
        </w:rPr>
        <w:t>في ظل التحوّل الرقمي السريع، أصبحت إدارة المخاطر في البيئة الرقمية أمرا</w:t>
      </w:r>
      <w:r w:rsidRPr="00512C5E">
        <w:rPr>
          <w:rFonts w:ascii="Sakkal Majalla" w:hAnsi="Sakkal Majalla" w:hint="cs"/>
          <w:sz w:val="32"/>
          <w:szCs w:val="32"/>
          <w:rtl/>
        </w:rPr>
        <w:t>ً</w:t>
      </w:r>
      <w:r w:rsidRPr="00512C5E">
        <w:rPr>
          <w:rFonts w:ascii="Sakkal Majalla" w:hAnsi="Sakkal Majalla"/>
          <w:sz w:val="32"/>
          <w:szCs w:val="32"/>
          <w:rtl/>
        </w:rPr>
        <w:t xml:space="preserve"> حيويا</w:t>
      </w:r>
      <w:r w:rsidRPr="00512C5E">
        <w:rPr>
          <w:rFonts w:ascii="Sakkal Majalla" w:hAnsi="Sakkal Majalla" w:hint="cs"/>
          <w:sz w:val="32"/>
          <w:szCs w:val="32"/>
          <w:rtl/>
        </w:rPr>
        <w:t>ً</w:t>
      </w:r>
      <w:r w:rsidRPr="00512C5E">
        <w:rPr>
          <w:rFonts w:ascii="Sakkal Majalla" w:hAnsi="Sakkal Majalla"/>
          <w:sz w:val="32"/>
          <w:szCs w:val="32"/>
          <w:rtl/>
        </w:rPr>
        <w:t xml:space="preserve"> لضمان استمرارية ونجاح المؤسسات. تتطلب هذه الإدارة اتباع استراتيجيات شاملة لمواجهة التحديات المرتبطة بالتكنولوجيا الحديثة.</w:t>
      </w:r>
    </w:p>
    <w:p w:rsidR="00BC2A7E" w:rsidRPr="009762C9" w:rsidRDefault="00BC2A7E" w:rsidP="00BC2A7E">
      <w:pPr>
        <w:pStyle w:val="ListParagraph"/>
        <w:spacing w:line="278" w:lineRule="auto"/>
        <w:jc w:val="center"/>
        <w:rPr>
          <w:rFonts w:ascii="Sakkal Majalla" w:hAnsi="Sakkal Majalla"/>
          <w:sz w:val="32"/>
          <w:szCs w:val="32"/>
          <w:rtl/>
        </w:rPr>
      </w:pPr>
      <w:r w:rsidRPr="00BC2A7E">
        <w:rPr>
          <w:rFonts w:ascii="Sakkal Majalla" w:hAnsi="Sakkal Majalla"/>
          <w:noProof/>
          <w:sz w:val="32"/>
          <w:szCs w:val="32"/>
        </w:rPr>
        <mc:AlternateContent>
          <mc:Choice Requires="wpg">
            <w:drawing>
              <wp:inline distT="0" distB="0" distL="0" distR="0" wp14:anchorId="6105904E" wp14:editId="01D950EB">
                <wp:extent cx="4266827" cy="4591251"/>
                <wp:effectExtent l="0" t="0" r="0" b="0"/>
                <wp:docPr id="2074270009" name="Group 122"/>
                <wp:cNvGraphicFramePr/>
                <a:graphic xmlns:a="http://schemas.openxmlformats.org/drawingml/2006/main">
                  <a:graphicData uri="http://schemas.microsoft.com/office/word/2010/wordprocessingGroup">
                    <wpg:wgp>
                      <wpg:cNvGrpSpPr/>
                      <wpg:grpSpPr>
                        <a:xfrm>
                          <a:off x="0" y="0"/>
                          <a:ext cx="4266827" cy="4591251"/>
                          <a:chOff x="58794" y="0"/>
                          <a:chExt cx="5258216" cy="5658511"/>
                        </a:xfrm>
                      </wpg:grpSpPr>
                      <wpg:grpSp>
                        <wpg:cNvPr id="2074270010" name="Group 2074270010"/>
                        <wpg:cNvGrpSpPr/>
                        <wpg:grpSpPr>
                          <a:xfrm>
                            <a:off x="2084401" y="0"/>
                            <a:ext cx="3232609" cy="1120586"/>
                            <a:chOff x="2084401" y="0"/>
                            <a:chExt cx="3820263" cy="1324298"/>
                          </a:xfrm>
                        </wpg:grpSpPr>
                        <wpg:grpSp>
                          <wpg:cNvPr id="2074270011" name="Group 2074270011"/>
                          <wpg:cNvGrpSpPr/>
                          <wpg:grpSpPr>
                            <a:xfrm>
                              <a:off x="2084401" y="0"/>
                              <a:ext cx="2230344" cy="1324298"/>
                              <a:chOff x="2084401" y="0"/>
                              <a:chExt cx="2230344" cy="1324298"/>
                            </a:xfrm>
                          </wpg:grpSpPr>
                          <wps:wsp>
                            <wps:cNvPr id="2074270012" name="Freeform: Shape 2074270012"/>
                            <wps:cNvSpPr/>
                            <wps:spPr>
                              <a:xfrm>
                                <a:off x="2580647" y="582816"/>
                                <a:ext cx="1734098" cy="133894"/>
                              </a:xfrm>
                              <a:custGeom>
                                <a:avLst/>
                                <a:gdLst>
                                  <a:gd name="connsiteX0" fmla="*/ 1666984 w 1734098"/>
                                  <a:gd name="connsiteY0" fmla="*/ 133894 h 133894"/>
                                  <a:gd name="connsiteX1" fmla="*/ 66947 w 1734098"/>
                                  <a:gd name="connsiteY1" fmla="*/ 133894 h 133894"/>
                                  <a:gd name="connsiteX2" fmla="*/ 0 w 1734098"/>
                                  <a:gd name="connsiteY2" fmla="*/ 66947 h 133894"/>
                                  <a:gd name="connsiteX3" fmla="*/ 66947 w 1734098"/>
                                  <a:gd name="connsiteY3" fmla="*/ 0 h 133894"/>
                                  <a:gd name="connsiteX4" fmla="*/ 1667152 w 1734098"/>
                                  <a:gd name="connsiteY4" fmla="*/ 0 h 133894"/>
                                  <a:gd name="connsiteX5" fmla="*/ 1734099 w 1734098"/>
                                  <a:gd name="connsiteY5" fmla="*/ 66947 h 133894"/>
                                  <a:gd name="connsiteX6" fmla="*/ 1667152 w 1734098"/>
                                  <a:gd name="connsiteY6" fmla="*/ 133894 h 1338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734098" h="133894">
                                    <a:moveTo>
                                      <a:pt x="1666984" y="133894"/>
                                    </a:moveTo>
                                    <a:lnTo>
                                      <a:pt x="66947" y="133894"/>
                                    </a:lnTo>
                                    <a:cubicBezTo>
                                      <a:pt x="29959" y="133894"/>
                                      <a:pt x="0" y="103935"/>
                                      <a:pt x="0" y="66947"/>
                                    </a:cubicBezTo>
                                    <a:cubicBezTo>
                                      <a:pt x="0" y="29959"/>
                                      <a:pt x="29959" y="0"/>
                                      <a:pt x="66947" y="0"/>
                                    </a:cubicBezTo>
                                    <a:lnTo>
                                      <a:pt x="1667152" y="0"/>
                                    </a:lnTo>
                                    <a:cubicBezTo>
                                      <a:pt x="1704140" y="0"/>
                                      <a:pt x="1734099" y="29959"/>
                                      <a:pt x="1734099" y="66947"/>
                                    </a:cubicBezTo>
                                    <a:cubicBezTo>
                                      <a:pt x="1734099" y="103935"/>
                                      <a:pt x="1704140" y="133894"/>
                                      <a:pt x="1667152" y="133894"/>
                                    </a:cubicBezTo>
                                    <a:close/>
                                  </a:path>
                                </a:pathLst>
                              </a:custGeom>
                              <a:solidFill>
                                <a:srgbClr val="50A3A7"/>
                              </a:solidFill>
                              <a:ln w="16684" cap="flat">
                                <a:noFill/>
                                <a:prstDash val="solid"/>
                                <a:miter/>
                              </a:ln>
                            </wps:spPr>
                            <wps:bodyPr rtlCol="0" anchor="ctr"/>
                          </wps:wsp>
                          <wps:wsp>
                            <wps:cNvPr id="2074270013" name="Freeform: Shape 2074270013"/>
                            <wps:cNvSpPr/>
                            <wps:spPr>
                              <a:xfrm>
                                <a:off x="2084401" y="0"/>
                                <a:ext cx="1195843" cy="1324298"/>
                              </a:xfrm>
                              <a:custGeom>
                                <a:avLst/>
                                <a:gdLst>
                                  <a:gd name="connsiteX0" fmla="*/ 1195844 w 1195843"/>
                                  <a:gd name="connsiteY0" fmla="*/ 901820 h 1324298"/>
                                  <a:gd name="connsiteX1" fmla="*/ 1195844 w 1195843"/>
                                  <a:gd name="connsiteY1" fmla="*/ 422478 h 1324298"/>
                                  <a:gd name="connsiteX2" fmla="*/ 1104461 w 1195843"/>
                                  <a:gd name="connsiteY2" fmla="*/ 264148 h 1324298"/>
                                  <a:gd name="connsiteX3" fmla="*/ 689221 w 1195843"/>
                                  <a:gd name="connsiteY3" fmla="*/ 24478 h 1324298"/>
                                  <a:gd name="connsiteX4" fmla="*/ 506455 w 1195843"/>
                                  <a:gd name="connsiteY4" fmla="*/ 24478 h 1324298"/>
                                  <a:gd name="connsiteX5" fmla="*/ 91383 w 1195843"/>
                                  <a:gd name="connsiteY5" fmla="*/ 264148 h 1324298"/>
                                  <a:gd name="connsiteX6" fmla="*/ 0 w 1195843"/>
                                  <a:gd name="connsiteY6" fmla="*/ 422478 h 1324298"/>
                                  <a:gd name="connsiteX7" fmla="*/ 0 w 1195843"/>
                                  <a:gd name="connsiteY7" fmla="*/ 901820 h 1324298"/>
                                  <a:gd name="connsiteX8" fmla="*/ 91383 w 1195843"/>
                                  <a:gd name="connsiteY8" fmla="*/ 1060150 h 1324298"/>
                                  <a:gd name="connsiteX9" fmla="*/ 506455 w 1195843"/>
                                  <a:gd name="connsiteY9" fmla="*/ 1299821 h 1324298"/>
                                  <a:gd name="connsiteX10" fmla="*/ 689221 w 1195843"/>
                                  <a:gd name="connsiteY10" fmla="*/ 1299821 h 1324298"/>
                                  <a:gd name="connsiteX11" fmla="*/ 1104293 w 1195843"/>
                                  <a:gd name="connsiteY11" fmla="*/ 1060150 h 1324298"/>
                                  <a:gd name="connsiteX12" fmla="*/ 1195676 w 1195843"/>
                                  <a:gd name="connsiteY12" fmla="*/ 901820 h 13242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195843" h="1324298">
                                    <a:moveTo>
                                      <a:pt x="1195844" y="901820"/>
                                    </a:moveTo>
                                    <a:lnTo>
                                      <a:pt x="1195844" y="422478"/>
                                    </a:lnTo>
                                    <a:cubicBezTo>
                                      <a:pt x="1195844" y="357205"/>
                                      <a:pt x="1161031" y="296785"/>
                                      <a:pt x="1104461" y="264148"/>
                                    </a:cubicBezTo>
                                    <a:lnTo>
                                      <a:pt x="689221" y="24478"/>
                                    </a:lnTo>
                                    <a:cubicBezTo>
                                      <a:pt x="632651" y="-8159"/>
                                      <a:pt x="563026" y="-8159"/>
                                      <a:pt x="506455" y="24478"/>
                                    </a:cubicBezTo>
                                    <a:lnTo>
                                      <a:pt x="91383" y="264148"/>
                                    </a:lnTo>
                                    <a:cubicBezTo>
                                      <a:pt x="34813" y="296785"/>
                                      <a:pt x="0" y="357205"/>
                                      <a:pt x="0" y="422478"/>
                                    </a:cubicBezTo>
                                    <a:lnTo>
                                      <a:pt x="0" y="901820"/>
                                    </a:lnTo>
                                    <a:cubicBezTo>
                                      <a:pt x="0" y="967093"/>
                                      <a:pt x="34813" y="1027513"/>
                                      <a:pt x="91383" y="1060150"/>
                                    </a:cubicBezTo>
                                    <a:lnTo>
                                      <a:pt x="506455" y="1299821"/>
                                    </a:lnTo>
                                    <a:cubicBezTo>
                                      <a:pt x="563026" y="1332458"/>
                                      <a:pt x="632651" y="1332458"/>
                                      <a:pt x="689221" y="1299821"/>
                                    </a:cubicBezTo>
                                    <a:lnTo>
                                      <a:pt x="1104293" y="1060150"/>
                                    </a:lnTo>
                                    <a:cubicBezTo>
                                      <a:pt x="1160864" y="1027513"/>
                                      <a:pt x="1195676" y="967093"/>
                                      <a:pt x="1195676" y="901820"/>
                                    </a:cubicBezTo>
                                    <a:close/>
                                  </a:path>
                                </a:pathLst>
                              </a:custGeom>
                              <a:solidFill>
                                <a:srgbClr val="3D8E92"/>
                              </a:solidFill>
                              <a:ln w="16684" cap="flat">
                                <a:noFill/>
                                <a:prstDash val="solid"/>
                                <a:miter/>
                              </a:ln>
                            </wps:spPr>
                            <wps:bodyPr rtlCol="0" anchor="ctr"/>
                          </wps:wsp>
                          <wpg:grpSp>
                            <wpg:cNvPr id="2074270014" name="Graphic 2"/>
                            <wpg:cNvGrpSpPr/>
                            <wpg:grpSpPr>
                              <a:xfrm>
                                <a:off x="3416882" y="327788"/>
                                <a:ext cx="668802" cy="668802"/>
                                <a:chOff x="3416882" y="327788"/>
                                <a:chExt cx="668802" cy="668802"/>
                              </a:xfrm>
                            </wpg:grpSpPr>
                            <wpg:grpSp>
                              <wpg:cNvPr id="2074270015" name="Graphic 2"/>
                              <wpg:cNvGrpSpPr/>
                              <wpg:grpSpPr>
                                <a:xfrm>
                                  <a:off x="3416882" y="327788"/>
                                  <a:ext cx="668802" cy="668802"/>
                                  <a:chOff x="3416882" y="327788"/>
                                  <a:chExt cx="668802" cy="668802"/>
                                </a:xfrm>
                              </wpg:grpSpPr>
                              <wps:wsp>
                                <wps:cNvPr id="2074270016" name="Freeform: Shape 2074270016"/>
                                <wps:cNvSpPr/>
                                <wps:spPr>
                                  <a:xfrm rot="-2700000">
                                    <a:off x="3416882" y="327788"/>
                                    <a:ext cx="668802" cy="668802"/>
                                  </a:xfrm>
                                  <a:custGeom>
                                    <a:avLst/>
                                    <a:gdLst>
                                      <a:gd name="connsiteX0" fmla="*/ 668802 w 668802"/>
                                      <a:gd name="connsiteY0" fmla="*/ 334401 h 668802"/>
                                      <a:gd name="connsiteX1" fmla="*/ 334401 w 668802"/>
                                      <a:gd name="connsiteY1" fmla="*/ 668802 h 668802"/>
                                      <a:gd name="connsiteX2" fmla="*/ 0 w 668802"/>
                                      <a:gd name="connsiteY2" fmla="*/ 334401 h 668802"/>
                                      <a:gd name="connsiteX3" fmla="*/ 334401 w 668802"/>
                                      <a:gd name="connsiteY3" fmla="*/ 0 h 668802"/>
                                      <a:gd name="connsiteX4" fmla="*/ 668802 w 668802"/>
                                      <a:gd name="connsiteY4" fmla="*/ 334401 h 66880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8802" h="668802">
                                        <a:moveTo>
                                          <a:pt x="668802" y="334401"/>
                                        </a:moveTo>
                                        <a:cubicBezTo>
                                          <a:pt x="668802" y="519086"/>
                                          <a:pt x="519086" y="668802"/>
                                          <a:pt x="334401" y="668802"/>
                                        </a:cubicBezTo>
                                        <a:cubicBezTo>
                                          <a:pt x="149716" y="668802"/>
                                          <a:pt x="0" y="519086"/>
                                          <a:pt x="0" y="334401"/>
                                        </a:cubicBezTo>
                                        <a:cubicBezTo>
                                          <a:pt x="0" y="149717"/>
                                          <a:pt x="149716" y="0"/>
                                          <a:pt x="334401" y="0"/>
                                        </a:cubicBezTo>
                                        <a:cubicBezTo>
                                          <a:pt x="519086" y="0"/>
                                          <a:pt x="668802" y="149717"/>
                                          <a:pt x="668802" y="334401"/>
                                        </a:cubicBezTo>
                                        <a:close/>
                                      </a:path>
                                    </a:pathLst>
                                  </a:custGeom>
                                  <a:solidFill>
                                    <a:srgbClr val="BABABA"/>
                                  </a:solidFill>
                                  <a:ln w="16684" cap="flat">
                                    <a:noFill/>
                                    <a:prstDash val="solid"/>
                                    <a:miter/>
                                  </a:ln>
                                </wps:spPr>
                                <wps:bodyPr rtlCol="0" anchor="ctr"/>
                              </wps:wsp>
                              <wps:wsp>
                                <wps:cNvPr id="2074270017" name="Freeform: Shape 2074270017"/>
                                <wps:cNvSpPr/>
                                <wps:spPr>
                                  <a:xfrm>
                                    <a:off x="3543682" y="454445"/>
                                    <a:ext cx="415407" cy="415407"/>
                                  </a:xfrm>
                                  <a:custGeom>
                                    <a:avLst/>
                                    <a:gdLst>
                                      <a:gd name="connsiteX0" fmla="*/ 415407 w 415407"/>
                                      <a:gd name="connsiteY0" fmla="*/ 207704 h 415407"/>
                                      <a:gd name="connsiteX1" fmla="*/ 207704 w 415407"/>
                                      <a:gd name="connsiteY1" fmla="*/ 415407 h 415407"/>
                                      <a:gd name="connsiteX2" fmla="*/ 0 w 415407"/>
                                      <a:gd name="connsiteY2" fmla="*/ 207704 h 415407"/>
                                      <a:gd name="connsiteX3" fmla="*/ 207704 w 415407"/>
                                      <a:gd name="connsiteY3" fmla="*/ 0 h 415407"/>
                                      <a:gd name="connsiteX4" fmla="*/ 415407 w 415407"/>
                                      <a:gd name="connsiteY4" fmla="*/ 207704 h 41540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5407" h="415407">
                                        <a:moveTo>
                                          <a:pt x="415407" y="207704"/>
                                        </a:moveTo>
                                        <a:cubicBezTo>
                                          <a:pt x="415407" y="322415"/>
                                          <a:pt x="322415" y="415407"/>
                                          <a:pt x="207704" y="415407"/>
                                        </a:cubicBezTo>
                                        <a:cubicBezTo>
                                          <a:pt x="92992" y="415407"/>
                                          <a:pt x="0" y="322415"/>
                                          <a:pt x="0" y="207704"/>
                                        </a:cubicBezTo>
                                        <a:cubicBezTo>
                                          <a:pt x="0" y="92992"/>
                                          <a:pt x="92992" y="0"/>
                                          <a:pt x="207704" y="0"/>
                                        </a:cubicBezTo>
                                        <a:cubicBezTo>
                                          <a:pt x="322415" y="0"/>
                                          <a:pt x="415407" y="92992"/>
                                          <a:pt x="415407" y="207704"/>
                                        </a:cubicBezTo>
                                        <a:close/>
                                      </a:path>
                                    </a:pathLst>
                                  </a:custGeom>
                                  <a:solidFill>
                                    <a:srgbClr val="FFFFFF"/>
                                  </a:solidFill>
                                  <a:ln w="16684" cap="flat">
                                    <a:noFill/>
                                    <a:prstDash val="solid"/>
                                    <a:miter/>
                                  </a:ln>
                                </wps:spPr>
                                <wps:bodyPr rtlCol="0" anchor="ctr"/>
                              </wps:wsp>
                            </wpg:grpSp>
                            <wps:wsp>
                              <wps:cNvPr id="2074270018" name="TextBox 74"/>
                              <wps:cNvSpPr txBox="1"/>
                              <wps:spPr>
                                <a:xfrm>
                                  <a:off x="3450647" y="388995"/>
                                  <a:ext cx="606071" cy="554979"/>
                                </a:xfrm>
                                <a:prstGeom prst="rect">
                                  <a:avLst/>
                                </a:prstGeom>
                                <a:noFill/>
                              </wps:spPr>
                              <wps:txbx>
                                <w:txbxContent>
                                  <w:p w:rsidR="00671334" w:rsidRDefault="00671334" w:rsidP="00BC2A7E">
                                    <w:pPr>
                                      <w:bidi w:val="0"/>
                                      <w:textAlignment w:val="baseline"/>
                                      <w:rPr>
                                        <w:rFonts w:ascii="Montserrat Black" w:hAnsi="Montserrat Black" w:cstheme="minorBidi"/>
                                        <w:color w:val="BABABA"/>
                                        <w:kern w:val="24"/>
                                        <w:sz w:val="30"/>
                                        <w:szCs w:val="30"/>
                                      </w:rPr>
                                    </w:pPr>
                                    <w:r>
                                      <w:rPr>
                                        <w:rFonts w:ascii="Montserrat Black" w:hAnsi="Montserrat Black" w:cstheme="minorBidi"/>
                                        <w:color w:val="BABABA"/>
                                        <w:kern w:val="24"/>
                                        <w:sz w:val="30"/>
                                        <w:szCs w:val="30"/>
                                      </w:rPr>
                                      <w:t>01</w:t>
                                    </w:r>
                                  </w:p>
                                </w:txbxContent>
                              </wps:txbx>
                              <wps:bodyPr wrap="square" rtlCol="0">
                                <a:noAutofit/>
                              </wps:bodyPr>
                            </wps:wsp>
                          </wpg:grpSp>
                        </wpg:grpSp>
                        <wps:wsp>
                          <wps:cNvPr id="2074270019" name="TextBox 69"/>
                          <wps:cNvSpPr txBox="1"/>
                          <wps:spPr>
                            <a:xfrm>
                              <a:off x="4269463" y="189261"/>
                              <a:ext cx="1635201" cy="998094"/>
                            </a:xfrm>
                            <a:prstGeom prst="rect">
                              <a:avLst/>
                            </a:prstGeom>
                            <a:noFill/>
                          </wps:spPr>
                          <wps:txb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تحديد المخاطر الرقمية</w:t>
                                </w:r>
                              </w:p>
                            </w:txbxContent>
                          </wps:txbx>
                          <wps:bodyPr wrap="square">
                            <a:noAutofit/>
                          </wps:bodyPr>
                        </wps:wsp>
                      </wpg:grpSp>
                      <wpg:grpSp>
                        <wpg:cNvPr id="2074270020" name="Group 2074270020"/>
                        <wpg:cNvGrpSpPr/>
                        <wpg:grpSpPr>
                          <a:xfrm>
                            <a:off x="2084401" y="1998831"/>
                            <a:ext cx="3196150" cy="1328028"/>
                            <a:chOff x="2084401" y="1998834"/>
                            <a:chExt cx="3777176" cy="1569452"/>
                          </a:xfrm>
                        </wpg:grpSpPr>
                        <wpg:grpSp>
                          <wpg:cNvPr id="2074270021" name="Group 2074270021"/>
                          <wpg:cNvGrpSpPr/>
                          <wpg:grpSpPr>
                            <a:xfrm>
                              <a:off x="2084401" y="1998834"/>
                              <a:ext cx="2230344" cy="1324298"/>
                              <a:chOff x="2084401" y="1998834"/>
                              <a:chExt cx="2230344" cy="1324298"/>
                            </a:xfrm>
                          </wpg:grpSpPr>
                          <wps:wsp>
                            <wps:cNvPr id="2074270022" name="Freeform: Shape 2074270022"/>
                            <wps:cNvSpPr/>
                            <wps:spPr>
                              <a:xfrm>
                                <a:off x="2580647" y="2581650"/>
                                <a:ext cx="1734098" cy="133894"/>
                              </a:xfrm>
                              <a:custGeom>
                                <a:avLst/>
                                <a:gdLst>
                                  <a:gd name="connsiteX0" fmla="*/ 1666984 w 1734098"/>
                                  <a:gd name="connsiteY0" fmla="*/ 133894 h 133894"/>
                                  <a:gd name="connsiteX1" fmla="*/ 66947 w 1734098"/>
                                  <a:gd name="connsiteY1" fmla="*/ 133894 h 133894"/>
                                  <a:gd name="connsiteX2" fmla="*/ 0 w 1734098"/>
                                  <a:gd name="connsiteY2" fmla="*/ 66947 h 133894"/>
                                  <a:gd name="connsiteX3" fmla="*/ 66947 w 1734098"/>
                                  <a:gd name="connsiteY3" fmla="*/ 0 h 133894"/>
                                  <a:gd name="connsiteX4" fmla="*/ 1667152 w 1734098"/>
                                  <a:gd name="connsiteY4" fmla="*/ 0 h 133894"/>
                                  <a:gd name="connsiteX5" fmla="*/ 1734099 w 1734098"/>
                                  <a:gd name="connsiteY5" fmla="*/ 66947 h 133894"/>
                                  <a:gd name="connsiteX6" fmla="*/ 1667152 w 1734098"/>
                                  <a:gd name="connsiteY6" fmla="*/ 133894 h 1338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734098" h="133894">
                                    <a:moveTo>
                                      <a:pt x="1666984" y="133894"/>
                                    </a:moveTo>
                                    <a:lnTo>
                                      <a:pt x="66947" y="133894"/>
                                    </a:lnTo>
                                    <a:cubicBezTo>
                                      <a:pt x="29959" y="133894"/>
                                      <a:pt x="0" y="103935"/>
                                      <a:pt x="0" y="66947"/>
                                    </a:cubicBezTo>
                                    <a:cubicBezTo>
                                      <a:pt x="0" y="29959"/>
                                      <a:pt x="29959" y="0"/>
                                      <a:pt x="66947" y="0"/>
                                    </a:cubicBezTo>
                                    <a:lnTo>
                                      <a:pt x="1667152" y="0"/>
                                    </a:lnTo>
                                    <a:cubicBezTo>
                                      <a:pt x="1704140" y="0"/>
                                      <a:pt x="1734099" y="29959"/>
                                      <a:pt x="1734099" y="66947"/>
                                    </a:cubicBezTo>
                                    <a:cubicBezTo>
                                      <a:pt x="1734099" y="103935"/>
                                      <a:pt x="1704140" y="133894"/>
                                      <a:pt x="1667152" y="133894"/>
                                    </a:cubicBezTo>
                                    <a:close/>
                                  </a:path>
                                </a:pathLst>
                              </a:custGeom>
                              <a:solidFill>
                                <a:srgbClr val="50A3A7"/>
                              </a:solidFill>
                              <a:ln w="16684" cap="flat">
                                <a:noFill/>
                                <a:prstDash val="solid"/>
                                <a:miter/>
                              </a:ln>
                            </wps:spPr>
                            <wps:bodyPr rtlCol="0" anchor="ctr"/>
                          </wps:wsp>
                          <wps:wsp>
                            <wps:cNvPr id="2074270023" name="Freeform: Shape 2074270023"/>
                            <wps:cNvSpPr/>
                            <wps:spPr>
                              <a:xfrm>
                                <a:off x="2084401" y="1998834"/>
                                <a:ext cx="1195843" cy="1324298"/>
                              </a:xfrm>
                              <a:custGeom>
                                <a:avLst/>
                                <a:gdLst>
                                  <a:gd name="connsiteX0" fmla="*/ 1195844 w 1195843"/>
                                  <a:gd name="connsiteY0" fmla="*/ 901820 h 1324298"/>
                                  <a:gd name="connsiteX1" fmla="*/ 1195844 w 1195843"/>
                                  <a:gd name="connsiteY1" fmla="*/ 422478 h 1324298"/>
                                  <a:gd name="connsiteX2" fmla="*/ 1104461 w 1195843"/>
                                  <a:gd name="connsiteY2" fmla="*/ 264148 h 1324298"/>
                                  <a:gd name="connsiteX3" fmla="*/ 689221 w 1195843"/>
                                  <a:gd name="connsiteY3" fmla="*/ 24478 h 1324298"/>
                                  <a:gd name="connsiteX4" fmla="*/ 506455 w 1195843"/>
                                  <a:gd name="connsiteY4" fmla="*/ 24478 h 1324298"/>
                                  <a:gd name="connsiteX5" fmla="*/ 91383 w 1195843"/>
                                  <a:gd name="connsiteY5" fmla="*/ 264148 h 1324298"/>
                                  <a:gd name="connsiteX6" fmla="*/ 0 w 1195843"/>
                                  <a:gd name="connsiteY6" fmla="*/ 422478 h 1324298"/>
                                  <a:gd name="connsiteX7" fmla="*/ 0 w 1195843"/>
                                  <a:gd name="connsiteY7" fmla="*/ 901820 h 1324298"/>
                                  <a:gd name="connsiteX8" fmla="*/ 91383 w 1195843"/>
                                  <a:gd name="connsiteY8" fmla="*/ 1060150 h 1324298"/>
                                  <a:gd name="connsiteX9" fmla="*/ 506455 w 1195843"/>
                                  <a:gd name="connsiteY9" fmla="*/ 1299821 h 1324298"/>
                                  <a:gd name="connsiteX10" fmla="*/ 689221 w 1195843"/>
                                  <a:gd name="connsiteY10" fmla="*/ 1299821 h 1324298"/>
                                  <a:gd name="connsiteX11" fmla="*/ 1104293 w 1195843"/>
                                  <a:gd name="connsiteY11" fmla="*/ 1060150 h 1324298"/>
                                  <a:gd name="connsiteX12" fmla="*/ 1195676 w 1195843"/>
                                  <a:gd name="connsiteY12" fmla="*/ 901820 h 13242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195843" h="1324298">
                                    <a:moveTo>
                                      <a:pt x="1195844" y="901820"/>
                                    </a:moveTo>
                                    <a:lnTo>
                                      <a:pt x="1195844" y="422478"/>
                                    </a:lnTo>
                                    <a:cubicBezTo>
                                      <a:pt x="1195844" y="357205"/>
                                      <a:pt x="1161031" y="296785"/>
                                      <a:pt x="1104461" y="264148"/>
                                    </a:cubicBezTo>
                                    <a:lnTo>
                                      <a:pt x="689221" y="24478"/>
                                    </a:lnTo>
                                    <a:cubicBezTo>
                                      <a:pt x="632651" y="-8159"/>
                                      <a:pt x="563026" y="-8159"/>
                                      <a:pt x="506455" y="24478"/>
                                    </a:cubicBezTo>
                                    <a:lnTo>
                                      <a:pt x="91383" y="264148"/>
                                    </a:lnTo>
                                    <a:cubicBezTo>
                                      <a:pt x="34813" y="296785"/>
                                      <a:pt x="0" y="357205"/>
                                      <a:pt x="0" y="422478"/>
                                    </a:cubicBezTo>
                                    <a:lnTo>
                                      <a:pt x="0" y="901820"/>
                                    </a:lnTo>
                                    <a:cubicBezTo>
                                      <a:pt x="0" y="967093"/>
                                      <a:pt x="34813" y="1027513"/>
                                      <a:pt x="91383" y="1060150"/>
                                    </a:cubicBezTo>
                                    <a:lnTo>
                                      <a:pt x="506455" y="1299821"/>
                                    </a:lnTo>
                                    <a:cubicBezTo>
                                      <a:pt x="563026" y="1332458"/>
                                      <a:pt x="632651" y="1332458"/>
                                      <a:pt x="689221" y="1299821"/>
                                    </a:cubicBezTo>
                                    <a:lnTo>
                                      <a:pt x="1104293" y="1060150"/>
                                    </a:lnTo>
                                    <a:cubicBezTo>
                                      <a:pt x="1160864" y="1027513"/>
                                      <a:pt x="1195676" y="967093"/>
                                      <a:pt x="1195676" y="901820"/>
                                    </a:cubicBezTo>
                                    <a:close/>
                                  </a:path>
                                </a:pathLst>
                              </a:custGeom>
                              <a:solidFill>
                                <a:srgbClr val="3D8E92"/>
                              </a:solidFill>
                              <a:ln w="16684" cap="flat">
                                <a:noFill/>
                                <a:prstDash val="solid"/>
                                <a:miter/>
                              </a:ln>
                            </wps:spPr>
                            <wps:bodyPr rtlCol="0" anchor="ctr"/>
                          </wps:wsp>
                          <wpg:grpSp>
                            <wpg:cNvPr id="2074270024" name="Graphic 2"/>
                            <wpg:cNvGrpSpPr/>
                            <wpg:grpSpPr>
                              <a:xfrm>
                                <a:off x="3416882" y="2326622"/>
                                <a:ext cx="679264" cy="668802"/>
                                <a:chOff x="3416882" y="2326622"/>
                                <a:chExt cx="679264" cy="668802"/>
                              </a:xfrm>
                            </wpg:grpSpPr>
                            <wpg:grpSp>
                              <wpg:cNvPr id="2074270025" name="Graphic 2"/>
                              <wpg:cNvGrpSpPr/>
                              <wpg:grpSpPr>
                                <a:xfrm>
                                  <a:off x="3416882" y="2326622"/>
                                  <a:ext cx="668802" cy="668802"/>
                                  <a:chOff x="3416882" y="2326622"/>
                                  <a:chExt cx="668802" cy="668802"/>
                                </a:xfrm>
                              </wpg:grpSpPr>
                              <wps:wsp>
                                <wps:cNvPr id="2074270026" name="Freeform: Shape 2074270026"/>
                                <wps:cNvSpPr/>
                                <wps:spPr>
                                  <a:xfrm rot="-2700000">
                                    <a:off x="3416882" y="2326622"/>
                                    <a:ext cx="668802" cy="668802"/>
                                  </a:xfrm>
                                  <a:custGeom>
                                    <a:avLst/>
                                    <a:gdLst>
                                      <a:gd name="connsiteX0" fmla="*/ 668802 w 668802"/>
                                      <a:gd name="connsiteY0" fmla="*/ 334401 h 668802"/>
                                      <a:gd name="connsiteX1" fmla="*/ 334401 w 668802"/>
                                      <a:gd name="connsiteY1" fmla="*/ 668802 h 668802"/>
                                      <a:gd name="connsiteX2" fmla="*/ 0 w 668802"/>
                                      <a:gd name="connsiteY2" fmla="*/ 334401 h 668802"/>
                                      <a:gd name="connsiteX3" fmla="*/ 334401 w 668802"/>
                                      <a:gd name="connsiteY3" fmla="*/ 0 h 668802"/>
                                      <a:gd name="connsiteX4" fmla="*/ 668802 w 668802"/>
                                      <a:gd name="connsiteY4" fmla="*/ 334401 h 66880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8802" h="668802">
                                        <a:moveTo>
                                          <a:pt x="668802" y="334401"/>
                                        </a:moveTo>
                                        <a:cubicBezTo>
                                          <a:pt x="668802" y="519086"/>
                                          <a:pt x="519086" y="668802"/>
                                          <a:pt x="334401" y="668802"/>
                                        </a:cubicBezTo>
                                        <a:cubicBezTo>
                                          <a:pt x="149716" y="668802"/>
                                          <a:pt x="0" y="519086"/>
                                          <a:pt x="0" y="334401"/>
                                        </a:cubicBezTo>
                                        <a:cubicBezTo>
                                          <a:pt x="0" y="149717"/>
                                          <a:pt x="149716" y="0"/>
                                          <a:pt x="334401" y="0"/>
                                        </a:cubicBezTo>
                                        <a:cubicBezTo>
                                          <a:pt x="519086" y="0"/>
                                          <a:pt x="668802" y="149717"/>
                                          <a:pt x="668802" y="334401"/>
                                        </a:cubicBezTo>
                                        <a:close/>
                                      </a:path>
                                    </a:pathLst>
                                  </a:custGeom>
                                  <a:solidFill>
                                    <a:srgbClr val="BABABA"/>
                                  </a:solidFill>
                                  <a:ln w="16684" cap="flat">
                                    <a:noFill/>
                                    <a:prstDash val="solid"/>
                                    <a:miter/>
                                  </a:ln>
                                </wps:spPr>
                                <wps:bodyPr rtlCol="0" anchor="ctr"/>
                              </wps:wsp>
                              <wps:wsp>
                                <wps:cNvPr id="2074270027" name="Freeform: Shape 2074270027"/>
                                <wps:cNvSpPr/>
                                <wps:spPr>
                                  <a:xfrm>
                                    <a:off x="3543682" y="2453279"/>
                                    <a:ext cx="415407" cy="415407"/>
                                  </a:xfrm>
                                  <a:custGeom>
                                    <a:avLst/>
                                    <a:gdLst>
                                      <a:gd name="connsiteX0" fmla="*/ 415407 w 415407"/>
                                      <a:gd name="connsiteY0" fmla="*/ 207704 h 415407"/>
                                      <a:gd name="connsiteX1" fmla="*/ 207704 w 415407"/>
                                      <a:gd name="connsiteY1" fmla="*/ 415407 h 415407"/>
                                      <a:gd name="connsiteX2" fmla="*/ 0 w 415407"/>
                                      <a:gd name="connsiteY2" fmla="*/ 207704 h 415407"/>
                                      <a:gd name="connsiteX3" fmla="*/ 207704 w 415407"/>
                                      <a:gd name="connsiteY3" fmla="*/ 0 h 415407"/>
                                      <a:gd name="connsiteX4" fmla="*/ 415407 w 415407"/>
                                      <a:gd name="connsiteY4" fmla="*/ 207704 h 41540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5407" h="415407">
                                        <a:moveTo>
                                          <a:pt x="415407" y="207704"/>
                                        </a:moveTo>
                                        <a:cubicBezTo>
                                          <a:pt x="415407" y="322415"/>
                                          <a:pt x="322415" y="415407"/>
                                          <a:pt x="207704" y="415407"/>
                                        </a:cubicBezTo>
                                        <a:cubicBezTo>
                                          <a:pt x="92992" y="415407"/>
                                          <a:pt x="0" y="322415"/>
                                          <a:pt x="0" y="207704"/>
                                        </a:cubicBezTo>
                                        <a:cubicBezTo>
                                          <a:pt x="0" y="92992"/>
                                          <a:pt x="92992" y="0"/>
                                          <a:pt x="207704" y="0"/>
                                        </a:cubicBezTo>
                                        <a:cubicBezTo>
                                          <a:pt x="322415" y="0"/>
                                          <a:pt x="415407" y="92992"/>
                                          <a:pt x="415407" y="207704"/>
                                        </a:cubicBezTo>
                                        <a:close/>
                                      </a:path>
                                    </a:pathLst>
                                  </a:custGeom>
                                  <a:solidFill>
                                    <a:srgbClr val="FFFFFF"/>
                                  </a:solidFill>
                                  <a:ln w="16684" cap="flat">
                                    <a:noFill/>
                                    <a:prstDash val="solid"/>
                                    <a:miter/>
                                  </a:ln>
                                </wps:spPr>
                                <wps:bodyPr rtlCol="0" anchor="ctr"/>
                              </wps:wsp>
                            </wpg:grpSp>
                            <wps:wsp>
                              <wps:cNvPr id="2074270028" name="TextBox 84"/>
                              <wps:cNvSpPr txBox="1"/>
                              <wps:spPr>
                                <a:xfrm>
                                  <a:off x="3432213" y="2407341"/>
                                  <a:ext cx="663933" cy="554979"/>
                                </a:xfrm>
                                <a:prstGeom prst="rect">
                                  <a:avLst/>
                                </a:prstGeom>
                                <a:noFill/>
                              </wps:spPr>
                              <wps:txbx>
                                <w:txbxContent>
                                  <w:p w:rsidR="00671334" w:rsidRDefault="00671334" w:rsidP="00BC2A7E">
                                    <w:pPr>
                                      <w:bidi w:val="0"/>
                                      <w:textAlignment w:val="baseline"/>
                                      <w:rPr>
                                        <w:rFonts w:ascii="Montserrat Black" w:hAnsi="Montserrat Black" w:cstheme="minorBidi"/>
                                        <w:color w:val="BABABA"/>
                                        <w:kern w:val="24"/>
                                        <w:sz w:val="30"/>
                                        <w:szCs w:val="30"/>
                                      </w:rPr>
                                    </w:pPr>
                                    <w:r>
                                      <w:rPr>
                                        <w:rFonts w:ascii="Montserrat Black" w:hAnsi="Montserrat Black" w:cstheme="minorBidi"/>
                                        <w:color w:val="BABABA"/>
                                        <w:kern w:val="24"/>
                                        <w:sz w:val="30"/>
                                        <w:szCs w:val="30"/>
                                      </w:rPr>
                                      <w:t>03</w:t>
                                    </w:r>
                                  </w:p>
                                </w:txbxContent>
                              </wps:txbx>
                              <wps:bodyPr wrap="square" rtlCol="0">
                                <a:noAutofit/>
                              </wps:bodyPr>
                            </wps:wsp>
                          </wpg:grpSp>
                        </wpg:grpSp>
                        <wps:wsp>
                          <wps:cNvPr id="2074270029" name="TextBox 79"/>
                          <wps:cNvSpPr txBox="1"/>
                          <wps:spPr>
                            <a:xfrm>
                              <a:off x="4160338" y="2143899"/>
                              <a:ext cx="1701239" cy="1424387"/>
                            </a:xfrm>
                            <a:prstGeom prst="rect">
                              <a:avLst/>
                            </a:prstGeom>
                            <a:noFill/>
                          </wps:spPr>
                          <wps:txb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تطوير استراتيجيات التخفيف</w:t>
                                </w:r>
                              </w:p>
                            </w:txbxContent>
                          </wps:txbx>
                          <wps:bodyPr wrap="square">
                            <a:noAutofit/>
                          </wps:bodyPr>
                        </wps:wsp>
                      </wpg:grpSp>
                      <wpg:grpSp>
                        <wpg:cNvPr id="2074270030" name="Group 2074270030"/>
                        <wpg:cNvGrpSpPr/>
                        <wpg:grpSpPr>
                          <a:xfrm>
                            <a:off x="58794" y="3003643"/>
                            <a:ext cx="3577787" cy="1120586"/>
                            <a:chOff x="43157" y="3003645"/>
                            <a:chExt cx="4228192" cy="1324298"/>
                          </a:xfrm>
                        </wpg:grpSpPr>
                        <wpg:grpSp>
                          <wpg:cNvPr id="2074270031" name="Group 2074270031"/>
                          <wpg:cNvGrpSpPr/>
                          <wpg:grpSpPr>
                            <a:xfrm>
                              <a:off x="2022929" y="3003645"/>
                              <a:ext cx="2248420" cy="1324298"/>
                              <a:chOff x="2022929" y="3003645"/>
                              <a:chExt cx="2248420" cy="1324298"/>
                            </a:xfrm>
                          </wpg:grpSpPr>
                          <wps:wsp>
                            <wps:cNvPr id="2074270032" name="Freeform: Shape 2074270032"/>
                            <wps:cNvSpPr/>
                            <wps:spPr>
                              <a:xfrm>
                                <a:off x="2022929" y="3598847"/>
                                <a:ext cx="1734098" cy="133894"/>
                              </a:xfrm>
                              <a:custGeom>
                                <a:avLst/>
                                <a:gdLst>
                                  <a:gd name="connsiteX0" fmla="*/ 1667152 w 1734098"/>
                                  <a:gd name="connsiteY0" fmla="*/ 133894 h 133894"/>
                                  <a:gd name="connsiteX1" fmla="*/ 66947 w 1734098"/>
                                  <a:gd name="connsiteY1" fmla="*/ 133894 h 133894"/>
                                  <a:gd name="connsiteX2" fmla="*/ 0 w 1734098"/>
                                  <a:gd name="connsiteY2" fmla="*/ 66947 h 133894"/>
                                  <a:gd name="connsiteX3" fmla="*/ 66947 w 1734098"/>
                                  <a:gd name="connsiteY3" fmla="*/ 0 h 133894"/>
                                  <a:gd name="connsiteX4" fmla="*/ 1667152 w 1734098"/>
                                  <a:gd name="connsiteY4" fmla="*/ 0 h 133894"/>
                                  <a:gd name="connsiteX5" fmla="*/ 1734099 w 1734098"/>
                                  <a:gd name="connsiteY5" fmla="*/ 66947 h 133894"/>
                                  <a:gd name="connsiteX6" fmla="*/ 1667152 w 1734098"/>
                                  <a:gd name="connsiteY6" fmla="*/ 133894 h 1338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734098" h="133894">
                                    <a:moveTo>
                                      <a:pt x="1667152" y="133894"/>
                                    </a:moveTo>
                                    <a:lnTo>
                                      <a:pt x="66947" y="133894"/>
                                    </a:lnTo>
                                    <a:cubicBezTo>
                                      <a:pt x="29959" y="133894"/>
                                      <a:pt x="0" y="103935"/>
                                      <a:pt x="0" y="66947"/>
                                    </a:cubicBezTo>
                                    <a:cubicBezTo>
                                      <a:pt x="0" y="29959"/>
                                      <a:pt x="29959" y="0"/>
                                      <a:pt x="66947" y="0"/>
                                    </a:cubicBezTo>
                                    <a:lnTo>
                                      <a:pt x="1667152" y="0"/>
                                    </a:lnTo>
                                    <a:cubicBezTo>
                                      <a:pt x="1704140" y="0"/>
                                      <a:pt x="1734099" y="29959"/>
                                      <a:pt x="1734099" y="66947"/>
                                    </a:cubicBezTo>
                                    <a:cubicBezTo>
                                      <a:pt x="1734099" y="103935"/>
                                      <a:pt x="1704140" y="133894"/>
                                      <a:pt x="1667152" y="133894"/>
                                    </a:cubicBezTo>
                                    <a:close/>
                                  </a:path>
                                </a:pathLst>
                              </a:custGeom>
                              <a:solidFill>
                                <a:srgbClr val="FFE197"/>
                              </a:solidFill>
                              <a:ln w="16684" cap="flat">
                                <a:noFill/>
                                <a:prstDash val="solid"/>
                                <a:miter/>
                              </a:ln>
                            </wps:spPr>
                            <wps:bodyPr rtlCol="0" anchor="ctr"/>
                          </wps:wsp>
                          <wps:wsp>
                            <wps:cNvPr id="2074270033" name="Freeform: Shape 2074270033"/>
                            <wps:cNvSpPr/>
                            <wps:spPr>
                              <a:xfrm>
                                <a:off x="3075506" y="3003645"/>
                                <a:ext cx="1195843" cy="1324298"/>
                              </a:xfrm>
                              <a:custGeom>
                                <a:avLst/>
                                <a:gdLst>
                                  <a:gd name="connsiteX0" fmla="*/ 1195844 w 1195843"/>
                                  <a:gd name="connsiteY0" fmla="*/ 901820 h 1324298"/>
                                  <a:gd name="connsiteX1" fmla="*/ 1195844 w 1195843"/>
                                  <a:gd name="connsiteY1" fmla="*/ 422478 h 1324298"/>
                                  <a:gd name="connsiteX2" fmla="*/ 1104461 w 1195843"/>
                                  <a:gd name="connsiteY2" fmla="*/ 264148 h 1324298"/>
                                  <a:gd name="connsiteX3" fmla="*/ 689388 w 1195843"/>
                                  <a:gd name="connsiteY3" fmla="*/ 24478 h 1324298"/>
                                  <a:gd name="connsiteX4" fmla="*/ 506623 w 1195843"/>
                                  <a:gd name="connsiteY4" fmla="*/ 24478 h 1324298"/>
                                  <a:gd name="connsiteX5" fmla="*/ 91383 w 1195843"/>
                                  <a:gd name="connsiteY5" fmla="*/ 264148 h 1324298"/>
                                  <a:gd name="connsiteX6" fmla="*/ 0 w 1195843"/>
                                  <a:gd name="connsiteY6" fmla="*/ 422478 h 1324298"/>
                                  <a:gd name="connsiteX7" fmla="*/ 0 w 1195843"/>
                                  <a:gd name="connsiteY7" fmla="*/ 901820 h 1324298"/>
                                  <a:gd name="connsiteX8" fmla="*/ 91383 w 1195843"/>
                                  <a:gd name="connsiteY8" fmla="*/ 1060150 h 1324298"/>
                                  <a:gd name="connsiteX9" fmla="*/ 506623 w 1195843"/>
                                  <a:gd name="connsiteY9" fmla="*/ 1299821 h 1324298"/>
                                  <a:gd name="connsiteX10" fmla="*/ 689388 w 1195843"/>
                                  <a:gd name="connsiteY10" fmla="*/ 1299821 h 1324298"/>
                                  <a:gd name="connsiteX11" fmla="*/ 1104461 w 1195843"/>
                                  <a:gd name="connsiteY11" fmla="*/ 1060150 h 1324298"/>
                                  <a:gd name="connsiteX12" fmla="*/ 1195844 w 1195843"/>
                                  <a:gd name="connsiteY12" fmla="*/ 901820 h 13242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195843" h="1324298">
                                    <a:moveTo>
                                      <a:pt x="1195844" y="901820"/>
                                    </a:moveTo>
                                    <a:lnTo>
                                      <a:pt x="1195844" y="422478"/>
                                    </a:lnTo>
                                    <a:cubicBezTo>
                                      <a:pt x="1195844" y="357205"/>
                                      <a:pt x="1161031" y="296785"/>
                                      <a:pt x="1104461" y="264148"/>
                                    </a:cubicBezTo>
                                    <a:lnTo>
                                      <a:pt x="689388" y="24478"/>
                                    </a:lnTo>
                                    <a:cubicBezTo>
                                      <a:pt x="632818" y="-8159"/>
                                      <a:pt x="563193" y="-8159"/>
                                      <a:pt x="506623" y="24478"/>
                                    </a:cubicBezTo>
                                    <a:lnTo>
                                      <a:pt x="91383" y="264148"/>
                                    </a:lnTo>
                                    <a:cubicBezTo>
                                      <a:pt x="34813" y="296785"/>
                                      <a:pt x="0" y="357205"/>
                                      <a:pt x="0" y="422478"/>
                                    </a:cubicBezTo>
                                    <a:lnTo>
                                      <a:pt x="0" y="901820"/>
                                    </a:lnTo>
                                    <a:cubicBezTo>
                                      <a:pt x="0" y="967093"/>
                                      <a:pt x="34813" y="1027513"/>
                                      <a:pt x="91383" y="1060150"/>
                                    </a:cubicBezTo>
                                    <a:lnTo>
                                      <a:pt x="506623" y="1299821"/>
                                    </a:lnTo>
                                    <a:cubicBezTo>
                                      <a:pt x="563193" y="1332457"/>
                                      <a:pt x="632818" y="1332457"/>
                                      <a:pt x="689388" y="1299821"/>
                                    </a:cubicBezTo>
                                    <a:lnTo>
                                      <a:pt x="1104461" y="1060150"/>
                                    </a:lnTo>
                                    <a:cubicBezTo>
                                      <a:pt x="1161031" y="1027513"/>
                                      <a:pt x="1195844" y="967093"/>
                                      <a:pt x="1195844" y="901820"/>
                                    </a:cubicBezTo>
                                    <a:close/>
                                  </a:path>
                                </a:pathLst>
                              </a:custGeom>
                              <a:solidFill>
                                <a:srgbClr val="FFCC5E"/>
                              </a:solidFill>
                              <a:ln w="16684" cap="flat">
                                <a:noFill/>
                                <a:prstDash val="solid"/>
                                <a:miter/>
                              </a:ln>
                            </wps:spPr>
                            <wps:bodyPr rtlCol="0" anchor="ctr"/>
                          </wps:wsp>
                          <wpg:grpSp>
                            <wpg:cNvPr id="2074270034" name="Graphic 2"/>
                            <wpg:cNvGrpSpPr/>
                            <wpg:grpSpPr>
                              <a:xfrm>
                                <a:off x="2269819" y="3343645"/>
                                <a:ext cx="708903" cy="668802"/>
                                <a:chOff x="2269819" y="3343645"/>
                                <a:chExt cx="708903" cy="668802"/>
                              </a:xfrm>
                            </wpg:grpSpPr>
                            <wpg:grpSp>
                              <wpg:cNvPr id="2074270035" name="Graphic 2"/>
                              <wpg:cNvGrpSpPr/>
                              <wpg:grpSpPr>
                                <a:xfrm>
                                  <a:off x="2269819" y="3343645"/>
                                  <a:ext cx="668802" cy="668802"/>
                                  <a:chOff x="2269819" y="3343645"/>
                                  <a:chExt cx="668802" cy="668802"/>
                                </a:xfrm>
                              </wpg:grpSpPr>
                              <wps:wsp>
                                <wps:cNvPr id="2074270036" name="Freeform: Shape 2074270036"/>
                                <wps:cNvSpPr/>
                                <wps:spPr>
                                  <a:xfrm rot="-3860400">
                                    <a:off x="2269819" y="3343645"/>
                                    <a:ext cx="668802" cy="668802"/>
                                  </a:xfrm>
                                  <a:custGeom>
                                    <a:avLst/>
                                    <a:gdLst>
                                      <a:gd name="connsiteX0" fmla="*/ 668802 w 668802"/>
                                      <a:gd name="connsiteY0" fmla="*/ 334401 h 668802"/>
                                      <a:gd name="connsiteX1" fmla="*/ 334401 w 668802"/>
                                      <a:gd name="connsiteY1" fmla="*/ 668802 h 668802"/>
                                      <a:gd name="connsiteX2" fmla="*/ 0 w 668802"/>
                                      <a:gd name="connsiteY2" fmla="*/ 334401 h 668802"/>
                                      <a:gd name="connsiteX3" fmla="*/ 334401 w 668802"/>
                                      <a:gd name="connsiteY3" fmla="*/ 0 h 668802"/>
                                      <a:gd name="connsiteX4" fmla="*/ 668802 w 668802"/>
                                      <a:gd name="connsiteY4" fmla="*/ 334401 h 66880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8802" h="668802">
                                        <a:moveTo>
                                          <a:pt x="668802" y="334401"/>
                                        </a:moveTo>
                                        <a:cubicBezTo>
                                          <a:pt x="668802" y="519086"/>
                                          <a:pt x="519086" y="668802"/>
                                          <a:pt x="334401" y="668802"/>
                                        </a:cubicBezTo>
                                        <a:cubicBezTo>
                                          <a:pt x="149716" y="668802"/>
                                          <a:pt x="0" y="519086"/>
                                          <a:pt x="0" y="334401"/>
                                        </a:cubicBezTo>
                                        <a:cubicBezTo>
                                          <a:pt x="0" y="149716"/>
                                          <a:pt x="149716" y="0"/>
                                          <a:pt x="334401" y="0"/>
                                        </a:cubicBezTo>
                                        <a:cubicBezTo>
                                          <a:pt x="519086" y="0"/>
                                          <a:pt x="668802" y="149716"/>
                                          <a:pt x="668802" y="334401"/>
                                        </a:cubicBezTo>
                                        <a:close/>
                                      </a:path>
                                    </a:pathLst>
                                  </a:custGeom>
                                  <a:solidFill>
                                    <a:srgbClr val="BABABA"/>
                                  </a:solidFill>
                                  <a:ln w="16684" cap="flat">
                                    <a:noFill/>
                                    <a:prstDash val="solid"/>
                                    <a:miter/>
                                  </a:ln>
                                </wps:spPr>
                                <wps:bodyPr rtlCol="0" anchor="ctr"/>
                              </wps:wsp>
                              <wps:wsp>
                                <wps:cNvPr id="2074270037" name="Freeform: Shape 2074270037"/>
                                <wps:cNvSpPr/>
                                <wps:spPr>
                                  <a:xfrm>
                                    <a:off x="2396662" y="3470475"/>
                                    <a:ext cx="415407" cy="415407"/>
                                  </a:xfrm>
                                  <a:custGeom>
                                    <a:avLst/>
                                    <a:gdLst>
                                      <a:gd name="connsiteX0" fmla="*/ 415407 w 415407"/>
                                      <a:gd name="connsiteY0" fmla="*/ 207704 h 415407"/>
                                      <a:gd name="connsiteX1" fmla="*/ 207704 w 415407"/>
                                      <a:gd name="connsiteY1" fmla="*/ 415407 h 415407"/>
                                      <a:gd name="connsiteX2" fmla="*/ 0 w 415407"/>
                                      <a:gd name="connsiteY2" fmla="*/ 207704 h 415407"/>
                                      <a:gd name="connsiteX3" fmla="*/ 207704 w 415407"/>
                                      <a:gd name="connsiteY3" fmla="*/ 0 h 415407"/>
                                      <a:gd name="connsiteX4" fmla="*/ 415407 w 415407"/>
                                      <a:gd name="connsiteY4" fmla="*/ 207704 h 41540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5407" h="415407">
                                        <a:moveTo>
                                          <a:pt x="415407" y="207704"/>
                                        </a:moveTo>
                                        <a:cubicBezTo>
                                          <a:pt x="415407" y="322415"/>
                                          <a:pt x="322415" y="415407"/>
                                          <a:pt x="207704" y="415407"/>
                                        </a:cubicBezTo>
                                        <a:cubicBezTo>
                                          <a:pt x="92992" y="415407"/>
                                          <a:pt x="0" y="322415"/>
                                          <a:pt x="0" y="207704"/>
                                        </a:cubicBezTo>
                                        <a:cubicBezTo>
                                          <a:pt x="0" y="92992"/>
                                          <a:pt x="92992" y="0"/>
                                          <a:pt x="207704" y="0"/>
                                        </a:cubicBezTo>
                                        <a:cubicBezTo>
                                          <a:pt x="322415" y="0"/>
                                          <a:pt x="415407" y="92992"/>
                                          <a:pt x="415407" y="207704"/>
                                        </a:cubicBezTo>
                                        <a:close/>
                                      </a:path>
                                    </a:pathLst>
                                  </a:custGeom>
                                  <a:solidFill>
                                    <a:srgbClr val="FFFFFF"/>
                                  </a:solidFill>
                                  <a:ln w="16684" cap="flat">
                                    <a:noFill/>
                                    <a:prstDash val="solid"/>
                                    <a:miter/>
                                  </a:ln>
                                </wps:spPr>
                                <wps:bodyPr rtlCol="0" anchor="ctr"/>
                              </wps:wsp>
                            </wpg:grpSp>
                            <wps:wsp>
                              <wps:cNvPr id="2074270038" name="TextBox 94"/>
                              <wps:cNvSpPr txBox="1"/>
                              <wps:spPr>
                                <a:xfrm>
                                  <a:off x="2282427" y="3416738"/>
                                  <a:ext cx="696295" cy="554978"/>
                                </a:xfrm>
                                <a:prstGeom prst="rect">
                                  <a:avLst/>
                                </a:prstGeom>
                                <a:noFill/>
                              </wps:spPr>
                              <wps:txbx>
                                <w:txbxContent>
                                  <w:p w:rsidR="00671334" w:rsidRDefault="00671334" w:rsidP="00BC2A7E">
                                    <w:pPr>
                                      <w:bidi w:val="0"/>
                                      <w:textAlignment w:val="baseline"/>
                                      <w:rPr>
                                        <w:rFonts w:ascii="Montserrat Black" w:hAnsi="Montserrat Black" w:cstheme="minorBidi"/>
                                        <w:color w:val="BABABA"/>
                                        <w:kern w:val="24"/>
                                        <w:sz w:val="30"/>
                                        <w:szCs w:val="30"/>
                                      </w:rPr>
                                    </w:pPr>
                                    <w:r>
                                      <w:rPr>
                                        <w:rFonts w:ascii="Montserrat Black" w:hAnsi="Montserrat Black" w:cstheme="minorBidi"/>
                                        <w:color w:val="BABABA"/>
                                        <w:kern w:val="24"/>
                                        <w:sz w:val="30"/>
                                        <w:szCs w:val="30"/>
                                      </w:rPr>
                                      <w:t>04</w:t>
                                    </w:r>
                                  </w:p>
                                </w:txbxContent>
                              </wps:txbx>
                              <wps:bodyPr wrap="square" rtlCol="0">
                                <a:noAutofit/>
                              </wps:bodyPr>
                            </wps:wsp>
                          </wpg:grpSp>
                        </wpg:grpSp>
                        <wps:wsp>
                          <wps:cNvPr id="2074270039" name="TextBox 89"/>
                          <wps:cNvSpPr txBox="1"/>
                          <wps:spPr>
                            <a:xfrm>
                              <a:off x="43157" y="3386018"/>
                              <a:ext cx="1979777" cy="446510"/>
                            </a:xfrm>
                            <a:prstGeom prst="rect">
                              <a:avLst/>
                            </a:prstGeom>
                            <a:noFill/>
                          </wps:spPr>
                          <wps:txb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الاستجابة للمخاطر</w:t>
                                </w:r>
                              </w:p>
                            </w:txbxContent>
                          </wps:txbx>
                          <wps:bodyPr wrap="square">
                            <a:noAutofit/>
                          </wps:bodyPr>
                        </wps:wsp>
                      </wpg:grpSp>
                      <wpg:grpSp>
                        <wpg:cNvPr id="2074270040" name="Group 2074270040"/>
                        <wpg:cNvGrpSpPr/>
                        <wpg:grpSpPr>
                          <a:xfrm>
                            <a:off x="548640" y="1004810"/>
                            <a:ext cx="3087943" cy="1120586"/>
                            <a:chOff x="648377" y="1004811"/>
                            <a:chExt cx="3649297" cy="1324298"/>
                          </a:xfrm>
                        </wpg:grpSpPr>
                        <wpg:grpSp>
                          <wpg:cNvPr id="2074270041" name="Group 2074270041"/>
                          <wpg:cNvGrpSpPr/>
                          <wpg:grpSpPr>
                            <a:xfrm>
                              <a:off x="2049254" y="1004811"/>
                              <a:ext cx="2248420" cy="1324298"/>
                              <a:chOff x="2049254" y="1004811"/>
                              <a:chExt cx="2248420" cy="1324298"/>
                            </a:xfrm>
                          </wpg:grpSpPr>
                          <wps:wsp>
                            <wps:cNvPr id="2074270042" name="Freeform: Shape 2074270042"/>
                            <wps:cNvSpPr/>
                            <wps:spPr>
                              <a:xfrm>
                                <a:off x="2049254" y="1600013"/>
                                <a:ext cx="1734098" cy="133894"/>
                              </a:xfrm>
                              <a:custGeom>
                                <a:avLst/>
                                <a:gdLst>
                                  <a:gd name="connsiteX0" fmla="*/ 1667152 w 1734098"/>
                                  <a:gd name="connsiteY0" fmla="*/ 133894 h 133894"/>
                                  <a:gd name="connsiteX1" fmla="*/ 66947 w 1734098"/>
                                  <a:gd name="connsiteY1" fmla="*/ 133894 h 133894"/>
                                  <a:gd name="connsiteX2" fmla="*/ 0 w 1734098"/>
                                  <a:gd name="connsiteY2" fmla="*/ 66947 h 133894"/>
                                  <a:gd name="connsiteX3" fmla="*/ 66947 w 1734098"/>
                                  <a:gd name="connsiteY3" fmla="*/ 0 h 133894"/>
                                  <a:gd name="connsiteX4" fmla="*/ 1667152 w 1734098"/>
                                  <a:gd name="connsiteY4" fmla="*/ 0 h 133894"/>
                                  <a:gd name="connsiteX5" fmla="*/ 1734099 w 1734098"/>
                                  <a:gd name="connsiteY5" fmla="*/ 66947 h 133894"/>
                                  <a:gd name="connsiteX6" fmla="*/ 1667152 w 1734098"/>
                                  <a:gd name="connsiteY6" fmla="*/ 133894 h 1338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734098" h="133894">
                                    <a:moveTo>
                                      <a:pt x="1667152" y="133894"/>
                                    </a:moveTo>
                                    <a:lnTo>
                                      <a:pt x="66947" y="133894"/>
                                    </a:lnTo>
                                    <a:cubicBezTo>
                                      <a:pt x="29959" y="133894"/>
                                      <a:pt x="0" y="103935"/>
                                      <a:pt x="0" y="66947"/>
                                    </a:cubicBezTo>
                                    <a:cubicBezTo>
                                      <a:pt x="0" y="29959"/>
                                      <a:pt x="29959" y="0"/>
                                      <a:pt x="66947" y="0"/>
                                    </a:cubicBezTo>
                                    <a:lnTo>
                                      <a:pt x="1667152" y="0"/>
                                    </a:lnTo>
                                    <a:cubicBezTo>
                                      <a:pt x="1704140" y="0"/>
                                      <a:pt x="1734099" y="29959"/>
                                      <a:pt x="1734099" y="66947"/>
                                    </a:cubicBezTo>
                                    <a:cubicBezTo>
                                      <a:pt x="1734099" y="103935"/>
                                      <a:pt x="1704140" y="133894"/>
                                      <a:pt x="1667152" y="133894"/>
                                    </a:cubicBezTo>
                                    <a:close/>
                                  </a:path>
                                </a:pathLst>
                              </a:custGeom>
                              <a:solidFill>
                                <a:srgbClr val="FFE197"/>
                              </a:solidFill>
                              <a:ln w="16684" cap="flat">
                                <a:noFill/>
                                <a:prstDash val="solid"/>
                                <a:miter/>
                              </a:ln>
                            </wps:spPr>
                            <wps:bodyPr rtlCol="0" anchor="ctr"/>
                          </wps:wsp>
                          <wps:wsp>
                            <wps:cNvPr id="2074270043" name="Freeform: Shape 2074270043"/>
                            <wps:cNvSpPr/>
                            <wps:spPr>
                              <a:xfrm>
                                <a:off x="3101831" y="1004811"/>
                                <a:ext cx="1195843" cy="1324298"/>
                              </a:xfrm>
                              <a:custGeom>
                                <a:avLst/>
                                <a:gdLst>
                                  <a:gd name="connsiteX0" fmla="*/ 1195844 w 1195843"/>
                                  <a:gd name="connsiteY0" fmla="*/ 901820 h 1324298"/>
                                  <a:gd name="connsiteX1" fmla="*/ 1195844 w 1195843"/>
                                  <a:gd name="connsiteY1" fmla="*/ 422478 h 1324298"/>
                                  <a:gd name="connsiteX2" fmla="*/ 1104461 w 1195843"/>
                                  <a:gd name="connsiteY2" fmla="*/ 264148 h 1324298"/>
                                  <a:gd name="connsiteX3" fmla="*/ 689388 w 1195843"/>
                                  <a:gd name="connsiteY3" fmla="*/ 24478 h 1324298"/>
                                  <a:gd name="connsiteX4" fmla="*/ 506623 w 1195843"/>
                                  <a:gd name="connsiteY4" fmla="*/ 24478 h 1324298"/>
                                  <a:gd name="connsiteX5" fmla="*/ 91383 w 1195843"/>
                                  <a:gd name="connsiteY5" fmla="*/ 264148 h 1324298"/>
                                  <a:gd name="connsiteX6" fmla="*/ 0 w 1195843"/>
                                  <a:gd name="connsiteY6" fmla="*/ 422478 h 1324298"/>
                                  <a:gd name="connsiteX7" fmla="*/ 0 w 1195843"/>
                                  <a:gd name="connsiteY7" fmla="*/ 901820 h 1324298"/>
                                  <a:gd name="connsiteX8" fmla="*/ 91383 w 1195843"/>
                                  <a:gd name="connsiteY8" fmla="*/ 1060150 h 1324298"/>
                                  <a:gd name="connsiteX9" fmla="*/ 506623 w 1195843"/>
                                  <a:gd name="connsiteY9" fmla="*/ 1299821 h 1324298"/>
                                  <a:gd name="connsiteX10" fmla="*/ 689388 w 1195843"/>
                                  <a:gd name="connsiteY10" fmla="*/ 1299821 h 1324298"/>
                                  <a:gd name="connsiteX11" fmla="*/ 1104461 w 1195843"/>
                                  <a:gd name="connsiteY11" fmla="*/ 1060150 h 1324298"/>
                                  <a:gd name="connsiteX12" fmla="*/ 1195844 w 1195843"/>
                                  <a:gd name="connsiteY12" fmla="*/ 901820 h 13242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195843" h="1324298">
                                    <a:moveTo>
                                      <a:pt x="1195844" y="901820"/>
                                    </a:moveTo>
                                    <a:lnTo>
                                      <a:pt x="1195844" y="422478"/>
                                    </a:lnTo>
                                    <a:cubicBezTo>
                                      <a:pt x="1195844" y="357205"/>
                                      <a:pt x="1161031" y="296785"/>
                                      <a:pt x="1104461" y="264148"/>
                                    </a:cubicBezTo>
                                    <a:lnTo>
                                      <a:pt x="689388" y="24478"/>
                                    </a:lnTo>
                                    <a:cubicBezTo>
                                      <a:pt x="632818" y="-8159"/>
                                      <a:pt x="563193" y="-8159"/>
                                      <a:pt x="506623" y="24478"/>
                                    </a:cubicBezTo>
                                    <a:lnTo>
                                      <a:pt x="91383" y="264148"/>
                                    </a:lnTo>
                                    <a:cubicBezTo>
                                      <a:pt x="34813" y="296785"/>
                                      <a:pt x="0" y="357205"/>
                                      <a:pt x="0" y="422478"/>
                                    </a:cubicBezTo>
                                    <a:lnTo>
                                      <a:pt x="0" y="901820"/>
                                    </a:lnTo>
                                    <a:cubicBezTo>
                                      <a:pt x="0" y="967093"/>
                                      <a:pt x="34813" y="1027513"/>
                                      <a:pt x="91383" y="1060150"/>
                                    </a:cubicBezTo>
                                    <a:lnTo>
                                      <a:pt x="506623" y="1299821"/>
                                    </a:lnTo>
                                    <a:cubicBezTo>
                                      <a:pt x="563193" y="1332457"/>
                                      <a:pt x="632818" y="1332457"/>
                                      <a:pt x="689388" y="1299821"/>
                                    </a:cubicBezTo>
                                    <a:lnTo>
                                      <a:pt x="1104461" y="1060150"/>
                                    </a:lnTo>
                                    <a:cubicBezTo>
                                      <a:pt x="1161031" y="1027513"/>
                                      <a:pt x="1195844" y="967093"/>
                                      <a:pt x="1195844" y="901820"/>
                                    </a:cubicBezTo>
                                    <a:close/>
                                  </a:path>
                                </a:pathLst>
                              </a:custGeom>
                              <a:solidFill>
                                <a:srgbClr val="FFCC5E"/>
                              </a:solidFill>
                              <a:ln w="16684" cap="flat">
                                <a:noFill/>
                                <a:prstDash val="solid"/>
                                <a:miter/>
                              </a:ln>
                            </wps:spPr>
                            <wps:bodyPr rtlCol="0" anchor="ctr"/>
                          </wps:wsp>
                          <wpg:grpSp>
                            <wpg:cNvPr id="2074270044" name="Graphic 2"/>
                            <wpg:cNvGrpSpPr/>
                            <wpg:grpSpPr>
                              <a:xfrm>
                                <a:off x="2296144" y="1344811"/>
                                <a:ext cx="696866" cy="668802"/>
                                <a:chOff x="2296144" y="1344811"/>
                                <a:chExt cx="696866" cy="668802"/>
                              </a:xfrm>
                            </wpg:grpSpPr>
                            <wpg:grpSp>
                              <wpg:cNvPr id="2074270045" name="Graphic 2"/>
                              <wpg:cNvGrpSpPr/>
                              <wpg:grpSpPr>
                                <a:xfrm>
                                  <a:off x="2296144" y="1344811"/>
                                  <a:ext cx="668802" cy="668802"/>
                                  <a:chOff x="2296144" y="1344811"/>
                                  <a:chExt cx="668802" cy="668802"/>
                                </a:xfrm>
                              </wpg:grpSpPr>
                              <wps:wsp>
                                <wps:cNvPr id="2074270046" name="Freeform: Shape 2074270046"/>
                                <wps:cNvSpPr/>
                                <wps:spPr>
                                  <a:xfrm rot="-3860400">
                                    <a:off x="2296144" y="1344811"/>
                                    <a:ext cx="668802" cy="668802"/>
                                  </a:xfrm>
                                  <a:custGeom>
                                    <a:avLst/>
                                    <a:gdLst>
                                      <a:gd name="connsiteX0" fmla="*/ 668802 w 668802"/>
                                      <a:gd name="connsiteY0" fmla="*/ 334401 h 668802"/>
                                      <a:gd name="connsiteX1" fmla="*/ 334401 w 668802"/>
                                      <a:gd name="connsiteY1" fmla="*/ 668802 h 668802"/>
                                      <a:gd name="connsiteX2" fmla="*/ 0 w 668802"/>
                                      <a:gd name="connsiteY2" fmla="*/ 334401 h 668802"/>
                                      <a:gd name="connsiteX3" fmla="*/ 334401 w 668802"/>
                                      <a:gd name="connsiteY3" fmla="*/ 0 h 668802"/>
                                      <a:gd name="connsiteX4" fmla="*/ 668802 w 668802"/>
                                      <a:gd name="connsiteY4" fmla="*/ 334401 h 66880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8802" h="668802">
                                        <a:moveTo>
                                          <a:pt x="668802" y="334401"/>
                                        </a:moveTo>
                                        <a:cubicBezTo>
                                          <a:pt x="668802" y="519086"/>
                                          <a:pt x="519086" y="668802"/>
                                          <a:pt x="334401" y="668802"/>
                                        </a:cubicBezTo>
                                        <a:cubicBezTo>
                                          <a:pt x="149716" y="668802"/>
                                          <a:pt x="0" y="519086"/>
                                          <a:pt x="0" y="334401"/>
                                        </a:cubicBezTo>
                                        <a:cubicBezTo>
                                          <a:pt x="0" y="149716"/>
                                          <a:pt x="149716" y="0"/>
                                          <a:pt x="334401" y="0"/>
                                        </a:cubicBezTo>
                                        <a:cubicBezTo>
                                          <a:pt x="519086" y="0"/>
                                          <a:pt x="668802" y="149716"/>
                                          <a:pt x="668802" y="334401"/>
                                        </a:cubicBezTo>
                                        <a:close/>
                                      </a:path>
                                    </a:pathLst>
                                  </a:custGeom>
                                  <a:solidFill>
                                    <a:srgbClr val="BABABA"/>
                                  </a:solidFill>
                                  <a:ln w="16684" cap="flat">
                                    <a:noFill/>
                                    <a:prstDash val="solid"/>
                                    <a:miter/>
                                  </a:ln>
                                </wps:spPr>
                                <wps:bodyPr rtlCol="0" anchor="ctr"/>
                              </wps:wsp>
                              <wps:wsp>
                                <wps:cNvPr id="2074270047" name="Freeform: Shape 2074270047"/>
                                <wps:cNvSpPr/>
                                <wps:spPr>
                                  <a:xfrm>
                                    <a:off x="2422987" y="1471641"/>
                                    <a:ext cx="415407" cy="415407"/>
                                  </a:xfrm>
                                  <a:custGeom>
                                    <a:avLst/>
                                    <a:gdLst>
                                      <a:gd name="connsiteX0" fmla="*/ 415407 w 415407"/>
                                      <a:gd name="connsiteY0" fmla="*/ 207704 h 415407"/>
                                      <a:gd name="connsiteX1" fmla="*/ 207704 w 415407"/>
                                      <a:gd name="connsiteY1" fmla="*/ 415407 h 415407"/>
                                      <a:gd name="connsiteX2" fmla="*/ 0 w 415407"/>
                                      <a:gd name="connsiteY2" fmla="*/ 207704 h 415407"/>
                                      <a:gd name="connsiteX3" fmla="*/ 207704 w 415407"/>
                                      <a:gd name="connsiteY3" fmla="*/ 0 h 415407"/>
                                      <a:gd name="connsiteX4" fmla="*/ 415407 w 415407"/>
                                      <a:gd name="connsiteY4" fmla="*/ 207704 h 41540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5407" h="415407">
                                        <a:moveTo>
                                          <a:pt x="415407" y="207704"/>
                                        </a:moveTo>
                                        <a:cubicBezTo>
                                          <a:pt x="415407" y="322415"/>
                                          <a:pt x="322415" y="415407"/>
                                          <a:pt x="207704" y="415407"/>
                                        </a:cubicBezTo>
                                        <a:cubicBezTo>
                                          <a:pt x="92992" y="415407"/>
                                          <a:pt x="0" y="322415"/>
                                          <a:pt x="0" y="207704"/>
                                        </a:cubicBezTo>
                                        <a:cubicBezTo>
                                          <a:pt x="0" y="92992"/>
                                          <a:pt x="92992" y="0"/>
                                          <a:pt x="207704" y="0"/>
                                        </a:cubicBezTo>
                                        <a:cubicBezTo>
                                          <a:pt x="322415" y="0"/>
                                          <a:pt x="415407" y="92992"/>
                                          <a:pt x="415407" y="207704"/>
                                        </a:cubicBezTo>
                                        <a:close/>
                                      </a:path>
                                    </a:pathLst>
                                  </a:custGeom>
                                  <a:solidFill>
                                    <a:srgbClr val="FFFFFF"/>
                                  </a:solidFill>
                                  <a:ln w="16684" cap="flat">
                                    <a:noFill/>
                                    <a:prstDash val="solid"/>
                                    <a:miter/>
                                  </a:ln>
                                </wps:spPr>
                                <wps:bodyPr rtlCol="0" anchor="ctr"/>
                              </wps:wsp>
                            </wpg:grpSp>
                            <wps:wsp>
                              <wps:cNvPr id="2074270048" name="TextBox 104"/>
                              <wps:cNvSpPr txBox="1"/>
                              <wps:spPr>
                                <a:xfrm>
                                  <a:off x="2330056" y="1425879"/>
                                  <a:ext cx="662954" cy="554979"/>
                                </a:xfrm>
                                <a:prstGeom prst="rect">
                                  <a:avLst/>
                                </a:prstGeom>
                                <a:noFill/>
                              </wps:spPr>
                              <wps:txbx>
                                <w:txbxContent>
                                  <w:p w:rsidR="00671334" w:rsidRDefault="00671334" w:rsidP="00BC2A7E">
                                    <w:pPr>
                                      <w:bidi w:val="0"/>
                                      <w:textAlignment w:val="baseline"/>
                                      <w:rPr>
                                        <w:rFonts w:ascii="Montserrat Black" w:hAnsi="Montserrat Black" w:cstheme="minorBidi"/>
                                        <w:color w:val="BABABA"/>
                                        <w:kern w:val="24"/>
                                        <w:sz w:val="30"/>
                                        <w:szCs w:val="30"/>
                                      </w:rPr>
                                    </w:pPr>
                                    <w:r>
                                      <w:rPr>
                                        <w:rFonts w:ascii="Montserrat Black" w:hAnsi="Montserrat Black" w:cstheme="minorBidi"/>
                                        <w:color w:val="BABABA"/>
                                        <w:kern w:val="24"/>
                                        <w:sz w:val="30"/>
                                        <w:szCs w:val="30"/>
                                      </w:rPr>
                                      <w:t>02</w:t>
                                    </w:r>
                                  </w:p>
                                </w:txbxContent>
                              </wps:txbx>
                              <wps:bodyPr wrap="square" rtlCol="0">
                                <a:noAutofit/>
                              </wps:bodyPr>
                            </wps:wsp>
                          </wpg:grpSp>
                        </wpg:grpSp>
                        <wps:wsp>
                          <wps:cNvPr id="2074270049" name="TextBox 99"/>
                          <wps:cNvSpPr txBox="1"/>
                          <wps:spPr>
                            <a:xfrm>
                              <a:off x="648377" y="1394057"/>
                              <a:ext cx="1536138" cy="446510"/>
                            </a:xfrm>
                            <a:prstGeom prst="rect">
                              <a:avLst/>
                            </a:prstGeom>
                            <a:noFill/>
                          </wps:spPr>
                          <wps:txb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تقييم المخاطر</w:t>
                                </w:r>
                              </w:p>
                            </w:txbxContent>
                          </wps:txbx>
                          <wps:bodyPr wrap="square">
                            <a:noAutofit/>
                          </wps:bodyPr>
                        </wps:wsp>
                      </wpg:grpSp>
                      <wpg:grpSp>
                        <wpg:cNvPr id="2074270050" name="Group 2074270050"/>
                        <wpg:cNvGrpSpPr/>
                        <wpg:grpSpPr>
                          <a:xfrm>
                            <a:off x="2084401" y="3973923"/>
                            <a:ext cx="3178191" cy="1684588"/>
                            <a:chOff x="2084401" y="3973927"/>
                            <a:chExt cx="3755951" cy="1990831"/>
                          </a:xfrm>
                        </wpg:grpSpPr>
                        <wpg:grpSp>
                          <wpg:cNvPr id="2074270051" name="Group 2074270051"/>
                          <wpg:cNvGrpSpPr/>
                          <wpg:grpSpPr>
                            <a:xfrm>
                              <a:off x="2084401" y="3973927"/>
                              <a:ext cx="2230344" cy="1324298"/>
                              <a:chOff x="2084401" y="3973927"/>
                              <a:chExt cx="2230344" cy="1324298"/>
                            </a:xfrm>
                          </wpg:grpSpPr>
                          <wps:wsp>
                            <wps:cNvPr id="2074270052" name="Freeform: Shape 2074270052"/>
                            <wps:cNvSpPr/>
                            <wps:spPr>
                              <a:xfrm>
                                <a:off x="2580647" y="4556743"/>
                                <a:ext cx="1734098" cy="133894"/>
                              </a:xfrm>
                              <a:custGeom>
                                <a:avLst/>
                                <a:gdLst>
                                  <a:gd name="connsiteX0" fmla="*/ 1666984 w 1734098"/>
                                  <a:gd name="connsiteY0" fmla="*/ 133894 h 133894"/>
                                  <a:gd name="connsiteX1" fmla="*/ 66947 w 1734098"/>
                                  <a:gd name="connsiteY1" fmla="*/ 133894 h 133894"/>
                                  <a:gd name="connsiteX2" fmla="*/ 0 w 1734098"/>
                                  <a:gd name="connsiteY2" fmla="*/ 66947 h 133894"/>
                                  <a:gd name="connsiteX3" fmla="*/ 66947 w 1734098"/>
                                  <a:gd name="connsiteY3" fmla="*/ 0 h 133894"/>
                                  <a:gd name="connsiteX4" fmla="*/ 1667152 w 1734098"/>
                                  <a:gd name="connsiteY4" fmla="*/ 0 h 133894"/>
                                  <a:gd name="connsiteX5" fmla="*/ 1734099 w 1734098"/>
                                  <a:gd name="connsiteY5" fmla="*/ 66947 h 133894"/>
                                  <a:gd name="connsiteX6" fmla="*/ 1667152 w 1734098"/>
                                  <a:gd name="connsiteY6" fmla="*/ 133894 h 1338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734098" h="133894">
                                    <a:moveTo>
                                      <a:pt x="1666984" y="133894"/>
                                    </a:moveTo>
                                    <a:lnTo>
                                      <a:pt x="66947" y="133894"/>
                                    </a:lnTo>
                                    <a:cubicBezTo>
                                      <a:pt x="29959" y="133894"/>
                                      <a:pt x="0" y="103935"/>
                                      <a:pt x="0" y="66947"/>
                                    </a:cubicBezTo>
                                    <a:cubicBezTo>
                                      <a:pt x="0" y="29959"/>
                                      <a:pt x="29959" y="0"/>
                                      <a:pt x="66947" y="0"/>
                                    </a:cubicBezTo>
                                    <a:lnTo>
                                      <a:pt x="1667152" y="0"/>
                                    </a:lnTo>
                                    <a:cubicBezTo>
                                      <a:pt x="1704140" y="0"/>
                                      <a:pt x="1734099" y="29959"/>
                                      <a:pt x="1734099" y="66947"/>
                                    </a:cubicBezTo>
                                    <a:cubicBezTo>
                                      <a:pt x="1734099" y="103935"/>
                                      <a:pt x="1704140" y="133894"/>
                                      <a:pt x="1667152" y="133894"/>
                                    </a:cubicBezTo>
                                    <a:close/>
                                  </a:path>
                                </a:pathLst>
                              </a:custGeom>
                              <a:solidFill>
                                <a:srgbClr val="50A3A7"/>
                              </a:solidFill>
                              <a:ln w="16684" cap="flat">
                                <a:noFill/>
                                <a:prstDash val="solid"/>
                                <a:miter/>
                              </a:ln>
                            </wps:spPr>
                            <wps:bodyPr rtlCol="0" anchor="ctr"/>
                          </wps:wsp>
                          <wps:wsp>
                            <wps:cNvPr id="2074270053" name="Freeform: Shape 2074270053"/>
                            <wps:cNvSpPr/>
                            <wps:spPr>
                              <a:xfrm>
                                <a:off x="2084401" y="3973927"/>
                                <a:ext cx="1195843" cy="1324298"/>
                              </a:xfrm>
                              <a:custGeom>
                                <a:avLst/>
                                <a:gdLst>
                                  <a:gd name="connsiteX0" fmla="*/ 1195844 w 1195843"/>
                                  <a:gd name="connsiteY0" fmla="*/ 901820 h 1324298"/>
                                  <a:gd name="connsiteX1" fmla="*/ 1195844 w 1195843"/>
                                  <a:gd name="connsiteY1" fmla="*/ 422478 h 1324298"/>
                                  <a:gd name="connsiteX2" fmla="*/ 1104461 w 1195843"/>
                                  <a:gd name="connsiteY2" fmla="*/ 264148 h 1324298"/>
                                  <a:gd name="connsiteX3" fmla="*/ 689221 w 1195843"/>
                                  <a:gd name="connsiteY3" fmla="*/ 24478 h 1324298"/>
                                  <a:gd name="connsiteX4" fmla="*/ 506455 w 1195843"/>
                                  <a:gd name="connsiteY4" fmla="*/ 24478 h 1324298"/>
                                  <a:gd name="connsiteX5" fmla="*/ 91383 w 1195843"/>
                                  <a:gd name="connsiteY5" fmla="*/ 264148 h 1324298"/>
                                  <a:gd name="connsiteX6" fmla="*/ 0 w 1195843"/>
                                  <a:gd name="connsiteY6" fmla="*/ 422478 h 1324298"/>
                                  <a:gd name="connsiteX7" fmla="*/ 0 w 1195843"/>
                                  <a:gd name="connsiteY7" fmla="*/ 901820 h 1324298"/>
                                  <a:gd name="connsiteX8" fmla="*/ 91383 w 1195843"/>
                                  <a:gd name="connsiteY8" fmla="*/ 1060150 h 1324298"/>
                                  <a:gd name="connsiteX9" fmla="*/ 506455 w 1195843"/>
                                  <a:gd name="connsiteY9" fmla="*/ 1299821 h 1324298"/>
                                  <a:gd name="connsiteX10" fmla="*/ 689221 w 1195843"/>
                                  <a:gd name="connsiteY10" fmla="*/ 1299821 h 1324298"/>
                                  <a:gd name="connsiteX11" fmla="*/ 1104293 w 1195843"/>
                                  <a:gd name="connsiteY11" fmla="*/ 1060150 h 1324298"/>
                                  <a:gd name="connsiteX12" fmla="*/ 1195676 w 1195843"/>
                                  <a:gd name="connsiteY12" fmla="*/ 901820 h 13242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195843" h="1324298">
                                    <a:moveTo>
                                      <a:pt x="1195844" y="901820"/>
                                    </a:moveTo>
                                    <a:lnTo>
                                      <a:pt x="1195844" y="422478"/>
                                    </a:lnTo>
                                    <a:cubicBezTo>
                                      <a:pt x="1195844" y="357205"/>
                                      <a:pt x="1161031" y="296785"/>
                                      <a:pt x="1104461" y="264148"/>
                                    </a:cubicBezTo>
                                    <a:lnTo>
                                      <a:pt x="689221" y="24478"/>
                                    </a:lnTo>
                                    <a:cubicBezTo>
                                      <a:pt x="632651" y="-8159"/>
                                      <a:pt x="563026" y="-8159"/>
                                      <a:pt x="506455" y="24478"/>
                                    </a:cubicBezTo>
                                    <a:lnTo>
                                      <a:pt x="91383" y="264148"/>
                                    </a:lnTo>
                                    <a:cubicBezTo>
                                      <a:pt x="34813" y="296785"/>
                                      <a:pt x="0" y="357205"/>
                                      <a:pt x="0" y="422478"/>
                                    </a:cubicBezTo>
                                    <a:lnTo>
                                      <a:pt x="0" y="901820"/>
                                    </a:lnTo>
                                    <a:cubicBezTo>
                                      <a:pt x="0" y="967093"/>
                                      <a:pt x="34813" y="1027513"/>
                                      <a:pt x="91383" y="1060150"/>
                                    </a:cubicBezTo>
                                    <a:lnTo>
                                      <a:pt x="506455" y="1299821"/>
                                    </a:lnTo>
                                    <a:cubicBezTo>
                                      <a:pt x="563026" y="1332458"/>
                                      <a:pt x="632651" y="1332458"/>
                                      <a:pt x="689221" y="1299821"/>
                                    </a:cubicBezTo>
                                    <a:lnTo>
                                      <a:pt x="1104293" y="1060150"/>
                                    </a:lnTo>
                                    <a:cubicBezTo>
                                      <a:pt x="1160864" y="1027513"/>
                                      <a:pt x="1195676" y="967093"/>
                                      <a:pt x="1195676" y="901820"/>
                                    </a:cubicBezTo>
                                    <a:close/>
                                  </a:path>
                                </a:pathLst>
                              </a:custGeom>
                              <a:solidFill>
                                <a:srgbClr val="3D8E92"/>
                              </a:solidFill>
                              <a:ln w="16684" cap="flat">
                                <a:noFill/>
                                <a:prstDash val="solid"/>
                                <a:miter/>
                              </a:ln>
                            </wps:spPr>
                            <wps:bodyPr rtlCol="0" anchor="ctr"/>
                          </wps:wsp>
                          <wpg:grpSp>
                            <wpg:cNvPr id="2074270054" name="Graphic 2"/>
                            <wpg:cNvGrpSpPr/>
                            <wpg:grpSpPr>
                              <a:xfrm>
                                <a:off x="3416882" y="4301715"/>
                                <a:ext cx="769646" cy="668802"/>
                                <a:chOff x="3416882" y="4301715"/>
                                <a:chExt cx="769646" cy="668802"/>
                              </a:xfrm>
                            </wpg:grpSpPr>
                            <wpg:grpSp>
                              <wpg:cNvPr id="2074270055" name="Graphic 2"/>
                              <wpg:cNvGrpSpPr/>
                              <wpg:grpSpPr>
                                <a:xfrm>
                                  <a:off x="3416882" y="4301715"/>
                                  <a:ext cx="668802" cy="668802"/>
                                  <a:chOff x="3416882" y="4301715"/>
                                  <a:chExt cx="668802" cy="668802"/>
                                </a:xfrm>
                              </wpg:grpSpPr>
                              <wps:wsp>
                                <wps:cNvPr id="2074270056" name="Freeform: Shape 2074270056"/>
                                <wps:cNvSpPr/>
                                <wps:spPr>
                                  <a:xfrm rot="-2700000">
                                    <a:off x="3416882" y="4301715"/>
                                    <a:ext cx="668802" cy="668802"/>
                                  </a:xfrm>
                                  <a:custGeom>
                                    <a:avLst/>
                                    <a:gdLst>
                                      <a:gd name="connsiteX0" fmla="*/ 668802 w 668802"/>
                                      <a:gd name="connsiteY0" fmla="*/ 334401 h 668802"/>
                                      <a:gd name="connsiteX1" fmla="*/ 334401 w 668802"/>
                                      <a:gd name="connsiteY1" fmla="*/ 668802 h 668802"/>
                                      <a:gd name="connsiteX2" fmla="*/ 0 w 668802"/>
                                      <a:gd name="connsiteY2" fmla="*/ 334401 h 668802"/>
                                      <a:gd name="connsiteX3" fmla="*/ 334401 w 668802"/>
                                      <a:gd name="connsiteY3" fmla="*/ 0 h 668802"/>
                                      <a:gd name="connsiteX4" fmla="*/ 668802 w 668802"/>
                                      <a:gd name="connsiteY4" fmla="*/ 334401 h 66880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8802" h="668802">
                                        <a:moveTo>
                                          <a:pt x="668802" y="334401"/>
                                        </a:moveTo>
                                        <a:cubicBezTo>
                                          <a:pt x="668802" y="519086"/>
                                          <a:pt x="519086" y="668802"/>
                                          <a:pt x="334401" y="668802"/>
                                        </a:cubicBezTo>
                                        <a:cubicBezTo>
                                          <a:pt x="149716" y="668802"/>
                                          <a:pt x="0" y="519086"/>
                                          <a:pt x="0" y="334401"/>
                                        </a:cubicBezTo>
                                        <a:cubicBezTo>
                                          <a:pt x="0" y="149717"/>
                                          <a:pt x="149716" y="0"/>
                                          <a:pt x="334401" y="0"/>
                                        </a:cubicBezTo>
                                        <a:cubicBezTo>
                                          <a:pt x="519086" y="0"/>
                                          <a:pt x="668802" y="149717"/>
                                          <a:pt x="668802" y="334401"/>
                                        </a:cubicBezTo>
                                        <a:close/>
                                      </a:path>
                                    </a:pathLst>
                                  </a:custGeom>
                                  <a:solidFill>
                                    <a:srgbClr val="BABABA"/>
                                  </a:solidFill>
                                  <a:ln w="16684" cap="flat">
                                    <a:noFill/>
                                    <a:prstDash val="solid"/>
                                    <a:miter/>
                                  </a:ln>
                                </wps:spPr>
                                <wps:bodyPr rtlCol="0" anchor="ctr"/>
                              </wps:wsp>
                              <wps:wsp>
                                <wps:cNvPr id="2074270057" name="Freeform: Shape 2074270057"/>
                                <wps:cNvSpPr/>
                                <wps:spPr>
                                  <a:xfrm>
                                    <a:off x="3543682" y="4428372"/>
                                    <a:ext cx="415407" cy="415407"/>
                                  </a:xfrm>
                                  <a:custGeom>
                                    <a:avLst/>
                                    <a:gdLst>
                                      <a:gd name="connsiteX0" fmla="*/ 415407 w 415407"/>
                                      <a:gd name="connsiteY0" fmla="*/ 207704 h 415407"/>
                                      <a:gd name="connsiteX1" fmla="*/ 207704 w 415407"/>
                                      <a:gd name="connsiteY1" fmla="*/ 415407 h 415407"/>
                                      <a:gd name="connsiteX2" fmla="*/ 0 w 415407"/>
                                      <a:gd name="connsiteY2" fmla="*/ 207704 h 415407"/>
                                      <a:gd name="connsiteX3" fmla="*/ 207704 w 415407"/>
                                      <a:gd name="connsiteY3" fmla="*/ 0 h 415407"/>
                                      <a:gd name="connsiteX4" fmla="*/ 415407 w 415407"/>
                                      <a:gd name="connsiteY4" fmla="*/ 207704 h 41540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5407" h="415407">
                                        <a:moveTo>
                                          <a:pt x="415407" y="207704"/>
                                        </a:moveTo>
                                        <a:cubicBezTo>
                                          <a:pt x="415407" y="322415"/>
                                          <a:pt x="322415" y="415407"/>
                                          <a:pt x="207704" y="415407"/>
                                        </a:cubicBezTo>
                                        <a:cubicBezTo>
                                          <a:pt x="92992" y="415407"/>
                                          <a:pt x="0" y="322415"/>
                                          <a:pt x="0" y="207704"/>
                                        </a:cubicBezTo>
                                        <a:cubicBezTo>
                                          <a:pt x="0" y="92992"/>
                                          <a:pt x="92992" y="0"/>
                                          <a:pt x="207704" y="0"/>
                                        </a:cubicBezTo>
                                        <a:cubicBezTo>
                                          <a:pt x="322415" y="0"/>
                                          <a:pt x="415407" y="92992"/>
                                          <a:pt x="415407" y="207704"/>
                                        </a:cubicBezTo>
                                        <a:close/>
                                      </a:path>
                                    </a:pathLst>
                                  </a:custGeom>
                                  <a:solidFill>
                                    <a:srgbClr val="FFFFFF"/>
                                  </a:solidFill>
                                  <a:ln w="16684" cap="flat">
                                    <a:noFill/>
                                    <a:prstDash val="solid"/>
                                    <a:miter/>
                                  </a:ln>
                                </wps:spPr>
                                <wps:bodyPr rtlCol="0" anchor="ctr"/>
                              </wps:wsp>
                            </wpg:grpSp>
                            <wps:wsp>
                              <wps:cNvPr id="2074270058" name="TextBox 114"/>
                              <wps:cNvSpPr txBox="1"/>
                              <wps:spPr>
                                <a:xfrm>
                                  <a:off x="3421585" y="4380280"/>
                                  <a:ext cx="764943" cy="554979"/>
                                </a:xfrm>
                                <a:prstGeom prst="rect">
                                  <a:avLst/>
                                </a:prstGeom>
                                <a:noFill/>
                              </wps:spPr>
                              <wps:txbx>
                                <w:txbxContent>
                                  <w:p w:rsidR="00671334" w:rsidRDefault="00671334" w:rsidP="00BC2A7E">
                                    <w:pPr>
                                      <w:bidi w:val="0"/>
                                      <w:textAlignment w:val="baseline"/>
                                      <w:rPr>
                                        <w:rFonts w:ascii="Montserrat Black" w:hAnsi="Montserrat Black" w:cstheme="minorBidi"/>
                                        <w:color w:val="BABABA"/>
                                        <w:kern w:val="24"/>
                                        <w:sz w:val="30"/>
                                        <w:szCs w:val="30"/>
                                      </w:rPr>
                                    </w:pPr>
                                    <w:r>
                                      <w:rPr>
                                        <w:rFonts w:ascii="Montserrat Black" w:hAnsi="Montserrat Black" w:cstheme="minorBidi"/>
                                        <w:color w:val="BABABA"/>
                                        <w:kern w:val="24"/>
                                        <w:sz w:val="30"/>
                                        <w:szCs w:val="30"/>
                                      </w:rPr>
                                      <w:t>05</w:t>
                                    </w:r>
                                  </w:p>
                                </w:txbxContent>
                              </wps:txbx>
                              <wps:bodyPr wrap="square" rtlCol="0">
                                <a:noAutofit/>
                              </wps:bodyPr>
                            </wps:wsp>
                          </wpg:grpSp>
                        </wpg:grpSp>
                        <wps:wsp>
                          <wps:cNvPr id="2074270059" name="TextBox 109"/>
                          <wps:cNvSpPr txBox="1"/>
                          <wps:spPr>
                            <a:xfrm>
                              <a:off x="4220909" y="4449988"/>
                              <a:ext cx="1619443" cy="1514770"/>
                            </a:xfrm>
                            <a:prstGeom prst="rect">
                              <a:avLst/>
                            </a:prstGeom>
                            <a:noFill/>
                          </wps:spPr>
                          <wps:txb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المراجعة والتحديث المستمر</w:t>
                                </w:r>
                              </w:p>
                            </w:txbxContent>
                          </wps:txbx>
                          <wps:bodyPr wrap="square">
                            <a:noAutofit/>
                          </wps:bodyPr>
                        </wps:wsp>
                      </wpg:grpSp>
                      <pic:pic xmlns:pic="http://schemas.openxmlformats.org/drawingml/2006/picture">
                        <pic:nvPicPr>
                          <pic:cNvPr id="2074270060" name="Picture 2074270060"/>
                          <pic:cNvPicPr>
                            <a:picLocks noChangeAspect="1"/>
                          </pic:cNvPicPr>
                        </pic:nvPicPr>
                        <pic:blipFill>
                          <a:blip r:embed="rId164"/>
                          <a:stretch>
                            <a:fillRect/>
                          </a:stretch>
                        </pic:blipFill>
                        <pic:spPr>
                          <a:xfrm>
                            <a:off x="2881392" y="1246165"/>
                            <a:ext cx="639968" cy="639968"/>
                          </a:xfrm>
                          <a:prstGeom prst="rect">
                            <a:avLst/>
                          </a:prstGeom>
                        </pic:spPr>
                      </pic:pic>
                      <pic:pic xmlns:pic="http://schemas.openxmlformats.org/drawingml/2006/picture">
                        <pic:nvPicPr>
                          <pic:cNvPr id="2074270061" name="Picture 2074270061"/>
                          <pic:cNvPicPr>
                            <a:picLocks noChangeAspect="1"/>
                          </pic:cNvPicPr>
                        </pic:nvPicPr>
                        <pic:blipFill>
                          <a:blip r:embed="rId165">
                            <a:biLevel thresh="50000"/>
                          </a:blip>
                          <a:stretch>
                            <a:fillRect/>
                          </a:stretch>
                        </pic:blipFill>
                        <pic:spPr>
                          <a:xfrm>
                            <a:off x="2349330" y="2264375"/>
                            <a:ext cx="572280" cy="572280"/>
                          </a:xfrm>
                          <a:prstGeom prst="rect">
                            <a:avLst/>
                          </a:prstGeom>
                        </pic:spPr>
                      </pic:pic>
                      <pic:pic xmlns:pic="http://schemas.openxmlformats.org/drawingml/2006/picture">
                        <pic:nvPicPr>
                          <pic:cNvPr id="2074270062" name="Picture 2074270062"/>
                          <pic:cNvPicPr>
                            <a:picLocks noChangeAspect="1"/>
                          </pic:cNvPicPr>
                        </pic:nvPicPr>
                        <pic:blipFill>
                          <a:blip r:embed="rId166"/>
                          <a:stretch>
                            <a:fillRect/>
                          </a:stretch>
                        </pic:blipFill>
                        <pic:spPr>
                          <a:xfrm>
                            <a:off x="2895974" y="3327190"/>
                            <a:ext cx="495607" cy="495607"/>
                          </a:xfrm>
                          <a:prstGeom prst="rect">
                            <a:avLst/>
                          </a:prstGeom>
                        </pic:spPr>
                      </pic:pic>
                      <pic:pic xmlns:pic="http://schemas.openxmlformats.org/drawingml/2006/picture">
                        <pic:nvPicPr>
                          <pic:cNvPr id="2074270063" name="Picture 2074270063"/>
                          <pic:cNvPicPr>
                            <a:picLocks noChangeAspect="1"/>
                          </pic:cNvPicPr>
                        </pic:nvPicPr>
                        <pic:blipFill>
                          <a:blip r:embed="rId167">
                            <a:lum bright="70000" contrast="-70000"/>
                          </a:blip>
                          <a:stretch>
                            <a:fillRect/>
                          </a:stretch>
                        </pic:blipFill>
                        <pic:spPr>
                          <a:xfrm>
                            <a:off x="2284054" y="4176136"/>
                            <a:ext cx="749873" cy="749873"/>
                          </a:xfrm>
                          <a:prstGeom prst="rect">
                            <a:avLst/>
                          </a:prstGeom>
                        </pic:spPr>
                      </pic:pic>
                      <pic:pic xmlns:pic="http://schemas.openxmlformats.org/drawingml/2006/picture">
                        <pic:nvPicPr>
                          <pic:cNvPr id="2074270064" name="Picture 2074270064"/>
                          <pic:cNvPicPr>
                            <a:picLocks noChangeAspect="1"/>
                          </pic:cNvPicPr>
                        </pic:nvPicPr>
                        <pic:blipFill>
                          <a:blip r:embed="rId168">
                            <a:lum bright="70000" contrast="-70000"/>
                          </a:blip>
                          <a:stretch>
                            <a:fillRect/>
                          </a:stretch>
                        </pic:blipFill>
                        <pic:spPr>
                          <a:xfrm>
                            <a:off x="2332871" y="265893"/>
                            <a:ext cx="512108" cy="512108"/>
                          </a:xfrm>
                          <a:prstGeom prst="rect">
                            <a:avLst/>
                          </a:prstGeom>
                        </pic:spPr>
                      </pic:pic>
                    </wpg:wgp>
                  </a:graphicData>
                </a:graphic>
              </wp:inline>
            </w:drawing>
          </mc:Choice>
          <mc:Fallback>
            <w:pict>
              <v:group id="Group 122" o:spid="_x0000_s2239" style="width:335.95pt;height:361.5pt;mso-position-horizontal-relative:char;mso-position-vertical-relative:line" coordorigin="587" coordsize="52582,56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">
                <v:group id="Group 2074270010" o:spid="_x0000_s2240" style="position:absolute;left:20844;width:32326;height:11205" coordorigin="20844" coordsize="38202,13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vuLNQ8oA&#10;AADjAAAADwAAAAAAAAAAAAAAAACqAgAAZHJzL2Rvd25yZXYueG1sUEsFBgAAAAAEAAQA+gAAAKED&#10;AAAAAA==&#10;">
                  <v:group id="Group 2074270011" o:spid="_x0000_s2241" style="position:absolute;left:20844;width:22303;height:13242" coordorigin="20844" coordsize="22303,13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RrmjY&#10;zAAAAOMAAAAPAAAAAAAAAAAAAAAAAKoCAABkcnMvZG93bnJldi54bWxQSwUGAAAAAAQABAD6AAAA&#10;owMAAAAA&#10;">
                    <v:shape id="Freeform: Shape 2074270012" o:spid="_x0000_s2242" style="position:absolute;left:25806;top:5828;width:17341;height:1339;visibility:visible;mso-wrap-style:square;v-text-anchor:middle" coordsize="1734098,133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WNU8wA&#10;AADjAAAADwAAAGRycy9kb3ducmV2LnhtbESPUUvDMBSF3wX/Q7iCby5ZFLt1y4YMBoUJ4hTp46W5&#10;a8uam9pkW/33RhD2eDjnfIezXI+uE2caQuvZwHSiQBBX3rZcG/j82D7MQISIbLHzTAZ+KMB6dXuz&#10;xNz6C7/TeR9rkSAccjTQxNjnUoaqIYdh4nvi5B384DAmOdTSDnhJcNdJrdSzdNhyWmiwp01D1XF/&#10;cgZOs7dt+VqUmyKbH753j8evutxpY+7vxpcFiEhjvIb/24U1oFX2pDOlphr+PqU/IF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VXWNU8wAAADjAAAADwAAAAAAAAAAAAAAAACY&#10;AgAAZHJzL2Rvd25yZXYueG1sUEsFBgAAAAAEAAQA9QAAAJEDAAAAAA==&#10;" path="m1666984,133894r-1600037,c29959,133894,,103935,,66947,,29959,29959,,66947,l1667152,v36988,,66947,29959,66947,66947c1734099,103935,1704140,133894,1667152,133894r-168,xe" fillcolor="#50a3a7" stroked="f" strokeweight=".46344mm">
                      <v:stroke joinstyle="miter"/>
                      <v:path arrowok="t" o:connecttype="custom" o:connectlocs="1666984,133894;66947,133894;0,66947;66947,0;1667152,0;1734099,66947;1667152,133894" o:connectangles="0,0,0,0,0,0,0"/>
                    </v:shape>
                    <v:shape id="Freeform: Shape 2074270013" o:spid="_x0000_s2243" style="position:absolute;left:20844;width:11958;height:13242;visibility:visible;mso-wrap-style:square;v-text-anchor:middle" coordsize="1195843,1324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79x8sA&#10;AADjAAAADwAAAGRycy9kb3ducmV2LnhtbESPQWvCQBSE74X+h+UVequ7xlJL6iqiFjwIUluR3h7Z&#10;ZxKafRuyrxr/vSsUehxm5htmMut9o07UxTqwheHAgCIugqu5tPD1+f70CioKssMmMFm4UITZ9P5u&#10;grkLZ/6g005KlSAcc7RQibS51rGoyGMchJY4ecfQeZQku1K7Ds8J7hudGfOiPdacFipsaVFR8bP7&#10;9RaW633Q88NIVt+bvVyK+uiWh621jw/9/A2UUC//4b/22lnIzPg5GxszHMHtU/oDeno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zLv3HywAAAOMAAAAPAAAAAAAAAAAAAAAAAJgC&#10;AABkcnMvZG93bnJldi54bWxQSwUGAAAAAAQABAD1AAAAkAMAAAAA&#10;" path="m1195844,901820r,-479342c1195844,357205,1161031,296785,1104461,264148l689221,24478v-56570,-32637,-126195,-32637,-182766,l91383,264148c34813,296785,,357205,,422478l,901820v,65273,34813,125693,91383,158330l506455,1299821v56571,32637,126196,32637,182766,l1104293,1060150v56571,-32637,91383,-93057,91383,-158330l1195844,901820xe" fillcolor="#3d8e92" stroked="f" strokeweight=".46344mm">
                      <v:stroke joinstyle="miter"/>
                      <v:path arrowok="t" o:connecttype="custom" o:connectlocs="1195844,901820;1195844,422478;1104461,264148;689221,24478;506455,24478;91383,264148;0,422478;0,901820;91383,1060150;506455,1299821;689221,1299821;1104293,1060150;1195676,901820" o:connectangles="0,0,0,0,0,0,0,0,0,0,0,0,0"/>
                    </v:shape>
                    <v:group id="Graphic 2" o:spid="_x0000_s2244" style="position:absolute;left:34168;top:3277;width:6688;height:6688" coordorigin="34168,3277" coordsize="6688,6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HZy0DL&#10;AAAA4wAAAA8AAAAAAAAAAAAAAAAAqgIAAGRycy9kb3ducmV2LnhtbFBLBQYAAAAABAAEAPoAAACi&#10;AwAAAAA=&#10;">
                      <v:group id="Graphic 2" o:spid="_x0000_s2245" style="position:absolute;left:34168;top:3277;width:6688;height:6688" coordorigin="34168,3277" coordsize="6688,6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6VbtvL&#10;AAAA4wAAAA8AAAAAAAAAAAAAAAAAqgIAAGRycy9kb3ducmV2LnhtbFBLBQYAAAAABAAEAPoAAACi&#10;AwAAAAA=&#10;">
                        <v:shape id="Freeform: Shape 2074270016" o:spid="_x0000_s2246" style="position:absolute;left:34168;top:3277;width:6688;height:6688;rotation:-45;visibility:visible;mso-wrap-style:square;v-text-anchor:middle" coordsize="668802,668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ppP8oA&#10;AADjAAAADwAAAGRycy9kb3ducmV2LnhtbESPQWsCMRSE74X+h/AK3mriYlfZGqUIghcPTaW9PjbP&#10;3cXNyzZJde2vbwqFHoeZ+YZZbUbXiwuF2HnWMJsqEMS1tx03Go5vu8cliJiQLfaeScONImzW93cr&#10;rKy/8itdTGpEhnCsUEOb0lBJGeuWHMapH4izd/LBYcoyNNIGvGa462WhVCkddpwXWhxo21J9Nl9O&#10;w9MtFcf3eHbfZl663nxuDx/BaD15GF+eQSQa03/4r723Ggq1mBcLpWYl/H7Kf0Cu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1qaT/KAAAA4wAAAA8AAAAAAAAAAAAAAAAAmAIA&#10;AGRycy9kb3ducmV2LnhtbFBLBQYAAAAABAAEAPUAAACPAwAAAAA=&#10;" path="m668802,334401v,184685,-149716,334401,-334401,334401c149716,668802,,519086,,334401,,149717,149716,,334401,,519086,,668802,149717,668802,334401xe" fillcolor="#bababa" stroked="f" strokeweight=".46344mm">
                          <v:stroke joinstyle="miter"/>
                          <v:path arrowok="t" o:connecttype="custom" o:connectlocs="668802,334401;334401,668802;0,334401;334401,0;668802,334401" o:connectangles="0,0,0,0,0"/>
                        </v:shape>
                        <v:shape id="Freeform: Shape 2074270017" o:spid="_x0000_s2247" style="position:absolute;left:35436;top:4544;width:4154;height:4154;visibility:visible;mso-wrap-style:square;v-text-anchor:middle" coordsize="415407,415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r8kA&#10;AADjAAAADwAAAGRycy9kb3ducmV2LnhtbESPQUvEMBSE74L/ITzBm5u0qHXrZhcVCl5E3PXg8dG8&#10;TYvNS0nS3fbfG0HwOMzMN8xmN7tBnCjE3rOGYqVAELfe9Gw1fB6amwcQMSEbHDyThoUi7LaXFxus&#10;jT/zB532yYoM4Vijhi6lsZYyth05jCs/Emfv6IPDlGWw0gQ8Z7gbZKnUvXTYc17ocKSXjtrv/eQ0&#10;xLtwWCZp7fv0VVTrZ9ksb82g9fXV/PQIItGc/sN/7VejoVTVbVkpVVTw+yn/Abn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bur8kAAADjAAAADwAAAAAAAAAAAAAAAACYAgAA&#10;ZHJzL2Rvd25yZXYueG1sUEsFBgAAAAAEAAQA9QAAAI4DAAAAAA==&#10;" path="m415407,207704v,114711,-92992,207703,-207703,207703c92992,415407,,322415,,207704,,92992,92992,,207704,,322415,,415407,92992,415407,207704xe" stroked="f" strokeweight=".46344mm">
                          <v:stroke joinstyle="miter"/>
                          <v:path arrowok="t" o:connecttype="custom" o:connectlocs="415407,207704;207704,415407;0,207704;207704,0;415407,207704" o:connectangles="0,0,0,0,0"/>
                        </v:shape>
                      </v:group>
                      <v:shape id="TextBox 74" o:spid="_x0000_s2248" type="#_x0000_t202" style="position:absolute;left:34506;top:3889;width:6061;height:5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OYb8cA&#10;AADjAAAADwAAAGRycy9kb3ducmV2LnhtbERPy2rCQBTdF/yH4Qrd1RmDVk0dRSyCqxbjA9xdMtck&#10;NHMnZEaT/n1nUXB5OO/lure1eFDrK8caxiMFgjh3puJCw+m4e5uD8AHZYO2YNPySh/Vq8LLE1LiO&#10;D/TIQiFiCPsUNZQhNKmUPi/Joh+5hjhyN9daDBG2hTQtdjHc1jJR6l1arDg2lNjQtqT8J7tbDeev&#10;2/UyUd/Fp502neuVZLuQWr8O+80HiEB9eIr/3XujIVGzSTJTahxHx0/xD8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jmG/HAAAA4wAAAA8AAAAAAAAAAAAAAAAAmAIAAGRy&#10;cy9kb3ducmV2LnhtbFBLBQYAAAAABAAEAPUAAACMAwAAAAA=&#10;" filled="f" stroked="f">
                        <v:textbox>
                          <w:txbxContent>
                            <w:p w:rsidR="00671334" w:rsidRDefault="00671334" w:rsidP="00BC2A7E">
                              <w:pPr>
                                <w:bidi w:val="0"/>
                                <w:textAlignment w:val="baseline"/>
                                <w:rPr>
                                  <w:rFonts w:ascii="Montserrat Black" w:hAnsi="Montserrat Black" w:cstheme="minorBidi"/>
                                  <w:color w:val="BABABA"/>
                                  <w:kern w:val="24"/>
                                  <w:sz w:val="30"/>
                                  <w:szCs w:val="30"/>
                                </w:rPr>
                              </w:pPr>
                              <w:r>
                                <w:rPr>
                                  <w:rFonts w:ascii="Montserrat Black" w:hAnsi="Montserrat Black" w:cstheme="minorBidi"/>
                                  <w:color w:val="BABABA"/>
                                  <w:kern w:val="24"/>
                                  <w:sz w:val="30"/>
                                  <w:szCs w:val="30"/>
                                </w:rPr>
                                <w:t>01</w:t>
                              </w:r>
                            </w:p>
                          </w:txbxContent>
                        </v:textbox>
                      </v:shape>
                    </v:group>
                  </v:group>
                  <v:shape id="TextBox 69" o:spid="_x0000_s2249" type="#_x0000_t202" style="position:absolute;left:42694;top:1892;width:16352;height:9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899MoA&#10;AADjAAAADwAAAGRycy9kb3ducmV2LnhtbESPQWvCQBSE7wX/w/KE3uquQaum2Yi0CJ4stbbQ2yP7&#10;TILZtyG7NfHfu4WCx2FmvmGy9WAbcaHO1441TCcKBHHhTM2lhuPn9mkJwgdkg41j0nAlD+t89JBh&#10;alzPH3Q5hFJECPsUNVQhtKmUvqjIop+4ljh6J9dZDFF2pTQd9hFuG5ko9Swt1hwXKmzptaLifPi1&#10;Gr72p5/vmXov3+y87d2gJNuV1PpxPGxeQAQawj38394ZDYlazJKFUtMV/H2Kf0DmN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qvPfTKAAAA4wAAAA8AAAAAAAAAAAAAAAAAmAIA&#10;AGRycy9kb3ducmV2LnhtbFBLBQYAAAAABAAEAPUAAACPAwAAAAA=&#10;" filled="f" stroked="f">
                    <v:textbo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تحديد المخاطر الرقمية</w:t>
                          </w:r>
                        </w:p>
                      </w:txbxContent>
                    </v:textbox>
                  </v:shape>
                </v:group>
                <v:group id="Group 2074270020" o:spid="_x0000_s2250" style="position:absolute;left:20844;top:19988;width:31961;height:13280" coordorigin="20844,19988" coordsize="37771,15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cI4H/soA&#10;AADjAAAADwAAAAAAAAAAAAAAAACqAgAAZHJzL2Rvd25yZXYueG1sUEsFBgAAAAAEAAQA+gAAAKED&#10;AAAAAA==&#10;">
                  <v:group id="Group 2074270021" o:spid="_x0000_s2251" style="position:absolute;left:20844;top:19988;width:22303;height:13243" coordorigin="20844,19988" coordsize="22303,13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ComXL&#10;AAAA4wAAAA8AAAAAAAAAAAAAAAAAqgIAAGRycy9kb3ducmV2LnhtbFBLBQYAAAAABAAEAPoAAACi&#10;AwAAAAA=&#10;">
                    <v:shape id="Freeform: Shape 2074270022" o:spid="_x0000_s2252" style="position:absolute;left:25806;top:25816;width:17341;height:1339;visibility:visible;mso-wrap-style:square;v-text-anchor:middle" coordsize="1734098,133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lH7swA&#10;AADjAAAADwAAAGRycy9kb3ducmV2LnhtbESPUUvDMBSF34X9h3AHvrnEKOusy4YMBoUJ4hTp46W5&#10;a8uam9pkW/33Rhj4eDjnfIezXI+uE2caQuvZwP1MgSCuvG25NvD5sb1bgAgR2WLnmQz8UID1anKz&#10;xNz6C7/TeR9rkSAccjTQxNjnUoaqIYdh5nvi5B384DAmOdTSDnhJcNdJrdRcOmw5LTTY06ah6rg/&#10;OQOnxdu2fC3KTZE9Hb53D8evutxpY26n48sziEhj/A9f24U1oFX2qDOltIa/T+kPyNU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mxlH7swAAADjAAAADwAAAAAAAAAAAAAAAACY&#10;AgAAZHJzL2Rvd25yZXYueG1sUEsFBgAAAAAEAAQA9QAAAJEDAAAAAA==&#10;" path="m1666984,133894r-1600037,c29959,133894,,103935,,66947,,29959,29959,,66947,l1667152,v36988,,66947,29959,66947,66947c1734099,103935,1704140,133894,1667152,133894r-168,xe" fillcolor="#50a3a7" stroked="f" strokeweight=".46344mm">
                      <v:stroke joinstyle="miter"/>
                      <v:path arrowok="t" o:connecttype="custom" o:connectlocs="1666984,133894;66947,133894;0,66947;66947,0;1667152,0;1734099,66947;1667152,133894" o:connectangles="0,0,0,0,0,0,0"/>
                    </v:shape>
                    <v:shape id="Freeform: Shape 2074270023" o:spid="_x0000_s2253" style="position:absolute;left:20844;top:19988;width:11958;height:13243;visibility:visible;mso-wrap-style:square;v-text-anchor:middle" coordsize="1195843,1324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I3essA&#10;AADjAAAADwAAAGRycy9kb3ducmV2LnhtbESPQWvCQBSE74X+h+UVequ7xlJLdBWpLXgoSG1FvD2y&#10;zySYfRuyrxr/fVcoeBxm5htmOu99o07UxTqwheHAgCIugqu5tPDz/fH0CioKssMmMFm4UIT57P5u&#10;irkLZ/6i00ZKlSAcc7RQibS51rGoyGMchJY4eYfQeZQku1K7Ds8J7hudGfOiPdacFips6a2i4rj5&#10;9RaWq23Qi91I3vefW7kU9cEtd2trHx/6xQSUUC+38H975SxkZvycjY3JRnD9lP6Anv0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9Qjd6ywAAAOMAAAAPAAAAAAAAAAAAAAAAAJgC&#10;AABkcnMvZG93bnJldi54bWxQSwUGAAAAAAQABAD1AAAAkAMAAAAA&#10;" path="m1195844,901820r,-479342c1195844,357205,1161031,296785,1104461,264148l689221,24478v-56570,-32637,-126195,-32637,-182766,l91383,264148c34813,296785,,357205,,422478l,901820v,65273,34813,125693,91383,158330l506455,1299821v56571,32637,126196,32637,182766,l1104293,1060150v56571,-32637,91383,-93057,91383,-158330l1195844,901820xe" fillcolor="#3d8e92" stroked="f" strokeweight=".46344mm">
                      <v:stroke joinstyle="miter"/>
                      <v:path arrowok="t" o:connecttype="custom" o:connectlocs="1195844,901820;1195844,422478;1104461,264148;689221,24478;506455,24478;91383,264148;0,422478;0,901820;91383,1060150;506455,1299821;689221,1299821;1104293,1060150;1195676,901820" o:connectangles="0,0,0,0,0,0,0,0,0,0,0,0,0"/>
                    </v:shape>
                    <v:group id="Graphic 2" o:spid="_x0000_s2254" style="position:absolute;left:34168;top:23266;width:6793;height:6688" coordorigin="34168,23266" coordsize="6792,6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PtQH9&#10;zAAAAOMAAAAPAAAAAAAAAAAAAAAAAKoCAABkcnMvZG93bnJldi54bWxQSwUGAAAAAAQABAD6AAAA&#10;owMAAAAA&#10;">
                      <v:group id="Graphic 2" o:spid="_x0000_s2255" style="position:absolute;left:34168;top:23266;width:6688;height:6688" coordorigin="34168,23266" coordsize="6688,6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g+aRm&#10;zAAAAOMAAAAPAAAAAAAAAAAAAAAAAKoCAABkcnMvZG93bnJldi54bWxQSwUGAAAAAAQABAD6AAAA&#10;owMAAAAA&#10;">
                        <v:shape id="Freeform: Shape 2074270026" o:spid="_x0000_s2256" style="position:absolute;left:34168;top:23266;width:6688;height:6688;rotation:-45;visibility:visible;mso-wrap-style:square;v-text-anchor:middle" coordsize="668802,668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ajgskA&#10;AADjAAAADwAAAGRycy9kb3ducmV2LnhtbESPQUsDMRSE74L/IbyCN5s01K2sTYsUBC8ejKVeH5vn&#10;7tLNy5rEduuvN4LgcZiZb5j1dvKDOFFMfWADi7kCQdwE13NrYP/2dHsPImVkh0NgMnChBNvN9dUa&#10;axfO/Eonm1tRIJxqNNDlPNZSpqYjj2keRuLifYToMRcZW+kingvcD1IrVUmPPZeFDkfaddQc7Zc3&#10;cHfJen9IR/9tl5Uf7Ofu5T1aY25m0+MDiExT/g//tZ+dAa1WS71SSlfw+6n8Abn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wajgskAAADjAAAADwAAAAAAAAAAAAAAAACYAgAA&#10;ZHJzL2Rvd25yZXYueG1sUEsFBgAAAAAEAAQA9QAAAI4DAAAAAA==&#10;" path="m668802,334401v,184685,-149716,334401,-334401,334401c149716,668802,,519086,,334401,,149717,149716,,334401,,519086,,668802,149717,668802,334401xe" fillcolor="#bababa" stroked="f" strokeweight=".46344mm">
                          <v:stroke joinstyle="miter"/>
                          <v:path arrowok="t" o:connecttype="custom" o:connectlocs="668802,334401;334401,668802;0,334401;334401,0;668802,334401" o:connectangles="0,0,0,0,0"/>
                        </v:shape>
                        <v:shape id="Freeform: Shape 2074270027" o:spid="_x0000_s2257" style="position:absolute;left:35436;top:24532;width:4154;height:4154;visibility:visible;mso-wrap-style:square;v-text-anchor:middle" coordsize="415407,415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okEsoA&#10;AADjAAAADwAAAGRycy9kb3ducmV2LnhtbESPQUsDMRSE70L/Q3gFbzbpoq6uTUsrLHgRsfXg8bF5&#10;Zhc3L0uSbXf/vREEj8PMfMNsdpPrxZlC7DxrWK8UCOLGm46tho9TffMAIiZkg71n0jBThN12cbXB&#10;yvgLv9P5mKzIEI4VamhTGiopY9OSw7jyA3H2vnxwmLIMVpqAlwx3vSyUupcOO84LLQ703FLzfRyd&#10;hngXTvMorX0bP9fl40HW82vda329nPZPIBJN6T/8134xGgpV3halUkUJv5/yH5Db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2KJBLKAAAA4wAAAA8AAAAAAAAAAAAAAAAAmAIA&#10;AGRycy9kb3ducmV2LnhtbFBLBQYAAAAABAAEAPUAAACPAwAAAAA=&#10;" path="m415407,207704v,114711,-92992,207703,-207703,207703c92992,415407,,322415,,207704,,92992,92992,,207704,,322415,,415407,92992,415407,207704xe" stroked="f" strokeweight=".46344mm">
                          <v:stroke joinstyle="miter"/>
                          <v:path arrowok="t" o:connecttype="custom" o:connectlocs="415407,207704;207704,415407;0,207704;207704,0;415407,207704" o:connectangles="0,0,0,0,0"/>
                        </v:shape>
                      </v:group>
                      <v:shape id="TextBox 84" o:spid="_x0000_s2258" type="#_x0000_t202" style="position:absolute;left:34322;top:24073;width:6639;height:5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S0scA&#10;AADjAAAADwAAAGRycy9kb3ducmV2LnhtbERPy2rCQBTdF/yH4Qru6kyDjzZmIqUiuFJqH+Dukrkm&#10;oZk7ITOa+PfOQujycN7ZerCNuFLna8caXqYKBHHhTM2lhu+v7fMrCB+QDTaOScONPKzz0VOGqXE9&#10;f9L1GEoRQ9inqKEKoU2l9EVFFv3UtcSRO7vOYoiwK6XpsI/htpGJUgtpsebYUGFLHxUVf8eL1fCz&#10;P59+Z+pQbuy87d2gJNs3qfVkPLyvQAQawr/44d4ZDYlazpKlUkkcHT/FPy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PUtLHAAAA4wAAAA8AAAAAAAAAAAAAAAAAmAIAAGRy&#10;cy9kb3ducmV2LnhtbFBLBQYAAAAABAAEAPUAAACMAwAAAAA=&#10;" filled="f" stroked="f">
                        <v:textbox>
                          <w:txbxContent>
                            <w:p w:rsidR="00671334" w:rsidRDefault="00671334" w:rsidP="00BC2A7E">
                              <w:pPr>
                                <w:bidi w:val="0"/>
                                <w:textAlignment w:val="baseline"/>
                                <w:rPr>
                                  <w:rFonts w:ascii="Montserrat Black" w:hAnsi="Montserrat Black" w:cstheme="minorBidi"/>
                                  <w:color w:val="BABABA"/>
                                  <w:kern w:val="24"/>
                                  <w:sz w:val="30"/>
                                  <w:szCs w:val="30"/>
                                </w:rPr>
                              </w:pPr>
                              <w:r>
                                <w:rPr>
                                  <w:rFonts w:ascii="Montserrat Black" w:hAnsi="Montserrat Black" w:cstheme="minorBidi"/>
                                  <w:color w:val="BABABA"/>
                                  <w:kern w:val="24"/>
                                  <w:sz w:val="30"/>
                                  <w:szCs w:val="30"/>
                                </w:rPr>
                                <w:t>03</w:t>
                              </w:r>
                            </w:p>
                          </w:txbxContent>
                        </v:textbox>
                      </v:shape>
                    </v:group>
                  </v:group>
                  <v:shape id="TextBox 79" o:spid="_x0000_s2259" type="#_x0000_t202" style="position:absolute;left:41603;top:21438;width:17012;height:14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P3ScoA&#10;AADjAAAADwAAAGRycy9kb3ducmV2LnhtbESPT2vCQBTE74LfYXlCb7prsFXTbERaCj0p9U+ht0f2&#10;mYRm34bs1qTf3hUKPQ4z8xsm2wy2EVfqfO1Yw3ymQBAXztRcajgd36YrED4gG2wck4Zf8rDJx6MM&#10;U+N6/qDrIZQiQtinqKEKoU2l9EVFFv3MtcTRu7jOYoiyK6XpsI9w28hEqSdpsea4UGFLLxUV34cf&#10;q+G8u3x9LtS+fLWPbe8GJdmupdYPk2H7DCLQEP7Df+13oyFRy0WyVCpZw/1T/AMyv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TD90nKAAAA4wAAAA8AAAAAAAAAAAAAAAAAmAIA&#10;AGRycy9kb3ducmV2LnhtbFBLBQYAAAAABAAEAPUAAACPAwAAAAA=&#10;" filled="f" stroked="f">
                    <v:textbo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تطوير استراتيجيات التخفيف</w:t>
                          </w:r>
                        </w:p>
                      </w:txbxContent>
                    </v:textbox>
                  </v:shape>
                </v:group>
                <v:group id="Group 2074270030" o:spid="_x0000_s2260" style="position:absolute;left:587;top:30036;width:35778;height:11206" coordorigin="431,30036" coordsize="42281,13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VXkSPL&#10;AAAA4wAAAA8AAAAAAAAAAAAAAAAAqgIAAGRycy9kb3ducmV2LnhtbFBLBQYAAAAABAAEAPoAAACi&#10;AwAAAAA=&#10;">
                  <v:group id="Group 2074270031" o:spid="_x0000_s2261" style="position:absolute;left:20229;top:30036;width:22484;height:13243" coordorigin="20229,30036" coordsize="22484,13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obNLjL&#10;AAAA4wAAAA8AAAAAAAAAAAAAAAAAqgIAAGRycy9kb3ducmV2LnhtbFBLBQYAAAAABAAEAPoAAACi&#10;AwAAAAA=&#10;">
                    <v:shape id="Freeform: Shape 2074270032" o:spid="_x0000_s2262" style="position:absolute;left:20229;top:35988;width:17341;height:1339;visibility:visible;mso-wrap-style:square;v-text-anchor:middle" coordsize="1734098,133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axlskA&#10;AADjAAAADwAAAGRycy9kb3ducmV2LnhtbESPUUvDMBSF34X9h3AF31xilG10y8YQRV/ErfMHXJu7&#10;prS5KU1c6783guDj4ZzzHc5mN/lOXGiITWADd3MFgrgKtuHawMfp+XYFIiZki11gMvBNEXbb2dUG&#10;CxtGPtKlTLXIEI4FGnAp9YWUsXLkMc5DT5y9cxg8piyHWtoBxwz3ndRKLaTHhvOCw54eHVVt+eUN&#10;lAenx4ipf3oPajF+ntqX9NYac3M97dcgEk3pP/zXfrUGtFo+6KVS9xp+P+U/I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SaxlskAAADjAAAADwAAAAAAAAAAAAAAAACYAgAA&#10;ZHJzL2Rvd25yZXYueG1sUEsFBgAAAAAEAAQA9QAAAI4DAAAAAA==&#10;" path="m1667152,133894r-1600205,c29959,133894,,103935,,66947,,29959,29959,,66947,l1667152,v36988,,66947,29959,66947,66947c1734099,103935,1704140,133894,1667152,133894xe" fillcolor="#ffe197" stroked="f" strokeweight=".46344mm">
                      <v:stroke joinstyle="miter"/>
                      <v:path arrowok="t" o:connecttype="custom" o:connectlocs="1667152,133894;66947,133894;0,66947;66947,0;1667152,0;1734099,66947;1667152,133894" o:connectangles="0,0,0,0,0,0,0"/>
                    </v:shape>
                    <v:shape id="Freeform: Shape 2074270033" o:spid="_x0000_s2263" style="position:absolute;left:30755;top:30036;width:11958;height:13243;visibility:visible;mso-wrap-style:square;v-text-anchor:middle" coordsize="1195843,1324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wS+8wA&#10;AADjAAAADwAAAGRycy9kb3ducmV2LnhtbESPQUsDMRSE74L/ITzBm03cFivbpkWKSg9adfXi7XXz&#10;ulm7eVmS2K7/vhEEj8PMfMPMl4PrxIFCbD1ruB4pEMS1Ny03Gj7eH65uQcSEbLDzTBp+KMJycX42&#10;x9L4I7/RoUqNyBCOJWqwKfWllLG25DCOfE+cvZ0PDlOWoZEm4DHDXScLpW6kw5bzgsWeVpbqffXt&#10;NGw/7fD49Zwmq7Ddv1ZP98XLRjmtLy+GuxmIREP6D/+110ZDoaaTYqrUeAy/n/IfkIsT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UFwS+8wAAADjAAAADwAAAAAAAAAAAAAAAACY&#10;AgAAZHJzL2Rvd25yZXYueG1sUEsFBgAAAAAEAAQA9QAAAJEDAAAAAA==&#10;" path="m1195844,901820r,-479342c1195844,357205,1161031,296785,1104461,264148l689388,24478v-56570,-32637,-126195,-32637,-182765,l91383,264148c34813,296785,,357205,,422478l,901820v,65273,34813,125693,91383,158330l506623,1299821v56570,32636,126195,32636,182765,l1104461,1060150v56570,-32637,91383,-93057,91383,-158330xe" fillcolor="#ffcc5e" stroked="f" strokeweight=".46344mm">
                      <v:stroke joinstyle="miter"/>
                      <v:path arrowok="t" o:connecttype="custom" o:connectlocs="1195844,901820;1195844,422478;1104461,264148;689388,24478;506623,24478;91383,264148;0,422478;0,901820;91383,1060150;506623,1299821;689388,1299821;1104461,1060150;1195844,901820" o:connectangles="0,0,0,0,0,0,0,0,0,0,0,0,0"/>
                    </v:shape>
                    <v:group id="Graphic 2" o:spid="_x0000_s2264" style="position:absolute;left:22698;top:33436;width:7089;height:6688" coordorigin="22698,33436" coordsize="7089,6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KbJcg&#10;zAAAAOMAAAAPAAAAAAAAAAAAAAAAAKoCAABkcnMvZG93bnJldi54bWxQSwUGAAAAAAQABAD6AAAA&#10;owMAAAAA&#10;">
                      <v:group id="Graphic 2" o:spid="_x0000_s2265" style="position:absolute;left:22698;top:33436;width:6688;height:6688" coordorigin="22698,33436" coordsize="6688,6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lIDK7&#10;zAAAAOMAAAAPAAAAAAAAAAAAAAAAAKoCAABkcnMvZG93bnJldi54bWxQSwUGAAAAAAQABAD6AAAA&#10;owMAAAAA&#10;">
                        <v:shape id="Freeform: Shape 2074270036" o:spid="_x0000_s2266" style="position:absolute;left:22698;top:33436;width:6688;height:6688;rotation:-4216586fd;visibility:visible;mso-wrap-style:square;v-text-anchor:middle" coordsize="668802,668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sp48sA&#10;AADjAAAADwAAAGRycy9kb3ducmV2LnhtbESPQUsDMRSE70L/Q3gFL9ImXaUta9NSBMGT0lWw3sLm&#10;NVm6eVmT2EZ/vREKHoeZ+YZZbbLr2QlD7DxJmE0FMKTW646MhLfXx8kSWEyKtOo9oYRvjLBZj65W&#10;qtb+TDs8NcmwAqFYKwk2paHmPLYWnYpTPyAV7+CDU6nIYLgO6lzgrueVEHPuVEdlwaoBHyy2x+bL&#10;SXgxnx+758bbm+XWvO/DTz72IUt5Pc7be2AJc/oPX9pPWkIlFnfVQojbOfx9Kn+Ar3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TyynjywAAAOMAAAAPAAAAAAAAAAAAAAAAAJgC&#10;AABkcnMvZG93bnJldi54bWxQSwUGAAAAAAQABAD1AAAAkAMAAAAA&#10;" path="m668802,334401v,184685,-149716,334401,-334401,334401c149716,668802,,519086,,334401,,149716,149716,,334401,,519086,,668802,149716,668802,334401xe" fillcolor="#bababa" stroked="f" strokeweight=".46344mm">
                          <v:stroke joinstyle="miter"/>
                          <v:path arrowok="t" o:connecttype="custom" o:connectlocs="668802,334401;334401,668802;0,334401;334401,0;668802,334401" o:connectangles="0,0,0,0,0"/>
                        </v:shape>
                        <v:shape id="Freeform: Shape 2074270037" o:spid="_x0000_s2267" style="position:absolute;left:23966;top:34704;width:4154;height:4154;visibility:visible;mso-wrap-style:square;v-text-anchor:middle" coordsize="415407,415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Oyz8oA&#10;AADjAAAADwAAAGRycy9kb3ducmV2LnhtbESPT0vEMBTE74LfITzBm5ts/dPdutlFhYIXWdz14PHR&#10;PNNi81KSdLf99kYQPA4z8xtms5tcL04UYudZw3KhQBA33nRsNXwc65sViJiQDfaeScNMEXbby4sN&#10;Vsaf+Z1Oh2RFhnCsUEOb0lBJGZuWHMaFH4iz9+WDw5RlsNIEPGe462Wh1IN02HFeaHGgl5aa78Po&#10;NMT7cJxHae1+/FyW62dZz291r/X11fT0CCLRlP7Df+1Xo6FQ5V1RKnVbwu+n/Afk9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hTss/KAAAA4wAAAA8AAAAAAAAAAAAAAAAAmAIA&#10;AGRycy9kb3ducmV2LnhtbFBLBQYAAAAABAAEAPUAAACPAwAAAAA=&#10;" path="m415407,207704v,114711,-92992,207703,-207703,207703c92992,415407,,322415,,207704,,92992,92992,,207704,,322415,,415407,92992,415407,207704xe" stroked="f" strokeweight=".46344mm">
                          <v:stroke joinstyle="miter"/>
                          <v:path arrowok="t" o:connecttype="custom" o:connectlocs="415407,207704;207704,415407;0,207704;207704,0;415407,207704" o:connectangles="0,0,0,0,0"/>
                        </v:shape>
                      </v:group>
                      <v:shape id="TextBox 94" o:spid="_x0000_s2268" type="#_x0000_t202" style="position:absolute;left:22824;top:34167;width:6963;height:5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bED8cA&#10;AADjAAAADwAAAGRycy9kb3ducmV2LnhtbERPz2vCMBS+D/wfwhN208TOqeuaijgGO010U/D2aJ5t&#10;sXkpTWa7/345CDt+fL+z9WAbcaPO1441zKYKBHHhTM2lhu+v98kKhA/IBhvHpOGXPKzz0UOGqXE9&#10;7+l2CKWIIexT1FCF0KZS+qIii37qWuLIXVxnMUTYldJ02Mdw28hEqYW0WHNsqLClbUXF9fBjNRw/&#10;L+fTXO3KN/vc9m5Qku2L1PpxPGxeQQQawr/47v4wGhK1nCdLpZ7i6Pgp/gGZ/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5WxA/HAAAA4wAAAA8AAAAAAAAAAAAAAAAAmAIAAGRy&#10;cy9kb3ducmV2LnhtbFBLBQYAAAAABAAEAPUAAACMAwAAAAA=&#10;" filled="f" stroked="f">
                        <v:textbox>
                          <w:txbxContent>
                            <w:p w:rsidR="00671334" w:rsidRDefault="00671334" w:rsidP="00BC2A7E">
                              <w:pPr>
                                <w:bidi w:val="0"/>
                                <w:textAlignment w:val="baseline"/>
                                <w:rPr>
                                  <w:rFonts w:ascii="Montserrat Black" w:hAnsi="Montserrat Black" w:cstheme="minorBidi"/>
                                  <w:color w:val="BABABA"/>
                                  <w:kern w:val="24"/>
                                  <w:sz w:val="30"/>
                                  <w:szCs w:val="30"/>
                                </w:rPr>
                              </w:pPr>
                              <w:r>
                                <w:rPr>
                                  <w:rFonts w:ascii="Montserrat Black" w:hAnsi="Montserrat Black" w:cstheme="minorBidi"/>
                                  <w:color w:val="BABABA"/>
                                  <w:kern w:val="24"/>
                                  <w:sz w:val="30"/>
                                  <w:szCs w:val="30"/>
                                </w:rPr>
                                <w:t>04</w:t>
                              </w:r>
                            </w:p>
                          </w:txbxContent>
                        </v:textbox>
                      </v:shape>
                    </v:group>
                  </v:group>
                  <v:shape id="TextBox 89" o:spid="_x0000_s2269" type="#_x0000_t202" style="position:absolute;left:431;top:33860;width:19798;height:4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phlMoA&#10;AADjAAAADwAAAGRycy9kb3ducmV2LnhtbESPW2vCQBSE3wv9D8sp+Ka7jdZL6ipFEfqkeCv07ZA9&#10;JqHZsyG7mvTfuwWhj8PMfMPMl52txI0aXzrW8DpQIIgzZ0rONZyOm/4UhA/IBivHpOGXPCwXz09z&#10;TI1reU+3Q8hFhLBPUUMRQp1K6bOCLPqBq4mjd3GNxRBlk0vTYBvhtpKJUmNpseS4UGBNq4Kyn8PV&#10;ajhvL99fI7XL1/atbl2nJNuZ1Lr30n28gwjUhf/wo/1pNCRqMkomSg1n8Pcp/gG5u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EaYZTKAAAA4wAAAA8AAAAAAAAAAAAAAAAAmAIA&#10;AGRycy9kb3ducmV2LnhtbFBLBQYAAAAABAAEAPUAAACPAwAAAAA=&#10;" filled="f" stroked="f">
                    <v:textbo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الاستجابة للمخاطر</w:t>
                          </w:r>
                        </w:p>
                      </w:txbxContent>
                    </v:textbox>
                  </v:shape>
                </v:group>
                <v:group id="Group 2074270040" o:spid="_x0000_s2270" style="position:absolute;left:5486;top:10048;width:30879;height:11205" coordorigin="6483,10048" coordsize="36492,13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rVHiXsoA&#10;AADjAAAADwAAAAAAAAAAAAAAAACqAgAAZHJzL2Rvd25yZXYueG1sUEsFBgAAAAAEAAQA+gAAAKED&#10;AAAAAA==&#10;">
                  <v:group id="Group 2074270041" o:spid="_x0000_s2271" style="position:absolute;left:20492;top:10048;width:22484;height:13243" coordorigin="20492,10048" coordsize="22484,13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IdR8XL&#10;AAAA4wAAAA8AAAAAAAAAAAAAAAAAqgIAAGRycy9kb3ducmV2LnhtbFBLBQYAAAAABAAEAPoAAACi&#10;AwAAAAA=&#10;">
                    <v:shape id="Freeform: Shape 2074270042" o:spid="_x0000_s2272" style="position:absolute;left:20492;top:16000;width:17341;height:1339;visibility:visible;mso-wrap-style:square;v-text-anchor:middle" coordsize="1734098,133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DC68kA&#10;AADjAAAADwAAAGRycy9kb3ducmV2LnhtbESPUUvDMBSF34X9h3AF31xiGNuoy8YYir6IrtsPuDZ3&#10;TWlzU5q41n9vBMHHwznnO5zNbvKduNIQm8AGHuYKBHEVbMO1gfPp+X4NIiZki11gMvBNEXbb2c0G&#10;CxtGPtK1TLXIEI4FGnAp9YWUsXLkMc5DT5y9Sxg8piyHWtoBxwz3ndRKLaXHhvOCw54Ojqq2/PIG&#10;yg+nx4ipf3oPajl+ntqX9NYac3c77R9BJJrSf/iv/WoNaLVa6JVSCw2/n/Ifk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SDC68kAAADjAAAADwAAAAAAAAAAAAAAAACYAgAA&#10;ZHJzL2Rvd25yZXYueG1sUEsFBgAAAAAEAAQA9QAAAI4DAAAAAA==&#10;" path="m1667152,133894r-1600205,c29959,133894,,103935,,66947,,29959,29959,,66947,l1667152,v36988,,66947,29959,66947,66947c1734099,103935,1704140,133894,1667152,133894xe" fillcolor="#ffe197" stroked="f" strokeweight=".46344mm">
                      <v:stroke joinstyle="miter"/>
                      <v:path arrowok="t" o:connecttype="custom" o:connectlocs="1667152,133894;66947,133894;0,66947;66947,0;1667152,0;1734099,66947;1667152,133894" o:connectangles="0,0,0,0,0,0,0"/>
                    </v:shape>
                    <v:shape id="Freeform: Shape 2074270043" o:spid="_x0000_s2273" style="position:absolute;left:31018;top:10048;width:11958;height:13243;visibility:visible;mso-wrap-style:square;v-text-anchor:middle" coordsize="1195843,1324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phhssA&#10;AADjAAAADwAAAGRycy9kb3ducmV2LnhtbESPzU7DMBCE70i8g7VI3KjdEFEU6lZVBYgDv4ELt228&#10;jdPG68g2bXh7jITEcTQz32jmy9H14kAhdp41TCcKBHHjTcetho/3u4trEDEhG+w9k4ZvirBcnJ7M&#10;sTL+yG90qFMrMoRjhRpsSkMlZWwsOYwTPxBnb+uDw5RlaKUJeMxw18tCqSvpsOO8YHGgtaVmX385&#10;DZtPO97vnlK5Dpv9a/14W7w8K6f1+dm4ugGRaEz/4b/2g9FQqFlZzJQqL+H3U/4DcvE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IWmGGywAAAOMAAAAPAAAAAAAAAAAAAAAAAJgC&#10;AABkcnMvZG93bnJldi54bWxQSwUGAAAAAAQABAD1AAAAkAMAAAAA&#10;" path="m1195844,901820r,-479342c1195844,357205,1161031,296785,1104461,264148l689388,24478v-56570,-32637,-126195,-32637,-182765,l91383,264148c34813,296785,,357205,,422478l,901820v,65273,34813,125693,91383,158330l506623,1299821v56570,32636,126195,32636,182765,l1104461,1060150v56570,-32637,91383,-93057,91383,-158330xe" fillcolor="#ffcc5e" stroked="f" strokeweight=".46344mm">
                      <v:stroke joinstyle="miter"/>
                      <v:path arrowok="t" o:connecttype="custom" o:connectlocs="1195844,901820;1195844,422478;1104461,264148;689388,24478;506623,24478;91383,264148;0,422478;0,901820;91383,1060150;506623,1299821;689388,1299821;1104461,1060150;1195844,901820" o:connectangles="0,0,0,0,0,0,0,0,0,0,0,0,0"/>
                    </v:shape>
                    <v:group id="Graphic 2" o:spid="_x0000_s2274" style="position:absolute;left:22961;top:13448;width:6969;height:6688" coordorigin="22961,13448" coordsize="6968,6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SauRd&#10;zAAAAOMAAAAPAAAAAAAAAAAAAAAAAKoCAABkcnMvZG93bnJldi54bWxQSwUGAAAAAAQABAD6AAAA&#10;owMAAAAA&#10;">
                      <v:group id="Graphic 2" o:spid="_x0000_s2275" style="position:absolute;left:22961;top:13448;width:6688;height:6688" coordorigin="22961,13448" coordsize="6688,6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9JkHG&#10;zAAAAOMAAAAPAAAAAAAAAAAAAAAAAKoCAABkcnMvZG93bnJldi54bWxQSwUGAAAAAAQABAD6AAAA&#10;owMAAAAA&#10;">
                        <v:shape id="Freeform: Shape 2074270046" o:spid="_x0000_s2276" style="position:absolute;left:22961;top:13448;width:6688;height:6688;rotation:-4216586fd;visibility:visible;mso-wrap-style:square;v-text-anchor:middle" coordsize="668802,668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1anssA&#10;AADjAAAADwAAAGRycy9kb3ducmV2LnhtbESPQUsDMRSE70L/Q3iCF7GJS2nLtmkpguBJ6VbQ3h6b&#10;Z7J0k2yT2EZ/fVMQPA4z8w2zXGfbsxOF2Hkn4XEsgJFrveqclvC+e36YA4sJncLeO5LwQxHWq9HN&#10;Emvlz25LpyZpViAu1ijBpDTUnMfWkMU49gO54n35YDEVGTRXAc8FbnteCTHlFjtXFgwO9GSoPTTf&#10;VsKbPu63r4039/ON/vgMv/nQhyzl3W3eLIAlyuk//Nd+URIqMZtUMyEmU7h+Kn+Ary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LzVqeywAAAOMAAAAPAAAAAAAAAAAAAAAAAJgC&#10;AABkcnMvZG93bnJldi54bWxQSwUGAAAAAAQABAD1AAAAkAMAAAAA&#10;" path="m668802,334401v,184685,-149716,334401,-334401,334401c149716,668802,,519086,,334401,,149716,149716,,334401,,519086,,668802,149716,668802,334401xe" fillcolor="#bababa" stroked="f" strokeweight=".46344mm">
                          <v:stroke joinstyle="miter"/>
                          <v:path arrowok="t" o:connecttype="custom" o:connectlocs="668802,334401;334401,668802;0,334401;334401,0;668802,334401" o:connectangles="0,0,0,0,0"/>
                        </v:shape>
                        <v:shape id="Freeform: Shape 2074270047" o:spid="_x0000_s2277" style="position:absolute;left:24229;top:14716;width:4154;height:4154;visibility:visible;mso-wrap-style:square;v-text-anchor:middle" coordsize="415407,415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BssoA&#10;AADjAAAADwAAAGRycy9kb3ducmV2LnhtbESPQUsDMRSE74L/ITzBm026VNeuTYsKC15E2nro8bF5&#10;Zhc3L0uSbXf/vREEj8PMfMNsdpPrxZlC7DxrWC4UCOLGm46ths9jffcIIiZkg71n0jBThN32+mqD&#10;lfEX3tP5kKzIEI4VamhTGiopY9OSw7jwA3H2vnxwmLIMVpqAlwx3vSyUepAOO84LLQ702lLzfRid&#10;hngfjvMorf0YT8ty/SLr+b3utb69mZ6fQCSa0n/4r/1mNBSqXBWlUqsSfj/lPyC3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BVwbLKAAAA4wAAAA8AAAAAAAAAAAAAAAAAmAIA&#10;AGRycy9kb3ducmV2LnhtbFBLBQYAAAAABAAEAPUAAACPAwAAAAA=&#10;" path="m415407,207704v,114711,-92992,207703,-207703,207703c92992,415407,,322415,,207704,,92992,92992,,207704,,322415,,415407,92992,415407,207704xe" stroked="f" strokeweight=".46344mm">
                          <v:stroke joinstyle="miter"/>
                          <v:path arrowok="t" o:connecttype="custom" o:connectlocs="415407,207704;207704,415407;0,207704;207704,0;415407,207704" o:connectangles="0,0,0,0,0"/>
                        </v:shape>
                      </v:group>
                      <v:shape id="TextBox 104" o:spid="_x0000_s2278" type="#_x0000_t202" style="position:absolute;left:23300;top:14258;width:6630;height:5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C3csYA&#10;AADjAAAADwAAAGRycy9kb3ducmV2LnhtbERPz2vCMBS+D/wfwhN2m4mlU1eNIg5hJ2VuDrw9mmdb&#10;bF5KE239781B2PHj+71Y9bYWN2p95VjDeKRAEOfOVFxo+P3Zvs1A+IBssHZMGu7kYbUcvCwwM67j&#10;b7odQiFiCPsMNZQhNJmUPi/Joh+5hjhyZ9daDBG2hTQtdjHc1jJRaiItVhwbSmxoU1J+OVythuPu&#10;fPpL1b74tO9N53ol2X5IrV+H/XoOIlAf/sVP95fRkKhpmkyVSuPo+Cn+Ab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C3csYAAADjAAAADwAAAAAAAAAAAAAAAACYAgAAZHJz&#10;L2Rvd25yZXYueG1sUEsFBgAAAAAEAAQA9QAAAIsDAAAAAA==&#10;" filled="f" stroked="f">
                        <v:textbox>
                          <w:txbxContent>
                            <w:p w:rsidR="00671334" w:rsidRDefault="00671334" w:rsidP="00BC2A7E">
                              <w:pPr>
                                <w:bidi w:val="0"/>
                                <w:textAlignment w:val="baseline"/>
                                <w:rPr>
                                  <w:rFonts w:ascii="Montserrat Black" w:hAnsi="Montserrat Black" w:cstheme="minorBidi"/>
                                  <w:color w:val="BABABA"/>
                                  <w:kern w:val="24"/>
                                  <w:sz w:val="30"/>
                                  <w:szCs w:val="30"/>
                                </w:rPr>
                              </w:pPr>
                              <w:r>
                                <w:rPr>
                                  <w:rFonts w:ascii="Montserrat Black" w:hAnsi="Montserrat Black" w:cstheme="minorBidi"/>
                                  <w:color w:val="BABABA"/>
                                  <w:kern w:val="24"/>
                                  <w:sz w:val="30"/>
                                  <w:szCs w:val="30"/>
                                </w:rPr>
                                <w:t>02</w:t>
                              </w:r>
                            </w:p>
                          </w:txbxContent>
                        </v:textbox>
                      </v:shape>
                    </v:group>
                  </v:group>
                  <v:shape id="TextBox 99" o:spid="_x0000_s2279" type="#_x0000_t202" style="position:absolute;left:6483;top:13940;width:15362;height:4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wS6coA&#10;AADjAAAADwAAAGRycy9kb3ducmV2LnhtbESPT2vCQBTE70K/w/IKveluQ9SaukpRBE8V0z/Q2yP7&#10;TEKzb0N2a+K37wqCx2FmfsMs14NtxJk6XzvW8DxRIIgLZ2ouNXx+7MYvIHxANtg4Jg0X8rBePYyW&#10;mBnX85HOeShFhLDPUEMVQptJ6YuKLPqJa4mjd3KdxRBlV0rTYR/htpGJUjNpsea4UGFLm4qK3/zP&#10;avh6P/18p+pQbu207d2gJNuF1PrpcXh7BRFoCPfwrb03GhI1T5O5UukCrp/iH5Cr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kcEunKAAAA4wAAAA8AAAAAAAAAAAAAAAAAmAIA&#10;AGRycy9kb3ducmV2LnhtbFBLBQYAAAAABAAEAPUAAACPAwAAAAA=&#10;" filled="f" stroked="f">
                    <v:textbo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تقييم المخاطر</w:t>
                          </w:r>
                        </w:p>
                      </w:txbxContent>
                    </v:textbox>
                  </v:shape>
                </v:group>
                <v:group id="Group 2074270050" o:spid="_x0000_s2280" style="position:absolute;left:20844;top:39739;width:31781;height:16846" coordorigin="20844,39739" coordsize="37559,199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KIh0g8oA&#10;AADjAAAADwAAAAAAAAAAAAAAAACqAgAAZHJzL2Rvd25yZXYueG1sUEsFBgAAAAAEAAQA+gAAAKED&#10;AAAAAA==&#10;">
                  <v:group id="Group 2074270051" o:spid="_x0000_s2281" style="position:absolute;left:20844;top:39739;width:22303;height:13243" coordorigin="20844,39739" coordsize="22303,13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fE0RjL&#10;AAAA4wAAAA8AAAAAAAAAAAAAAAAAqgIAAGRycy9kb3ducmV2LnhtbFBLBQYAAAAABAAEAPoAAACi&#10;AwAAAAA=&#10;">
                    <v:shape id="Freeform: Shape 2074270052" o:spid="_x0000_s2282" style="position:absolute;left:25806;top:45567;width:17341;height:1339;visibility:visible;mso-wrap-style:square;v-text-anchor:middle" coordsize="1734098,133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80k8wA&#10;AADjAAAADwAAAGRycy9kb3ducmV2LnhtbESPX0vDMBTF3wW/Q7iCby4x/ulWlw0ZDAoThlNGHy/N&#10;XVvW3NQm2+q3N4Lg4+Gc8zuc+XJ0nTjTEFrPBu4nCgRx5W3LtYHPj/XdFESIyBY7z2TgmwIsF9dX&#10;c8ytv/A7nXexFgnCIUcDTYx9LmWoGnIYJr4nTt7BDw5jkkMt7YCXBHed1Eo9S4ctp4UGe1o1VB13&#10;J2fgNN2uy7eiXBXZ7PC1eTju63Kjjbm9GV9fQEQa43/4r11YA1pljzpT6knD76f0B+TiB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wx80k8wAAADjAAAADwAAAAAAAAAAAAAAAACY&#10;AgAAZHJzL2Rvd25yZXYueG1sUEsFBgAAAAAEAAQA9QAAAJEDAAAAAA==&#10;" path="m1666984,133894r-1600037,c29959,133894,,103935,,66947,,29959,29959,,66947,l1667152,v36988,,66947,29959,66947,66947c1734099,103935,1704140,133894,1667152,133894r-168,xe" fillcolor="#50a3a7" stroked="f" strokeweight=".46344mm">
                      <v:stroke joinstyle="miter"/>
                      <v:path arrowok="t" o:connecttype="custom" o:connectlocs="1666984,133894;66947,133894;0,66947;66947,0;1667152,0;1734099,66947;1667152,133894" o:connectangles="0,0,0,0,0,0,0"/>
                    </v:shape>
                    <v:shape id="Freeform: Shape 2074270053" o:spid="_x0000_s2283" style="position:absolute;left:20844;top:39739;width:11958;height:13243;visibility:visible;mso-wrap-style:square;v-text-anchor:middle" coordsize="1195843,1324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REB8wA&#10;AADjAAAADwAAAGRycy9kb3ducmV2LnhtbESPQWvCQBSE7wX/w/IKvdXdxlZLdBWpLXgolGpFvD2y&#10;zySYfRuyrxr/fbdQ6HGYmW+Y2aL3jTpTF+vAFh6GBhRxEVzNpYWv7dv9M6goyA6bwGThShEW88HN&#10;DHMXLvxJ542UKkE45mihEmlzrWNRkcc4DC1x8o6h8yhJdqV2HV4S3Dc6M2asPdacFips6aWi4rT5&#10;9hZW613Qy/1IXg/vO7kW9dGt9h/W3t32yykooV7+w3/ttbOQmcljNjHmaQS/n9If0PM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5UREB8wAAADjAAAADwAAAAAAAAAAAAAAAACY&#10;AgAAZHJzL2Rvd25yZXYueG1sUEsFBgAAAAAEAAQA9QAAAJEDAAAAAA==&#10;" path="m1195844,901820r,-479342c1195844,357205,1161031,296785,1104461,264148l689221,24478v-56570,-32637,-126195,-32637,-182766,l91383,264148c34813,296785,,357205,,422478l,901820v,65273,34813,125693,91383,158330l506455,1299821v56571,32637,126196,32637,182766,l1104293,1060150v56571,-32637,91383,-93057,91383,-158330l1195844,901820xe" fillcolor="#3d8e92" stroked="f" strokeweight=".46344mm">
                      <v:stroke joinstyle="miter"/>
                      <v:path arrowok="t" o:connecttype="custom" o:connectlocs="1195844,901820;1195844,422478;1104461,264148;689221,24478;506455,24478;91383,264148;0,422478;0,901820;91383,1060150;506455,1299821;689221,1299821;1104293,1060150;1195676,901820" o:connectangles="0,0,0,0,0,0,0,0,0,0,0,0,0"/>
                    </v:shape>
                    <v:group id="Graphic 2" o:spid="_x0000_s2284" style="position:absolute;left:34168;top:43017;width:7697;height:6688" coordorigin="34168,43017" coordsize="7696,6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Xs3KA&#10;zAAAAOMAAAAPAAAAAAAAAAAAAAAAAKoCAABkcnMvZG93bnJldi54bWxQSwUGAAAAAAQABAD6AAAA&#10;owMAAAAA&#10;">
                      <v:group id="Graphic 2" o:spid="_x0000_s2285" style="position:absolute;left:34168;top:43017;width:6688;height:6688" coordorigin="34168,43017" coordsize="6688,6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4/9cb&#10;zAAAAOMAAAAPAAAAAAAAAAAAAAAAAKoCAABkcnMvZG93bnJldi54bWxQSwUGAAAAAAQABAD6AAAA&#10;owMAAAAA&#10;">
                        <v:shape id="Freeform: Shape 2074270056" o:spid="_x0000_s2286" style="position:absolute;left:34168;top:43017;width:6688;height:6688;rotation:-45;visibility:visible;mso-wrap-style:square;v-text-anchor:middle" coordsize="668802,668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DQ/8oA&#10;AADjAAAADwAAAGRycy9kb3ducmV2LnhtbESPQWsCMRSE74X+h/AK3mrSRVfZGqUIBS89NJX2+tg8&#10;dxc3L9sk1bW/vhGEHoeZ+YZZbUbXixOF2HnW8DRVIIhrbztuNOw/Xh+XIGJCtth7Jg0XirBZ39+t&#10;sLL+zO90MqkRGcKxQg1tSkMlZaxbchinfiDO3sEHhynL0Egb8JzhrpeFUqV02HFeaHGgbUv10fw4&#10;DfNLKvaf8eh+zax0vfnevn0Fo/XkYXx5BpFoTP/hW3tnNRRqMSsWSs1LuH7Kf0Cu/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sA0P/KAAAA4wAAAA8AAAAAAAAAAAAAAAAAmAIA&#10;AGRycy9kb3ducmV2LnhtbFBLBQYAAAAABAAEAPUAAACPAwAAAAA=&#10;" path="m668802,334401v,184685,-149716,334401,-334401,334401c149716,668802,,519086,,334401,,149717,149716,,334401,,519086,,668802,149717,668802,334401xe" fillcolor="#bababa" stroked="f" strokeweight=".46344mm">
                          <v:stroke joinstyle="miter"/>
                          <v:path arrowok="t" o:connecttype="custom" o:connectlocs="668802,334401;334401,668802;0,334401;334401,0;668802,334401" o:connectangles="0,0,0,0,0"/>
                        </v:shape>
                        <v:shape id="Freeform: Shape 2074270057" o:spid="_x0000_s2287" style="position:absolute;left:35436;top:44283;width:4154;height:4154;visibility:visible;mso-wrap-style:square;v-text-anchor:middle" coordsize="415407,415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xXb8oA&#10;AADjAAAADwAAAGRycy9kb3ducmV2LnhtbESPQUsDMRSE74L/ITzBm026WNeuTYsKC15E2nro8bF5&#10;Zhc3L0uSbXf/vREEj8PMfMNsdpPrxZlC7DxrWC4UCOLGm46ths9jffcIIiZkg71n0jBThN32+mqD&#10;lfEX3tP5kKzIEI4VamhTGiopY9OSw7jwA3H2vnxwmLIMVpqAlwx3vSyUepAOO84LLQ702lLzfRid&#10;hrgKx3mU1n6Mp2W5fpH1/F73Wt/eTM9PIBJN6T/8134zGgpV3helUqsSfj/lPyC3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WMV2/KAAAA4wAAAA8AAAAAAAAAAAAAAAAAmAIA&#10;AGRycy9kb3ducmV2LnhtbFBLBQYAAAAABAAEAPUAAACPAwAAAAA=&#10;" path="m415407,207704v,114711,-92992,207703,-207703,207703c92992,415407,,322415,,207704,,92992,92992,,207704,,322415,,415407,92992,415407,207704xe" stroked="f" strokeweight=".46344mm">
                          <v:stroke joinstyle="miter"/>
                          <v:path arrowok="t" o:connecttype="custom" o:connectlocs="415407,207704;207704,415407;0,207704;207704,0;415407,207704" o:connectangles="0,0,0,0,0"/>
                        </v:shape>
                      </v:group>
                      <v:shape id="TextBox 114" o:spid="_x0000_s2288" type="#_x0000_t202" style="position:absolute;left:34215;top:43802;width:7650;height:5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khr8YA&#10;AADjAAAADwAAAGRycy9kb3ducmV2LnhtbERPy4rCMBTdC/5DuII7TSw6ascoMoPgagaf4O7SXNsy&#10;zU1pou38/WQx4PJw3qtNZyvxpMaXjjVMxgoEceZMybmG82k3WoDwAdlg5Zg0/JKHzbrfW2FqXMsH&#10;eh5DLmII+xQ1FCHUqZQ+K8iiH7uaOHJ311gMETa5NA22MdxWMlHqTVosOTYUWNNHQdnP8WE1XL7u&#10;t+tUfeefdla3rlOS7VJqPRx023cQgbrwEv+790ZDoubTZK7ULI6On+If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4khr8YAAADjAAAADwAAAAAAAAAAAAAAAACYAgAAZHJz&#10;L2Rvd25yZXYueG1sUEsFBgAAAAAEAAQA9QAAAIsDAAAAAA==&#10;" filled="f" stroked="f">
                        <v:textbox>
                          <w:txbxContent>
                            <w:p w:rsidR="00671334" w:rsidRDefault="00671334" w:rsidP="00BC2A7E">
                              <w:pPr>
                                <w:bidi w:val="0"/>
                                <w:textAlignment w:val="baseline"/>
                                <w:rPr>
                                  <w:rFonts w:ascii="Montserrat Black" w:hAnsi="Montserrat Black" w:cstheme="minorBidi"/>
                                  <w:color w:val="BABABA"/>
                                  <w:kern w:val="24"/>
                                  <w:sz w:val="30"/>
                                  <w:szCs w:val="30"/>
                                </w:rPr>
                              </w:pPr>
                              <w:r>
                                <w:rPr>
                                  <w:rFonts w:ascii="Montserrat Black" w:hAnsi="Montserrat Black" w:cstheme="minorBidi"/>
                                  <w:color w:val="BABABA"/>
                                  <w:kern w:val="24"/>
                                  <w:sz w:val="30"/>
                                  <w:szCs w:val="30"/>
                                </w:rPr>
                                <w:t>05</w:t>
                              </w:r>
                            </w:p>
                          </w:txbxContent>
                        </v:textbox>
                      </v:shape>
                    </v:group>
                  </v:group>
                  <v:shape id="TextBox 109" o:spid="_x0000_s2289" type="#_x0000_t202" style="position:absolute;left:42209;top:44499;width:16194;height:15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WENMoA&#10;AADjAAAADwAAAGRycy9kb3ducmV2LnhtbESPT2vCQBTE7wW/w/IEb3XXoFXTbKRUhJ5a/NNCb4/s&#10;Mwlm34bsatJv3y0UPA4z8xsm2wy2ETfqfO1Yw2yqQBAXztRcajgdd48rED4gG2wck4Yf8rDJRw8Z&#10;psb1vKfbIZQiQtinqKEKoU2l9EVFFv3UtcTRO7vOYoiyK6XpsI9w28hEqSdpsea4UGFLrxUVl8PV&#10;avh8P39/zdVHubWLtneDkmzXUuvJeHh5BhFoCPfwf/vNaEjUcp4slVqs4e9T/AMy/w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zFhDTKAAAA4wAAAA8AAAAAAAAAAAAAAAAAmAIA&#10;AGRycy9kb3ducmV2LnhtbFBLBQYAAAAABAAEAPUAAACPAwAAAAA=&#10;" filled="f" stroked="f">
                    <v:textbo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المراجعة والتحديث المستمر</w:t>
                          </w:r>
                        </w:p>
                      </w:txbxContent>
                    </v:textbox>
                  </v:shape>
                </v:group>
                <v:shape id="Picture 2074270060" o:spid="_x0000_s2290" type="#_x0000_t75" style="position:absolute;left:28813;top:12461;width:6400;height:6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hEjrKAAAA4wAAAA8AAABkcnMvZG93bnJldi54bWxEj0FrwkAQhe+F/odlhN7qxhBqSV1FWgV7&#10;Em0pehuy0ySYnU2zWxP99Z1DwePw5n2Pb7YYXKPO1IXas4HJOAFFXHhbc2ng82P9+AwqRGSLjWcy&#10;cKEAi/n93Qxz63ve0XkfSyUQDjkaqGJsc61DUZHDMPYtsWTfvnMY5exKbTvsBe4anSbJk3ZYsyxU&#10;2NJrRcVp/+sM/PR4Hdp3fXn72mXFcaUP202TGfMwGpYvoCIN8fb8395YA2kyzdKpYMVCnMQH9PwP&#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GJhEjrKAAAA4wAAAA8AAAAAAAAA&#10;AAAAAAAAnwIAAGRycy9kb3ducmV2LnhtbFBLBQYAAAAABAAEAPcAAACWAwAAAAA=&#10;">
                  <v:imagedata r:id="rId169" o:title=""/>
                  <v:path arrowok="t"/>
                </v:shape>
                <v:shape id="Picture 2074270061" o:spid="_x0000_s2291" type="#_x0000_t75" style="position:absolute;left:23493;top:22643;width:5723;height:57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WlOvKAAAA4wAAAA8AAABkcnMvZG93bnJldi54bWxEj0FrwkAUhO+F/oflFbzV3QRRia5SFEV7&#10;KKjtwdsj+0xCs29jdtX4791CweMwM98w03lna3Gl1leONSR9BYI4d6biQsP3YfU+BuEDssHaMWm4&#10;k4f57PVliplxN97RdR8KESHsM9RQhtBkUvq8JIu+7xri6J1cazFE2RbStHiLcFvLVKmhtFhxXCix&#10;oUVJ+e/+YjWklyQ519vll1zkg+N4rU6f3Y/UuvfWfUxABOrCM/zf3pjYU6NBOorYBP4+xT8gZw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PlWlOvKAAAA4wAAAA8AAAAAAAAA&#10;AAAAAAAAnwIAAGRycy9kb3ducmV2LnhtbFBLBQYAAAAABAAEAPcAAACWAwAAAAA=&#10;">
                  <v:imagedata r:id="rId170" o:title="" grayscale="t" bilevel="t"/>
                  <v:path arrowok="t"/>
                </v:shape>
                <v:shape id="Picture 2074270062" o:spid="_x0000_s2292" type="#_x0000_t75" style="position:absolute;left:28959;top:33271;width:4956;height:4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hf6fLAAAA4wAAAA8AAABkcnMvZG93bnJldi54bWxEj91qwkAUhO8F32E5gjdSN0ZJJHUV8YeK&#10;FEq1D3DIniah2bMhu2rs03cLgpfDzHzDLFadqcWVWldZVjAZRyCIc6srLhR8nfcvcxDOI2usLZOC&#10;OzlYLfu9BWba3viTridfiABhl6GC0vsmk9LlJRl0Y9sQB+/btgZ9kG0hdYu3ADe1jKMokQYrDgsl&#10;NrQpKf85XYyC5Pg22m3d/Ozk6DCdvBfH++9HotRw0K1fQXjq/DP8aB+0gjhKZ3EasDH8fwp/QC7/&#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hoX+nywAAAOMAAAAPAAAAAAAA&#10;AAAAAAAAAJ8CAABkcnMvZG93bnJldi54bWxQSwUGAAAAAAQABAD3AAAAlwMAAAAA&#10;">
                  <v:imagedata r:id="rId171" o:title=""/>
                  <v:path arrowok="t"/>
                </v:shape>
                <v:shape id="Picture 2074270063" o:spid="_x0000_s2293" type="#_x0000_t75" style="position:absolute;left:22840;top:41761;width:7499;height:74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n8LCywAAAOMAAAAPAAAAAAAA&#10;AAAAAAAAAJ8CAABkcnMvZG93bnJldi54bWxQSwUGAAAAAAQABAD3AAAAlwMAAAAA&#10;">
                  <v:imagedata r:id="rId172" o:title="" gain="19661f" blacklevel="22938f"/>
                  <v:path arrowok="t"/>
                </v:shape>
                <v:shape id="Picture 2074270064" o:spid="_x0000_s2294" type="#_x0000_t75" style="position:absolute;left:23328;top:2658;width:5121;height:51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IwZzHAAAA4wAAAA8AAABkcnMvZG93bnJldi54bWxEj1FrwkAQhN8L/odjC30RvTNII6mnhELB&#10;V21/wJJbc8HcXsitGvvre4VCH4eZ+YbZ7qfQqxuNqYtsYbU0oIib6DpuLXx9fiw2oJIgO+wjk4UH&#10;JdjvZk9brFy885FuJ2lVhnCq0IIXGSqtU+MpYFrGgTh75zgGlCzHVrsR7xkeel0Y86oDdpwXPA70&#10;7qm5nK7BQjjUl01dipHv5jxfzQv/mNqjtS/PU/0GSmiS//Bf++AsFKZcF2XGruH3U/4Devc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dIwZzHAAAA4wAAAA8AAAAAAAAAAAAA&#10;AAAAnwIAAGRycy9kb3ducmV2LnhtbFBLBQYAAAAABAAEAPcAAACTAwAAAAA=&#10;">
                  <v:imagedata r:id="rId173" o:title="" gain="19661f" blacklevel="22938f"/>
                  <v:path arrowok="t"/>
                </v:shape>
                <w10:wrap anchorx="page"/>
                <w10:anchorlock/>
              </v:group>
            </w:pict>
          </mc:Fallback>
        </mc:AlternateContent>
      </w:r>
    </w:p>
    <w:p w:rsidR="009762C9" w:rsidRPr="006B556E" w:rsidRDefault="009762C9" w:rsidP="00611030">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2930DD5C" wp14:editId="233B906B">
                <wp:extent cx="5731510" cy="892088"/>
                <wp:effectExtent l="0" t="0" r="2540" b="22860"/>
                <wp:docPr id="207426846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64" name="مجموعة 47"/>
                        <wpg:cNvGrpSpPr/>
                        <wpg:grpSpPr>
                          <a:xfrm>
                            <a:off x="0" y="0"/>
                            <a:ext cx="5731510" cy="895351"/>
                            <a:chOff x="0" y="0"/>
                            <a:chExt cx="5878196" cy="918845"/>
                          </a:xfrm>
                        </wpg:grpSpPr>
                        <wpg:grpSp>
                          <wpg:cNvPr id="2074268465" name="مجموعة 48"/>
                          <wpg:cNvGrpSpPr/>
                          <wpg:grpSpPr>
                            <a:xfrm>
                              <a:off x="0" y="0"/>
                              <a:ext cx="5878196" cy="918845"/>
                              <a:chOff x="0" y="0"/>
                              <a:chExt cx="6240348" cy="919070"/>
                            </a:xfrm>
                          </wpg:grpSpPr>
                          <wpg:grpSp>
                            <wpg:cNvPr id="2074268466" name="مجموعة 49"/>
                            <wpg:cNvGrpSpPr/>
                            <wpg:grpSpPr>
                              <a:xfrm>
                                <a:off x="0" y="169208"/>
                                <a:ext cx="5433072" cy="580613"/>
                                <a:chOff x="0" y="169208"/>
                                <a:chExt cx="5433072" cy="580613"/>
                              </a:xfrm>
                            </wpg:grpSpPr>
                            <wps:wsp>
                              <wps:cNvPr id="20742684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6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70"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تحديد المخاطر الرقمية</w:t>
                                </w:r>
                              </w:p>
                            </w:txbxContent>
                          </wps:txbx>
                          <wps:bodyPr wrap="square" rtlCol="1">
                            <a:spAutoFit/>
                          </wps:bodyPr>
                        </wps:wsp>
                      </wpg:grpSp>
                      <pic:pic xmlns:pic="http://schemas.openxmlformats.org/drawingml/2006/picture">
                        <pic:nvPicPr>
                          <pic:cNvPr id="2074268471"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9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SxBH4w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xEsQR+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229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DfVF&#10;zAAAAOMAAAAPAAAAAAAAAAAAAAAAAKoCAABkcnMvZG93bnJldi54bWxQSwUGAAAAAAQABAD6AAAA&#10;owMAAAAA&#10;">
                  <v:group id="مجموعة 48" o:spid="_x0000_s229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7QVDe&#10;zAAAAOMAAAAPAAAAAAAAAAAAAAAAAKoCAABkcnMvZG93bnJldi54bWxQSwUGAAAAAAQABAD6AAAA&#10;owMAAAAA&#10;">
                    <v:group id="مجموعة 49" o:spid="_x0000_s229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Lk86p&#10;zAAAAOMAAAAPAAAAAAAAAAAAAAAAAKoCAABkcnMvZG93bnJldi54bWxQSwUGAAAAAAQABAD6AAAA&#10;owMAAAAA&#10;">
                      <v:shape id="شكل حر 50" o:spid="_x0000_s229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k0McoA&#10;AADjAAAADwAAAGRycy9kb3ducmV2LnhtbESPQWvCQBSE74X+h+UVems2TTVKdJVSEER6MLHF62P3&#10;mQSzb0N2q/HfdwsFj8PMfMMs16PtxIUG3zpW8JqkIIi1My3XCr4Om5c5CB+QDXaOScGNPKxXjw9L&#10;LIy7ckmXKtQiQtgXqKAJoS+k9Lohiz5xPXH0Tm6wGKIcamkGvEa47WSWprm02HJcaLCnj4b0ufqx&#10;CvLd9Ljf6820rLZvn56s+TYuKPX8NL4vQAQawz38394aBVk6m2T5fJLP4O9T/ANy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IJNDH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0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nI4cYA&#10;AADjAAAADwAAAGRycy9kb3ducmV2LnhtbERPz2vCMBS+C/sfwht4kZlatJPOKMMheNQqOz+bt7Ss&#10;eemarNb/3hwEjx/f79VmsI3oqfO1YwWzaQKCuHS6ZqPgfNq9LUH4gKyxcUwKbuRhs34ZrTDX7spH&#10;6otgRAxhn6OCKoQ2l9KXFVn0U9cSR+7HdRZDhJ2RusNrDLeNTJMkkxZrjg0VtrStqPwt/q0C/LOH&#10;74sLzvcXY74mi3aY6IVS49fh8wNEoCE8xQ/3XitIk/d5mi3nWRwdP8U/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nI4cYAAADjAAAADwAAAAAAAAAAAAAAAACYAgAAZHJz&#10;L2Rvd25yZXYueG1sUEsFBgAAAAAEAAQA9QAAAIsDAAAAAA==&#10;" fillcolor="#a5a5a5 [2092]" stroked="f" strokeweight="1pt">
                        <v:stroke joinstyle="miter"/>
                      </v:roundrect>
                    </v:group>
                    <v:oval id="شكل بيضاوي 52" o:spid="_x0000_s230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k1zssA&#10;AADjAAAADwAAAGRycy9kb3ducmV2LnhtbESPUUvDMBSF3wX/Q7iCby4xjLp1y4YogsKErdM9X5q7&#10;tqy5KU1cu39vBoKPh3POdzjL9ehacaY+NJ4NPE4UCOLS24YrA1/7t4cZiBCRLbaeycCFAqxXtzdL&#10;zK0feEfnIlYiQTjkaKCOsculDGVNDsPEd8TJO/reYUyyr6TtcUhw10qtVCYdNpwWauzopabyVPw4&#10;A9vT8fty+Nioz8oPRTa4V63t3pj7u/F5ASLSGP/Df+13a0Crp6nOZtNsDtdP6Q/I1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X2TXOywAAAOMAAAAPAAAAAAAAAAAAAAAAAJgC&#10;AABkcnMvZG93bnJldi54bWxQSwUGAAAAAAQABAD1AAAAkAMAAAAA&#10;" filled="f" strokecolor="#168489" strokeweight="1pt">
                      <v:stroke joinstyle="miter"/>
                    </v:oval>
                  </v:group>
                  <v:shape id="مربع نص 41" o:spid="_x0000_s230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xM6sgA&#10;AADjAAAADwAAAGRycy9kb3ducmV2LnhtbESPy2rDMBBF94X+g5hCd40UkybBjRJCH5BFN03c/WBN&#10;LBNrZKxp7Px9tSh0ebkvzmY3hU5daUhtZAvzmQFFXEfXcmOhOn08rUElQXbYRSYLN0qw297fbbB0&#10;ceQvuh6lUXmEU4kWvEhfap1qTwHTLPbE2TvHIaBkOTTaDTjm8dDpwpilDthyfvDY06un+nL8CRZE&#10;3H5+q95DOnxPn2+jN/UzVtY+Pkz7F1BCk/yH/9oHZ6Ewq0WxXC9WmSIzZR7Q2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TEzqyAAAAOMAAAAPAAAAAAAAAAAAAAAAAJgCAABk&#10;cnMvZG93bnJldi54bWxQSwUGAAAAAAQABAD1AAAAjQM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تحديد المخاطر الرقمية</w:t>
                          </w:r>
                        </w:p>
                      </w:txbxContent>
                    </v:textbox>
                  </v:shape>
                </v:group>
                <v:shape id="صورة 54" o:spid="_x0000_s230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3XoNHMAAAA4wAAAA8AAABkcnMvZG93bnJldi54bWxEj0FLw0AUhO+C/2F5gje7aSxNjN0WlQpC&#10;T21UPD6zzyR2923cXdv477uC4HGYmW+YxWq0RhzIh96xgukkA0HcON1zq+C5frwqQYSIrNE4JgU/&#10;FGC1PD9bYKXdkbd02MVWJAiHChV0MQ6VlKHpyGKYuIE4eR/OW4xJ+lZqj8cEt0bmWTaXFntOCx0O&#10;9NBRs999WwUbf//+eVO/mvpr+7YuzXXxsl9vlLq8GO9uQUQa43/4r/2kFeRZMcvn5ayYwu+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Tdeg0cwAAADjAAAADwAAAAAA&#10;AAAAAAAAAACfAgAAZHJzL2Rvd25yZXYueG1sUEsFBgAAAAAEAAQA9wAAAJgDAAAAAA==&#10;">
                  <v:imagedata r:id="rId81" o:title=""/>
                  <v:path arrowok="t"/>
                </v:shape>
                <w10:wrap anchorx="page"/>
                <w10:anchorlock/>
              </v:group>
            </w:pict>
          </mc:Fallback>
        </mc:AlternateContent>
      </w:r>
    </w:p>
    <w:p w:rsidR="00181023" w:rsidRPr="004800E1" w:rsidRDefault="00181023" w:rsidP="004800E1">
      <w:pPr>
        <w:spacing w:line="360" w:lineRule="auto"/>
        <w:rPr>
          <w:rFonts w:ascii="Sakkal Majalla" w:hAnsi="Sakkal Majalla"/>
          <w:sz w:val="32"/>
          <w:szCs w:val="32"/>
        </w:rPr>
      </w:pPr>
      <w:r w:rsidRPr="004800E1">
        <w:rPr>
          <w:rFonts w:ascii="Sakkal Majalla" w:hAnsi="Sakkal Majalla"/>
          <w:sz w:val="32"/>
          <w:szCs w:val="32"/>
          <w:rtl/>
        </w:rPr>
        <w:t>الخطوة الأولى في إدارة المخاطر هي التعرف على المخاطر المحتملة:</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الأمن السيبراني: التهديدات الإلكترونية مثل الهجمات والبرمجيات الخبيثة.</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الخصوصية: مخاطر انتهاك خصوصية البيانات الشخصية.</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التكنولوجيا: مخاطر فشل الأنظمة أو تعطلها.</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4E243D65" wp14:editId="796883C1">
                <wp:extent cx="5731510" cy="892088"/>
                <wp:effectExtent l="0" t="0" r="2540" b="22860"/>
                <wp:docPr id="207426847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73" name="مجموعة 47"/>
                        <wpg:cNvGrpSpPr/>
                        <wpg:grpSpPr>
                          <a:xfrm>
                            <a:off x="0" y="0"/>
                            <a:ext cx="5731510" cy="895351"/>
                            <a:chOff x="0" y="0"/>
                            <a:chExt cx="5878196" cy="918845"/>
                          </a:xfrm>
                        </wpg:grpSpPr>
                        <wpg:grpSp>
                          <wpg:cNvPr id="2074268474" name="مجموعة 48"/>
                          <wpg:cNvGrpSpPr/>
                          <wpg:grpSpPr>
                            <a:xfrm>
                              <a:off x="0" y="0"/>
                              <a:ext cx="5878196" cy="918845"/>
                              <a:chOff x="0" y="0"/>
                              <a:chExt cx="6240348" cy="919070"/>
                            </a:xfrm>
                          </wpg:grpSpPr>
                          <wpg:grpSp>
                            <wpg:cNvPr id="2074268475" name="مجموعة 49"/>
                            <wpg:cNvGrpSpPr/>
                            <wpg:grpSpPr>
                              <a:xfrm>
                                <a:off x="0" y="169208"/>
                                <a:ext cx="5433072" cy="580613"/>
                                <a:chOff x="0" y="169208"/>
                                <a:chExt cx="5433072" cy="580613"/>
                              </a:xfrm>
                            </wpg:grpSpPr>
                            <wps:wsp>
                              <wps:cNvPr id="20742684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79"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تقييم المخاطر</w:t>
                                </w:r>
                              </w:p>
                            </w:txbxContent>
                          </wps:txbx>
                          <wps:bodyPr wrap="square" rtlCol="1">
                            <a:spAutoFit/>
                          </wps:bodyPr>
                        </wps:wsp>
                      </wpg:grpSp>
                      <pic:pic xmlns:pic="http://schemas.openxmlformats.org/drawingml/2006/picture">
                        <pic:nvPicPr>
                          <pic:cNvPr id="2074268480"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0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R0Id3w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B9R0Id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230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ePfvs&#10;zAAAAOMAAAAPAAAAAAAAAAAAAAAAAKoCAABkcnMvZG93bnJldi54bWxQSwUGAAAAAAQABAD6AAAA&#10;owMAAAAA&#10;">
                  <v:group id="مجموعة 48" o:spid="_x0000_s230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R1GOY&#10;zAAAAOMAAAAPAAAAAAAAAAAAAAAAAKoCAABkcnMvZG93bnJldi54bWxQSwUGAAAAAAQABAD6AAAA&#10;owMAAAAA&#10;">
                    <v:group id="مجموعة 49" o:spid="_x0000_s230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mMYD&#10;zAAAAOMAAAAPAAAAAAAAAAAAAAAAAKoCAABkcnMvZG93bnJldi54bWxQSwUGAAAAAAQABAD6AAAA&#10;owMAAAAA&#10;">
                      <v:shape id="شكل حر 50" o:spid="_x0000_s230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wHd8oA&#10;AADjAAAADwAAAGRycy9kb3ducmV2LnhtbESPQWvCQBSE74X+h+UVems2TTVKdJVSEER6MLHF62P3&#10;mQSzb0N2q/HfdwsFj8PMfMMs16PtxIUG3zpW8JqkIIi1My3XCr4Om5c5CB+QDXaOScGNPKxXjw9L&#10;LIy7ckmXKtQiQtgXqKAJoS+k9Lohiz5xPXH0Tm6wGKIcamkGvEa47WSWprm02HJcaLCnj4b0ufqx&#10;CvLd9Ljf6820rLZvn56s+TYuKPX8NL4vQAQawz38394aBVk6m2T5fDLL4e9T/ANy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icB3f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0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KTsgA&#10;AADjAAAADwAAAGRycy9kb3ducmV2LnhtbESPQWvCQBSE7wX/w/IEL6KbBjWSuoq0CD1aLT0/s89N&#10;aPZtzG5j+u9dQfA4zMw3zGrT21p01PrKsYLXaQKCuHC6YqPg+7ibLEH4gKyxdkwK/snDZj14WWGu&#10;3ZW/qDsEIyKEfY4KyhCaXEpflGTRT11DHL2zay2GKFsjdYvXCLe1TJNkIS1WHBdKbOi9pOL38GcV&#10;4MXuf04uON+djPkYz5t+rOdKjYb99g1EoD48w4/2p1aQJtksXSxnWQb3T/EPyPU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T8pOyAAAAOMAAAAPAAAAAAAAAAAAAAAAAJgCAABk&#10;cnMvZG93bnJldi54bWxQSwUGAAAAAAQABAD1AAAAjQMAAAAA&#10;" fillcolor="#a5a5a5 [2092]" stroked="f" strokeweight="1pt">
                        <v:stroke joinstyle="miter"/>
                      </v:roundrect>
                    </v:group>
                    <v:oval id="شكل بيضاوي 52" o:spid="_x0000_s231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GiMcA&#10;AADjAAAADwAAAGRycy9kb3ducmV2LnhtbERPXWvCMBR9H+w/hCvsbSYGqVKNIhuDDSbM6vZ8aa5t&#10;sbkpTWbrv18ehD0ezvd6O7pWXKkPjWcDs6kCQVx623Bl4HR8e16CCBHZYuuZDNwowHbz+LDG3PqB&#10;D3QtYiVSCIccDdQxdrmUoazJYZj6jjhxZ987jAn2lbQ9DinctVIrlUmHDaeGGjt6qam8FL/OwNfl&#10;/H37+fhU+8oPRTa4V63t0ZinybhbgYg0xn/x3f1uDWi1mOtsOV+k0elT+gNy8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1MBojHAAAA4wAAAA8AAAAAAAAAAAAAAAAAmAIAAGRy&#10;cy9kb3ducmV2LnhtbFBLBQYAAAAABAAEAPUAAACMAwAAAAA=&#10;" filled="f" strokecolor="#168489" strokeweight="1pt">
                      <v:stroke joinstyle="miter"/>
                    </v:oval>
                  </v:group>
                  <v:shape id="مربع نص 41" o:spid="_x0000_s231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bld8kA&#10;AADjAAAADwAAAGRycy9kb3ducmV2LnhtbESPzU7DMBCE70i8g7VI3KjdqLQl1K0qfqQeuLSE+ype&#10;4oh4HcVLk749RkLiOJqZbzSb3RQ6daYhtZEtzGcGFHEdXcuNher99W4NKgmywy4yWbhQgt32+mqD&#10;pYsjH+l8kkZlCKcSLXiRvtQ61Z4CplnsibP3GYeAkuXQaDfgmOGh04UxSx2w5bzgsacnT/XX6TtY&#10;EHH7+aV6CenwMb09j97U91hZe3sz7R9BCU3yH/5rH5yFwqwWxXK9WD3A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Hbld8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تقييم المخاطر</w:t>
                          </w:r>
                        </w:p>
                      </w:txbxContent>
                    </v:textbox>
                  </v:shape>
                </v:group>
                <v:shape id="صورة 54" o:spid="_x0000_s231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XTnVtywAAAOMAAAAPAAAAAAAA&#10;AAAAAAAAAJ8CAABkcnMvZG93bnJldi54bWxQSwUGAAAAAAQABAD3AAAAlwMAAAAA&#10;">
                  <v:imagedata r:id="rId81"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6B556E">
        <w:rPr>
          <w:rFonts w:ascii="Sakkal Majalla" w:hAnsi="Sakkal Majalla"/>
          <w:sz w:val="32"/>
          <w:szCs w:val="32"/>
          <w:rtl/>
        </w:rPr>
        <w:t>بعد تحديد المخاطر، يجب تقييم تأثيرها المحتمل على المؤسسة:</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تحليل التأثير: تقدير مدى تأثير كل خطر على العمليات والأداء.</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تحديد الأولويات: ترتيب المخاطر حسب شدتها واحتمالية حدوثها.</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9130653" wp14:editId="4EB43066">
                <wp:extent cx="5731510" cy="892088"/>
                <wp:effectExtent l="0" t="0" r="2540" b="22860"/>
                <wp:docPr id="207426848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82" name="مجموعة 47"/>
                        <wpg:cNvGrpSpPr/>
                        <wpg:grpSpPr>
                          <a:xfrm>
                            <a:off x="0" y="0"/>
                            <a:ext cx="5731510" cy="895351"/>
                            <a:chOff x="0" y="0"/>
                            <a:chExt cx="5878196" cy="918845"/>
                          </a:xfrm>
                        </wpg:grpSpPr>
                        <wpg:grpSp>
                          <wpg:cNvPr id="2074268483" name="مجموعة 48"/>
                          <wpg:cNvGrpSpPr/>
                          <wpg:grpSpPr>
                            <a:xfrm>
                              <a:off x="0" y="0"/>
                              <a:ext cx="5878196" cy="918845"/>
                              <a:chOff x="0" y="0"/>
                              <a:chExt cx="6240348" cy="919070"/>
                            </a:xfrm>
                          </wpg:grpSpPr>
                          <wpg:grpSp>
                            <wpg:cNvPr id="2074268484" name="مجموعة 49"/>
                            <wpg:cNvGrpSpPr/>
                            <wpg:grpSpPr>
                              <a:xfrm>
                                <a:off x="0" y="169208"/>
                                <a:ext cx="5433072" cy="580613"/>
                                <a:chOff x="0" y="169208"/>
                                <a:chExt cx="5433072" cy="580613"/>
                              </a:xfrm>
                            </wpg:grpSpPr>
                            <wps:wsp>
                              <wps:cNvPr id="20742684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8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88"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تطوير استراتيجيات التخفيف</w:t>
                                </w:r>
                              </w:p>
                            </w:txbxContent>
                          </wps:txbx>
                          <wps:bodyPr wrap="square" rtlCol="1">
                            <a:spAutoFit/>
                          </wps:bodyPr>
                        </wps:wsp>
                      </wpg:grpSp>
                      <pic:pic xmlns:pic="http://schemas.openxmlformats.org/drawingml/2006/picture">
                        <pic:nvPicPr>
                          <pic:cNvPr id="2074268489"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1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tQ0M4Q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F21DQz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231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EpC5Q&#10;zAAAAOMAAAAPAAAAAAAAAAAAAAAAAKoCAABkcnMvZG93bnJldi54bWxQSwUGAAAAAAQABAD6AAAA&#10;owMAAAAA&#10;">
                  <v:group id="مجموعة 48" o:spid="_x0000_s231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r6IvL&#10;zAAAAOMAAAAPAAAAAAAAAAAAAAAAAKoCAABkcnMvZG93bnJldi54bWxQSwUGAAAAAAQABAD6AAAA&#10;owMAAAAA&#10;">
                    <v:group id="مجموعة 49" o:spid="_x0000_s231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kARO/&#10;zAAAAOMAAAAPAAAAAAAAAAAAAAAAAKoCAABkcnMvZG93bnJldi54bWxQSwUGAAAAAAQABAD6AAAA&#10;owMAAAAA&#10;">
                      <v:shape id="شكل حر 50" o:spid="_x0000_s231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vpJ8oA&#10;AADjAAAADwAAAGRycy9kb3ducmV2LnhtbESPQWvCQBSE7wX/w/IEb3VjNGlIXUUEQUoPGi29PrLP&#10;JJh9G7Krpv++Wyh4HGbmG2a5Hkwr7tS7xrKC2TQCQVxa3XCl4HzavWYgnEfW2FomBT/kYL0avSwx&#10;1/bBR7oXvhIBwi5HBbX3XS6lK2sy6Ka2Iw7exfYGfZB9JXWPjwA3rYyjKJUGGw4LNXa0ram8Fjej&#10;IP1Ivg+Hcpcci/3805HRX9p6pSbjYfMOwtPgn+H/9l4riKO3RZxmiyyBv0/hD8jV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2b6Sf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1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Yf8skA&#10;AADjAAAADwAAAGRycy9kb3ducmV2LnhtbESPT2vCQBTE70K/w/IKvYhuGjQN0VWkpeCx/qHnZ/a5&#10;CWbfxuw2xm/fLRQ8DjPzG2a5Hmwjeup87VjB6zQBQVw6XbNRcDx8TnIQPiBrbByTgjt5WK+eRkss&#10;tLvxjvp9MCJC2BeooAqhLaT0ZUUW/dS1xNE7u85iiLIzUnd4i3DbyDRJMmmx5rhQYUvvFZWX/Y9V&#10;gFf79X1ywfn+ZMzHeN4OYz1X6uV52CxABBrCI/zf3moFafI2S7N8lmfw9yn+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dYf8skAAADjAAAADwAAAAAAAAAAAAAAAACYAgAA&#10;ZHJzL2Rvd25yZXYueG1sUEsFBgAAAAAEAAQA9QAAAI4DAAAAAA==&#10;" fillcolor="#a5a5a5 [2092]" stroked="f" strokeweight="1pt">
                        <v:stroke joinstyle="miter"/>
                      </v:roundrect>
                    </v:group>
                    <v:oval id="شكل بيضاوي 52" o:spid="_x0000_s231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bi3coA&#10;AADjAAAADwAAAGRycy9kb3ducmV2LnhtbESPUUvDMBSF3wX/Q7iCby4xjK7UZUMUYYKC66bPl+au&#10;LWtuSpOt3b83grDHwznnO5zlenKdONMQWs8GHmcKBHHlbcu1gf3u7SEHESKyxc4zGbhQgPXq9maJ&#10;hfUjb+lcxlokCIcCDTQx9oWUoWrIYZj5njh5Bz84jEkOtbQDjgnuOqmVyqTDltNCgz29NFQdy5Mz&#10;8HU8fF9+3j/UZ+3HMhvdq9Z2Z8z93fT8BCLSFK/h//bGGtBqMddZPs8X8Pcp/Q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kG4t3KAAAA4wAAAA8AAAAAAAAAAAAAAAAAmAIA&#10;AGRycy9kb3ducmV2LnhtbFBLBQYAAAAABAAEAPUAAACPAwAAAAA=&#10;" filled="f" strokecolor="#168489" strokeweight="1pt">
                      <v:stroke joinstyle="miter"/>
                    </v:oval>
                  </v:group>
                  <v:shape id="مربع نص 41" o:spid="_x0000_s232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8wy8YA&#10;AADjAAAADwAAAGRycy9kb3ducmV2LnhtbERPO0/DMBDekfgP1iGxUbtRKVGoW1U8pA4slLCf4msc&#10;NT5H8dGk/x4PSIyfvvdmN4deXWhMXWQLy4UBRdxE13Frof56fyhBJUF22EcmC1dKsNve3mywcnHi&#10;T7ocpVU5hFOFFrzIUGmdGk8B0yIOxJk7xTGgZDi22o045fDQ68KYtQ7YcW7wONCLp+Z8/AkWRNx+&#10;ea3fQjp8zx+vkzfNI9bW3t/N+2dQQrP8i//cB2ehME+rYl2uyjw6f8p/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u8wy8YAAADjAAAADwAAAAAAAAAAAAAAAACYAgAAZHJz&#10;L2Rvd25yZXYueG1sUEsFBgAAAAAEAAQA9QAAAIs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تطوير استراتيجيات التخفيف</w:t>
                          </w:r>
                        </w:p>
                      </w:txbxContent>
                    </v:textbox>
                  </v:shape>
                </v:group>
                <v:shape id="صورة 54" o:spid="_x0000_s232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IZ03PDNAAAA4wAAAA8AAAAA&#10;AAAAAAAAAAAAnwIAAGRycy9kb3ducmV2LnhtbFBLBQYAAAAABAAEAPcAAACZAwAAAAA=&#10;">
                  <v:imagedata r:id="rId81"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F94661">
        <w:rPr>
          <w:rFonts w:ascii="Sakkal Majalla" w:hAnsi="Sakkal Majalla"/>
          <w:b/>
          <w:bCs/>
          <w:sz w:val="32"/>
          <w:szCs w:val="32"/>
          <w:rtl/>
        </w:rPr>
        <w:t xml:space="preserve"> </w:t>
      </w:r>
      <w:r w:rsidRPr="006B556E">
        <w:rPr>
          <w:rFonts w:ascii="Sakkal Majalla" w:hAnsi="Sakkal Majalla"/>
          <w:sz w:val="32"/>
          <w:szCs w:val="32"/>
          <w:rtl/>
        </w:rPr>
        <w:t>يشمل تطوير استراتيجيات لتقليل تأثير المخاطر:</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إجراءات الأمان: تطبيق تقنيات حماية قوية مثل الجدران النارية والتشفير.</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التدريب والتوعية: توعية الموظفين حول أهمية الأمن السيبراني وطرق الوقاية.</w:t>
      </w:r>
    </w:p>
    <w:p w:rsidR="00181023" w:rsidRPr="00D75CDD" w:rsidRDefault="009762C9" w:rsidP="00611030">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349843F4" wp14:editId="0602A8B6">
                <wp:extent cx="5731510" cy="892088"/>
                <wp:effectExtent l="0" t="0" r="2540" b="22860"/>
                <wp:docPr id="207426849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91" name="مجموعة 47"/>
                        <wpg:cNvGrpSpPr/>
                        <wpg:grpSpPr>
                          <a:xfrm>
                            <a:off x="0" y="0"/>
                            <a:ext cx="5731510" cy="895351"/>
                            <a:chOff x="0" y="0"/>
                            <a:chExt cx="5878196" cy="918845"/>
                          </a:xfrm>
                        </wpg:grpSpPr>
                        <wpg:grpSp>
                          <wpg:cNvPr id="2074268492" name="مجموعة 48"/>
                          <wpg:cNvGrpSpPr/>
                          <wpg:grpSpPr>
                            <a:xfrm>
                              <a:off x="0" y="0"/>
                              <a:ext cx="5878196" cy="918845"/>
                              <a:chOff x="0" y="0"/>
                              <a:chExt cx="6240348" cy="919070"/>
                            </a:xfrm>
                          </wpg:grpSpPr>
                          <wpg:grpSp>
                            <wpg:cNvPr id="2074268493" name="مجموعة 49"/>
                            <wpg:cNvGrpSpPr/>
                            <wpg:grpSpPr>
                              <a:xfrm>
                                <a:off x="0" y="169208"/>
                                <a:ext cx="5433072" cy="580613"/>
                                <a:chOff x="0" y="169208"/>
                                <a:chExt cx="5433072" cy="580613"/>
                              </a:xfrm>
                            </wpg:grpSpPr>
                            <wps:wsp>
                              <wps:cNvPr id="20742684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97"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الاستجابة للمخاطر</w:t>
                                </w:r>
                              </w:p>
                            </w:txbxContent>
                          </wps:txbx>
                          <wps:bodyPr wrap="square" rtlCol="1">
                            <a:spAutoFit/>
                          </wps:bodyPr>
                        </wps:wsp>
                      </wpg:grpSp>
                      <pic:pic xmlns:pic="http://schemas.openxmlformats.org/drawingml/2006/picture">
                        <pic:nvPicPr>
                          <pic:cNvPr id="2074268498"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2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oBVM3w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A4oBVM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232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xryb6&#10;zAAAAOMAAAAPAAAAAAAAAAAAAAAAAKoCAABkcnMvZG93bnJldi54bWxQSwUGAAAAAAQABAD6AAAA&#10;owMAAAAA&#10;">
                  <v:group id="مجموعة 48" o:spid="_x0000_s232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BfbiN&#10;zAAAAOMAAAAPAAAAAAAAAAAAAAAAAKoCAABkcnMvZG93bnJldi54bWxQSwUGAAAAAAQABAD6AAAA&#10;owMAAAAA&#10;">
                    <v:group id="مجموعة 49" o:spid="_x0000_s232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LjEd&#10;Fs0AAADjAAAADwAAAAAAAAAAAAAAAACqAgAAZHJzL2Rvd25yZXYueG1sUEsFBgAAAAAEAAQA+gAA&#10;AKQDAAAAAA==&#10;">
                      <v:shape id="شكل حر 50" o:spid="_x0000_s232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7aYcoA&#10;AADjAAAADwAAAGRycy9kb3ducmV2LnhtbESPQWvCQBSE74L/YXlCb7ppGqNNXaUUBBEPGpVeH9nX&#10;JDT7NmS3mv57VxA8DjPzDbNY9aYRF+pcbVnB6yQCQVxYXXOp4HRcj+cgnEfW2FgmBf/kYLUcDhaY&#10;aXvlA11yX4oAYZehgsr7NpPSFRUZdBPbEgfvx3YGfZBdKXWH1wA3jYyjKJUGaw4LFbb0VVHxm/8Z&#10;Bel2+r3fF+vpId+87RwZfdbWK/Uy6j8/QHjq/TP8aG+0gjiaJXE6T94TuH8Kf0A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cO2mH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2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0XWMkA&#10;AADjAAAADwAAAGRycy9kb3ducmV2LnhtbESPT2vCQBTE7wW/w/IEL6Ibg/FPdJViKfTYqnh+Zp+b&#10;YPZtmt3G9Nt3C4Ueh5n5DbPd97YWHbW+cqxgNk1AEBdOV2wUnE+vkxUIH5A11o5JwTd52O8GT1vM&#10;tXvwB3XHYESEsM9RQRlCk0vpi5Is+qlriKN3c63FEGVrpG7xEeG2lmmSLKTFiuNCiQ0dSiruxy+r&#10;AD/t++XqgvPd1ZiXcdb0Y50pNRr2zxsQgfrwH/5rv2kFabKcp4vVfJ3B76f4B+Tu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N0XWMkAAADjAAAADwAAAAAAAAAAAAAAAACYAgAA&#10;ZHJzL2Rvd25yZXYueG1sUEsFBgAAAAAEAAQA9QAAAI4DAAAAAA==&#10;" fillcolor="#a5a5a5 [2092]" stroked="f" strokeweight="1pt">
                        <v:stroke joinstyle="miter"/>
                      </v:roundrect>
                    </v:group>
                    <v:oval id="شكل بيضاوي 52" o:spid="_x0000_s232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PRm8sA&#10;AADjAAAADwAAAGRycy9kb3ducmV2LnhtbESPUUvDMBSF3wX/Q7iCby4xjLp1y4YogsKErdM9X5q7&#10;tqy5KU1cu39vBoKPh3POdzjL9ehacaY+NJ4NPE4UCOLS24YrA1/7t4cZiBCRLbaeycCFAqxXtzdL&#10;zK0feEfnIlYiQTjkaKCOsculDGVNDsPEd8TJO/reYUyyr6TtcUhw10qtVCYdNpwWauzopabyVPw4&#10;A9vT8fty+Nioz8oPRTa4V63t3pj7u/F5ASLSGP/Df+13a0Crp6nOZtN5BtdP6Q/I1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Tk9GbywAAAOMAAAAPAAAAAAAAAAAAAAAAAJgC&#10;AABkcnMvZG93bnJldi54bWxQSwUGAAAAAAQABAD1AAAAkAMAAAAA&#10;" filled="f" strokecolor="#168489" strokeweight="1pt">
                      <v:stroke joinstyle="miter"/>
                    </v:oval>
                  </v:group>
                  <v:shape id="مربع نص 41" o:spid="_x0000_s232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kyZMkA&#10;AADjAAAADwAAAGRycy9kb3ducmV2LnhtbESPzU7DMBCE70i8g7VI3KjdqLQl1K0qfqQeuLSE+ype&#10;4oh4HcVLk749RkLiOJqZbzSb3RQ6daYhtZEtzGcGFHEdXcuNher99W4NKgmywy4yWbhQgt32+mqD&#10;pYsjH+l8kkZlCKcSLXiRvtQ61Z4CplnsibP3GYeAkuXQaDfgmOGh04UxSx2w5bzgsacnT/XX6TtY&#10;EHH7+aV6CenwMb09j97U91hZe3sz7R9BCU3yH/5rH5yFwqwWxXK9eFjB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qkyZM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الاستجابة للمخاطر</w:t>
                          </w:r>
                        </w:p>
                      </w:txbxContent>
                    </v:textbox>
                  </v:shape>
                </v:group>
                <v:shape id="صورة 54" o:spid="_x0000_s233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h77bJAAAA4wAAAA8AAABkcnMvZG93bnJldi54bWxET89PwjAUvpvwPzSPxJt0TAJjUogaTEw4&#10;wdR4fK7PbdC+zrbC/O/twcTjl+/3ajNYI87kQ+dYwXSSgSCune64UfBSPd0UIEJE1mgck4IfCrBZ&#10;j65WWGp34T2dD7ERKYRDiQraGPtSylC3ZDFMXE+cuE/nLcYEfSO1x0sKt0bmWTaXFjtODS329NhS&#10;fTp8WwU7//BxXFZvpvrav28Lc7t4PW13Sl2Ph/s7EJGG+C/+cz9rBXm2mOXzYrZMo9On9Afk+h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bOHvtskAAADjAAAADwAAAAAAAAAA&#10;AAAAAACfAgAAZHJzL2Rvd25yZXYueG1sUEsFBgAAAAAEAAQA9wAAAJUDAAAAAA==&#10;">
                  <v:imagedata r:id="rId81"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6B556E">
        <w:rPr>
          <w:rFonts w:ascii="Sakkal Majalla" w:hAnsi="Sakkal Majalla"/>
          <w:sz w:val="32"/>
          <w:szCs w:val="32"/>
          <w:rtl/>
        </w:rPr>
        <w:t>تحتاج المؤسسات إلى خطط واضحة للاستجابة عند حدوث المخاطر:</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خطط الطوارئ: إعداد خطط للتعامل مع الأزمات المفاجئة.</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التعافي السريع: وضع استراتيجيات لاستعادة العمليات بسرعة بعد التعرض لأي خطر.</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16541587" wp14:editId="73E790DD">
                <wp:extent cx="5731510" cy="892088"/>
                <wp:effectExtent l="0" t="0" r="2540" b="22860"/>
                <wp:docPr id="207426849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00" name="مجموعة 47"/>
                        <wpg:cNvGrpSpPr/>
                        <wpg:grpSpPr>
                          <a:xfrm>
                            <a:off x="0" y="0"/>
                            <a:ext cx="5731510" cy="895351"/>
                            <a:chOff x="0" y="0"/>
                            <a:chExt cx="5878196" cy="918845"/>
                          </a:xfrm>
                        </wpg:grpSpPr>
                        <wpg:grpSp>
                          <wpg:cNvPr id="2074268501" name="مجموعة 48"/>
                          <wpg:cNvGrpSpPr/>
                          <wpg:grpSpPr>
                            <a:xfrm>
                              <a:off x="0" y="0"/>
                              <a:ext cx="5878196" cy="918845"/>
                              <a:chOff x="0" y="0"/>
                              <a:chExt cx="6240348" cy="919070"/>
                            </a:xfrm>
                          </wpg:grpSpPr>
                          <wpg:grpSp>
                            <wpg:cNvPr id="2074268502" name="مجموعة 49"/>
                            <wpg:cNvGrpSpPr/>
                            <wpg:grpSpPr>
                              <a:xfrm>
                                <a:off x="0" y="169208"/>
                                <a:ext cx="5433072" cy="580613"/>
                                <a:chOff x="0" y="169208"/>
                                <a:chExt cx="5433072" cy="580613"/>
                              </a:xfrm>
                            </wpg:grpSpPr>
                            <wps:wsp>
                              <wps:cNvPr id="20742685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0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06"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المراجعة والتحديث المستمر</w:t>
                                </w:r>
                              </w:p>
                            </w:txbxContent>
                          </wps:txbx>
                          <wps:bodyPr wrap="square" rtlCol="1">
                            <a:spAutoFit/>
                          </wps:bodyPr>
                        </wps:wsp>
                      </wpg:grpSp>
                      <pic:pic xmlns:pic="http://schemas.openxmlformats.org/drawingml/2006/picture">
                        <pic:nvPicPr>
                          <pic:cNvPr id="2074268507"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3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ERlux3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233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QAgZe8oA&#10;AADjAAAADwAAAAAAAAAAAAAAAACqAgAAZHJzL2Rvd25yZXYueG1sUEsFBgAAAAAEAAQA+gAAAKED&#10;AAAAAA==&#10;">
                  <v:group id="مجموعة 48" o:spid="_x0000_s233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vRLzg&#10;zAAAAOMAAAAPAAAAAAAAAAAAAAAAAKoCAABkcnMvZG93bnJldi54bWxQSwUGAAAAAAQABAD6AAAA&#10;owMAAAAA&#10;">
                    <v:group id="مجموعة 49" o:spid="_x0000_s233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fliKX&#10;zAAAAOMAAAAPAAAAAAAAAAAAAAAAAKoCAABkcnMvZG93bnJldi54bWxQSwUGAAAAAAQABAD6AAAA&#10;owMAAAAA&#10;">
                      <v:shape id="شكل حر 50" o:spid="_x0000_s233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zYD8oA&#10;AADjAAAADwAAAGRycy9kb3ducmV2LnhtbESPQWvCQBSE7wX/w/IKvdXdxiZKdBUpCFJ60Kh4fWSf&#10;STD7NmS3mv77bqHgcZiZb5jFarCtuFHvG8ca3sYKBHHpTMOVhuNh8zoD4QOywdYxafghD6vl6GmB&#10;uXF33tOtCJWIEPY5aqhD6HIpfVmTRT92HXH0Lq63GKLsK2l6vEe4bWWiVCYtNhwXauzoo6byWnxb&#10;Ddlnet7tyk26L7aTL0/WnIwLWr88D+s5iEBDeIT/21ujIVHT9ySbpWoCf5/iH5DL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YM2A/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3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oo2ckA&#10;AADjAAAADwAAAGRycy9kb3ducmV2LnhtbESPQWsCMRSE74X+h/AKXkSTLq6VrVGkIvTY2tLzc/PM&#10;Lt28rJu4bv99Iwgeh5n5hlmuB9eInrpQe9bwPFUgiEtvarYavr92kwWIEJENNp5Jwx8FWK8eH5ZY&#10;GH/hT+r30YoE4VCghirGtpAylBU5DFPfEifv6DuHMcnOStPhJcFdIzOl5tJhzWmhwpbeKip/92en&#10;AU/u4+fgow/9wdrtOG+Hscm1Hj0Nm1cQkYZ4D9/a70ZDpl5m2XyRqxlcP6U/IF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Xoo2ckAAADjAAAADwAAAAAAAAAAAAAAAACYAgAA&#10;ZHJzL2Rvd25yZXYueG1sUEsFBgAAAAAEAAQA9QAAAI4DAAAAAA==&#10;" fillcolor="#a5a5a5 [2092]" stroked="f" strokeweight="1pt">
                        <v:stroke joinstyle="miter"/>
                      </v:roundrect>
                    </v:group>
                    <v:oval id="شكل بيضاوي 52" o:spid="_x0000_s233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V9soA&#10;AADjAAAADwAAAGRycy9kb3ducmV2LnhtbESPUUvDMBSF3wX/Q7gD31yy4LrRLRuiCAoKW6d7vjR3&#10;bVlzU5q4dv/eCIKPh3POdzjr7ehacaE+NJ4NzKYKBHHpbcOVgc/Dy/0SRIjIFlvPZOBKAbab25s1&#10;5tYPvKdLESuRIBxyNFDH2OVShrImh2HqO+LknXzvMCbZV9L2OCS4a6VWKpMOG04LNXb0VFN5Lr6d&#10;gd359HU9vr2rj8oPRTa4Z63twZi7yfi4AhFpjP/hv/arNaDV4kFny7maw++n9Afk5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2q1fbKAAAA4wAAAA8AAAAAAAAAAAAAAAAAmAIA&#10;AGRycy9kb3ducmV2LnhtbFBLBQYAAAAABAAEAPUAAACPAwAAAAA=&#10;" filled="f" strokecolor="#168489" strokeweight="1pt">
                      <v:stroke joinstyle="miter"/>
                    </v:oval>
                  </v:group>
                  <v:shape id="مربع نص 41" o:spid="_x0000_s233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4N5ckA&#10;AADjAAAADwAAAGRycy9kb3ducmV2LnhtbESPzWrDMBCE74W+g9hCb40U07jBjRJCfyCHXpq498Xa&#10;WqbWyljb2Hn7qlDocZiZb5jNbg69OtOYusgWlgsDiriJruPWQn16vVuDSoLssI9MFi6UYLe9vtpg&#10;5eLE73Q+SqsyhFOFFrzIUGmdGk8B0yIOxNn7jGNAyXJstRtxyvDQ68KYUgfsOC94HOjJU/N1/A4W&#10;RNx+ealfQjp8zG/PkzfNCmtrb2/m/SMooVn+w3/tg7NQmIf7olyvTAm/n/If0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w4N5c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المراجعة والتحديث المستمر</w:t>
                          </w:r>
                        </w:p>
                      </w:txbxContent>
                    </v:textbox>
                  </v:shape>
                </v:group>
                <v:shape id="صورة 54" o:spid="_x0000_s233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IOV4d7NAAAA4wAAAA8AAAAA&#10;AAAAAAAAAAAAnwIAAGRycy9kb3ducmV2LnhtbFBLBQYAAAAABAAEAPcAAACZAwAAAAA=&#10;">
                  <v:imagedata r:id="rId81"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6B556E">
        <w:rPr>
          <w:rFonts w:ascii="Sakkal Majalla" w:hAnsi="Sakkal Majalla"/>
          <w:sz w:val="32"/>
          <w:szCs w:val="32"/>
          <w:rtl/>
        </w:rPr>
        <w:t>إدارة المخاطر عملية ديناميكية تتطلب مراجعة مستمرة:</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التقييم الدوري: مراجعة وتحديث استراتيجيات المخاطر بشكل دوري.</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مواكبة التطورات: متابعة المستجدات التقنية وتحديث الإجراءات الأمنية وفقا</w:t>
      </w:r>
      <w:r w:rsidRPr="004800E1">
        <w:rPr>
          <w:rFonts w:ascii="Sakkal Majalla" w:hAnsi="Sakkal Majalla" w:cs="Sakkal Majalla" w:hint="cs"/>
          <w:sz w:val="32"/>
          <w:szCs w:val="32"/>
          <w:rtl/>
        </w:rPr>
        <w:t>ً</w:t>
      </w:r>
      <w:r w:rsidRPr="004800E1">
        <w:rPr>
          <w:rFonts w:ascii="Sakkal Majalla" w:hAnsi="Sakkal Majalla" w:cs="Sakkal Majalla"/>
          <w:sz w:val="32"/>
          <w:szCs w:val="32"/>
          <w:rtl/>
        </w:rPr>
        <w:t xml:space="preserve"> لها.</w:t>
      </w:r>
    </w:p>
    <w:p w:rsidR="00181023" w:rsidRPr="004800E1" w:rsidRDefault="00181023" w:rsidP="004800E1">
      <w:pPr>
        <w:spacing w:line="360" w:lineRule="auto"/>
        <w:rPr>
          <w:rFonts w:ascii="Sakkal Majalla" w:hAnsi="Sakkal Majalla"/>
          <w:sz w:val="32"/>
          <w:szCs w:val="32"/>
          <w:rtl/>
        </w:rPr>
      </w:pPr>
      <w:r w:rsidRPr="004800E1">
        <w:rPr>
          <w:rFonts w:ascii="Sakkal Majalla" w:hAnsi="Sakkal Majalla"/>
          <w:sz w:val="32"/>
          <w:szCs w:val="32"/>
          <w:rtl/>
        </w:rPr>
        <w:t>خلاصة القول: تعتبر إدارة المخاطر في البيئة الرقمية عنصرا</w:t>
      </w:r>
      <w:r w:rsidRPr="004800E1">
        <w:rPr>
          <w:rFonts w:ascii="Sakkal Majalla" w:hAnsi="Sakkal Majalla" w:hint="cs"/>
          <w:sz w:val="32"/>
          <w:szCs w:val="32"/>
          <w:rtl/>
        </w:rPr>
        <w:t>ً</w:t>
      </w:r>
      <w:r w:rsidRPr="004800E1">
        <w:rPr>
          <w:rFonts w:ascii="Sakkal Majalla" w:hAnsi="Sakkal Majalla"/>
          <w:sz w:val="32"/>
          <w:szCs w:val="32"/>
          <w:rtl/>
        </w:rPr>
        <w:t xml:space="preserve"> أساسيا</w:t>
      </w:r>
      <w:r w:rsidRPr="004800E1">
        <w:rPr>
          <w:rFonts w:ascii="Sakkal Majalla" w:hAnsi="Sakkal Majalla" w:hint="cs"/>
          <w:sz w:val="32"/>
          <w:szCs w:val="32"/>
          <w:rtl/>
        </w:rPr>
        <w:t>ً</w:t>
      </w:r>
      <w:r w:rsidRPr="004800E1">
        <w:rPr>
          <w:rFonts w:ascii="Sakkal Majalla" w:hAnsi="Sakkal Majalla"/>
          <w:sz w:val="32"/>
          <w:szCs w:val="32"/>
          <w:rtl/>
        </w:rPr>
        <w:t xml:space="preserve"> لضمان أمان واستقرار المؤسسات. من خلال تحديد المخاطر، تقييمها، وضع استراتيجيات للتخفيف، والاستجابة الفع</w:t>
      </w:r>
      <w:r w:rsidRPr="004800E1">
        <w:rPr>
          <w:rFonts w:ascii="Sakkal Majalla" w:hAnsi="Sakkal Majalla" w:hint="cs"/>
          <w:sz w:val="32"/>
          <w:szCs w:val="32"/>
          <w:rtl/>
        </w:rPr>
        <w:t>ّ</w:t>
      </w:r>
      <w:r w:rsidRPr="004800E1">
        <w:rPr>
          <w:rFonts w:ascii="Sakkal Majalla" w:hAnsi="Sakkal Majalla"/>
          <w:sz w:val="32"/>
          <w:szCs w:val="32"/>
          <w:rtl/>
        </w:rPr>
        <w:t>الة، يمكن للمؤسسات حماية أصولها وتحقيق النجاح في العصر الرقمي.</w:t>
      </w:r>
    </w:p>
    <w:tbl>
      <w:tblPr>
        <w:tblStyle w:val="TableGrid"/>
        <w:bidiVisual/>
        <w:tblW w:w="9251"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271"/>
      </w:tblGrid>
      <w:tr w:rsidR="007B119E" w:rsidRPr="00563DBD" w:rsidTr="009762C9">
        <w:tc>
          <w:tcPr>
            <w:tcW w:w="1980" w:type="dxa"/>
            <w:tcBorders>
              <w:right w:val="single" w:sz="36" w:space="0" w:color="168489"/>
            </w:tcBorders>
            <w:shd w:val="clear" w:color="auto" w:fill="F2F2F2" w:themeFill="background1" w:themeFillShade="F2"/>
            <w:vAlign w:val="center"/>
          </w:tcPr>
          <w:p w:rsidR="007B119E" w:rsidRPr="008113E1" w:rsidRDefault="007B119E" w:rsidP="00671334">
            <w:pPr>
              <w:pStyle w:val="a1"/>
              <w:pageBreakBefore/>
              <w:jc w:val="center"/>
              <w:rPr>
                <w:rtl/>
              </w:rPr>
            </w:pPr>
            <w:r w:rsidRPr="008113E1">
              <w:rPr>
                <w:noProof/>
                <w:rtl/>
              </w:rPr>
              <w:lastRenderedPageBreak/>
              <w:drawing>
                <wp:inline distT="0" distB="0" distL="0" distR="0" wp14:anchorId="07BF5290" wp14:editId="51CF0067">
                  <wp:extent cx="563984" cy="563914"/>
                  <wp:effectExtent l="0" t="0" r="7620" b="7620"/>
                  <wp:docPr id="2074268249" name="Picture 2074268249"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71" w:type="dxa"/>
            <w:vMerge w:val="restart"/>
            <w:tcBorders>
              <w:left w:val="single" w:sz="36" w:space="0" w:color="168489"/>
            </w:tcBorders>
            <w:shd w:val="clear" w:color="auto" w:fill="F2F2F2" w:themeFill="background1" w:themeFillShade="F2"/>
            <w:vAlign w:val="center"/>
          </w:tcPr>
          <w:p w:rsidR="007B119E" w:rsidRPr="007B119E" w:rsidRDefault="007B119E" w:rsidP="007B119E">
            <w:pPr>
              <w:jc w:val="center"/>
              <w:rPr>
                <w:rFonts w:ascii="Adobe Arabic" w:eastAsia="Times New Roman" w:hAnsi="Adobe Arabic" w:cs="Adobe Arabic"/>
                <w:b/>
                <w:bCs/>
                <w:color w:val="168489"/>
                <w:kern w:val="24"/>
                <w:sz w:val="44"/>
                <w:szCs w:val="44"/>
                <w:rtl/>
                <w:lang w:bidi="ar-SY"/>
              </w:rPr>
            </w:pPr>
            <w:r w:rsidRPr="007B119E">
              <w:rPr>
                <w:rFonts w:ascii="Adobe Arabic" w:eastAsia="Times New Roman" w:hAnsi="Adobe Arabic" w:cs="Adobe Arabic"/>
                <w:b/>
                <w:bCs/>
                <w:color w:val="168489"/>
                <w:kern w:val="24"/>
                <w:sz w:val="44"/>
                <w:szCs w:val="44"/>
                <w:rtl/>
                <w:lang w:bidi="ar-SY"/>
              </w:rPr>
              <w:t>كيف يمكن للمؤسسات تحقيق التوازن بين الابتكار وإدارة المخاطر في البيئة الرقمية؟</w:t>
            </w:r>
          </w:p>
        </w:tc>
      </w:tr>
      <w:tr w:rsidR="007B119E" w:rsidTr="009762C9">
        <w:tc>
          <w:tcPr>
            <w:tcW w:w="1980" w:type="dxa"/>
            <w:tcBorders>
              <w:right w:val="single" w:sz="36" w:space="0" w:color="168489"/>
            </w:tcBorders>
            <w:shd w:val="clear" w:color="auto" w:fill="F2F2F2" w:themeFill="background1" w:themeFillShade="F2"/>
            <w:vAlign w:val="center"/>
          </w:tcPr>
          <w:p w:rsidR="007B119E" w:rsidRPr="008113E1" w:rsidRDefault="007B119E" w:rsidP="00671334">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71" w:type="dxa"/>
            <w:vMerge/>
            <w:tcBorders>
              <w:left w:val="single" w:sz="36" w:space="0" w:color="168489"/>
            </w:tcBorders>
          </w:tcPr>
          <w:p w:rsidR="007B119E" w:rsidRDefault="007B119E" w:rsidP="00671334">
            <w:pPr>
              <w:pStyle w:val="a1"/>
              <w:rPr>
                <w:rtl/>
              </w:rPr>
            </w:pPr>
          </w:p>
        </w:tc>
      </w:tr>
      <w:tr w:rsidR="007B119E" w:rsidRPr="00895D2F" w:rsidTr="009762C9">
        <w:tc>
          <w:tcPr>
            <w:tcW w:w="9251" w:type="dxa"/>
            <w:gridSpan w:val="2"/>
          </w:tcPr>
          <w:p w:rsidR="007B119E" w:rsidRPr="000C553B" w:rsidRDefault="007B119E" w:rsidP="007B119E">
            <w:pPr>
              <w:jc w:val="left"/>
              <w:rPr>
                <w:rFonts w:ascii="Sakkal Majalla" w:hAnsi="Sakkal Majalla"/>
                <w:b/>
                <w:bCs/>
                <w:color w:val="C00000"/>
                <w:sz w:val="32"/>
                <w:szCs w:val="32"/>
                <w:rtl/>
              </w:rPr>
            </w:pPr>
            <w:r w:rsidRPr="000C553B">
              <w:rPr>
                <w:rFonts w:ascii="Sakkal Majalla" w:hAnsi="Sakkal Majalla" w:hint="cs"/>
                <w:b/>
                <w:bCs/>
                <w:color w:val="C00000"/>
                <w:sz w:val="32"/>
                <w:szCs w:val="32"/>
                <w:rtl/>
              </w:rPr>
              <w:t>الحل:</w:t>
            </w:r>
          </w:p>
          <w:p w:rsidR="007B119E" w:rsidRPr="007B119E" w:rsidRDefault="007B119E">
            <w:pPr>
              <w:pStyle w:val="a2"/>
              <w:numPr>
                <w:ilvl w:val="1"/>
                <w:numId w:val="4"/>
              </w:numPr>
              <w:spacing w:line="360" w:lineRule="auto"/>
              <w:ind w:left="576" w:hanging="576"/>
              <w:rPr>
                <w:rtl/>
              </w:rPr>
            </w:pPr>
            <w:r w:rsidRPr="007B119E">
              <w:rPr>
                <w:rFonts w:hint="eastAsia"/>
                <w:rtl/>
              </w:rPr>
              <w:t>وضع</w:t>
            </w:r>
            <w:r w:rsidRPr="007B119E">
              <w:rPr>
                <w:rtl/>
              </w:rPr>
              <w:t xml:space="preserve"> </w:t>
            </w:r>
            <w:r w:rsidRPr="007B119E">
              <w:rPr>
                <w:rFonts w:hint="eastAsia"/>
                <w:rtl/>
              </w:rPr>
              <w:t>إستراتيجية</w:t>
            </w:r>
            <w:r w:rsidRPr="007B119E">
              <w:rPr>
                <w:rtl/>
              </w:rPr>
              <w:t xml:space="preserve"> </w:t>
            </w:r>
            <w:r w:rsidRPr="007B119E">
              <w:rPr>
                <w:rFonts w:hint="eastAsia"/>
                <w:rtl/>
              </w:rPr>
              <w:t>واضحة</w:t>
            </w:r>
            <w:r w:rsidRPr="007B119E">
              <w:rPr>
                <w:rtl/>
              </w:rPr>
              <w:t xml:space="preserve"> </w:t>
            </w:r>
            <w:r w:rsidRPr="007B119E">
              <w:rPr>
                <w:rFonts w:hint="eastAsia"/>
                <w:rtl/>
              </w:rPr>
              <w:t>للابتكار</w:t>
            </w:r>
            <w:r w:rsidRPr="007B119E">
              <w:rPr>
                <w:rtl/>
              </w:rPr>
              <w:t xml:space="preserve"> </w:t>
            </w:r>
            <w:r w:rsidRPr="007B119E">
              <w:rPr>
                <w:rFonts w:hint="eastAsia"/>
                <w:rtl/>
              </w:rPr>
              <w:t>الرقمي</w:t>
            </w:r>
            <w:r w:rsidRPr="007B119E">
              <w:rPr>
                <w:rtl/>
              </w:rPr>
              <w:t xml:space="preserve"> </w:t>
            </w:r>
            <w:r w:rsidRPr="007B119E">
              <w:rPr>
                <w:rFonts w:hint="eastAsia"/>
                <w:rtl/>
              </w:rPr>
              <w:t>تحدد</w:t>
            </w:r>
            <w:r w:rsidRPr="007B119E">
              <w:rPr>
                <w:rtl/>
              </w:rPr>
              <w:t xml:space="preserve"> </w:t>
            </w:r>
            <w:r w:rsidRPr="007B119E">
              <w:rPr>
                <w:rFonts w:hint="eastAsia"/>
                <w:rtl/>
              </w:rPr>
              <w:t>أهدافها</w:t>
            </w:r>
            <w:r w:rsidRPr="007B119E">
              <w:rPr>
                <w:rtl/>
              </w:rPr>
              <w:t xml:space="preserve"> </w:t>
            </w:r>
            <w:r w:rsidRPr="007B119E">
              <w:rPr>
                <w:rFonts w:hint="eastAsia"/>
                <w:rtl/>
              </w:rPr>
              <w:t>وأولوياتها</w:t>
            </w:r>
            <w:r w:rsidRPr="007B119E">
              <w:rPr>
                <w:rtl/>
              </w:rPr>
              <w:t xml:space="preserve"> </w:t>
            </w:r>
            <w:r w:rsidRPr="007B119E">
              <w:rPr>
                <w:rFonts w:hint="eastAsia"/>
                <w:rtl/>
              </w:rPr>
              <w:t>والمجالات</w:t>
            </w:r>
            <w:r w:rsidRPr="007B119E">
              <w:rPr>
                <w:rtl/>
              </w:rPr>
              <w:t xml:space="preserve"> </w:t>
            </w:r>
            <w:r w:rsidRPr="007B119E">
              <w:rPr>
                <w:rFonts w:hint="eastAsia"/>
                <w:rtl/>
              </w:rPr>
              <w:t>التي</w:t>
            </w:r>
            <w:r w:rsidRPr="007B119E">
              <w:rPr>
                <w:rtl/>
              </w:rPr>
              <w:t xml:space="preserve"> </w:t>
            </w:r>
            <w:r w:rsidRPr="007B119E">
              <w:rPr>
                <w:rFonts w:hint="eastAsia"/>
                <w:rtl/>
              </w:rPr>
              <w:t>سيتم</w:t>
            </w:r>
            <w:r w:rsidRPr="007B119E">
              <w:rPr>
                <w:rtl/>
              </w:rPr>
              <w:t xml:space="preserve"> </w:t>
            </w:r>
            <w:r w:rsidRPr="007B119E">
              <w:rPr>
                <w:rFonts w:hint="eastAsia"/>
                <w:rtl/>
              </w:rPr>
              <w:t>التركيز</w:t>
            </w:r>
            <w:r w:rsidRPr="007B119E">
              <w:rPr>
                <w:rtl/>
              </w:rPr>
              <w:t xml:space="preserve"> </w:t>
            </w:r>
            <w:r w:rsidRPr="007B119E">
              <w:rPr>
                <w:rFonts w:hint="eastAsia"/>
                <w:rtl/>
              </w:rPr>
              <w:t>عليها</w:t>
            </w:r>
            <w:r w:rsidRPr="007B119E">
              <w:rPr>
                <w:rtl/>
              </w:rPr>
              <w:t xml:space="preserve">. </w:t>
            </w:r>
          </w:p>
          <w:p w:rsidR="007B119E" w:rsidRPr="007B119E" w:rsidRDefault="007B119E">
            <w:pPr>
              <w:pStyle w:val="a2"/>
              <w:numPr>
                <w:ilvl w:val="1"/>
                <w:numId w:val="4"/>
              </w:numPr>
              <w:spacing w:line="360" w:lineRule="auto"/>
              <w:ind w:left="576" w:hanging="576"/>
              <w:rPr>
                <w:rtl/>
              </w:rPr>
            </w:pPr>
            <w:r w:rsidRPr="007B119E">
              <w:rPr>
                <w:rFonts w:hint="eastAsia"/>
                <w:rtl/>
              </w:rPr>
              <w:t>إنشاء</w:t>
            </w:r>
            <w:r w:rsidRPr="007B119E">
              <w:rPr>
                <w:rtl/>
              </w:rPr>
              <w:t xml:space="preserve"> </w:t>
            </w:r>
            <w:r w:rsidRPr="007B119E">
              <w:rPr>
                <w:rFonts w:hint="eastAsia"/>
                <w:rtl/>
              </w:rPr>
              <w:t>فريق</w:t>
            </w:r>
            <w:r w:rsidRPr="007B119E">
              <w:rPr>
                <w:rtl/>
              </w:rPr>
              <w:t xml:space="preserve"> </w:t>
            </w:r>
            <w:r w:rsidRPr="007B119E">
              <w:rPr>
                <w:rFonts w:hint="eastAsia"/>
                <w:rtl/>
              </w:rPr>
              <w:t>متخصص</w:t>
            </w:r>
            <w:r w:rsidRPr="007B119E">
              <w:rPr>
                <w:rtl/>
              </w:rPr>
              <w:t xml:space="preserve"> </w:t>
            </w:r>
            <w:r w:rsidRPr="007B119E">
              <w:rPr>
                <w:rFonts w:hint="eastAsia"/>
                <w:rtl/>
              </w:rPr>
              <w:t>لإدارة</w:t>
            </w:r>
            <w:r w:rsidRPr="007B119E">
              <w:rPr>
                <w:rtl/>
              </w:rPr>
              <w:t xml:space="preserve"> </w:t>
            </w:r>
            <w:r w:rsidRPr="007B119E">
              <w:rPr>
                <w:rFonts w:hint="eastAsia"/>
                <w:rtl/>
              </w:rPr>
              <w:t>المخاطر</w:t>
            </w:r>
            <w:r w:rsidRPr="007B119E">
              <w:rPr>
                <w:rtl/>
              </w:rPr>
              <w:t xml:space="preserve"> </w:t>
            </w:r>
            <w:r w:rsidRPr="007B119E">
              <w:rPr>
                <w:rFonts w:hint="eastAsia"/>
                <w:rtl/>
              </w:rPr>
              <w:t>الرقمية</w:t>
            </w:r>
            <w:r w:rsidRPr="007B119E">
              <w:rPr>
                <w:rtl/>
              </w:rPr>
              <w:t xml:space="preserve"> </w:t>
            </w:r>
            <w:r w:rsidRPr="007B119E">
              <w:rPr>
                <w:rFonts w:hint="eastAsia"/>
                <w:rtl/>
              </w:rPr>
              <w:t>لمراقبة</w:t>
            </w:r>
            <w:r w:rsidRPr="007B119E">
              <w:rPr>
                <w:rtl/>
              </w:rPr>
              <w:t xml:space="preserve"> </w:t>
            </w:r>
            <w:r w:rsidRPr="007B119E">
              <w:rPr>
                <w:rFonts w:hint="eastAsia"/>
                <w:rtl/>
              </w:rPr>
              <w:t>المخاطر</w:t>
            </w:r>
            <w:r w:rsidRPr="007B119E">
              <w:rPr>
                <w:rtl/>
              </w:rPr>
              <w:t xml:space="preserve"> </w:t>
            </w:r>
            <w:r w:rsidRPr="007B119E">
              <w:rPr>
                <w:rFonts w:hint="eastAsia"/>
                <w:rtl/>
              </w:rPr>
              <w:t>المرتبطة</w:t>
            </w:r>
            <w:r w:rsidRPr="007B119E">
              <w:rPr>
                <w:rtl/>
              </w:rPr>
              <w:t xml:space="preserve"> </w:t>
            </w:r>
            <w:r w:rsidRPr="007B119E">
              <w:rPr>
                <w:rFonts w:hint="eastAsia"/>
                <w:rtl/>
              </w:rPr>
              <w:t>بمبادرات</w:t>
            </w:r>
            <w:r w:rsidRPr="007B119E">
              <w:rPr>
                <w:rtl/>
              </w:rPr>
              <w:t xml:space="preserve"> </w:t>
            </w:r>
            <w:r w:rsidRPr="007B119E">
              <w:rPr>
                <w:rFonts w:hint="eastAsia"/>
                <w:rtl/>
              </w:rPr>
              <w:t>الابتكار</w:t>
            </w:r>
            <w:r w:rsidRPr="007B119E">
              <w:rPr>
                <w:rtl/>
              </w:rPr>
              <w:t xml:space="preserve"> </w:t>
            </w:r>
            <w:r w:rsidRPr="007B119E">
              <w:rPr>
                <w:rFonts w:hint="eastAsia"/>
                <w:rtl/>
              </w:rPr>
              <w:t>ووضع</w:t>
            </w:r>
            <w:r w:rsidRPr="007B119E">
              <w:rPr>
                <w:rtl/>
              </w:rPr>
              <w:t xml:space="preserve"> </w:t>
            </w:r>
            <w:r w:rsidRPr="007B119E">
              <w:rPr>
                <w:rFonts w:hint="eastAsia"/>
                <w:rtl/>
              </w:rPr>
              <w:t>خطط</w:t>
            </w:r>
            <w:r w:rsidRPr="007B119E">
              <w:rPr>
                <w:rtl/>
              </w:rPr>
              <w:t xml:space="preserve"> </w:t>
            </w:r>
            <w:r w:rsidRPr="007B119E">
              <w:rPr>
                <w:rFonts w:hint="eastAsia"/>
                <w:rtl/>
              </w:rPr>
              <w:t>لمواجهتها</w:t>
            </w:r>
            <w:r w:rsidRPr="007B119E">
              <w:rPr>
                <w:rtl/>
              </w:rPr>
              <w:t>.</w:t>
            </w:r>
          </w:p>
          <w:p w:rsidR="007B119E" w:rsidRPr="007B119E" w:rsidRDefault="007B119E">
            <w:pPr>
              <w:pStyle w:val="a2"/>
              <w:numPr>
                <w:ilvl w:val="1"/>
                <w:numId w:val="4"/>
              </w:numPr>
              <w:spacing w:line="360" w:lineRule="auto"/>
              <w:ind w:left="576" w:hanging="576"/>
              <w:rPr>
                <w:rtl/>
              </w:rPr>
            </w:pPr>
            <w:r w:rsidRPr="007B119E">
              <w:rPr>
                <w:rFonts w:hint="eastAsia"/>
                <w:rtl/>
              </w:rPr>
              <w:t>اعتماد</w:t>
            </w:r>
            <w:r w:rsidRPr="007B119E">
              <w:rPr>
                <w:rtl/>
              </w:rPr>
              <w:t xml:space="preserve"> </w:t>
            </w:r>
            <w:r w:rsidRPr="007B119E">
              <w:rPr>
                <w:rFonts w:hint="eastAsia"/>
                <w:rtl/>
              </w:rPr>
              <w:t>نهج</w:t>
            </w:r>
            <w:r w:rsidRPr="007B119E">
              <w:rPr>
                <w:rtl/>
              </w:rPr>
              <w:t xml:space="preserve"> </w:t>
            </w:r>
            <w:r w:rsidRPr="007B119E">
              <w:rPr>
                <w:rFonts w:hint="eastAsia"/>
                <w:rtl/>
              </w:rPr>
              <w:t>تدريجي</w:t>
            </w:r>
            <w:r w:rsidRPr="007B119E">
              <w:rPr>
                <w:rtl/>
              </w:rPr>
              <w:t xml:space="preserve"> </w:t>
            </w:r>
            <w:r w:rsidRPr="007B119E">
              <w:rPr>
                <w:rFonts w:hint="eastAsia"/>
                <w:rtl/>
              </w:rPr>
              <w:t>وتجريبي</w:t>
            </w:r>
            <w:r w:rsidRPr="007B119E">
              <w:rPr>
                <w:rtl/>
              </w:rPr>
              <w:t xml:space="preserve"> </w:t>
            </w:r>
            <w:r w:rsidRPr="007B119E">
              <w:rPr>
                <w:rFonts w:hint="eastAsia"/>
                <w:rtl/>
              </w:rPr>
              <w:t>للابتكار</w:t>
            </w:r>
            <w:r w:rsidRPr="007B119E">
              <w:rPr>
                <w:rtl/>
              </w:rPr>
              <w:t xml:space="preserve"> </w:t>
            </w:r>
            <w:r w:rsidRPr="007B119E">
              <w:rPr>
                <w:rFonts w:hint="eastAsia"/>
                <w:rtl/>
              </w:rPr>
              <w:t>حيث</w:t>
            </w:r>
            <w:r w:rsidRPr="007B119E">
              <w:rPr>
                <w:rtl/>
              </w:rPr>
              <w:t xml:space="preserve"> </w:t>
            </w:r>
            <w:r w:rsidRPr="007B119E">
              <w:rPr>
                <w:rFonts w:hint="eastAsia"/>
                <w:rtl/>
              </w:rPr>
              <w:t>يتم</w:t>
            </w:r>
            <w:r w:rsidRPr="007B119E">
              <w:rPr>
                <w:rtl/>
              </w:rPr>
              <w:t xml:space="preserve"> </w:t>
            </w:r>
            <w:r w:rsidRPr="007B119E">
              <w:rPr>
                <w:rFonts w:hint="eastAsia"/>
                <w:rtl/>
              </w:rPr>
              <w:t>إطلاق</w:t>
            </w:r>
            <w:r w:rsidRPr="007B119E">
              <w:rPr>
                <w:rtl/>
              </w:rPr>
              <w:t xml:space="preserve"> </w:t>
            </w:r>
            <w:r w:rsidRPr="007B119E">
              <w:rPr>
                <w:rFonts w:hint="eastAsia"/>
                <w:rtl/>
              </w:rPr>
              <w:t>مبادرات</w:t>
            </w:r>
            <w:r w:rsidRPr="007B119E">
              <w:rPr>
                <w:rtl/>
              </w:rPr>
              <w:t xml:space="preserve"> </w:t>
            </w:r>
            <w:r w:rsidRPr="007B119E">
              <w:rPr>
                <w:rFonts w:hint="eastAsia"/>
                <w:rtl/>
              </w:rPr>
              <w:t>بحجم</w:t>
            </w:r>
            <w:r w:rsidRPr="007B119E">
              <w:rPr>
                <w:rtl/>
              </w:rPr>
              <w:t xml:space="preserve"> </w:t>
            </w:r>
            <w:r w:rsidRPr="007B119E">
              <w:rPr>
                <w:rFonts w:hint="eastAsia"/>
                <w:rtl/>
              </w:rPr>
              <w:t>ونطاق</w:t>
            </w:r>
            <w:r w:rsidRPr="007B119E">
              <w:rPr>
                <w:rtl/>
              </w:rPr>
              <w:t xml:space="preserve"> </w:t>
            </w:r>
            <w:r w:rsidRPr="007B119E">
              <w:rPr>
                <w:rFonts w:hint="eastAsia"/>
                <w:rtl/>
              </w:rPr>
              <w:t>محدودين</w:t>
            </w:r>
            <w:r w:rsidRPr="007B119E">
              <w:rPr>
                <w:rtl/>
              </w:rPr>
              <w:t xml:space="preserve"> </w:t>
            </w:r>
            <w:r w:rsidRPr="007B119E">
              <w:rPr>
                <w:rFonts w:hint="eastAsia"/>
                <w:rtl/>
              </w:rPr>
              <w:t>أولاً</w:t>
            </w:r>
            <w:r w:rsidRPr="007B119E">
              <w:rPr>
                <w:rtl/>
              </w:rPr>
              <w:t xml:space="preserve"> </w:t>
            </w:r>
            <w:r w:rsidRPr="007B119E">
              <w:rPr>
                <w:rFonts w:hint="eastAsia"/>
                <w:rtl/>
              </w:rPr>
              <w:t>قبل</w:t>
            </w:r>
            <w:r w:rsidRPr="007B119E">
              <w:rPr>
                <w:rtl/>
              </w:rPr>
              <w:t xml:space="preserve"> </w:t>
            </w:r>
            <w:r w:rsidRPr="007B119E">
              <w:rPr>
                <w:rFonts w:hint="eastAsia"/>
                <w:rtl/>
              </w:rPr>
              <w:t>التوسع</w:t>
            </w:r>
            <w:r w:rsidRPr="007B119E">
              <w:rPr>
                <w:rtl/>
              </w:rPr>
              <w:t>.</w:t>
            </w:r>
          </w:p>
          <w:p w:rsidR="007B119E" w:rsidRPr="007B119E" w:rsidRDefault="007B119E">
            <w:pPr>
              <w:pStyle w:val="a2"/>
              <w:numPr>
                <w:ilvl w:val="1"/>
                <w:numId w:val="4"/>
              </w:numPr>
              <w:spacing w:line="360" w:lineRule="auto"/>
              <w:ind w:left="576" w:hanging="576"/>
              <w:rPr>
                <w:rtl/>
              </w:rPr>
            </w:pPr>
            <w:r w:rsidRPr="007B119E">
              <w:rPr>
                <w:rFonts w:hint="eastAsia"/>
                <w:rtl/>
              </w:rPr>
              <w:t>وضع</w:t>
            </w:r>
            <w:r w:rsidRPr="007B119E">
              <w:rPr>
                <w:rtl/>
              </w:rPr>
              <w:t xml:space="preserve"> </w:t>
            </w:r>
            <w:r w:rsidRPr="007B119E">
              <w:rPr>
                <w:rFonts w:hint="eastAsia"/>
                <w:rtl/>
              </w:rPr>
              <w:t>إجراءات</w:t>
            </w:r>
            <w:r w:rsidRPr="007B119E">
              <w:rPr>
                <w:rtl/>
              </w:rPr>
              <w:t xml:space="preserve"> </w:t>
            </w:r>
            <w:r w:rsidRPr="007B119E">
              <w:rPr>
                <w:rFonts w:hint="eastAsia"/>
                <w:rtl/>
              </w:rPr>
              <w:t>وسياسات</w:t>
            </w:r>
            <w:r w:rsidRPr="007B119E">
              <w:rPr>
                <w:rtl/>
              </w:rPr>
              <w:t xml:space="preserve"> </w:t>
            </w:r>
            <w:r w:rsidRPr="007B119E">
              <w:rPr>
                <w:rFonts w:hint="eastAsia"/>
                <w:rtl/>
              </w:rPr>
              <w:t>واضحة</w:t>
            </w:r>
            <w:r w:rsidRPr="007B119E">
              <w:rPr>
                <w:rtl/>
              </w:rPr>
              <w:t xml:space="preserve"> </w:t>
            </w:r>
            <w:r w:rsidRPr="007B119E">
              <w:rPr>
                <w:rFonts w:hint="eastAsia"/>
                <w:rtl/>
              </w:rPr>
              <w:t>لحماية</w:t>
            </w:r>
            <w:r w:rsidRPr="007B119E">
              <w:rPr>
                <w:rtl/>
              </w:rPr>
              <w:t xml:space="preserve"> </w:t>
            </w:r>
            <w:r w:rsidRPr="007B119E">
              <w:rPr>
                <w:rFonts w:hint="eastAsia"/>
                <w:rtl/>
              </w:rPr>
              <w:t>البيانات</w:t>
            </w:r>
            <w:r w:rsidRPr="007B119E">
              <w:rPr>
                <w:rtl/>
              </w:rPr>
              <w:t xml:space="preserve"> </w:t>
            </w:r>
            <w:r w:rsidRPr="007B119E">
              <w:rPr>
                <w:rFonts w:hint="eastAsia"/>
                <w:rtl/>
              </w:rPr>
              <w:t>والخصوصية</w:t>
            </w:r>
            <w:r w:rsidRPr="007B119E">
              <w:rPr>
                <w:rtl/>
              </w:rPr>
              <w:t xml:space="preserve"> </w:t>
            </w:r>
            <w:r w:rsidRPr="007B119E">
              <w:rPr>
                <w:rFonts w:hint="eastAsia"/>
                <w:rtl/>
              </w:rPr>
              <w:t>وأمن</w:t>
            </w:r>
            <w:r w:rsidRPr="007B119E">
              <w:rPr>
                <w:rtl/>
              </w:rPr>
              <w:t xml:space="preserve"> </w:t>
            </w:r>
            <w:r w:rsidRPr="007B119E">
              <w:rPr>
                <w:rFonts w:hint="eastAsia"/>
                <w:rtl/>
              </w:rPr>
              <w:t>المعلومات</w:t>
            </w:r>
            <w:r w:rsidRPr="007B119E">
              <w:rPr>
                <w:rtl/>
              </w:rPr>
              <w:t>.</w:t>
            </w:r>
          </w:p>
          <w:p w:rsidR="007B119E" w:rsidRPr="007B119E" w:rsidRDefault="007B119E">
            <w:pPr>
              <w:pStyle w:val="a2"/>
              <w:numPr>
                <w:ilvl w:val="1"/>
                <w:numId w:val="4"/>
              </w:numPr>
              <w:spacing w:line="360" w:lineRule="auto"/>
              <w:ind w:left="576" w:hanging="576"/>
              <w:rPr>
                <w:rtl/>
              </w:rPr>
            </w:pPr>
            <w:r w:rsidRPr="007B119E">
              <w:rPr>
                <w:rFonts w:hint="eastAsia"/>
                <w:rtl/>
              </w:rPr>
              <w:t>تدريب</w:t>
            </w:r>
            <w:r w:rsidRPr="007B119E">
              <w:rPr>
                <w:rtl/>
              </w:rPr>
              <w:t xml:space="preserve"> </w:t>
            </w:r>
            <w:r w:rsidRPr="007B119E">
              <w:rPr>
                <w:rFonts w:hint="eastAsia"/>
                <w:rtl/>
              </w:rPr>
              <w:t>العاملين</w:t>
            </w:r>
            <w:r w:rsidRPr="007B119E">
              <w:rPr>
                <w:rtl/>
              </w:rPr>
              <w:t xml:space="preserve"> </w:t>
            </w:r>
            <w:r w:rsidRPr="007B119E">
              <w:rPr>
                <w:rFonts w:hint="eastAsia"/>
                <w:rtl/>
              </w:rPr>
              <w:t>على</w:t>
            </w:r>
            <w:r w:rsidRPr="007B119E">
              <w:rPr>
                <w:rtl/>
              </w:rPr>
              <w:t xml:space="preserve"> </w:t>
            </w:r>
            <w:r w:rsidRPr="007B119E">
              <w:rPr>
                <w:rFonts w:hint="eastAsia"/>
                <w:rtl/>
              </w:rPr>
              <w:t>كيفية</w:t>
            </w:r>
            <w:r w:rsidRPr="007B119E">
              <w:rPr>
                <w:rtl/>
              </w:rPr>
              <w:t xml:space="preserve"> </w:t>
            </w:r>
            <w:r w:rsidRPr="007B119E">
              <w:rPr>
                <w:rFonts w:hint="eastAsia"/>
                <w:rtl/>
              </w:rPr>
              <w:t>الكشف</w:t>
            </w:r>
            <w:r w:rsidRPr="007B119E">
              <w:rPr>
                <w:rtl/>
              </w:rPr>
              <w:t xml:space="preserve"> </w:t>
            </w:r>
            <w:r w:rsidRPr="007B119E">
              <w:rPr>
                <w:rFonts w:hint="eastAsia"/>
                <w:rtl/>
              </w:rPr>
              <w:t>عن</w:t>
            </w:r>
            <w:r w:rsidRPr="007B119E">
              <w:rPr>
                <w:rtl/>
              </w:rPr>
              <w:t xml:space="preserve"> </w:t>
            </w:r>
            <w:r w:rsidRPr="007B119E">
              <w:rPr>
                <w:rFonts w:hint="eastAsia"/>
                <w:rtl/>
              </w:rPr>
              <w:t>المخاطر</w:t>
            </w:r>
            <w:r w:rsidRPr="007B119E">
              <w:rPr>
                <w:rtl/>
              </w:rPr>
              <w:t xml:space="preserve"> </w:t>
            </w:r>
            <w:r w:rsidRPr="007B119E">
              <w:rPr>
                <w:rFonts w:hint="eastAsia"/>
                <w:rtl/>
              </w:rPr>
              <w:t>وإدارتها</w:t>
            </w:r>
            <w:r w:rsidRPr="007B119E">
              <w:rPr>
                <w:rtl/>
              </w:rPr>
              <w:t xml:space="preserve"> </w:t>
            </w:r>
            <w:r w:rsidRPr="007B119E">
              <w:rPr>
                <w:rFonts w:hint="eastAsia"/>
                <w:rtl/>
              </w:rPr>
              <w:t>بفعالية</w:t>
            </w:r>
            <w:r w:rsidRPr="007B119E">
              <w:rPr>
                <w:rtl/>
              </w:rPr>
              <w:t xml:space="preserve"> </w:t>
            </w:r>
            <w:r w:rsidRPr="007B119E">
              <w:rPr>
                <w:rFonts w:hint="eastAsia"/>
                <w:rtl/>
              </w:rPr>
              <w:t>أثناء</w:t>
            </w:r>
            <w:r w:rsidRPr="007B119E">
              <w:rPr>
                <w:rtl/>
              </w:rPr>
              <w:t xml:space="preserve"> </w:t>
            </w:r>
            <w:r w:rsidRPr="007B119E">
              <w:rPr>
                <w:rFonts w:hint="eastAsia"/>
                <w:rtl/>
              </w:rPr>
              <w:t>عملية</w:t>
            </w:r>
            <w:r w:rsidRPr="007B119E">
              <w:rPr>
                <w:rtl/>
              </w:rPr>
              <w:t xml:space="preserve"> </w:t>
            </w:r>
            <w:r w:rsidRPr="007B119E">
              <w:rPr>
                <w:rFonts w:hint="eastAsia"/>
                <w:rtl/>
              </w:rPr>
              <w:t>الابتكار</w:t>
            </w:r>
            <w:r w:rsidRPr="007B119E">
              <w:rPr>
                <w:rtl/>
              </w:rPr>
              <w:t xml:space="preserve">. </w:t>
            </w:r>
          </w:p>
          <w:p w:rsidR="007B119E" w:rsidRPr="007B119E" w:rsidRDefault="007B119E">
            <w:pPr>
              <w:pStyle w:val="a2"/>
              <w:numPr>
                <w:ilvl w:val="1"/>
                <w:numId w:val="4"/>
              </w:numPr>
              <w:spacing w:line="360" w:lineRule="auto"/>
              <w:ind w:left="576" w:hanging="576"/>
              <w:rPr>
                <w:rtl/>
              </w:rPr>
            </w:pPr>
            <w:r w:rsidRPr="007B119E">
              <w:rPr>
                <w:rFonts w:hint="eastAsia"/>
                <w:rtl/>
              </w:rPr>
              <w:t>قياس</w:t>
            </w:r>
            <w:r w:rsidRPr="007B119E">
              <w:rPr>
                <w:rtl/>
              </w:rPr>
              <w:t xml:space="preserve"> </w:t>
            </w:r>
            <w:r w:rsidRPr="007B119E">
              <w:rPr>
                <w:rFonts w:hint="eastAsia"/>
                <w:rtl/>
              </w:rPr>
              <w:t>أداء</w:t>
            </w:r>
            <w:r w:rsidRPr="007B119E">
              <w:rPr>
                <w:rtl/>
              </w:rPr>
              <w:t xml:space="preserve"> </w:t>
            </w:r>
            <w:r w:rsidRPr="007B119E">
              <w:rPr>
                <w:rFonts w:hint="eastAsia"/>
                <w:rtl/>
              </w:rPr>
              <w:t>مبادرات</w:t>
            </w:r>
            <w:r w:rsidRPr="007B119E">
              <w:rPr>
                <w:rtl/>
              </w:rPr>
              <w:t xml:space="preserve"> </w:t>
            </w:r>
            <w:r w:rsidRPr="007B119E">
              <w:rPr>
                <w:rFonts w:hint="eastAsia"/>
                <w:rtl/>
              </w:rPr>
              <w:t>الابتكار</w:t>
            </w:r>
            <w:r w:rsidRPr="007B119E">
              <w:rPr>
                <w:rtl/>
              </w:rPr>
              <w:t xml:space="preserve"> </w:t>
            </w:r>
            <w:r w:rsidRPr="007B119E">
              <w:rPr>
                <w:rFonts w:hint="eastAsia"/>
                <w:rtl/>
              </w:rPr>
              <w:t>بمعايير</w:t>
            </w:r>
            <w:r w:rsidRPr="007B119E">
              <w:rPr>
                <w:rtl/>
              </w:rPr>
              <w:t xml:space="preserve"> </w:t>
            </w:r>
            <w:r w:rsidRPr="007B119E">
              <w:rPr>
                <w:rFonts w:hint="eastAsia"/>
                <w:rtl/>
              </w:rPr>
              <w:t>إدارة</w:t>
            </w:r>
            <w:r w:rsidRPr="007B119E">
              <w:rPr>
                <w:rtl/>
              </w:rPr>
              <w:t xml:space="preserve"> </w:t>
            </w:r>
            <w:r w:rsidRPr="007B119E">
              <w:rPr>
                <w:rFonts w:hint="eastAsia"/>
                <w:rtl/>
              </w:rPr>
              <w:t>المخاطر</w:t>
            </w:r>
            <w:r w:rsidRPr="007B119E">
              <w:rPr>
                <w:rtl/>
              </w:rPr>
              <w:t xml:space="preserve"> </w:t>
            </w:r>
            <w:r w:rsidRPr="007B119E">
              <w:rPr>
                <w:rFonts w:hint="eastAsia"/>
                <w:rtl/>
              </w:rPr>
              <w:t>للتأكد</w:t>
            </w:r>
            <w:r w:rsidRPr="007B119E">
              <w:rPr>
                <w:rtl/>
              </w:rPr>
              <w:t xml:space="preserve"> </w:t>
            </w:r>
            <w:r w:rsidRPr="007B119E">
              <w:rPr>
                <w:rFonts w:hint="eastAsia"/>
                <w:rtl/>
              </w:rPr>
              <w:t>من</w:t>
            </w:r>
            <w:r w:rsidRPr="007B119E">
              <w:rPr>
                <w:rtl/>
              </w:rPr>
              <w:t xml:space="preserve"> </w:t>
            </w:r>
            <w:r w:rsidRPr="007B119E">
              <w:rPr>
                <w:rFonts w:hint="eastAsia"/>
                <w:rtl/>
              </w:rPr>
              <w:t>تحقيق</w:t>
            </w:r>
            <w:r w:rsidRPr="007B119E">
              <w:rPr>
                <w:rtl/>
              </w:rPr>
              <w:t xml:space="preserve"> </w:t>
            </w:r>
            <w:r w:rsidRPr="007B119E">
              <w:rPr>
                <w:rFonts w:hint="eastAsia"/>
                <w:rtl/>
              </w:rPr>
              <w:t>التوازن</w:t>
            </w:r>
            <w:r w:rsidRPr="007B119E">
              <w:rPr>
                <w:rtl/>
              </w:rPr>
              <w:t>.</w:t>
            </w:r>
          </w:p>
          <w:p w:rsidR="007B119E" w:rsidRPr="007B119E" w:rsidRDefault="007B119E">
            <w:pPr>
              <w:pStyle w:val="a2"/>
              <w:numPr>
                <w:ilvl w:val="1"/>
                <w:numId w:val="4"/>
              </w:numPr>
              <w:spacing w:line="360" w:lineRule="auto"/>
              <w:ind w:left="576" w:hanging="576"/>
            </w:pPr>
            <w:r w:rsidRPr="007B119E">
              <w:rPr>
                <w:rFonts w:hint="cs"/>
                <w:rtl/>
              </w:rPr>
              <w:t>ال</w:t>
            </w:r>
            <w:r w:rsidRPr="007B119E">
              <w:rPr>
                <w:rFonts w:hint="eastAsia"/>
                <w:rtl/>
              </w:rPr>
              <w:t>مراجعة</w:t>
            </w:r>
            <w:r w:rsidRPr="007B119E">
              <w:rPr>
                <w:rtl/>
              </w:rPr>
              <w:t xml:space="preserve"> </w:t>
            </w:r>
            <w:r w:rsidRPr="007B119E">
              <w:rPr>
                <w:rFonts w:hint="cs"/>
                <w:rtl/>
              </w:rPr>
              <w:t>ال</w:t>
            </w:r>
            <w:r w:rsidRPr="007B119E">
              <w:rPr>
                <w:rFonts w:hint="eastAsia"/>
                <w:rtl/>
              </w:rPr>
              <w:t>مستمرة</w:t>
            </w:r>
            <w:r w:rsidRPr="007B119E">
              <w:rPr>
                <w:rtl/>
              </w:rPr>
              <w:t xml:space="preserve"> </w:t>
            </w:r>
            <w:r w:rsidRPr="007B119E">
              <w:rPr>
                <w:rFonts w:hint="eastAsia"/>
                <w:rtl/>
              </w:rPr>
              <w:t>لإستراتيجية</w:t>
            </w:r>
            <w:r w:rsidRPr="007B119E">
              <w:rPr>
                <w:rtl/>
              </w:rPr>
              <w:t xml:space="preserve"> </w:t>
            </w:r>
            <w:r w:rsidRPr="007B119E">
              <w:rPr>
                <w:rFonts w:hint="eastAsia"/>
                <w:rtl/>
              </w:rPr>
              <w:t>المؤسسة</w:t>
            </w:r>
            <w:r w:rsidRPr="007B119E">
              <w:rPr>
                <w:rtl/>
              </w:rPr>
              <w:t xml:space="preserve"> </w:t>
            </w:r>
            <w:r w:rsidRPr="007B119E">
              <w:rPr>
                <w:rFonts w:hint="eastAsia"/>
                <w:rtl/>
              </w:rPr>
              <w:t>في</w:t>
            </w:r>
            <w:r w:rsidRPr="007B119E">
              <w:rPr>
                <w:rtl/>
              </w:rPr>
              <w:t xml:space="preserve"> </w:t>
            </w:r>
            <w:r w:rsidRPr="007B119E">
              <w:rPr>
                <w:rFonts w:hint="eastAsia"/>
                <w:rtl/>
              </w:rPr>
              <w:t>مجال</w:t>
            </w:r>
            <w:r w:rsidRPr="007B119E">
              <w:rPr>
                <w:rtl/>
              </w:rPr>
              <w:t xml:space="preserve"> </w:t>
            </w:r>
            <w:r w:rsidRPr="007B119E">
              <w:rPr>
                <w:rFonts w:hint="eastAsia"/>
                <w:rtl/>
              </w:rPr>
              <w:t>الابتكار</w:t>
            </w:r>
            <w:r w:rsidRPr="007B119E">
              <w:rPr>
                <w:rtl/>
              </w:rPr>
              <w:t xml:space="preserve"> </w:t>
            </w:r>
            <w:r w:rsidRPr="007B119E">
              <w:rPr>
                <w:rFonts w:hint="eastAsia"/>
                <w:rtl/>
              </w:rPr>
              <w:t>وإدارة</w:t>
            </w:r>
            <w:r w:rsidRPr="007B119E">
              <w:rPr>
                <w:rtl/>
              </w:rPr>
              <w:t xml:space="preserve"> </w:t>
            </w:r>
            <w:r w:rsidRPr="007B119E">
              <w:rPr>
                <w:rFonts w:hint="eastAsia"/>
                <w:rtl/>
              </w:rPr>
              <w:t>المخاطر</w:t>
            </w:r>
            <w:r w:rsidRPr="007B119E">
              <w:rPr>
                <w:rtl/>
              </w:rPr>
              <w:t>.</w:t>
            </w:r>
          </w:p>
          <w:p w:rsidR="007B119E" w:rsidRPr="00895D2F" w:rsidRDefault="007B119E" w:rsidP="00671334">
            <w:pPr>
              <w:pStyle w:val="a2"/>
              <w:spacing w:line="360" w:lineRule="auto"/>
              <w:ind w:left="3600"/>
              <w:rPr>
                <w:rtl/>
              </w:rPr>
            </w:pPr>
            <w:r w:rsidRPr="00F131A0">
              <w:rPr>
                <w:noProof/>
              </w:rPr>
              <w:drawing>
                <wp:inline distT="0" distB="0" distL="0" distR="0" wp14:anchorId="0D4F6210" wp14:editId="13557021">
                  <wp:extent cx="1140394" cy="1060892"/>
                  <wp:effectExtent l="0" t="0" r="3175" b="6350"/>
                  <wp:docPr id="2074268250" name="Picture 2074268250"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83" cstate="print">
                            <a:duotone>
                              <a:schemeClr val="accent3">
                                <a:shade val="45000"/>
                                <a:satMod val="135000"/>
                              </a:schemeClr>
                              <a:prstClr val="white"/>
                            </a:duotone>
                            <a:extLst>
                              <a:ext uri="{BEBA8EAE-BF5A-486C-A8C5-ECC9F3942E4B}">
                                <a14:imgProps xmlns:a14="http://schemas.microsoft.com/office/drawing/2010/main">
                                  <a14:imgLayer r:embed="rId8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tc>
      </w:tr>
    </w:tbl>
    <w:p w:rsidR="00181023" w:rsidRPr="00D75CDD" w:rsidRDefault="009762C9" w:rsidP="002B74A4">
      <w:pPr>
        <w:pageBreakBefore/>
        <w:rPr>
          <w:rFonts w:ascii="Sakkal Majalla" w:hAnsi="Sakkal Majalla"/>
          <w:sz w:val="32"/>
          <w:szCs w:val="32"/>
        </w:rPr>
      </w:pPr>
      <w:r w:rsidRPr="002A078C">
        <w:rPr>
          <w:rFonts w:ascii="Sakkal Majalla" w:hAnsi="Sakkal Majalla"/>
          <w:noProof/>
          <w:color w:val="002060"/>
          <w:sz w:val="34"/>
        </w:rPr>
        <w:lastRenderedPageBreak/>
        <mc:AlternateContent>
          <mc:Choice Requires="wpg">
            <w:drawing>
              <wp:inline distT="0" distB="0" distL="0" distR="0" wp14:anchorId="5996596C" wp14:editId="47A4AB89">
                <wp:extent cx="5731510" cy="895350"/>
                <wp:effectExtent l="0" t="0" r="21590" b="19050"/>
                <wp:docPr id="207426831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320"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321" name="مجموعة 39"/>
                        <wpg:cNvGrpSpPr/>
                        <wpg:grpSpPr>
                          <a:xfrm>
                            <a:off x="0" y="0"/>
                            <a:ext cx="5731510" cy="895350"/>
                            <a:chOff x="0" y="0"/>
                            <a:chExt cx="5878196" cy="918845"/>
                          </a:xfrm>
                        </wpg:grpSpPr>
                        <wpg:grpSp>
                          <wpg:cNvPr id="2074268322" name="مجموعة 40"/>
                          <wpg:cNvGrpSpPr/>
                          <wpg:grpSpPr>
                            <a:xfrm>
                              <a:off x="0" y="0"/>
                              <a:ext cx="5878196" cy="918845"/>
                              <a:chOff x="0" y="0"/>
                              <a:chExt cx="6240348" cy="919070"/>
                            </a:xfrm>
                          </wpg:grpSpPr>
                          <wpg:grpSp>
                            <wpg:cNvPr id="2074268323" name="مجموعة 41"/>
                            <wpg:cNvGrpSpPr/>
                            <wpg:grpSpPr>
                              <a:xfrm>
                                <a:off x="0" y="169208"/>
                                <a:ext cx="5433072" cy="580613"/>
                                <a:chOff x="0" y="169208"/>
                                <a:chExt cx="5433072" cy="580613"/>
                              </a:xfrm>
                            </wpg:grpSpPr>
                            <wps:wsp>
                              <wps:cNvPr id="207426832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32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2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27" name="مربع نص 41"/>
                          <wps:cNvSpPr txBox="1"/>
                          <wps:spPr>
                            <a:xfrm>
                              <a:off x="204484" y="257055"/>
                              <a:ext cx="4616071" cy="387740"/>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الشفافية والمساءلة في العمليات الرقمية</w:t>
                                </w:r>
                              </w:p>
                            </w:txbxContent>
                          </wps:txbx>
                          <wps:bodyPr wrap="square" rtlCol="1">
                            <a:spAutoFit/>
                          </wps:bodyPr>
                        </wps:wsp>
                      </wpg:grpSp>
                    </wpg:wgp>
                  </a:graphicData>
                </a:graphic>
              </wp:inline>
            </w:drawing>
          </mc:Choice>
          <mc:Fallback>
            <w:pict>
              <v:group id="_x0000_s234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">
                <v:shape id="صورة 38" o:spid="_x0000_s2341"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Fez3JAAAA4wAAAA8AAABkcnMvZG93bnJldi54bWxEj81qwkAUhfcF32G4grs6MRErqaOIWHAj&#10;1ljo9pK5zYRm7sTMNMa3dxZCl4fzx7faDLYRPXW+dqxgNk1AEJdO11wp+Lp8vC5B+ICssXFMCu7k&#10;YbMevaww1+7GZ+qLUIk4wj5HBSaENpfSl4Ys+qlriaP34zqLIcqukrrDWxy3jUyTZCEt1hwfDLa0&#10;M1T+Fn9WQbbvh322Ox39t2kv18Jua3/+VGoyHrbvIAIN4T/8bB+0gjR5m6eLZZZGisgUeUCuH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wV7PckAAADjAAAADwAAAAAAAAAA&#10;AAAAAACfAgAAZHJzL2Rvd25yZXYueG1sUEsFBgAAAAAEAAQA9wAAAJUDAAAAAA==&#10;">
                  <v:imagedata r:id="rId67" o:title=""/>
                </v:shape>
                <v:group id="مجموعة 39" o:spid="_x0000_s234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SuiJ4&#10;zAAAAOMAAAAPAAAAAAAAAAAAAAAAAKoCAABkcnMvZG93bnJldi54bWxQSwUGAAAAAAQABAD6AAAA&#10;owMAAAAA&#10;">
                  <v:group id="مجموعة 40" o:spid="_x0000_s234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iaLwP&#10;zAAAAOMAAAAPAAAAAAAAAAAAAAAAAKoCAABkcnMvZG93bnJldi54bWxQSwUGAAAAAAQABAD6AAAA&#10;owMAAAAA&#10;">
                    <v:group id="مجموعة 41" o:spid="_x0000_s234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NJBmU&#10;zAAAAOMAAAAPAAAAAAAAAAAAAAAAAKoCAABkcnMvZG93bnJldi54bWxQSwUGAAAAAAQABAD6AAAA&#10;owMAAAAA&#10;">
                      <v:shape id="شكل حر 42" o:spid="_x0000_s234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f0bckA&#10;AADjAAAADwAAAGRycy9kb3ducmV2LnhtbESPwW7CMBBE75X6D9Yi9VZsQkRQikEVoioHLqX9gFW8&#10;jQPxOsQuhL/HSEg9jmbmjWaxGlwrztSHxrOGyViBIK68abjW8PP98ToHESKywdYzabhSgNXy+WmB&#10;pfEX/qLzPtYiQTiUqMHG2JVShsqSwzD2HXHyfn3vMCbZ19L0eElw18pMqZl02HBasNjR2lJ13P85&#10;DUblG5cXnwWtTzurDhMTj1Oj9ctoeH8DEWmI/+FHe2s0ZKrIs9l8muVw/5T+gFz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kf0bckAAADj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4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t9BMsA&#10;AADjAAAADwAAAGRycy9kb3ducmV2LnhtbESPQUsDMRSE74L/ITzBm02Mui1r01KFilgP2pZ6fWye&#10;u4vJy7JJu+u/N4LgcZiZb5j5cvROnKiPbWAD1xMFgrgKtuXawH63vpqBiAnZogtMBr4pwnJxfjbH&#10;0oaB3+m0TbXIEI4lGmhS6kopY9WQxzgJHXH2PkPvMWXZ19L2OGS4d1IrVUiPLeeFBjt6bKj62h69&#10;genb+jjEp2L38nBwr61yHyu9YWMuL8bVPYhEY/oP/7WfrQGtpre6mN3oO/j9lP+AXPw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Em30EywAAAOMAAAAPAAAAAAAAAAAAAAAAAJgC&#10;AABkcnMvZG93bnJldi54bWxQSwUGAAAAAAQABAD1AAAAkAMAAAAA&#10;" fillcolor="#168489" stroked="f" strokeweight="1pt">
                        <v:stroke joinstyle="miter"/>
                      </v:roundrect>
                    </v:group>
                    <v:oval id="شكل بيضاوي 44" o:spid="_x0000_s234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hxx8oA&#10;AADjAAAADwAAAGRycy9kb3ducmV2LnhtbESPUUvDMBSF3wX/Q7iCby5dlTpqsyGCOAQZS/0B1+a2&#10;qTY3tYlb/fdGGOzxcM75DqfazG4QB5pC71nBcpGBIG686blT8F4/36xAhIhscPBMCn4pwGZ9eVFh&#10;afyR93TQsRMJwqFEBTbGsZQyNJYchoUfiZPX+slhTHLqpJnwmOBukHmWFdJhz2nB4khPlpov/eMU&#10;6LnWu5e2k/5N29eP5af/dvutUtdX8+MDiEhzPIdP7a1RkGf3d3mxus0L+P+U/oBc/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IoccfKAAAA4wAAAA8AAAAAAAAAAAAAAAAAmAIA&#10;AGRycy9kb3ducmV2LnhtbFBLBQYAAAAABAAEAPUAAACPAwAAAAA=&#10;" filled="f" strokecolor="#a5a5a5 [2092]" strokeweight="1pt">
                      <v:stroke joinstyle="miter"/>
                    </v:oval>
                  </v:group>
                  <v:shape id="مربع نص 41" o:spid="_x0000_s2348"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w25skA&#10;AADjAAAADwAAAGRycy9kb3ducmV2LnhtbESPzU7DMBCE70i8g7VI3KjdAG2V1q0qfqQeuFDCfRUv&#10;cdR4HcVLk749RkLiOJqZbzSb3RQ6daYhtZEtzGcGFHEdXcuNherj9W4FKgmywy4yWbhQgt32+mqD&#10;pYsjv9P5KI3KEE4lWvAifal1qj0FTLPYE2fvKw4BJcuh0W7AMcNDpwtjFjpgy3nBY09PnurT8TtY&#10;EHH7+aV6CenwOb09j97Uj1hZe3sz7deghCb5D/+1D85CYZYPxWJ1Xyzh91P+A3r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bw25s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الشفافية والمساءلة في العمليات الرقمية</w:t>
                          </w:r>
                        </w:p>
                      </w:txbxContent>
                    </v:textbox>
                  </v:shape>
                </v:group>
                <w10:wrap anchorx="page"/>
                <w10:anchorlock/>
              </v:group>
            </w:pict>
          </mc:Fallback>
        </mc:AlternateConten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في عصر التحوّل الرقمي، أصبحت الشفافية والمساءلة جزءا</w:t>
      </w:r>
      <w:r w:rsidRPr="004800E1">
        <w:rPr>
          <w:rFonts w:ascii="Sakkal Majalla" w:hAnsi="Sakkal Majalla" w:cs="Sakkal Majalla" w:hint="cs"/>
          <w:sz w:val="32"/>
          <w:szCs w:val="32"/>
          <w:rtl/>
        </w:rPr>
        <w:t>ً</w:t>
      </w:r>
      <w:r w:rsidRPr="004800E1">
        <w:rPr>
          <w:rFonts w:ascii="Sakkal Majalla" w:hAnsi="Sakkal Majalla" w:cs="Sakkal Majalla"/>
          <w:sz w:val="32"/>
          <w:szCs w:val="32"/>
          <w:rtl/>
        </w:rPr>
        <w:t xml:space="preserve"> لا يتجزأ من نجاح المؤسسات. تساهم هذه القيم في بناء ثقة العملاء وتحسين العمليات.</w:t>
      </w:r>
    </w:p>
    <w:p w:rsidR="00F5066E" w:rsidRDefault="00F5066E" w:rsidP="00950327">
      <w:pPr>
        <w:jc w:val="center"/>
        <w:rPr>
          <w:rFonts w:ascii="Sakkal Majalla" w:hAnsi="Sakkal Majalla"/>
          <w:sz w:val="32"/>
          <w:szCs w:val="32"/>
          <w:rtl/>
        </w:rPr>
      </w:pPr>
      <w:r w:rsidRPr="00F5066E">
        <w:rPr>
          <w:rFonts w:ascii="Sakkal Majalla" w:hAnsi="Sakkal Majalla"/>
          <w:noProof/>
          <w:sz w:val="32"/>
          <w:szCs w:val="32"/>
        </w:rPr>
        <mc:AlternateContent>
          <mc:Choice Requires="wpg">
            <w:drawing>
              <wp:inline distT="0" distB="0" distL="0" distR="0" wp14:anchorId="32728956" wp14:editId="755DBD7D">
                <wp:extent cx="4990099" cy="2985119"/>
                <wp:effectExtent l="0" t="0" r="1270" b="6350"/>
                <wp:docPr id="2074269498" name="Group 71"/>
                <wp:cNvGraphicFramePr/>
                <a:graphic xmlns:a="http://schemas.openxmlformats.org/drawingml/2006/main">
                  <a:graphicData uri="http://schemas.microsoft.com/office/word/2010/wordprocessingGroup">
                    <wpg:wgp>
                      <wpg:cNvGrpSpPr/>
                      <wpg:grpSpPr>
                        <a:xfrm>
                          <a:off x="0" y="0"/>
                          <a:ext cx="4990099" cy="2985119"/>
                          <a:chOff x="616985" y="0"/>
                          <a:chExt cx="7040089" cy="4211494"/>
                        </a:xfrm>
                      </wpg:grpSpPr>
                      <wpg:grpSp>
                        <wpg:cNvPr id="2074269499" name="Group 2074269499"/>
                        <wpg:cNvGrpSpPr/>
                        <wpg:grpSpPr>
                          <a:xfrm>
                            <a:off x="3153935" y="0"/>
                            <a:ext cx="3945835" cy="1158577"/>
                            <a:chOff x="3153935" y="0"/>
                            <a:chExt cx="3945835" cy="1158577"/>
                          </a:xfrm>
                        </wpg:grpSpPr>
                        <wps:wsp>
                          <wps:cNvPr id="2074269500" name="Rectangle 15"/>
                          <wps:cNvSpPr/>
                          <wps:spPr>
                            <a:xfrm rot="5400000">
                              <a:off x="3637118" y="395416"/>
                              <a:ext cx="1156190" cy="370132"/>
                            </a:xfrm>
                            <a:custGeom>
                              <a:avLst/>
                              <a:gdLst>
                                <a:gd name="connsiteX0" fmla="*/ 0 w 792088"/>
                                <a:gd name="connsiteY0" fmla="*/ 0 h 163995"/>
                                <a:gd name="connsiteX1" fmla="*/ 792088 w 792088"/>
                                <a:gd name="connsiteY1" fmla="*/ 0 h 163995"/>
                                <a:gd name="connsiteX2" fmla="*/ 792088 w 792088"/>
                                <a:gd name="connsiteY2" fmla="*/ 163995 h 163995"/>
                                <a:gd name="connsiteX3" fmla="*/ 0 w 792088"/>
                                <a:gd name="connsiteY3" fmla="*/ 163995 h 163995"/>
                                <a:gd name="connsiteX4" fmla="*/ 0 w 792088"/>
                                <a:gd name="connsiteY4" fmla="*/ 0 h 163995"/>
                                <a:gd name="connsiteX0" fmla="*/ 115410 w 792088"/>
                                <a:gd name="connsiteY0" fmla="*/ 0 h 323793"/>
                                <a:gd name="connsiteX1" fmla="*/ 792088 w 792088"/>
                                <a:gd name="connsiteY1" fmla="*/ 159798 h 323793"/>
                                <a:gd name="connsiteX2" fmla="*/ 792088 w 792088"/>
                                <a:gd name="connsiteY2" fmla="*/ 323793 h 323793"/>
                                <a:gd name="connsiteX3" fmla="*/ 0 w 792088"/>
                                <a:gd name="connsiteY3" fmla="*/ 323793 h 323793"/>
                                <a:gd name="connsiteX4" fmla="*/ 115410 w 792088"/>
                                <a:gd name="connsiteY4" fmla="*/ 0 h 323793"/>
                                <a:gd name="connsiteX0" fmla="*/ 115410 w 797373"/>
                                <a:gd name="connsiteY0" fmla="*/ 4054 h 327847"/>
                                <a:gd name="connsiteX1" fmla="*/ 797373 w 797373"/>
                                <a:gd name="connsiteY1" fmla="*/ 0 h 327847"/>
                                <a:gd name="connsiteX2" fmla="*/ 792088 w 797373"/>
                                <a:gd name="connsiteY2" fmla="*/ 327847 h 327847"/>
                                <a:gd name="connsiteX3" fmla="*/ 0 w 797373"/>
                                <a:gd name="connsiteY3" fmla="*/ 327847 h 327847"/>
                                <a:gd name="connsiteX4" fmla="*/ 115410 w 797373"/>
                                <a:gd name="connsiteY4" fmla="*/ 4054 h 327847"/>
                                <a:gd name="connsiteX0" fmla="*/ 115410 w 797373"/>
                                <a:gd name="connsiteY0" fmla="*/ 0 h 323793"/>
                                <a:gd name="connsiteX1" fmla="*/ 797373 w 797373"/>
                                <a:gd name="connsiteY1" fmla="*/ 1231 h 323793"/>
                                <a:gd name="connsiteX2" fmla="*/ 792088 w 797373"/>
                                <a:gd name="connsiteY2" fmla="*/ 323793 h 323793"/>
                                <a:gd name="connsiteX3" fmla="*/ 0 w 797373"/>
                                <a:gd name="connsiteY3" fmla="*/ 323793 h 323793"/>
                                <a:gd name="connsiteX4" fmla="*/ 115410 w 797373"/>
                                <a:gd name="connsiteY4" fmla="*/ 0 h 323793"/>
                                <a:gd name="connsiteX0" fmla="*/ 115410 w 797373"/>
                                <a:gd name="connsiteY0" fmla="*/ 9340 h 333133"/>
                                <a:gd name="connsiteX1" fmla="*/ 797373 w 797373"/>
                                <a:gd name="connsiteY1" fmla="*/ 0 h 333133"/>
                                <a:gd name="connsiteX2" fmla="*/ 792088 w 797373"/>
                                <a:gd name="connsiteY2" fmla="*/ 333133 h 333133"/>
                                <a:gd name="connsiteX3" fmla="*/ 0 w 797373"/>
                                <a:gd name="connsiteY3" fmla="*/ 333133 h 333133"/>
                                <a:gd name="connsiteX4" fmla="*/ 115410 w 797373"/>
                                <a:gd name="connsiteY4" fmla="*/ 9340 h 333133"/>
                                <a:gd name="connsiteX0" fmla="*/ 115410 w 813229"/>
                                <a:gd name="connsiteY0" fmla="*/ 9340 h 333133"/>
                                <a:gd name="connsiteX1" fmla="*/ 813229 w 813229"/>
                                <a:gd name="connsiteY1" fmla="*/ 0 h 333133"/>
                                <a:gd name="connsiteX2" fmla="*/ 792088 w 813229"/>
                                <a:gd name="connsiteY2" fmla="*/ 333133 h 333133"/>
                                <a:gd name="connsiteX3" fmla="*/ 0 w 813229"/>
                                <a:gd name="connsiteY3" fmla="*/ 333133 h 333133"/>
                                <a:gd name="connsiteX4" fmla="*/ 115410 w 813229"/>
                                <a:gd name="connsiteY4" fmla="*/ 9340 h 333133"/>
                                <a:gd name="connsiteX0" fmla="*/ 569967 w 1267786"/>
                                <a:gd name="connsiteY0" fmla="*/ 9340 h 370132"/>
                                <a:gd name="connsiteX1" fmla="*/ 1267786 w 1267786"/>
                                <a:gd name="connsiteY1" fmla="*/ 0 h 370132"/>
                                <a:gd name="connsiteX2" fmla="*/ 1246645 w 1267786"/>
                                <a:gd name="connsiteY2" fmla="*/ 333133 h 370132"/>
                                <a:gd name="connsiteX3" fmla="*/ 0 w 1267786"/>
                                <a:gd name="connsiteY3" fmla="*/ 370132 h 370132"/>
                                <a:gd name="connsiteX4" fmla="*/ 569967 w 1267786"/>
                                <a:gd name="connsiteY4" fmla="*/ 9340 h 370132"/>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0968 w 1258787"/>
                                <a:gd name="connsiteY0" fmla="*/ 9340 h 380703"/>
                                <a:gd name="connsiteX1" fmla="*/ 1258787 w 1258787"/>
                                <a:gd name="connsiteY1" fmla="*/ 0 h 380703"/>
                                <a:gd name="connsiteX2" fmla="*/ 894085 w 1258787"/>
                                <a:gd name="connsiteY2" fmla="*/ 380703 h 380703"/>
                                <a:gd name="connsiteX3" fmla="*/ 0 w 1258787"/>
                                <a:gd name="connsiteY3" fmla="*/ 370132 h 380703"/>
                                <a:gd name="connsiteX4" fmla="*/ 560968 w 1258787"/>
                                <a:gd name="connsiteY4" fmla="*/ 9340 h 380703"/>
                                <a:gd name="connsiteX0" fmla="*/ 560968 w 1258787"/>
                                <a:gd name="connsiteY0" fmla="*/ 9340 h 370132"/>
                                <a:gd name="connsiteX1" fmla="*/ 1258787 w 1258787"/>
                                <a:gd name="connsiteY1" fmla="*/ 0 h 370132"/>
                                <a:gd name="connsiteX2" fmla="*/ 924074 w 1258787"/>
                                <a:gd name="connsiteY2" fmla="*/ 369686 h 370132"/>
                                <a:gd name="connsiteX3" fmla="*/ 0 w 1258787"/>
                                <a:gd name="connsiteY3" fmla="*/ 370132 h 370132"/>
                                <a:gd name="connsiteX4" fmla="*/ 560968 w 1258787"/>
                                <a:gd name="connsiteY4" fmla="*/ 9340 h 3701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58787" h="370132">
                                  <a:moveTo>
                                    <a:pt x="560968" y="9340"/>
                                  </a:moveTo>
                                  <a:lnTo>
                                    <a:pt x="1258787" y="0"/>
                                  </a:lnTo>
                                  <a:lnTo>
                                    <a:pt x="924074" y="369686"/>
                                  </a:lnTo>
                                  <a:lnTo>
                                    <a:pt x="0" y="370132"/>
                                  </a:lnTo>
                                  <a:lnTo>
                                    <a:pt x="560968" y="9340"/>
                                  </a:lnTo>
                                  <a:close/>
                                </a:path>
                              </a:pathLst>
                            </a:custGeom>
                            <a:solidFill>
                              <a:srgbClr val="FFCC5E"/>
                            </a:solidFill>
                            <a:ln w="12700" cap="flat" cmpd="sng" algn="ctr">
                              <a:noFill/>
                              <a:prstDash val="solid"/>
                              <a:miter lim="800000"/>
                            </a:ln>
                            <a:effectLst/>
                          </wps:spPr>
                          <wps:bodyPr rtlCol="0" anchor="ctr"/>
                        </wps:wsp>
                        <wps:wsp>
                          <wps:cNvPr id="2074269501" name="Rectangle 15"/>
                          <wps:cNvSpPr/>
                          <wps:spPr>
                            <a:xfrm rot="16200000" flipH="1">
                              <a:off x="2769333" y="386711"/>
                              <a:ext cx="1150803" cy="381599"/>
                            </a:xfrm>
                            <a:custGeom>
                              <a:avLst/>
                              <a:gdLst>
                                <a:gd name="connsiteX0" fmla="*/ 0 w 792088"/>
                                <a:gd name="connsiteY0" fmla="*/ 0 h 163995"/>
                                <a:gd name="connsiteX1" fmla="*/ 792088 w 792088"/>
                                <a:gd name="connsiteY1" fmla="*/ 0 h 163995"/>
                                <a:gd name="connsiteX2" fmla="*/ 792088 w 792088"/>
                                <a:gd name="connsiteY2" fmla="*/ 163995 h 163995"/>
                                <a:gd name="connsiteX3" fmla="*/ 0 w 792088"/>
                                <a:gd name="connsiteY3" fmla="*/ 163995 h 163995"/>
                                <a:gd name="connsiteX4" fmla="*/ 0 w 792088"/>
                                <a:gd name="connsiteY4" fmla="*/ 0 h 163995"/>
                                <a:gd name="connsiteX0" fmla="*/ 115410 w 792088"/>
                                <a:gd name="connsiteY0" fmla="*/ 0 h 323793"/>
                                <a:gd name="connsiteX1" fmla="*/ 792088 w 792088"/>
                                <a:gd name="connsiteY1" fmla="*/ 159798 h 323793"/>
                                <a:gd name="connsiteX2" fmla="*/ 792088 w 792088"/>
                                <a:gd name="connsiteY2" fmla="*/ 323793 h 323793"/>
                                <a:gd name="connsiteX3" fmla="*/ 0 w 792088"/>
                                <a:gd name="connsiteY3" fmla="*/ 323793 h 323793"/>
                                <a:gd name="connsiteX4" fmla="*/ 115410 w 792088"/>
                                <a:gd name="connsiteY4" fmla="*/ 0 h 323793"/>
                                <a:gd name="connsiteX0" fmla="*/ 115410 w 797373"/>
                                <a:gd name="connsiteY0" fmla="*/ 4054 h 327847"/>
                                <a:gd name="connsiteX1" fmla="*/ 797373 w 797373"/>
                                <a:gd name="connsiteY1" fmla="*/ 0 h 327847"/>
                                <a:gd name="connsiteX2" fmla="*/ 792088 w 797373"/>
                                <a:gd name="connsiteY2" fmla="*/ 327847 h 327847"/>
                                <a:gd name="connsiteX3" fmla="*/ 0 w 797373"/>
                                <a:gd name="connsiteY3" fmla="*/ 327847 h 327847"/>
                                <a:gd name="connsiteX4" fmla="*/ 115410 w 797373"/>
                                <a:gd name="connsiteY4" fmla="*/ 4054 h 327847"/>
                                <a:gd name="connsiteX0" fmla="*/ 115410 w 797373"/>
                                <a:gd name="connsiteY0" fmla="*/ 0 h 323793"/>
                                <a:gd name="connsiteX1" fmla="*/ 797373 w 797373"/>
                                <a:gd name="connsiteY1" fmla="*/ 1231 h 323793"/>
                                <a:gd name="connsiteX2" fmla="*/ 792088 w 797373"/>
                                <a:gd name="connsiteY2" fmla="*/ 323793 h 323793"/>
                                <a:gd name="connsiteX3" fmla="*/ 0 w 797373"/>
                                <a:gd name="connsiteY3" fmla="*/ 323793 h 323793"/>
                                <a:gd name="connsiteX4" fmla="*/ 115410 w 797373"/>
                                <a:gd name="connsiteY4" fmla="*/ 0 h 323793"/>
                                <a:gd name="connsiteX0" fmla="*/ 115410 w 797373"/>
                                <a:gd name="connsiteY0" fmla="*/ 9340 h 333133"/>
                                <a:gd name="connsiteX1" fmla="*/ 797373 w 797373"/>
                                <a:gd name="connsiteY1" fmla="*/ 0 h 333133"/>
                                <a:gd name="connsiteX2" fmla="*/ 792088 w 797373"/>
                                <a:gd name="connsiteY2" fmla="*/ 333133 h 333133"/>
                                <a:gd name="connsiteX3" fmla="*/ 0 w 797373"/>
                                <a:gd name="connsiteY3" fmla="*/ 333133 h 333133"/>
                                <a:gd name="connsiteX4" fmla="*/ 115410 w 797373"/>
                                <a:gd name="connsiteY4" fmla="*/ 9340 h 333133"/>
                                <a:gd name="connsiteX0" fmla="*/ 115410 w 813229"/>
                                <a:gd name="connsiteY0" fmla="*/ 9340 h 333133"/>
                                <a:gd name="connsiteX1" fmla="*/ 813229 w 813229"/>
                                <a:gd name="connsiteY1" fmla="*/ 0 h 333133"/>
                                <a:gd name="connsiteX2" fmla="*/ 792088 w 813229"/>
                                <a:gd name="connsiteY2" fmla="*/ 333133 h 333133"/>
                                <a:gd name="connsiteX3" fmla="*/ 0 w 813229"/>
                                <a:gd name="connsiteY3" fmla="*/ 333133 h 333133"/>
                                <a:gd name="connsiteX4" fmla="*/ 115410 w 813229"/>
                                <a:gd name="connsiteY4" fmla="*/ 9340 h 333133"/>
                                <a:gd name="connsiteX0" fmla="*/ 569967 w 1267786"/>
                                <a:gd name="connsiteY0" fmla="*/ 9340 h 370132"/>
                                <a:gd name="connsiteX1" fmla="*/ 1267786 w 1267786"/>
                                <a:gd name="connsiteY1" fmla="*/ 0 h 370132"/>
                                <a:gd name="connsiteX2" fmla="*/ 1246645 w 1267786"/>
                                <a:gd name="connsiteY2" fmla="*/ 333133 h 370132"/>
                                <a:gd name="connsiteX3" fmla="*/ 0 w 1267786"/>
                                <a:gd name="connsiteY3" fmla="*/ 370132 h 370132"/>
                                <a:gd name="connsiteX4" fmla="*/ 569967 w 1267786"/>
                                <a:gd name="connsiteY4" fmla="*/ 9340 h 370132"/>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4115"/>
                                <a:gd name="connsiteX1" fmla="*/ 1267786 w 1267786"/>
                                <a:gd name="connsiteY1" fmla="*/ 0 h 384115"/>
                                <a:gd name="connsiteX2" fmla="*/ 929089 w 1267786"/>
                                <a:gd name="connsiteY2" fmla="*/ 384115 h 384115"/>
                                <a:gd name="connsiteX3" fmla="*/ 0 w 1267786"/>
                                <a:gd name="connsiteY3" fmla="*/ 370132 h 384115"/>
                                <a:gd name="connsiteX4" fmla="*/ 569967 w 1267786"/>
                                <a:gd name="connsiteY4" fmla="*/ 9340 h 384115"/>
                                <a:gd name="connsiteX0" fmla="*/ 555105 w 1252924"/>
                                <a:gd name="connsiteY0" fmla="*/ 9340 h 384115"/>
                                <a:gd name="connsiteX1" fmla="*/ 1252924 w 1252924"/>
                                <a:gd name="connsiteY1" fmla="*/ 0 h 384115"/>
                                <a:gd name="connsiteX2" fmla="*/ 914227 w 1252924"/>
                                <a:gd name="connsiteY2" fmla="*/ 384115 h 384115"/>
                                <a:gd name="connsiteX3" fmla="*/ 0 w 1252924"/>
                                <a:gd name="connsiteY3" fmla="*/ 380370 h 384115"/>
                                <a:gd name="connsiteX4" fmla="*/ 555105 w 1252924"/>
                                <a:gd name="connsiteY4" fmla="*/ 9340 h 384115"/>
                                <a:gd name="connsiteX0" fmla="*/ 555105 w 1252924"/>
                                <a:gd name="connsiteY0" fmla="*/ 2516 h 384115"/>
                                <a:gd name="connsiteX1" fmla="*/ 1252924 w 1252924"/>
                                <a:gd name="connsiteY1" fmla="*/ 0 h 384115"/>
                                <a:gd name="connsiteX2" fmla="*/ 914227 w 1252924"/>
                                <a:gd name="connsiteY2" fmla="*/ 384115 h 384115"/>
                                <a:gd name="connsiteX3" fmla="*/ 0 w 1252924"/>
                                <a:gd name="connsiteY3" fmla="*/ 380370 h 384115"/>
                                <a:gd name="connsiteX4" fmla="*/ 555105 w 1252924"/>
                                <a:gd name="connsiteY4" fmla="*/ 2516 h 384115"/>
                                <a:gd name="connsiteX0" fmla="*/ 555105 w 1249926"/>
                                <a:gd name="connsiteY0" fmla="*/ 0 h 381599"/>
                                <a:gd name="connsiteX1" fmla="*/ 1249926 w 1249926"/>
                                <a:gd name="connsiteY1" fmla="*/ 2993 h 381599"/>
                                <a:gd name="connsiteX2" fmla="*/ 914227 w 1249926"/>
                                <a:gd name="connsiteY2" fmla="*/ 381599 h 381599"/>
                                <a:gd name="connsiteX3" fmla="*/ 0 w 1249926"/>
                                <a:gd name="connsiteY3" fmla="*/ 377854 h 381599"/>
                                <a:gd name="connsiteX4" fmla="*/ 555105 w 1249926"/>
                                <a:gd name="connsiteY4" fmla="*/ 0 h 381599"/>
                                <a:gd name="connsiteX0" fmla="*/ 546109 w 1240930"/>
                                <a:gd name="connsiteY0" fmla="*/ 0 h 381599"/>
                                <a:gd name="connsiteX1" fmla="*/ 1240930 w 1240930"/>
                                <a:gd name="connsiteY1" fmla="*/ 2993 h 381599"/>
                                <a:gd name="connsiteX2" fmla="*/ 905231 w 1240930"/>
                                <a:gd name="connsiteY2" fmla="*/ 381599 h 381599"/>
                                <a:gd name="connsiteX3" fmla="*/ 0 w 1240930"/>
                                <a:gd name="connsiteY3" fmla="*/ 369592 h 381599"/>
                                <a:gd name="connsiteX4" fmla="*/ 546109 w 1240930"/>
                                <a:gd name="connsiteY4" fmla="*/ 0 h 381599"/>
                                <a:gd name="connsiteX0" fmla="*/ 558101 w 1252922"/>
                                <a:gd name="connsiteY0" fmla="*/ 0 h 381599"/>
                                <a:gd name="connsiteX1" fmla="*/ 1252922 w 1252922"/>
                                <a:gd name="connsiteY1" fmla="*/ 2993 h 381599"/>
                                <a:gd name="connsiteX2" fmla="*/ 917223 w 1252922"/>
                                <a:gd name="connsiteY2" fmla="*/ 381599 h 381599"/>
                                <a:gd name="connsiteX3" fmla="*/ 0 w 1252922"/>
                                <a:gd name="connsiteY3" fmla="*/ 375103 h 381599"/>
                                <a:gd name="connsiteX4" fmla="*/ 558101 w 1252922"/>
                                <a:gd name="connsiteY4" fmla="*/ 0 h 38159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52922" h="381599">
                                  <a:moveTo>
                                    <a:pt x="558101" y="0"/>
                                  </a:moveTo>
                                  <a:lnTo>
                                    <a:pt x="1252922" y="2993"/>
                                  </a:lnTo>
                                  <a:lnTo>
                                    <a:pt x="917223" y="381599"/>
                                  </a:lnTo>
                                  <a:lnTo>
                                    <a:pt x="0" y="375103"/>
                                  </a:lnTo>
                                  <a:lnTo>
                                    <a:pt x="558101" y="0"/>
                                  </a:lnTo>
                                  <a:close/>
                                </a:path>
                              </a:pathLst>
                            </a:custGeom>
                            <a:solidFill>
                              <a:srgbClr val="FFCC5E"/>
                            </a:solidFill>
                            <a:ln w="12700" cap="flat" cmpd="sng" algn="ctr">
                              <a:noFill/>
                              <a:prstDash val="solid"/>
                              <a:miter lim="800000"/>
                            </a:ln>
                            <a:effectLst/>
                          </wps:spPr>
                          <wps:bodyPr rtlCol="0" anchor="ctr"/>
                        </wps:wsp>
                        <wps:wsp>
                          <wps:cNvPr id="2074269502" name="Rectangle 2074269502"/>
                          <wps:cNvSpPr/>
                          <wps:spPr>
                            <a:xfrm rot="5400000">
                              <a:off x="5220876" y="-316891"/>
                              <a:ext cx="634879" cy="2295068"/>
                            </a:xfrm>
                            <a:prstGeom prst="rect">
                              <a:avLst/>
                            </a:prstGeom>
                            <a:solidFill>
                              <a:srgbClr val="FFCC5E"/>
                            </a:solidFill>
                            <a:ln w="12700" cap="flat" cmpd="sng" algn="ctr">
                              <a:noFill/>
                              <a:prstDash val="solid"/>
                              <a:miter lim="800000"/>
                            </a:ln>
                            <a:effectLst/>
                          </wps:spPr>
                          <wps:bodyPr rtlCol="0" anchor="ctr"/>
                        </wps:wsp>
                        <wps:wsp>
                          <wps:cNvPr id="2074269503" name="Rectangle 2074269503"/>
                          <wps:cNvSpPr/>
                          <wps:spPr>
                            <a:xfrm rot="5400000">
                              <a:off x="3357263" y="171671"/>
                              <a:ext cx="847397" cy="504056"/>
                            </a:xfrm>
                            <a:prstGeom prst="rect">
                              <a:avLst/>
                            </a:prstGeom>
                            <a:solidFill>
                              <a:srgbClr val="FFCC5E"/>
                            </a:solidFill>
                            <a:ln w="12700" cap="flat" cmpd="sng" algn="ctr">
                              <a:noFill/>
                              <a:prstDash val="solid"/>
                              <a:miter lim="800000"/>
                            </a:ln>
                            <a:effectLst/>
                          </wps:spPr>
                          <wps:bodyPr rtlCol="0" anchor="ctr"/>
                        </wps:wsp>
                        <wps:wsp>
                          <wps:cNvPr id="2074269504" name="TextBox 41"/>
                          <wps:cNvSpPr txBox="1"/>
                          <wps:spPr>
                            <a:xfrm>
                              <a:off x="4489081" y="596175"/>
                              <a:ext cx="2610689" cy="445526"/>
                            </a:xfrm>
                            <a:prstGeom prst="rect">
                              <a:avLst/>
                            </a:prstGeom>
                            <a:noFill/>
                          </wps:spPr>
                          <wps:txbx>
                            <w:txbxContent>
                              <w:p w:rsidR="00671334" w:rsidRPr="00F5066E" w:rsidRDefault="00671334" w:rsidP="00F5066E">
                                <w:pPr>
                                  <w:jc w:val="center"/>
                                  <w:rPr>
                                    <w:rFonts w:eastAsia="Calibri" w:hAnsi="Adobe Arabic" w:cs="Adobe Arabic"/>
                                    <w:b/>
                                    <w:bCs/>
                                    <w:kern w:val="24"/>
                                    <w:sz w:val="32"/>
                                    <w:szCs w:val="32"/>
                                    <w:lang w:bidi="ar-EG"/>
                                  </w:rPr>
                                </w:pPr>
                                <w:r w:rsidRPr="00F5066E">
                                  <w:rPr>
                                    <w:rFonts w:eastAsia="Calibri" w:hAnsi="Adobe Arabic" w:cs="Adobe Arabic"/>
                                    <w:b/>
                                    <w:bCs/>
                                    <w:kern w:val="24"/>
                                    <w:sz w:val="32"/>
                                    <w:szCs w:val="32"/>
                                    <w:rtl/>
                                    <w:lang w:bidi="ar-EG"/>
                                  </w:rPr>
                                  <w:t>أهمية الشفافية</w:t>
                                </w:r>
                              </w:p>
                            </w:txbxContent>
                          </wps:txbx>
                          <wps:bodyPr wrap="square">
                            <a:noAutofit/>
                          </wps:bodyPr>
                        </wps:wsp>
                        <wps:wsp>
                          <wps:cNvPr id="2074269505" name="TextBox 42"/>
                          <wps:cNvSpPr txBox="1"/>
                          <wps:spPr>
                            <a:xfrm>
                              <a:off x="3372321" y="326009"/>
                              <a:ext cx="783225" cy="464244"/>
                            </a:xfrm>
                            <a:prstGeom prst="rect">
                              <a:avLst/>
                            </a:prstGeom>
                            <a:noFill/>
                          </wps:spPr>
                          <wps:txbx>
                            <w:txbxContent>
                              <w:p w:rsidR="00671334" w:rsidRDefault="00671334" w:rsidP="00F5066E">
                                <w:pPr>
                                  <w:jc w:val="center"/>
                                  <w:rPr>
                                    <w:rFonts w:eastAsia="Calibri" w:cs="Adobe Arabic"/>
                                    <w:b/>
                                    <w:bCs/>
                                    <w:color w:val="000000"/>
                                    <w:kern w:val="24"/>
                                    <w:sz w:val="36"/>
                                    <w:szCs w:val="36"/>
                                  </w:rPr>
                                </w:pPr>
                                <w:r>
                                  <w:rPr>
                                    <w:rFonts w:eastAsia="Calibri" w:cs="Adobe Arabic"/>
                                    <w:b/>
                                    <w:bCs/>
                                    <w:color w:val="000000"/>
                                    <w:kern w:val="24"/>
                                    <w:sz w:val="36"/>
                                    <w:szCs w:val="36"/>
                                  </w:rPr>
                                  <w:t>01</w:t>
                                </w:r>
                              </w:p>
                            </w:txbxContent>
                          </wps:txbx>
                          <wps:bodyPr wrap="square">
                            <a:noAutofit/>
                          </wps:bodyPr>
                        </wps:wsp>
                      </wpg:grpSp>
                      <wpg:grpSp>
                        <wpg:cNvPr id="2074269506" name="Group 2074269506"/>
                        <wpg:cNvGrpSpPr/>
                        <wpg:grpSpPr>
                          <a:xfrm>
                            <a:off x="859387" y="841847"/>
                            <a:ext cx="3540146" cy="950386"/>
                            <a:chOff x="859387" y="841847"/>
                            <a:chExt cx="3540146" cy="950386"/>
                          </a:xfrm>
                        </wpg:grpSpPr>
                        <wps:wsp>
                          <wps:cNvPr id="2074269507" name="Rectangle 2074269507"/>
                          <wps:cNvSpPr/>
                          <wps:spPr>
                            <a:xfrm rot="16200000" flipH="1">
                              <a:off x="1799896" y="422146"/>
                              <a:ext cx="634878" cy="2084223"/>
                            </a:xfrm>
                            <a:prstGeom prst="rect">
                              <a:avLst/>
                            </a:prstGeom>
                            <a:solidFill>
                              <a:srgbClr val="BDBDBD"/>
                            </a:solidFill>
                            <a:ln w="12700" cap="flat" cmpd="sng" algn="ctr">
                              <a:noFill/>
                              <a:prstDash val="solid"/>
                              <a:miter lim="800000"/>
                            </a:ln>
                            <a:effectLst/>
                          </wps:spPr>
                          <wps:bodyPr rtlCol="0" anchor="ctr"/>
                        </wps:wsp>
                        <wps:wsp>
                          <wps:cNvPr id="2074269508" name="Rectangle 15"/>
                          <wps:cNvSpPr/>
                          <wps:spPr>
                            <a:xfrm rot="5400000">
                              <a:off x="3747208" y="1133093"/>
                              <a:ext cx="935168" cy="369483"/>
                            </a:xfrm>
                            <a:custGeom>
                              <a:avLst/>
                              <a:gdLst>
                                <a:gd name="connsiteX0" fmla="*/ 0 w 792088"/>
                                <a:gd name="connsiteY0" fmla="*/ 0 h 163995"/>
                                <a:gd name="connsiteX1" fmla="*/ 792088 w 792088"/>
                                <a:gd name="connsiteY1" fmla="*/ 0 h 163995"/>
                                <a:gd name="connsiteX2" fmla="*/ 792088 w 792088"/>
                                <a:gd name="connsiteY2" fmla="*/ 163995 h 163995"/>
                                <a:gd name="connsiteX3" fmla="*/ 0 w 792088"/>
                                <a:gd name="connsiteY3" fmla="*/ 163995 h 163995"/>
                                <a:gd name="connsiteX4" fmla="*/ 0 w 792088"/>
                                <a:gd name="connsiteY4" fmla="*/ 0 h 163995"/>
                                <a:gd name="connsiteX0" fmla="*/ 115410 w 792088"/>
                                <a:gd name="connsiteY0" fmla="*/ 0 h 323793"/>
                                <a:gd name="connsiteX1" fmla="*/ 792088 w 792088"/>
                                <a:gd name="connsiteY1" fmla="*/ 159798 h 323793"/>
                                <a:gd name="connsiteX2" fmla="*/ 792088 w 792088"/>
                                <a:gd name="connsiteY2" fmla="*/ 323793 h 323793"/>
                                <a:gd name="connsiteX3" fmla="*/ 0 w 792088"/>
                                <a:gd name="connsiteY3" fmla="*/ 323793 h 323793"/>
                                <a:gd name="connsiteX4" fmla="*/ 115410 w 792088"/>
                                <a:gd name="connsiteY4" fmla="*/ 0 h 323793"/>
                                <a:gd name="connsiteX0" fmla="*/ 115410 w 797373"/>
                                <a:gd name="connsiteY0" fmla="*/ 4054 h 327847"/>
                                <a:gd name="connsiteX1" fmla="*/ 797373 w 797373"/>
                                <a:gd name="connsiteY1" fmla="*/ 0 h 327847"/>
                                <a:gd name="connsiteX2" fmla="*/ 792088 w 797373"/>
                                <a:gd name="connsiteY2" fmla="*/ 327847 h 327847"/>
                                <a:gd name="connsiteX3" fmla="*/ 0 w 797373"/>
                                <a:gd name="connsiteY3" fmla="*/ 327847 h 327847"/>
                                <a:gd name="connsiteX4" fmla="*/ 115410 w 797373"/>
                                <a:gd name="connsiteY4" fmla="*/ 4054 h 327847"/>
                                <a:gd name="connsiteX0" fmla="*/ 115410 w 797373"/>
                                <a:gd name="connsiteY0" fmla="*/ 0 h 323793"/>
                                <a:gd name="connsiteX1" fmla="*/ 797373 w 797373"/>
                                <a:gd name="connsiteY1" fmla="*/ 1231 h 323793"/>
                                <a:gd name="connsiteX2" fmla="*/ 792088 w 797373"/>
                                <a:gd name="connsiteY2" fmla="*/ 323793 h 323793"/>
                                <a:gd name="connsiteX3" fmla="*/ 0 w 797373"/>
                                <a:gd name="connsiteY3" fmla="*/ 323793 h 323793"/>
                                <a:gd name="connsiteX4" fmla="*/ 115410 w 797373"/>
                                <a:gd name="connsiteY4" fmla="*/ 0 h 323793"/>
                                <a:gd name="connsiteX0" fmla="*/ 115410 w 797373"/>
                                <a:gd name="connsiteY0" fmla="*/ 9340 h 333133"/>
                                <a:gd name="connsiteX1" fmla="*/ 797373 w 797373"/>
                                <a:gd name="connsiteY1" fmla="*/ 0 h 333133"/>
                                <a:gd name="connsiteX2" fmla="*/ 792088 w 797373"/>
                                <a:gd name="connsiteY2" fmla="*/ 333133 h 333133"/>
                                <a:gd name="connsiteX3" fmla="*/ 0 w 797373"/>
                                <a:gd name="connsiteY3" fmla="*/ 333133 h 333133"/>
                                <a:gd name="connsiteX4" fmla="*/ 115410 w 797373"/>
                                <a:gd name="connsiteY4" fmla="*/ 9340 h 333133"/>
                                <a:gd name="connsiteX0" fmla="*/ 115410 w 813229"/>
                                <a:gd name="connsiteY0" fmla="*/ 9340 h 333133"/>
                                <a:gd name="connsiteX1" fmla="*/ 813229 w 813229"/>
                                <a:gd name="connsiteY1" fmla="*/ 0 h 333133"/>
                                <a:gd name="connsiteX2" fmla="*/ 792088 w 813229"/>
                                <a:gd name="connsiteY2" fmla="*/ 333133 h 333133"/>
                                <a:gd name="connsiteX3" fmla="*/ 0 w 813229"/>
                                <a:gd name="connsiteY3" fmla="*/ 333133 h 333133"/>
                                <a:gd name="connsiteX4" fmla="*/ 115410 w 813229"/>
                                <a:gd name="connsiteY4" fmla="*/ 9340 h 333133"/>
                                <a:gd name="connsiteX0" fmla="*/ 569967 w 1267786"/>
                                <a:gd name="connsiteY0" fmla="*/ 9340 h 370132"/>
                                <a:gd name="connsiteX1" fmla="*/ 1267786 w 1267786"/>
                                <a:gd name="connsiteY1" fmla="*/ 0 h 370132"/>
                                <a:gd name="connsiteX2" fmla="*/ 1246645 w 1267786"/>
                                <a:gd name="connsiteY2" fmla="*/ 333133 h 370132"/>
                                <a:gd name="connsiteX3" fmla="*/ 0 w 1267786"/>
                                <a:gd name="connsiteY3" fmla="*/ 370132 h 370132"/>
                                <a:gd name="connsiteX4" fmla="*/ 569967 w 1267786"/>
                                <a:gd name="connsiteY4" fmla="*/ 9340 h 370132"/>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70132"/>
                                <a:gd name="connsiteX1" fmla="*/ 1267786 w 1267786"/>
                                <a:gd name="connsiteY1" fmla="*/ 0 h 370132"/>
                                <a:gd name="connsiteX2" fmla="*/ 1164342 w 1267786"/>
                                <a:gd name="connsiteY2" fmla="*/ 351014 h 370132"/>
                                <a:gd name="connsiteX3" fmla="*/ 0 w 1267786"/>
                                <a:gd name="connsiteY3" fmla="*/ 370132 h 370132"/>
                                <a:gd name="connsiteX4" fmla="*/ 569967 w 1267786"/>
                                <a:gd name="connsiteY4" fmla="*/ 9340 h 370132"/>
                                <a:gd name="connsiteX0" fmla="*/ 332460 w 1030279"/>
                                <a:gd name="connsiteY0" fmla="*/ 9340 h 370132"/>
                                <a:gd name="connsiteX1" fmla="*/ 1030279 w 1030279"/>
                                <a:gd name="connsiteY1" fmla="*/ 0 h 370132"/>
                                <a:gd name="connsiteX2" fmla="*/ 926835 w 1030279"/>
                                <a:gd name="connsiteY2" fmla="*/ 351014 h 370132"/>
                                <a:gd name="connsiteX3" fmla="*/ 0 w 1030279"/>
                                <a:gd name="connsiteY3" fmla="*/ 370132 h 370132"/>
                                <a:gd name="connsiteX4" fmla="*/ 332460 w 1030279"/>
                                <a:gd name="connsiteY4" fmla="*/ 9340 h 370132"/>
                                <a:gd name="connsiteX0" fmla="*/ 350273 w 1048092"/>
                                <a:gd name="connsiteY0" fmla="*/ 9340 h 358256"/>
                                <a:gd name="connsiteX1" fmla="*/ 1048092 w 1048092"/>
                                <a:gd name="connsiteY1" fmla="*/ 0 h 358256"/>
                                <a:gd name="connsiteX2" fmla="*/ 944648 w 1048092"/>
                                <a:gd name="connsiteY2" fmla="*/ 351014 h 358256"/>
                                <a:gd name="connsiteX3" fmla="*/ 0 w 1048092"/>
                                <a:gd name="connsiteY3" fmla="*/ 358256 h 358256"/>
                                <a:gd name="connsiteX4" fmla="*/ 350273 w 1048092"/>
                                <a:gd name="connsiteY4" fmla="*/ 9340 h 358256"/>
                                <a:gd name="connsiteX0" fmla="*/ 344336 w 1048092"/>
                                <a:gd name="connsiteY0" fmla="*/ 0 h 360791"/>
                                <a:gd name="connsiteX1" fmla="*/ 1048092 w 1048092"/>
                                <a:gd name="connsiteY1" fmla="*/ 2535 h 360791"/>
                                <a:gd name="connsiteX2" fmla="*/ 944648 w 1048092"/>
                                <a:gd name="connsiteY2" fmla="*/ 353549 h 360791"/>
                                <a:gd name="connsiteX3" fmla="*/ 0 w 1048092"/>
                                <a:gd name="connsiteY3" fmla="*/ 360791 h 360791"/>
                                <a:gd name="connsiteX4" fmla="*/ 344336 w 1048092"/>
                                <a:gd name="connsiteY4" fmla="*/ 0 h 360791"/>
                                <a:gd name="connsiteX0" fmla="*/ 344336 w 1042154"/>
                                <a:gd name="connsiteY0" fmla="*/ 3403 h 364194"/>
                                <a:gd name="connsiteX1" fmla="*/ 1042154 w 1042154"/>
                                <a:gd name="connsiteY1" fmla="*/ 0 h 364194"/>
                                <a:gd name="connsiteX2" fmla="*/ 944648 w 1042154"/>
                                <a:gd name="connsiteY2" fmla="*/ 356952 h 364194"/>
                                <a:gd name="connsiteX3" fmla="*/ 0 w 1042154"/>
                                <a:gd name="connsiteY3" fmla="*/ 364194 h 364194"/>
                                <a:gd name="connsiteX4" fmla="*/ 344336 w 1042154"/>
                                <a:gd name="connsiteY4" fmla="*/ 3403 h 364194"/>
                                <a:gd name="connsiteX0" fmla="*/ 350274 w 1042154"/>
                                <a:gd name="connsiteY0" fmla="*/ 0 h 366729"/>
                                <a:gd name="connsiteX1" fmla="*/ 1042154 w 1042154"/>
                                <a:gd name="connsiteY1" fmla="*/ 2535 h 366729"/>
                                <a:gd name="connsiteX2" fmla="*/ 944648 w 1042154"/>
                                <a:gd name="connsiteY2" fmla="*/ 359487 h 366729"/>
                                <a:gd name="connsiteX3" fmla="*/ 0 w 1042154"/>
                                <a:gd name="connsiteY3" fmla="*/ 366729 h 366729"/>
                                <a:gd name="connsiteX4" fmla="*/ 350274 w 1042154"/>
                                <a:gd name="connsiteY4" fmla="*/ 0 h 366729"/>
                                <a:gd name="connsiteX0" fmla="*/ 350274 w 1054029"/>
                                <a:gd name="connsiteY0" fmla="*/ 9340 h 376069"/>
                                <a:gd name="connsiteX1" fmla="*/ 1054029 w 1054029"/>
                                <a:gd name="connsiteY1" fmla="*/ 0 h 376069"/>
                                <a:gd name="connsiteX2" fmla="*/ 944648 w 1054029"/>
                                <a:gd name="connsiteY2" fmla="*/ 368827 h 376069"/>
                                <a:gd name="connsiteX3" fmla="*/ 0 w 1054029"/>
                                <a:gd name="connsiteY3" fmla="*/ 376069 h 376069"/>
                                <a:gd name="connsiteX4" fmla="*/ 350274 w 1054029"/>
                                <a:gd name="connsiteY4" fmla="*/ 9340 h 376069"/>
                                <a:gd name="connsiteX0" fmla="*/ 350274 w 944648"/>
                                <a:gd name="connsiteY0" fmla="*/ 0 h 366729"/>
                                <a:gd name="connsiteX1" fmla="*/ 875899 w 944648"/>
                                <a:gd name="connsiteY1" fmla="*/ 79725 h 366729"/>
                                <a:gd name="connsiteX2" fmla="*/ 944648 w 944648"/>
                                <a:gd name="connsiteY2" fmla="*/ 359487 h 366729"/>
                                <a:gd name="connsiteX3" fmla="*/ 0 w 944648"/>
                                <a:gd name="connsiteY3" fmla="*/ 366729 h 366729"/>
                                <a:gd name="connsiteX4" fmla="*/ 350274 w 944648"/>
                                <a:gd name="connsiteY4" fmla="*/ 0 h 366729"/>
                                <a:gd name="connsiteX0" fmla="*/ 350274 w 1042153"/>
                                <a:gd name="connsiteY0" fmla="*/ 0 h 366729"/>
                                <a:gd name="connsiteX1" fmla="*/ 1042153 w 1042153"/>
                                <a:gd name="connsiteY1" fmla="*/ 2535 h 366729"/>
                                <a:gd name="connsiteX2" fmla="*/ 944648 w 1042153"/>
                                <a:gd name="connsiteY2" fmla="*/ 359487 h 366729"/>
                                <a:gd name="connsiteX3" fmla="*/ 0 w 1042153"/>
                                <a:gd name="connsiteY3" fmla="*/ 366729 h 366729"/>
                                <a:gd name="connsiteX4" fmla="*/ 350274 w 1042153"/>
                                <a:gd name="connsiteY4" fmla="*/ 0 h 366729"/>
                                <a:gd name="connsiteX0" fmla="*/ 350274 w 1042153"/>
                                <a:gd name="connsiteY0" fmla="*/ 0 h 373135"/>
                                <a:gd name="connsiteX1" fmla="*/ 1042153 w 1042153"/>
                                <a:gd name="connsiteY1" fmla="*/ 2535 h 373135"/>
                                <a:gd name="connsiteX2" fmla="*/ 937824 w 1042153"/>
                                <a:gd name="connsiteY2" fmla="*/ 373135 h 373135"/>
                                <a:gd name="connsiteX3" fmla="*/ 0 w 1042153"/>
                                <a:gd name="connsiteY3" fmla="*/ 366729 h 373135"/>
                                <a:gd name="connsiteX4" fmla="*/ 350274 w 1042153"/>
                                <a:gd name="connsiteY4" fmla="*/ 0 h 373135"/>
                                <a:gd name="connsiteX0" fmla="*/ 350274 w 1042153"/>
                                <a:gd name="connsiteY0" fmla="*/ 0 h 379959"/>
                                <a:gd name="connsiteX1" fmla="*/ 1042153 w 1042153"/>
                                <a:gd name="connsiteY1" fmla="*/ 2535 h 379959"/>
                                <a:gd name="connsiteX2" fmla="*/ 931000 w 1042153"/>
                                <a:gd name="connsiteY2" fmla="*/ 379959 h 379959"/>
                                <a:gd name="connsiteX3" fmla="*/ 0 w 1042153"/>
                                <a:gd name="connsiteY3" fmla="*/ 366729 h 379959"/>
                                <a:gd name="connsiteX4" fmla="*/ 350274 w 1042153"/>
                                <a:gd name="connsiteY4" fmla="*/ 0 h 379959"/>
                                <a:gd name="connsiteX0" fmla="*/ 329281 w 1021160"/>
                                <a:gd name="connsiteY0" fmla="*/ 0 h 379959"/>
                                <a:gd name="connsiteX1" fmla="*/ 1021160 w 1021160"/>
                                <a:gd name="connsiteY1" fmla="*/ 2535 h 379959"/>
                                <a:gd name="connsiteX2" fmla="*/ 910007 w 1021160"/>
                                <a:gd name="connsiteY2" fmla="*/ 379959 h 379959"/>
                                <a:gd name="connsiteX3" fmla="*/ 0 w 1021160"/>
                                <a:gd name="connsiteY3" fmla="*/ 363975 h 379959"/>
                                <a:gd name="connsiteX4" fmla="*/ 329281 w 1021160"/>
                                <a:gd name="connsiteY4" fmla="*/ 0 h 379959"/>
                                <a:gd name="connsiteX0" fmla="*/ 329278 w 1021157"/>
                                <a:gd name="connsiteY0" fmla="*/ 0 h 379959"/>
                                <a:gd name="connsiteX1" fmla="*/ 1021157 w 1021157"/>
                                <a:gd name="connsiteY1" fmla="*/ 2535 h 379959"/>
                                <a:gd name="connsiteX2" fmla="*/ 910004 w 1021157"/>
                                <a:gd name="connsiteY2" fmla="*/ 379959 h 379959"/>
                                <a:gd name="connsiteX3" fmla="*/ 0 w 1021157"/>
                                <a:gd name="connsiteY3" fmla="*/ 363975 h 379959"/>
                                <a:gd name="connsiteX4" fmla="*/ 329278 w 1021157"/>
                                <a:gd name="connsiteY4" fmla="*/ 0 h 379959"/>
                                <a:gd name="connsiteX0" fmla="*/ 329278 w 1021157"/>
                                <a:gd name="connsiteY0" fmla="*/ 0 h 363975"/>
                                <a:gd name="connsiteX1" fmla="*/ 1021157 w 1021157"/>
                                <a:gd name="connsiteY1" fmla="*/ 2535 h 363975"/>
                                <a:gd name="connsiteX2" fmla="*/ 921999 w 1021157"/>
                                <a:gd name="connsiteY2" fmla="*/ 349662 h 363975"/>
                                <a:gd name="connsiteX3" fmla="*/ 0 w 1021157"/>
                                <a:gd name="connsiteY3" fmla="*/ 363975 h 363975"/>
                                <a:gd name="connsiteX4" fmla="*/ 329278 w 1021157"/>
                                <a:gd name="connsiteY4" fmla="*/ 0 h 363975"/>
                                <a:gd name="connsiteX0" fmla="*/ 329278 w 1021157"/>
                                <a:gd name="connsiteY0" fmla="*/ 0 h 366188"/>
                                <a:gd name="connsiteX1" fmla="*/ 1021157 w 1021157"/>
                                <a:gd name="connsiteY1" fmla="*/ 2535 h 366188"/>
                                <a:gd name="connsiteX2" fmla="*/ 916002 w 1021157"/>
                                <a:gd name="connsiteY2" fmla="*/ 366188 h 366188"/>
                                <a:gd name="connsiteX3" fmla="*/ 0 w 1021157"/>
                                <a:gd name="connsiteY3" fmla="*/ 363975 h 366188"/>
                                <a:gd name="connsiteX4" fmla="*/ 329278 w 1021157"/>
                                <a:gd name="connsiteY4" fmla="*/ 0 h 366188"/>
                                <a:gd name="connsiteX0" fmla="*/ 311284 w 1003163"/>
                                <a:gd name="connsiteY0" fmla="*/ 0 h 369483"/>
                                <a:gd name="connsiteX1" fmla="*/ 1003163 w 1003163"/>
                                <a:gd name="connsiteY1" fmla="*/ 2535 h 369483"/>
                                <a:gd name="connsiteX2" fmla="*/ 898008 w 1003163"/>
                                <a:gd name="connsiteY2" fmla="*/ 366188 h 369483"/>
                                <a:gd name="connsiteX3" fmla="*/ 0 w 1003163"/>
                                <a:gd name="connsiteY3" fmla="*/ 369483 h 369483"/>
                                <a:gd name="connsiteX4" fmla="*/ 311284 w 1003163"/>
                                <a:gd name="connsiteY4" fmla="*/ 0 h 369483"/>
                                <a:gd name="connsiteX0" fmla="*/ 326274 w 1018153"/>
                                <a:gd name="connsiteY0" fmla="*/ 0 h 369483"/>
                                <a:gd name="connsiteX1" fmla="*/ 1018153 w 1018153"/>
                                <a:gd name="connsiteY1" fmla="*/ 2535 h 369483"/>
                                <a:gd name="connsiteX2" fmla="*/ 912998 w 1018153"/>
                                <a:gd name="connsiteY2" fmla="*/ 366188 h 369483"/>
                                <a:gd name="connsiteX3" fmla="*/ 0 w 1018153"/>
                                <a:gd name="connsiteY3" fmla="*/ 369483 h 369483"/>
                                <a:gd name="connsiteX4" fmla="*/ 326274 w 1018153"/>
                                <a:gd name="connsiteY4" fmla="*/ 0 h 3694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18153" h="369483">
                                  <a:moveTo>
                                    <a:pt x="326274" y="0"/>
                                  </a:moveTo>
                                  <a:lnTo>
                                    <a:pt x="1018153" y="2535"/>
                                  </a:lnTo>
                                  <a:lnTo>
                                    <a:pt x="912998" y="366188"/>
                                  </a:lnTo>
                                  <a:lnTo>
                                    <a:pt x="0" y="369483"/>
                                  </a:lnTo>
                                  <a:lnTo>
                                    <a:pt x="326274" y="0"/>
                                  </a:lnTo>
                                  <a:close/>
                                </a:path>
                              </a:pathLst>
                            </a:custGeom>
                            <a:solidFill>
                              <a:srgbClr val="BDBDBD"/>
                            </a:solidFill>
                            <a:ln w="12700" cap="flat" cmpd="sng" algn="ctr">
                              <a:noFill/>
                              <a:prstDash val="solid"/>
                              <a:miter lim="800000"/>
                            </a:ln>
                            <a:effectLst/>
                          </wps:spPr>
                          <wps:bodyPr rtlCol="0" anchor="ctr"/>
                        </wps:wsp>
                        <wps:wsp>
                          <wps:cNvPr id="2074269509" name="Rectangle 15"/>
                          <wps:cNvSpPr/>
                          <wps:spPr>
                            <a:xfrm rot="16200000" flipH="1">
                              <a:off x="2867160" y="1126850"/>
                              <a:ext cx="950386" cy="380380"/>
                            </a:xfrm>
                            <a:custGeom>
                              <a:avLst/>
                              <a:gdLst>
                                <a:gd name="connsiteX0" fmla="*/ 0 w 792088"/>
                                <a:gd name="connsiteY0" fmla="*/ 0 h 163995"/>
                                <a:gd name="connsiteX1" fmla="*/ 792088 w 792088"/>
                                <a:gd name="connsiteY1" fmla="*/ 0 h 163995"/>
                                <a:gd name="connsiteX2" fmla="*/ 792088 w 792088"/>
                                <a:gd name="connsiteY2" fmla="*/ 163995 h 163995"/>
                                <a:gd name="connsiteX3" fmla="*/ 0 w 792088"/>
                                <a:gd name="connsiteY3" fmla="*/ 163995 h 163995"/>
                                <a:gd name="connsiteX4" fmla="*/ 0 w 792088"/>
                                <a:gd name="connsiteY4" fmla="*/ 0 h 163995"/>
                                <a:gd name="connsiteX0" fmla="*/ 115410 w 792088"/>
                                <a:gd name="connsiteY0" fmla="*/ 0 h 323793"/>
                                <a:gd name="connsiteX1" fmla="*/ 792088 w 792088"/>
                                <a:gd name="connsiteY1" fmla="*/ 159798 h 323793"/>
                                <a:gd name="connsiteX2" fmla="*/ 792088 w 792088"/>
                                <a:gd name="connsiteY2" fmla="*/ 323793 h 323793"/>
                                <a:gd name="connsiteX3" fmla="*/ 0 w 792088"/>
                                <a:gd name="connsiteY3" fmla="*/ 323793 h 323793"/>
                                <a:gd name="connsiteX4" fmla="*/ 115410 w 792088"/>
                                <a:gd name="connsiteY4" fmla="*/ 0 h 323793"/>
                                <a:gd name="connsiteX0" fmla="*/ 115410 w 797373"/>
                                <a:gd name="connsiteY0" fmla="*/ 4054 h 327847"/>
                                <a:gd name="connsiteX1" fmla="*/ 797373 w 797373"/>
                                <a:gd name="connsiteY1" fmla="*/ 0 h 327847"/>
                                <a:gd name="connsiteX2" fmla="*/ 792088 w 797373"/>
                                <a:gd name="connsiteY2" fmla="*/ 327847 h 327847"/>
                                <a:gd name="connsiteX3" fmla="*/ 0 w 797373"/>
                                <a:gd name="connsiteY3" fmla="*/ 327847 h 327847"/>
                                <a:gd name="connsiteX4" fmla="*/ 115410 w 797373"/>
                                <a:gd name="connsiteY4" fmla="*/ 4054 h 327847"/>
                                <a:gd name="connsiteX0" fmla="*/ 115410 w 797373"/>
                                <a:gd name="connsiteY0" fmla="*/ 0 h 323793"/>
                                <a:gd name="connsiteX1" fmla="*/ 797373 w 797373"/>
                                <a:gd name="connsiteY1" fmla="*/ 1231 h 323793"/>
                                <a:gd name="connsiteX2" fmla="*/ 792088 w 797373"/>
                                <a:gd name="connsiteY2" fmla="*/ 323793 h 323793"/>
                                <a:gd name="connsiteX3" fmla="*/ 0 w 797373"/>
                                <a:gd name="connsiteY3" fmla="*/ 323793 h 323793"/>
                                <a:gd name="connsiteX4" fmla="*/ 115410 w 797373"/>
                                <a:gd name="connsiteY4" fmla="*/ 0 h 323793"/>
                                <a:gd name="connsiteX0" fmla="*/ 115410 w 797373"/>
                                <a:gd name="connsiteY0" fmla="*/ 9340 h 333133"/>
                                <a:gd name="connsiteX1" fmla="*/ 797373 w 797373"/>
                                <a:gd name="connsiteY1" fmla="*/ 0 h 333133"/>
                                <a:gd name="connsiteX2" fmla="*/ 792088 w 797373"/>
                                <a:gd name="connsiteY2" fmla="*/ 333133 h 333133"/>
                                <a:gd name="connsiteX3" fmla="*/ 0 w 797373"/>
                                <a:gd name="connsiteY3" fmla="*/ 333133 h 333133"/>
                                <a:gd name="connsiteX4" fmla="*/ 115410 w 797373"/>
                                <a:gd name="connsiteY4" fmla="*/ 9340 h 333133"/>
                                <a:gd name="connsiteX0" fmla="*/ 115410 w 813229"/>
                                <a:gd name="connsiteY0" fmla="*/ 9340 h 333133"/>
                                <a:gd name="connsiteX1" fmla="*/ 813229 w 813229"/>
                                <a:gd name="connsiteY1" fmla="*/ 0 h 333133"/>
                                <a:gd name="connsiteX2" fmla="*/ 792088 w 813229"/>
                                <a:gd name="connsiteY2" fmla="*/ 333133 h 333133"/>
                                <a:gd name="connsiteX3" fmla="*/ 0 w 813229"/>
                                <a:gd name="connsiteY3" fmla="*/ 333133 h 333133"/>
                                <a:gd name="connsiteX4" fmla="*/ 115410 w 813229"/>
                                <a:gd name="connsiteY4" fmla="*/ 9340 h 333133"/>
                                <a:gd name="connsiteX0" fmla="*/ 569967 w 1267786"/>
                                <a:gd name="connsiteY0" fmla="*/ 9340 h 370132"/>
                                <a:gd name="connsiteX1" fmla="*/ 1267786 w 1267786"/>
                                <a:gd name="connsiteY1" fmla="*/ 0 h 370132"/>
                                <a:gd name="connsiteX2" fmla="*/ 1246645 w 1267786"/>
                                <a:gd name="connsiteY2" fmla="*/ 333133 h 370132"/>
                                <a:gd name="connsiteX3" fmla="*/ 0 w 1267786"/>
                                <a:gd name="connsiteY3" fmla="*/ 370132 h 370132"/>
                                <a:gd name="connsiteX4" fmla="*/ 569967 w 1267786"/>
                                <a:gd name="connsiteY4" fmla="*/ 9340 h 370132"/>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70132"/>
                                <a:gd name="connsiteX1" fmla="*/ 1267786 w 1267786"/>
                                <a:gd name="connsiteY1" fmla="*/ 0 h 370132"/>
                                <a:gd name="connsiteX2" fmla="*/ 1164342 w 1267786"/>
                                <a:gd name="connsiteY2" fmla="*/ 351014 h 370132"/>
                                <a:gd name="connsiteX3" fmla="*/ 0 w 1267786"/>
                                <a:gd name="connsiteY3" fmla="*/ 370132 h 370132"/>
                                <a:gd name="connsiteX4" fmla="*/ 569967 w 1267786"/>
                                <a:gd name="connsiteY4" fmla="*/ 9340 h 370132"/>
                                <a:gd name="connsiteX0" fmla="*/ 332460 w 1030279"/>
                                <a:gd name="connsiteY0" fmla="*/ 9340 h 370132"/>
                                <a:gd name="connsiteX1" fmla="*/ 1030279 w 1030279"/>
                                <a:gd name="connsiteY1" fmla="*/ 0 h 370132"/>
                                <a:gd name="connsiteX2" fmla="*/ 926835 w 1030279"/>
                                <a:gd name="connsiteY2" fmla="*/ 351014 h 370132"/>
                                <a:gd name="connsiteX3" fmla="*/ 0 w 1030279"/>
                                <a:gd name="connsiteY3" fmla="*/ 370132 h 370132"/>
                                <a:gd name="connsiteX4" fmla="*/ 332460 w 1030279"/>
                                <a:gd name="connsiteY4" fmla="*/ 9340 h 370132"/>
                                <a:gd name="connsiteX0" fmla="*/ 350273 w 1048092"/>
                                <a:gd name="connsiteY0" fmla="*/ 9340 h 358256"/>
                                <a:gd name="connsiteX1" fmla="*/ 1048092 w 1048092"/>
                                <a:gd name="connsiteY1" fmla="*/ 0 h 358256"/>
                                <a:gd name="connsiteX2" fmla="*/ 944648 w 1048092"/>
                                <a:gd name="connsiteY2" fmla="*/ 351014 h 358256"/>
                                <a:gd name="connsiteX3" fmla="*/ 0 w 1048092"/>
                                <a:gd name="connsiteY3" fmla="*/ 358256 h 358256"/>
                                <a:gd name="connsiteX4" fmla="*/ 350273 w 1048092"/>
                                <a:gd name="connsiteY4" fmla="*/ 9340 h 358256"/>
                                <a:gd name="connsiteX0" fmla="*/ 344336 w 1048092"/>
                                <a:gd name="connsiteY0" fmla="*/ 0 h 360791"/>
                                <a:gd name="connsiteX1" fmla="*/ 1048092 w 1048092"/>
                                <a:gd name="connsiteY1" fmla="*/ 2535 h 360791"/>
                                <a:gd name="connsiteX2" fmla="*/ 944648 w 1048092"/>
                                <a:gd name="connsiteY2" fmla="*/ 353549 h 360791"/>
                                <a:gd name="connsiteX3" fmla="*/ 0 w 1048092"/>
                                <a:gd name="connsiteY3" fmla="*/ 360791 h 360791"/>
                                <a:gd name="connsiteX4" fmla="*/ 344336 w 1048092"/>
                                <a:gd name="connsiteY4" fmla="*/ 0 h 360791"/>
                                <a:gd name="connsiteX0" fmla="*/ 344336 w 1042154"/>
                                <a:gd name="connsiteY0" fmla="*/ 3403 h 364194"/>
                                <a:gd name="connsiteX1" fmla="*/ 1042154 w 1042154"/>
                                <a:gd name="connsiteY1" fmla="*/ 0 h 364194"/>
                                <a:gd name="connsiteX2" fmla="*/ 944648 w 1042154"/>
                                <a:gd name="connsiteY2" fmla="*/ 356952 h 364194"/>
                                <a:gd name="connsiteX3" fmla="*/ 0 w 1042154"/>
                                <a:gd name="connsiteY3" fmla="*/ 364194 h 364194"/>
                                <a:gd name="connsiteX4" fmla="*/ 344336 w 1042154"/>
                                <a:gd name="connsiteY4" fmla="*/ 3403 h 364194"/>
                                <a:gd name="connsiteX0" fmla="*/ 350274 w 1042154"/>
                                <a:gd name="connsiteY0" fmla="*/ 0 h 366729"/>
                                <a:gd name="connsiteX1" fmla="*/ 1042154 w 1042154"/>
                                <a:gd name="connsiteY1" fmla="*/ 2535 h 366729"/>
                                <a:gd name="connsiteX2" fmla="*/ 944648 w 1042154"/>
                                <a:gd name="connsiteY2" fmla="*/ 359487 h 366729"/>
                                <a:gd name="connsiteX3" fmla="*/ 0 w 1042154"/>
                                <a:gd name="connsiteY3" fmla="*/ 366729 h 366729"/>
                                <a:gd name="connsiteX4" fmla="*/ 350274 w 1042154"/>
                                <a:gd name="connsiteY4" fmla="*/ 0 h 366729"/>
                                <a:gd name="connsiteX0" fmla="*/ 350274 w 1054029"/>
                                <a:gd name="connsiteY0" fmla="*/ 9340 h 376069"/>
                                <a:gd name="connsiteX1" fmla="*/ 1054029 w 1054029"/>
                                <a:gd name="connsiteY1" fmla="*/ 0 h 376069"/>
                                <a:gd name="connsiteX2" fmla="*/ 944648 w 1054029"/>
                                <a:gd name="connsiteY2" fmla="*/ 368827 h 376069"/>
                                <a:gd name="connsiteX3" fmla="*/ 0 w 1054029"/>
                                <a:gd name="connsiteY3" fmla="*/ 376069 h 376069"/>
                                <a:gd name="connsiteX4" fmla="*/ 350274 w 1054029"/>
                                <a:gd name="connsiteY4" fmla="*/ 9340 h 376069"/>
                                <a:gd name="connsiteX0" fmla="*/ 350274 w 944648"/>
                                <a:gd name="connsiteY0" fmla="*/ 0 h 366729"/>
                                <a:gd name="connsiteX1" fmla="*/ 875899 w 944648"/>
                                <a:gd name="connsiteY1" fmla="*/ 79725 h 366729"/>
                                <a:gd name="connsiteX2" fmla="*/ 944648 w 944648"/>
                                <a:gd name="connsiteY2" fmla="*/ 359487 h 366729"/>
                                <a:gd name="connsiteX3" fmla="*/ 0 w 944648"/>
                                <a:gd name="connsiteY3" fmla="*/ 366729 h 366729"/>
                                <a:gd name="connsiteX4" fmla="*/ 350274 w 944648"/>
                                <a:gd name="connsiteY4" fmla="*/ 0 h 366729"/>
                                <a:gd name="connsiteX0" fmla="*/ 350274 w 1042153"/>
                                <a:gd name="connsiteY0" fmla="*/ 0 h 366729"/>
                                <a:gd name="connsiteX1" fmla="*/ 1042153 w 1042153"/>
                                <a:gd name="connsiteY1" fmla="*/ 2535 h 366729"/>
                                <a:gd name="connsiteX2" fmla="*/ 944648 w 1042153"/>
                                <a:gd name="connsiteY2" fmla="*/ 359487 h 366729"/>
                                <a:gd name="connsiteX3" fmla="*/ 0 w 1042153"/>
                                <a:gd name="connsiteY3" fmla="*/ 366729 h 366729"/>
                                <a:gd name="connsiteX4" fmla="*/ 350274 w 1042153"/>
                                <a:gd name="connsiteY4" fmla="*/ 0 h 366729"/>
                                <a:gd name="connsiteX0" fmla="*/ 350274 w 1042153"/>
                                <a:gd name="connsiteY0" fmla="*/ 0 h 373135"/>
                                <a:gd name="connsiteX1" fmla="*/ 1042153 w 1042153"/>
                                <a:gd name="connsiteY1" fmla="*/ 2535 h 373135"/>
                                <a:gd name="connsiteX2" fmla="*/ 937824 w 1042153"/>
                                <a:gd name="connsiteY2" fmla="*/ 373135 h 373135"/>
                                <a:gd name="connsiteX3" fmla="*/ 0 w 1042153"/>
                                <a:gd name="connsiteY3" fmla="*/ 366729 h 373135"/>
                                <a:gd name="connsiteX4" fmla="*/ 350274 w 1042153"/>
                                <a:gd name="connsiteY4" fmla="*/ 0 h 373135"/>
                                <a:gd name="connsiteX0" fmla="*/ 350274 w 1042153"/>
                                <a:gd name="connsiteY0" fmla="*/ 0 h 379959"/>
                                <a:gd name="connsiteX1" fmla="*/ 1042153 w 1042153"/>
                                <a:gd name="connsiteY1" fmla="*/ 2535 h 379959"/>
                                <a:gd name="connsiteX2" fmla="*/ 931000 w 1042153"/>
                                <a:gd name="connsiteY2" fmla="*/ 379959 h 379959"/>
                                <a:gd name="connsiteX3" fmla="*/ 0 w 1042153"/>
                                <a:gd name="connsiteY3" fmla="*/ 366729 h 379959"/>
                                <a:gd name="connsiteX4" fmla="*/ 350274 w 1042153"/>
                                <a:gd name="connsiteY4" fmla="*/ 0 h 379959"/>
                                <a:gd name="connsiteX0" fmla="*/ 342842 w 1034721"/>
                                <a:gd name="connsiteY0" fmla="*/ 0 h 380380"/>
                                <a:gd name="connsiteX1" fmla="*/ 1034721 w 1034721"/>
                                <a:gd name="connsiteY1" fmla="*/ 2535 h 380380"/>
                                <a:gd name="connsiteX2" fmla="*/ 923568 w 1034721"/>
                                <a:gd name="connsiteY2" fmla="*/ 379959 h 380380"/>
                                <a:gd name="connsiteX3" fmla="*/ 0 w 1034721"/>
                                <a:gd name="connsiteY3" fmla="*/ 380380 h 380380"/>
                                <a:gd name="connsiteX4" fmla="*/ 342842 w 1034721"/>
                                <a:gd name="connsiteY4" fmla="*/ 0 h 38038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34721" h="380380">
                                  <a:moveTo>
                                    <a:pt x="342842" y="0"/>
                                  </a:moveTo>
                                  <a:lnTo>
                                    <a:pt x="1034721" y="2535"/>
                                  </a:lnTo>
                                  <a:lnTo>
                                    <a:pt x="923568" y="379959"/>
                                  </a:lnTo>
                                  <a:lnTo>
                                    <a:pt x="0" y="380380"/>
                                  </a:lnTo>
                                  <a:lnTo>
                                    <a:pt x="342842" y="0"/>
                                  </a:lnTo>
                                  <a:close/>
                                </a:path>
                              </a:pathLst>
                            </a:custGeom>
                            <a:solidFill>
                              <a:srgbClr val="BDBDBD"/>
                            </a:solidFill>
                            <a:ln w="12700" cap="flat" cmpd="sng" algn="ctr">
                              <a:noFill/>
                              <a:prstDash val="solid"/>
                              <a:miter lim="800000"/>
                            </a:ln>
                            <a:effectLst/>
                          </wps:spPr>
                          <wps:bodyPr rtlCol="0" anchor="ctr"/>
                        </wps:wsp>
                        <wps:wsp>
                          <wps:cNvPr id="2074269510" name="Rectangle 2074269510"/>
                          <wps:cNvSpPr/>
                          <wps:spPr>
                            <a:xfrm rot="16200000" flipH="1">
                              <a:off x="3357263" y="1017638"/>
                              <a:ext cx="847396" cy="504056"/>
                            </a:xfrm>
                            <a:prstGeom prst="rect">
                              <a:avLst/>
                            </a:prstGeom>
                            <a:solidFill>
                              <a:srgbClr val="BDBDBD"/>
                            </a:solidFill>
                            <a:ln w="12700" cap="flat" cmpd="sng" algn="ctr">
                              <a:noFill/>
                              <a:prstDash val="solid"/>
                              <a:miter lim="800000"/>
                            </a:ln>
                            <a:effectLst/>
                          </wps:spPr>
                          <wps:bodyPr rtlCol="0" anchor="ctr"/>
                        </wps:wsp>
                        <wps:wsp>
                          <wps:cNvPr id="2074269511" name="TextBox 48"/>
                          <wps:cNvSpPr txBox="1"/>
                          <wps:spPr>
                            <a:xfrm>
                              <a:off x="859387" y="1224461"/>
                              <a:ext cx="2743981" cy="445525"/>
                            </a:xfrm>
                            <a:prstGeom prst="rect">
                              <a:avLst/>
                            </a:prstGeom>
                            <a:noFill/>
                          </wps:spPr>
                          <wps:txbx>
                            <w:txbxContent>
                              <w:p w:rsidR="00671334" w:rsidRPr="00F5066E" w:rsidRDefault="00671334" w:rsidP="00F5066E">
                                <w:pPr>
                                  <w:jc w:val="center"/>
                                  <w:rPr>
                                    <w:rFonts w:eastAsia="Calibri" w:hAnsi="Adobe Arabic" w:cs="Adobe Arabic"/>
                                    <w:b/>
                                    <w:bCs/>
                                    <w:kern w:val="24"/>
                                    <w:sz w:val="32"/>
                                    <w:szCs w:val="32"/>
                                    <w:lang w:bidi="ar-EG"/>
                                  </w:rPr>
                                </w:pPr>
                                <w:r w:rsidRPr="00F5066E">
                                  <w:rPr>
                                    <w:rFonts w:eastAsia="Calibri" w:hAnsi="Adobe Arabic" w:cs="Adobe Arabic"/>
                                    <w:b/>
                                    <w:bCs/>
                                    <w:kern w:val="24"/>
                                    <w:sz w:val="32"/>
                                    <w:szCs w:val="32"/>
                                    <w:rtl/>
                                    <w:lang w:bidi="ar-EG"/>
                                  </w:rPr>
                                  <w:t>دور المساءلة</w:t>
                                </w:r>
                              </w:p>
                            </w:txbxContent>
                          </wps:txbx>
                          <wps:bodyPr wrap="square">
                            <a:noAutofit/>
                          </wps:bodyPr>
                        </wps:wsp>
                        <wps:wsp>
                          <wps:cNvPr id="2074269512" name="TextBox 49"/>
                          <wps:cNvSpPr txBox="1"/>
                          <wps:spPr>
                            <a:xfrm>
                              <a:off x="3372321" y="1140634"/>
                              <a:ext cx="783225" cy="464244"/>
                            </a:xfrm>
                            <a:prstGeom prst="rect">
                              <a:avLst/>
                            </a:prstGeom>
                            <a:noFill/>
                          </wps:spPr>
                          <wps:txbx>
                            <w:txbxContent>
                              <w:p w:rsidR="00671334" w:rsidRDefault="00671334" w:rsidP="00F5066E">
                                <w:pPr>
                                  <w:jc w:val="center"/>
                                  <w:rPr>
                                    <w:rFonts w:eastAsia="Calibri" w:cs="Adobe Arabic"/>
                                    <w:b/>
                                    <w:bCs/>
                                    <w:color w:val="000000"/>
                                    <w:kern w:val="24"/>
                                    <w:sz w:val="36"/>
                                    <w:szCs w:val="36"/>
                                  </w:rPr>
                                </w:pPr>
                                <w:r>
                                  <w:rPr>
                                    <w:rFonts w:eastAsia="Calibri" w:cs="Adobe Arabic"/>
                                    <w:b/>
                                    <w:bCs/>
                                    <w:color w:val="000000"/>
                                    <w:kern w:val="24"/>
                                    <w:sz w:val="36"/>
                                    <w:szCs w:val="36"/>
                                  </w:rPr>
                                  <w:t>02</w:t>
                                </w:r>
                              </w:p>
                            </w:txbxContent>
                          </wps:txbx>
                          <wps:bodyPr wrap="square">
                            <a:noAutofit/>
                          </wps:bodyPr>
                        </wps:wsp>
                      </wpg:grpSp>
                      <wpg:grpSp>
                        <wpg:cNvPr id="2074269513" name="Group 2074269513"/>
                        <wpg:cNvGrpSpPr/>
                        <wpg:grpSpPr>
                          <a:xfrm>
                            <a:off x="3150994" y="1679430"/>
                            <a:ext cx="4084504" cy="851927"/>
                            <a:chOff x="3150994" y="1679430"/>
                            <a:chExt cx="4084504" cy="851927"/>
                          </a:xfrm>
                        </wpg:grpSpPr>
                        <wps:wsp>
                          <wps:cNvPr id="2074269514" name="Rectangle 2074269514"/>
                          <wps:cNvSpPr/>
                          <wps:spPr>
                            <a:xfrm rot="5400000">
                              <a:off x="5495707" y="679850"/>
                              <a:ext cx="634878" cy="2844704"/>
                            </a:xfrm>
                            <a:prstGeom prst="rect">
                              <a:avLst/>
                            </a:prstGeom>
                            <a:solidFill>
                              <a:srgbClr val="9FCFD1"/>
                            </a:solidFill>
                            <a:ln w="12700" cap="flat" cmpd="sng" algn="ctr">
                              <a:noFill/>
                              <a:prstDash val="solid"/>
                              <a:miter lim="800000"/>
                            </a:ln>
                            <a:effectLst/>
                          </wps:spPr>
                          <wps:bodyPr rtlCol="0" anchor="ctr"/>
                        </wps:wsp>
                        <wps:wsp>
                          <wps:cNvPr id="2074269515" name="Rectangle 15"/>
                          <wps:cNvSpPr/>
                          <wps:spPr>
                            <a:xfrm rot="5400000">
                              <a:off x="3785746" y="1920501"/>
                              <a:ext cx="848646" cy="366503"/>
                            </a:xfrm>
                            <a:custGeom>
                              <a:avLst/>
                              <a:gdLst>
                                <a:gd name="connsiteX0" fmla="*/ 0 w 792088"/>
                                <a:gd name="connsiteY0" fmla="*/ 0 h 163995"/>
                                <a:gd name="connsiteX1" fmla="*/ 792088 w 792088"/>
                                <a:gd name="connsiteY1" fmla="*/ 0 h 163995"/>
                                <a:gd name="connsiteX2" fmla="*/ 792088 w 792088"/>
                                <a:gd name="connsiteY2" fmla="*/ 163995 h 163995"/>
                                <a:gd name="connsiteX3" fmla="*/ 0 w 792088"/>
                                <a:gd name="connsiteY3" fmla="*/ 163995 h 163995"/>
                                <a:gd name="connsiteX4" fmla="*/ 0 w 792088"/>
                                <a:gd name="connsiteY4" fmla="*/ 0 h 163995"/>
                                <a:gd name="connsiteX0" fmla="*/ 115410 w 792088"/>
                                <a:gd name="connsiteY0" fmla="*/ 0 h 323793"/>
                                <a:gd name="connsiteX1" fmla="*/ 792088 w 792088"/>
                                <a:gd name="connsiteY1" fmla="*/ 159798 h 323793"/>
                                <a:gd name="connsiteX2" fmla="*/ 792088 w 792088"/>
                                <a:gd name="connsiteY2" fmla="*/ 323793 h 323793"/>
                                <a:gd name="connsiteX3" fmla="*/ 0 w 792088"/>
                                <a:gd name="connsiteY3" fmla="*/ 323793 h 323793"/>
                                <a:gd name="connsiteX4" fmla="*/ 115410 w 792088"/>
                                <a:gd name="connsiteY4" fmla="*/ 0 h 323793"/>
                                <a:gd name="connsiteX0" fmla="*/ 115410 w 797373"/>
                                <a:gd name="connsiteY0" fmla="*/ 4054 h 327847"/>
                                <a:gd name="connsiteX1" fmla="*/ 797373 w 797373"/>
                                <a:gd name="connsiteY1" fmla="*/ 0 h 327847"/>
                                <a:gd name="connsiteX2" fmla="*/ 792088 w 797373"/>
                                <a:gd name="connsiteY2" fmla="*/ 327847 h 327847"/>
                                <a:gd name="connsiteX3" fmla="*/ 0 w 797373"/>
                                <a:gd name="connsiteY3" fmla="*/ 327847 h 327847"/>
                                <a:gd name="connsiteX4" fmla="*/ 115410 w 797373"/>
                                <a:gd name="connsiteY4" fmla="*/ 4054 h 327847"/>
                                <a:gd name="connsiteX0" fmla="*/ 115410 w 797373"/>
                                <a:gd name="connsiteY0" fmla="*/ 0 h 323793"/>
                                <a:gd name="connsiteX1" fmla="*/ 797373 w 797373"/>
                                <a:gd name="connsiteY1" fmla="*/ 1231 h 323793"/>
                                <a:gd name="connsiteX2" fmla="*/ 792088 w 797373"/>
                                <a:gd name="connsiteY2" fmla="*/ 323793 h 323793"/>
                                <a:gd name="connsiteX3" fmla="*/ 0 w 797373"/>
                                <a:gd name="connsiteY3" fmla="*/ 323793 h 323793"/>
                                <a:gd name="connsiteX4" fmla="*/ 115410 w 797373"/>
                                <a:gd name="connsiteY4" fmla="*/ 0 h 323793"/>
                                <a:gd name="connsiteX0" fmla="*/ 115410 w 797373"/>
                                <a:gd name="connsiteY0" fmla="*/ 9340 h 333133"/>
                                <a:gd name="connsiteX1" fmla="*/ 797373 w 797373"/>
                                <a:gd name="connsiteY1" fmla="*/ 0 h 333133"/>
                                <a:gd name="connsiteX2" fmla="*/ 792088 w 797373"/>
                                <a:gd name="connsiteY2" fmla="*/ 333133 h 333133"/>
                                <a:gd name="connsiteX3" fmla="*/ 0 w 797373"/>
                                <a:gd name="connsiteY3" fmla="*/ 333133 h 333133"/>
                                <a:gd name="connsiteX4" fmla="*/ 115410 w 797373"/>
                                <a:gd name="connsiteY4" fmla="*/ 9340 h 333133"/>
                                <a:gd name="connsiteX0" fmla="*/ 115410 w 813229"/>
                                <a:gd name="connsiteY0" fmla="*/ 9340 h 333133"/>
                                <a:gd name="connsiteX1" fmla="*/ 813229 w 813229"/>
                                <a:gd name="connsiteY1" fmla="*/ 0 h 333133"/>
                                <a:gd name="connsiteX2" fmla="*/ 792088 w 813229"/>
                                <a:gd name="connsiteY2" fmla="*/ 333133 h 333133"/>
                                <a:gd name="connsiteX3" fmla="*/ 0 w 813229"/>
                                <a:gd name="connsiteY3" fmla="*/ 333133 h 333133"/>
                                <a:gd name="connsiteX4" fmla="*/ 115410 w 813229"/>
                                <a:gd name="connsiteY4" fmla="*/ 9340 h 333133"/>
                                <a:gd name="connsiteX0" fmla="*/ 569967 w 1267786"/>
                                <a:gd name="connsiteY0" fmla="*/ 9340 h 370132"/>
                                <a:gd name="connsiteX1" fmla="*/ 1267786 w 1267786"/>
                                <a:gd name="connsiteY1" fmla="*/ 0 h 370132"/>
                                <a:gd name="connsiteX2" fmla="*/ 1246645 w 1267786"/>
                                <a:gd name="connsiteY2" fmla="*/ 333133 h 370132"/>
                                <a:gd name="connsiteX3" fmla="*/ 0 w 1267786"/>
                                <a:gd name="connsiteY3" fmla="*/ 370132 h 370132"/>
                                <a:gd name="connsiteX4" fmla="*/ 569967 w 1267786"/>
                                <a:gd name="connsiteY4" fmla="*/ 9340 h 370132"/>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70132"/>
                                <a:gd name="connsiteX1" fmla="*/ 1267786 w 1267786"/>
                                <a:gd name="connsiteY1" fmla="*/ 0 h 370132"/>
                                <a:gd name="connsiteX2" fmla="*/ 1164342 w 1267786"/>
                                <a:gd name="connsiteY2" fmla="*/ 351014 h 370132"/>
                                <a:gd name="connsiteX3" fmla="*/ 0 w 1267786"/>
                                <a:gd name="connsiteY3" fmla="*/ 370132 h 370132"/>
                                <a:gd name="connsiteX4" fmla="*/ 569967 w 1267786"/>
                                <a:gd name="connsiteY4" fmla="*/ 9340 h 370132"/>
                                <a:gd name="connsiteX0" fmla="*/ 332460 w 1030279"/>
                                <a:gd name="connsiteY0" fmla="*/ 9340 h 370132"/>
                                <a:gd name="connsiteX1" fmla="*/ 1030279 w 1030279"/>
                                <a:gd name="connsiteY1" fmla="*/ 0 h 370132"/>
                                <a:gd name="connsiteX2" fmla="*/ 926835 w 1030279"/>
                                <a:gd name="connsiteY2" fmla="*/ 351014 h 370132"/>
                                <a:gd name="connsiteX3" fmla="*/ 0 w 1030279"/>
                                <a:gd name="connsiteY3" fmla="*/ 370132 h 370132"/>
                                <a:gd name="connsiteX4" fmla="*/ 332460 w 1030279"/>
                                <a:gd name="connsiteY4" fmla="*/ 9340 h 370132"/>
                                <a:gd name="connsiteX0" fmla="*/ 350273 w 1048092"/>
                                <a:gd name="connsiteY0" fmla="*/ 9340 h 358256"/>
                                <a:gd name="connsiteX1" fmla="*/ 1048092 w 1048092"/>
                                <a:gd name="connsiteY1" fmla="*/ 0 h 358256"/>
                                <a:gd name="connsiteX2" fmla="*/ 944648 w 1048092"/>
                                <a:gd name="connsiteY2" fmla="*/ 351014 h 358256"/>
                                <a:gd name="connsiteX3" fmla="*/ 0 w 1048092"/>
                                <a:gd name="connsiteY3" fmla="*/ 358256 h 358256"/>
                                <a:gd name="connsiteX4" fmla="*/ 350273 w 1048092"/>
                                <a:gd name="connsiteY4" fmla="*/ 9340 h 358256"/>
                                <a:gd name="connsiteX0" fmla="*/ 344336 w 1048092"/>
                                <a:gd name="connsiteY0" fmla="*/ 0 h 360791"/>
                                <a:gd name="connsiteX1" fmla="*/ 1048092 w 1048092"/>
                                <a:gd name="connsiteY1" fmla="*/ 2535 h 360791"/>
                                <a:gd name="connsiteX2" fmla="*/ 944648 w 1048092"/>
                                <a:gd name="connsiteY2" fmla="*/ 353549 h 360791"/>
                                <a:gd name="connsiteX3" fmla="*/ 0 w 1048092"/>
                                <a:gd name="connsiteY3" fmla="*/ 360791 h 360791"/>
                                <a:gd name="connsiteX4" fmla="*/ 344336 w 1048092"/>
                                <a:gd name="connsiteY4" fmla="*/ 0 h 360791"/>
                                <a:gd name="connsiteX0" fmla="*/ 344336 w 1059967"/>
                                <a:gd name="connsiteY0" fmla="*/ 0 h 360791"/>
                                <a:gd name="connsiteX1" fmla="*/ 1059967 w 1059967"/>
                                <a:gd name="connsiteY1" fmla="*/ 8472 h 360791"/>
                                <a:gd name="connsiteX2" fmla="*/ 944648 w 1059967"/>
                                <a:gd name="connsiteY2" fmla="*/ 353549 h 360791"/>
                                <a:gd name="connsiteX3" fmla="*/ 0 w 1059967"/>
                                <a:gd name="connsiteY3" fmla="*/ 360791 h 360791"/>
                                <a:gd name="connsiteX4" fmla="*/ 344336 w 1059967"/>
                                <a:gd name="connsiteY4" fmla="*/ 0 h 360791"/>
                                <a:gd name="connsiteX0" fmla="*/ 344336 w 1065905"/>
                                <a:gd name="connsiteY0" fmla="*/ 15278 h 376069"/>
                                <a:gd name="connsiteX1" fmla="*/ 1065905 w 1065905"/>
                                <a:gd name="connsiteY1" fmla="*/ 0 h 376069"/>
                                <a:gd name="connsiteX2" fmla="*/ 944648 w 1065905"/>
                                <a:gd name="connsiteY2" fmla="*/ 368827 h 376069"/>
                                <a:gd name="connsiteX3" fmla="*/ 0 w 1065905"/>
                                <a:gd name="connsiteY3" fmla="*/ 376069 h 376069"/>
                                <a:gd name="connsiteX4" fmla="*/ 344336 w 1065905"/>
                                <a:gd name="connsiteY4" fmla="*/ 15278 h 376069"/>
                                <a:gd name="connsiteX0" fmla="*/ 356211 w 1065905"/>
                                <a:gd name="connsiteY0" fmla="*/ 3403 h 376069"/>
                                <a:gd name="connsiteX1" fmla="*/ 1065905 w 1065905"/>
                                <a:gd name="connsiteY1" fmla="*/ 0 h 376069"/>
                                <a:gd name="connsiteX2" fmla="*/ 944648 w 1065905"/>
                                <a:gd name="connsiteY2" fmla="*/ 368827 h 376069"/>
                                <a:gd name="connsiteX3" fmla="*/ 0 w 1065905"/>
                                <a:gd name="connsiteY3" fmla="*/ 376069 h 376069"/>
                                <a:gd name="connsiteX4" fmla="*/ 356211 w 1065905"/>
                                <a:gd name="connsiteY4" fmla="*/ 3403 h 376069"/>
                                <a:gd name="connsiteX0" fmla="*/ 356211 w 1170279"/>
                                <a:gd name="connsiteY0" fmla="*/ 3403 h 380703"/>
                                <a:gd name="connsiteX1" fmla="*/ 1065905 w 1170279"/>
                                <a:gd name="connsiteY1" fmla="*/ 0 h 380703"/>
                                <a:gd name="connsiteX2" fmla="*/ 1170279 w 1170279"/>
                                <a:gd name="connsiteY2" fmla="*/ 380703 h 380703"/>
                                <a:gd name="connsiteX3" fmla="*/ 0 w 1170279"/>
                                <a:gd name="connsiteY3" fmla="*/ 376069 h 380703"/>
                                <a:gd name="connsiteX4" fmla="*/ 356211 w 1170279"/>
                                <a:gd name="connsiteY4" fmla="*/ 3403 h 380703"/>
                                <a:gd name="connsiteX0" fmla="*/ 100891 w 914959"/>
                                <a:gd name="connsiteY0" fmla="*/ 3403 h 382007"/>
                                <a:gd name="connsiteX1" fmla="*/ 810585 w 914959"/>
                                <a:gd name="connsiteY1" fmla="*/ 0 h 382007"/>
                                <a:gd name="connsiteX2" fmla="*/ 914959 w 914959"/>
                                <a:gd name="connsiteY2" fmla="*/ 380703 h 382007"/>
                                <a:gd name="connsiteX3" fmla="*/ 0 w 914959"/>
                                <a:gd name="connsiteY3" fmla="*/ 382007 h 382007"/>
                                <a:gd name="connsiteX4" fmla="*/ 100891 w 914959"/>
                                <a:gd name="connsiteY4" fmla="*/ 3403 h 382007"/>
                                <a:gd name="connsiteX0" fmla="*/ 112766 w 914959"/>
                                <a:gd name="connsiteY0" fmla="*/ 0 h 384541"/>
                                <a:gd name="connsiteX1" fmla="*/ 810585 w 914959"/>
                                <a:gd name="connsiteY1" fmla="*/ 2534 h 384541"/>
                                <a:gd name="connsiteX2" fmla="*/ 914959 w 914959"/>
                                <a:gd name="connsiteY2" fmla="*/ 383237 h 384541"/>
                                <a:gd name="connsiteX3" fmla="*/ 0 w 914959"/>
                                <a:gd name="connsiteY3" fmla="*/ 384541 h 384541"/>
                                <a:gd name="connsiteX4" fmla="*/ 112766 w 914959"/>
                                <a:gd name="connsiteY4" fmla="*/ 0 h 384541"/>
                                <a:gd name="connsiteX0" fmla="*/ 112766 w 920896"/>
                                <a:gd name="connsiteY0" fmla="*/ 0 h 389175"/>
                                <a:gd name="connsiteX1" fmla="*/ 810585 w 920896"/>
                                <a:gd name="connsiteY1" fmla="*/ 2534 h 389175"/>
                                <a:gd name="connsiteX2" fmla="*/ 920896 w 920896"/>
                                <a:gd name="connsiteY2" fmla="*/ 389175 h 389175"/>
                                <a:gd name="connsiteX3" fmla="*/ 0 w 920896"/>
                                <a:gd name="connsiteY3" fmla="*/ 384541 h 389175"/>
                                <a:gd name="connsiteX4" fmla="*/ 112766 w 920896"/>
                                <a:gd name="connsiteY4" fmla="*/ 0 h 389175"/>
                                <a:gd name="connsiteX0" fmla="*/ 112766 w 825893"/>
                                <a:gd name="connsiteY0" fmla="*/ 0 h 384541"/>
                                <a:gd name="connsiteX1" fmla="*/ 810585 w 825893"/>
                                <a:gd name="connsiteY1" fmla="*/ 2534 h 384541"/>
                                <a:gd name="connsiteX2" fmla="*/ 825893 w 825893"/>
                                <a:gd name="connsiteY2" fmla="*/ 383238 h 384541"/>
                                <a:gd name="connsiteX3" fmla="*/ 0 w 825893"/>
                                <a:gd name="connsiteY3" fmla="*/ 384541 h 384541"/>
                                <a:gd name="connsiteX4" fmla="*/ 112766 w 825893"/>
                                <a:gd name="connsiteY4" fmla="*/ 0 h 384541"/>
                                <a:gd name="connsiteX0" fmla="*/ 112766 w 914958"/>
                                <a:gd name="connsiteY0" fmla="*/ 0 h 384541"/>
                                <a:gd name="connsiteX1" fmla="*/ 810585 w 914958"/>
                                <a:gd name="connsiteY1" fmla="*/ 2534 h 384541"/>
                                <a:gd name="connsiteX2" fmla="*/ 914958 w 914958"/>
                                <a:gd name="connsiteY2" fmla="*/ 377300 h 384541"/>
                                <a:gd name="connsiteX3" fmla="*/ 0 w 914958"/>
                                <a:gd name="connsiteY3" fmla="*/ 384541 h 384541"/>
                                <a:gd name="connsiteX4" fmla="*/ 112766 w 914958"/>
                                <a:gd name="connsiteY4" fmla="*/ 0 h 384541"/>
                                <a:gd name="connsiteX0" fmla="*/ 112766 w 920956"/>
                                <a:gd name="connsiteY0" fmla="*/ 0 h 384541"/>
                                <a:gd name="connsiteX1" fmla="*/ 810585 w 920956"/>
                                <a:gd name="connsiteY1" fmla="*/ 2534 h 384541"/>
                                <a:gd name="connsiteX2" fmla="*/ 920956 w 920956"/>
                                <a:gd name="connsiteY2" fmla="*/ 377300 h 384541"/>
                                <a:gd name="connsiteX3" fmla="*/ 0 w 920956"/>
                                <a:gd name="connsiteY3" fmla="*/ 384541 h 384541"/>
                                <a:gd name="connsiteX4" fmla="*/ 112766 w 920956"/>
                                <a:gd name="connsiteY4" fmla="*/ 0 h 384541"/>
                                <a:gd name="connsiteX0" fmla="*/ 115762 w 923952"/>
                                <a:gd name="connsiteY0" fmla="*/ 0 h 377300"/>
                                <a:gd name="connsiteX1" fmla="*/ 813581 w 923952"/>
                                <a:gd name="connsiteY1" fmla="*/ 2534 h 377300"/>
                                <a:gd name="connsiteX2" fmla="*/ 923952 w 923952"/>
                                <a:gd name="connsiteY2" fmla="*/ 377300 h 377300"/>
                                <a:gd name="connsiteX3" fmla="*/ 0 w 923952"/>
                                <a:gd name="connsiteY3" fmla="*/ 373525 h 377300"/>
                                <a:gd name="connsiteX4" fmla="*/ 115762 w 923952"/>
                                <a:gd name="connsiteY4" fmla="*/ 0 h 377300"/>
                                <a:gd name="connsiteX0" fmla="*/ 118760 w 923952"/>
                                <a:gd name="connsiteY0" fmla="*/ 220 h 374766"/>
                                <a:gd name="connsiteX1" fmla="*/ 813581 w 923952"/>
                                <a:gd name="connsiteY1" fmla="*/ 0 h 374766"/>
                                <a:gd name="connsiteX2" fmla="*/ 923952 w 923952"/>
                                <a:gd name="connsiteY2" fmla="*/ 374766 h 374766"/>
                                <a:gd name="connsiteX3" fmla="*/ 0 w 923952"/>
                                <a:gd name="connsiteY3" fmla="*/ 370991 h 374766"/>
                                <a:gd name="connsiteX4" fmla="*/ 118760 w 923952"/>
                                <a:gd name="connsiteY4" fmla="*/ 220 h 374766"/>
                                <a:gd name="connsiteX0" fmla="*/ 118760 w 923952"/>
                                <a:gd name="connsiteY0" fmla="*/ 0 h 374546"/>
                                <a:gd name="connsiteX1" fmla="*/ 813581 w 923952"/>
                                <a:gd name="connsiteY1" fmla="*/ 8043 h 374546"/>
                                <a:gd name="connsiteX2" fmla="*/ 923952 w 923952"/>
                                <a:gd name="connsiteY2" fmla="*/ 374546 h 374546"/>
                                <a:gd name="connsiteX3" fmla="*/ 0 w 923952"/>
                                <a:gd name="connsiteY3" fmla="*/ 370771 h 374546"/>
                                <a:gd name="connsiteX4" fmla="*/ 118760 w 923952"/>
                                <a:gd name="connsiteY4" fmla="*/ 0 h 374546"/>
                                <a:gd name="connsiteX0" fmla="*/ 124757 w 923952"/>
                                <a:gd name="connsiteY0" fmla="*/ 0 h 371792"/>
                                <a:gd name="connsiteX1" fmla="*/ 813581 w 923952"/>
                                <a:gd name="connsiteY1" fmla="*/ 5289 h 371792"/>
                                <a:gd name="connsiteX2" fmla="*/ 923952 w 923952"/>
                                <a:gd name="connsiteY2" fmla="*/ 371792 h 371792"/>
                                <a:gd name="connsiteX3" fmla="*/ 0 w 923952"/>
                                <a:gd name="connsiteY3" fmla="*/ 368017 h 371792"/>
                                <a:gd name="connsiteX4" fmla="*/ 124757 w 923952"/>
                                <a:gd name="connsiteY4" fmla="*/ 0 h 371792"/>
                                <a:gd name="connsiteX0" fmla="*/ 112763 w 923952"/>
                                <a:gd name="connsiteY0" fmla="*/ 220 h 366503"/>
                                <a:gd name="connsiteX1" fmla="*/ 813581 w 923952"/>
                                <a:gd name="connsiteY1" fmla="*/ 0 h 366503"/>
                                <a:gd name="connsiteX2" fmla="*/ 923952 w 923952"/>
                                <a:gd name="connsiteY2" fmla="*/ 366503 h 366503"/>
                                <a:gd name="connsiteX3" fmla="*/ 0 w 923952"/>
                                <a:gd name="connsiteY3" fmla="*/ 362728 h 366503"/>
                                <a:gd name="connsiteX4" fmla="*/ 112763 w 923952"/>
                                <a:gd name="connsiteY4" fmla="*/ 220 h 36650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3952" h="366503">
                                  <a:moveTo>
                                    <a:pt x="112763" y="220"/>
                                  </a:moveTo>
                                  <a:lnTo>
                                    <a:pt x="813581" y="0"/>
                                  </a:lnTo>
                                  <a:lnTo>
                                    <a:pt x="923952" y="366503"/>
                                  </a:lnTo>
                                  <a:lnTo>
                                    <a:pt x="0" y="362728"/>
                                  </a:lnTo>
                                  <a:lnTo>
                                    <a:pt x="112763" y="220"/>
                                  </a:lnTo>
                                  <a:close/>
                                </a:path>
                              </a:pathLst>
                            </a:custGeom>
                            <a:solidFill>
                              <a:srgbClr val="9FCFD1"/>
                            </a:solidFill>
                            <a:ln w="12700" cap="flat" cmpd="sng" algn="ctr">
                              <a:noFill/>
                              <a:prstDash val="solid"/>
                              <a:miter lim="800000"/>
                            </a:ln>
                            <a:effectLst/>
                          </wps:spPr>
                          <wps:bodyPr rtlCol="0" anchor="ctr"/>
                        </wps:wsp>
                        <wps:wsp>
                          <wps:cNvPr id="2074269516" name="Rectangle 15"/>
                          <wps:cNvSpPr/>
                          <wps:spPr>
                            <a:xfrm rot="16200000" flipH="1">
                              <a:off x="2924778" y="1915221"/>
                              <a:ext cx="833561" cy="381129"/>
                            </a:xfrm>
                            <a:custGeom>
                              <a:avLst/>
                              <a:gdLst>
                                <a:gd name="connsiteX0" fmla="*/ 0 w 792088"/>
                                <a:gd name="connsiteY0" fmla="*/ 0 h 163995"/>
                                <a:gd name="connsiteX1" fmla="*/ 792088 w 792088"/>
                                <a:gd name="connsiteY1" fmla="*/ 0 h 163995"/>
                                <a:gd name="connsiteX2" fmla="*/ 792088 w 792088"/>
                                <a:gd name="connsiteY2" fmla="*/ 163995 h 163995"/>
                                <a:gd name="connsiteX3" fmla="*/ 0 w 792088"/>
                                <a:gd name="connsiteY3" fmla="*/ 163995 h 163995"/>
                                <a:gd name="connsiteX4" fmla="*/ 0 w 792088"/>
                                <a:gd name="connsiteY4" fmla="*/ 0 h 163995"/>
                                <a:gd name="connsiteX0" fmla="*/ 115410 w 792088"/>
                                <a:gd name="connsiteY0" fmla="*/ 0 h 323793"/>
                                <a:gd name="connsiteX1" fmla="*/ 792088 w 792088"/>
                                <a:gd name="connsiteY1" fmla="*/ 159798 h 323793"/>
                                <a:gd name="connsiteX2" fmla="*/ 792088 w 792088"/>
                                <a:gd name="connsiteY2" fmla="*/ 323793 h 323793"/>
                                <a:gd name="connsiteX3" fmla="*/ 0 w 792088"/>
                                <a:gd name="connsiteY3" fmla="*/ 323793 h 323793"/>
                                <a:gd name="connsiteX4" fmla="*/ 115410 w 792088"/>
                                <a:gd name="connsiteY4" fmla="*/ 0 h 323793"/>
                                <a:gd name="connsiteX0" fmla="*/ 115410 w 797373"/>
                                <a:gd name="connsiteY0" fmla="*/ 4054 h 327847"/>
                                <a:gd name="connsiteX1" fmla="*/ 797373 w 797373"/>
                                <a:gd name="connsiteY1" fmla="*/ 0 h 327847"/>
                                <a:gd name="connsiteX2" fmla="*/ 792088 w 797373"/>
                                <a:gd name="connsiteY2" fmla="*/ 327847 h 327847"/>
                                <a:gd name="connsiteX3" fmla="*/ 0 w 797373"/>
                                <a:gd name="connsiteY3" fmla="*/ 327847 h 327847"/>
                                <a:gd name="connsiteX4" fmla="*/ 115410 w 797373"/>
                                <a:gd name="connsiteY4" fmla="*/ 4054 h 327847"/>
                                <a:gd name="connsiteX0" fmla="*/ 115410 w 797373"/>
                                <a:gd name="connsiteY0" fmla="*/ 0 h 323793"/>
                                <a:gd name="connsiteX1" fmla="*/ 797373 w 797373"/>
                                <a:gd name="connsiteY1" fmla="*/ 1231 h 323793"/>
                                <a:gd name="connsiteX2" fmla="*/ 792088 w 797373"/>
                                <a:gd name="connsiteY2" fmla="*/ 323793 h 323793"/>
                                <a:gd name="connsiteX3" fmla="*/ 0 w 797373"/>
                                <a:gd name="connsiteY3" fmla="*/ 323793 h 323793"/>
                                <a:gd name="connsiteX4" fmla="*/ 115410 w 797373"/>
                                <a:gd name="connsiteY4" fmla="*/ 0 h 323793"/>
                                <a:gd name="connsiteX0" fmla="*/ 115410 w 797373"/>
                                <a:gd name="connsiteY0" fmla="*/ 9340 h 333133"/>
                                <a:gd name="connsiteX1" fmla="*/ 797373 w 797373"/>
                                <a:gd name="connsiteY1" fmla="*/ 0 h 333133"/>
                                <a:gd name="connsiteX2" fmla="*/ 792088 w 797373"/>
                                <a:gd name="connsiteY2" fmla="*/ 333133 h 333133"/>
                                <a:gd name="connsiteX3" fmla="*/ 0 w 797373"/>
                                <a:gd name="connsiteY3" fmla="*/ 333133 h 333133"/>
                                <a:gd name="connsiteX4" fmla="*/ 115410 w 797373"/>
                                <a:gd name="connsiteY4" fmla="*/ 9340 h 333133"/>
                                <a:gd name="connsiteX0" fmla="*/ 115410 w 813229"/>
                                <a:gd name="connsiteY0" fmla="*/ 9340 h 333133"/>
                                <a:gd name="connsiteX1" fmla="*/ 813229 w 813229"/>
                                <a:gd name="connsiteY1" fmla="*/ 0 h 333133"/>
                                <a:gd name="connsiteX2" fmla="*/ 792088 w 813229"/>
                                <a:gd name="connsiteY2" fmla="*/ 333133 h 333133"/>
                                <a:gd name="connsiteX3" fmla="*/ 0 w 813229"/>
                                <a:gd name="connsiteY3" fmla="*/ 333133 h 333133"/>
                                <a:gd name="connsiteX4" fmla="*/ 115410 w 813229"/>
                                <a:gd name="connsiteY4" fmla="*/ 9340 h 333133"/>
                                <a:gd name="connsiteX0" fmla="*/ 569967 w 1267786"/>
                                <a:gd name="connsiteY0" fmla="*/ 9340 h 370132"/>
                                <a:gd name="connsiteX1" fmla="*/ 1267786 w 1267786"/>
                                <a:gd name="connsiteY1" fmla="*/ 0 h 370132"/>
                                <a:gd name="connsiteX2" fmla="*/ 1246645 w 1267786"/>
                                <a:gd name="connsiteY2" fmla="*/ 333133 h 370132"/>
                                <a:gd name="connsiteX3" fmla="*/ 0 w 1267786"/>
                                <a:gd name="connsiteY3" fmla="*/ 370132 h 370132"/>
                                <a:gd name="connsiteX4" fmla="*/ 569967 w 1267786"/>
                                <a:gd name="connsiteY4" fmla="*/ 9340 h 370132"/>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70132"/>
                                <a:gd name="connsiteX1" fmla="*/ 1267786 w 1267786"/>
                                <a:gd name="connsiteY1" fmla="*/ 0 h 370132"/>
                                <a:gd name="connsiteX2" fmla="*/ 1164342 w 1267786"/>
                                <a:gd name="connsiteY2" fmla="*/ 351014 h 370132"/>
                                <a:gd name="connsiteX3" fmla="*/ 0 w 1267786"/>
                                <a:gd name="connsiteY3" fmla="*/ 370132 h 370132"/>
                                <a:gd name="connsiteX4" fmla="*/ 569967 w 1267786"/>
                                <a:gd name="connsiteY4" fmla="*/ 9340 h 370132"/>
                                <a:gd name="connsiteX0" fmla="*/ 332460 w 1030279"/>
                                <a:gd name="connsiteY0" fmla="*/ 9340 h 370132"/>
                                <a:gd name="connsiteX1" fmla="*/ 1030279 w 1030279"/>
                                <a:gd name="connsiteY1" fmla="*/ 0 h 370132"/>
                                <a:gd name="connsiteX2" fmla="*/ 926835 w 1030279"/>
                                <a:gd name="connsiteY2" fmla="*/ 351014 h 370132"/>
                                <a:gd name="connsiteX3" fmla="*/ 0 w 1030279"/>
                                <a:gd name="connsiteY3" fmla="*/ 370132 h 370132"/>
                                <a:gd name="connsiteX4" fmla="*/ 332460 w 1030279"/>
                                <a:gd name="connsiteY4" fmla="*/ 9340 h 370132"/>
                                <a:gd name="connsiteX0" fmla="*/ 350273 w 1048092"/>
                                <a:gd name="connsiteY0" fmla="*/ 9340 h 358256"/>
                                <a:gd name="connsiteX1" fmla="*/ 1048092 w 1048092"/>
                                <a:gd name="connsiteY1" fmla="*/ 0 h 358256"/>
                                <a:gd name="connsiteX2" fmla="*/ 944648 w 1048092"/>
                                <a:gd name="connsiteY2" fmla="*/ 351014 h 358256"/>
                                <a:gd name="connsiteX3" fmla="*/ 0 w 1048092"/>
                                <a:gd name="connsiteY3" fmla="*/ 358256 h 358256"/>
                                <a:gd name="connsiteX4" fmla="*/ 350273 w 1048092"/>
                                <a:gd name="connsiteY4" fmla="*/ 9340 h 358256"/>
                                <a:gd name="connsiteX0" fmla="*/ 344336 w 1048092"/>
                                <a:gd name="connsiteY0" fmla="*/ 0 h 360791"/>
                                <a:gd name="connsiteX1" fmla="*/ 1048092 w 1048092"/>
                                <a:gd name="connsiteY1" fmla="*/ 2535 h 360791"/>
                                <a:gd name="connsiteX2" fmla="*/ 944648 w 1048092"/>
                                <a:gd name="connsiteY2" fmla="*/ 353549 h 360791"/>
                                <a:gd name="connsiteX3" fmla="*/ 0 w 1048092"/>
                                <a:gd name="connsiteY3" fmla="*/ 360791 h 360791"/>
                                <a:gd name="connsiteX4" fmla="*/ 344336 w 1048092"/>
                                <a:gd name="connsiteY4" fmla="*/ 0 h 360791"/>
                                <a:gd name="connsiteX0" fmla="*/ 344336 w 1059967"/>
                                <a:gd name="connsiteY0" fmla="*/ 0 h 360791"/>
                                <a:gd name="connsiteX1" fmla="*/ 1059967 w 1059967"/>
                                <a:gd name="connsiteY1" fmla="*/ 8472 h 360791"/>
                                <a:gd name="connsiteX2" fmla="*/ 944648 w 1059967"/>
                                <a:gd name="connsiteY2" fmla="*/ 353549 h 360791"/>
                                <a:gd name="connsiteX3" fmla="*/ 0 w 1059967"/>
                                <a:gd name="connsiteY3" fmla="*/ 360791 h 360791"/>
                                <a:gd name="connsiteX4" fmla="*/ 344336 w 1059967"/>
                                <a:gd name="connsiteY4" fmla="*/ 0 h 360791"/>
                                <a:gd name="connsiteX0" fmla="*/ 344336 w 1065905"/>
                                <a:gd name="connsiteY0" fmla="*/ 15278 h 376069"/>
                                <a:gd name="connsiteX1" fmla="*/ 1065905 w 1065905"/>
                                <a:gd name="connsiteY1" fmla="*/ 0 h 376069"/>
                                <a:gd name="connsiteX2" fmla="*/ 944648 w 1065905"/>
                                <a:gd name="connsiteY2" fmla="*/ 368827 h 376069"/>
                                <a:gd name="connsiteX3" fmla="*/ 0 w 1065905"/>
                                <a:gd name="connsiteY3" fmla="*/ 376069 h 376069"/>
                                <a:gd name="connsiteX4" fmla="*/ 344336 w 1065905"/>
                                <a:gd name="connsiteY4" fmla="*/ 15278 h 376069"/>
                                <a:gd name="connsiteX0" fmla="*/ 356211 w 1065905"/>
                                <a:gd name="connsiteY0" fmla="*/ 3403 h 376069"/>
                                <a:gd name="connsiteX1" fmla="*/ 1065905 w 1065905"/>
                                <a:gd name="connsiteY1" fmla="*/ 0 h 376069"/>
                                <a:gd name="connsiteX2" fmla="*/ 944648 w 1065905"/>
                                <a:gd name="connsiteY2" fmla="*/ 368827 h 376069"/>
                                <a:gd name="connsiteX3" fmla="*/ 0 w 1065905"/>
                                <a:gd name="connsiteY3" fmla="*/ 376069 h 376069"/>
                                <a:gd name="connsiteX4" fmla="*/ 356211 w 1065905"/>
                                <a:gd name="connsiteY4" fmla="*/ 3403 h 376069"/>
                                <a:gd name="connsiteX0" fmla="*/ 356211 w 1170279"/>
                                <a:gd name="connsiteY0" fmla="*/ 3403 h 380703"/>
                                <a:gd name="connsiteX1" fmla="*/ 1065905 w 1170279"/>
                                <a:gd name="connsiteY1" fmla="*/ 0 h 380703"/>
                                <a:gd name="connsiteX2" fmla="*/ 1170279 w 1170279"/>
                                <a:gd name="connsiteY2" fmla="*/ 380703 h 380703"/>
                                <a:gd name="connsiteX3" fmla="*/ 0 w 1170279"/>
                                <a:gd name="connsiteY3" fmla="*/ 376069 h 380703"/>
                                <a:gd name="connsiteX4" fmla="*/ 356211 w 1170279"/>
                                <a:gd name="connsiteY4" fmla="*/ 3403 h 380703"/>
                                <a:gd name="connsiteX0" fmla="*/ 100891 w 914959"/>
                                <a:gd name="connsiteY0" fmla="*/ 3403 h 382007"/>
                                <a:gd name="connsiteX1" fmla="*/ 810585 w 914959"/>
                                <a:gd name="connsiteY1" fmla="*/ 0 h 382007"/>
                                <a:gd name="connsiteX2" fmla="*/ 914959 w 914959"/>
                                <a:gd name="connsiteY2" fmla="*/ 380703 h 382007"/>
                                <a:gd name="connsiteX3" fmla="*/ 0 w 914959"/>
                                <a:gd name="connsiteY3" fmla="*/ 382007 h 382007"/>
                                <a:gd name="connsiteX4" fmla="*/ 100891 w 914959"/>
                                <a:gd name="connsiteY4" fmla="*/ 3403 h 382007"/>
                                <a:gd name="connsiteX0" fmla="*/ 112766 w 914959"/>
                                <a:gd name="connsiteY0" fmla="*/ 0 h 384541"/>
                                <a:gd name="connsiteX1" fmla="*/ 810585 w 914959"/>
                                <a:gd name="connsiteY1" fmla="*/ 2534 h 384541"/>
                                <a:gd name="connsiteX2" fmla="*/ 914959 w 914959"/>
                                <a:gd name="connsiteY2" fmla="*/ 383237 h 384541"/>
                                <a:gd name="connsiteX3" fmla="*/ 0 w 914959"/>
                                <a:gd name="connsiteY3" fmla="*/ 384541 h 384541"/>
                                <a:gd name="connsiteX4" fmla="*/ 112766 w 914959"/>
                                <a:gd name="connsiteY4" fmla="*/ 0 h 384541"/>
                                <a:gd name="connsiteX0" fmla="*/ 112766 w 920896"/>
                                <a:gd name="connsiteY0" fmla="*/ 0 h 389175"/>
                                <a:gd name="connsiteX1" fmla="*/ 810585 w 920896"/>
                                <a:gd name="connsiteY1" fmla="*/ 2534 h 389175"/>
                                <a:gd name="connsiteX2" fmla="*/ 920896 w 920896"/>
                                <a:gd name="connsiteY2" fmla="*/ 389175 h 389175"/>
                                <a:gd name="connsiteX3" fmla="*/ 0 w 920896"/>
                                <a:gd name="connsiteY3" fmla="*/ 384541 h 389175"/>
                                <a:gd name="connsiteX4" fmla="*/ 112766 w 920896"/>
                                <a:gd name="connsiteY4" fmla="*/ 0 h 389175"/>
                                <a:gd name="connsiteX0" fmla="*/ 112766 w 825893"/>
                                <a:gd name="connsiteY0" fmla="*/ 0 h 384541"/>
                                <a:gd name="connsiteX1" fmla="*/ 810585 w 825893"/>
                                <a:gd name="connsiteY1" fmla="*/ 2534 h 384541"/>
                                <a:gd name="connsiteX2" fmla="*/ 825893 w 825893"/>
                                <a:gd name="connsiteY2" fmla="*/ 383238 h 384541"/>
                                <a:gd name="connsiteX3" fmla="*/ 0 w 825893"/>
                                <a:gd name="connsiteY3" fmla="*/ 384541 h 384541"/>
                                <a:gd name="connsiteX4" fmla="*/ 112766 w 825893"/>
                                <a:gd name="connsiteY4" fmla="*/ 0 h 384541"/>
                                <a:gd name="connsiteX0" fmla="*/ 112766 w 914958"/>
                                <a:gd name="connsiteY0" fmla="*/ 0 h 384541"/>
                                <a:gd name="connsiteX1" fmla="*/ 810585 w 914958"/>
                                <a:gd name="connsiteY1" fmla="*/ 2534 h 384541"/>
                                <a:gd name="connsiteX2" fmla="*/ 914958 w 914958"/>
                                <a:gd name="connsiteY2" fmla="*/ 377300 h 384541"/>
                                <a:gd name="connsiteX3" fmla="*/ 0 w 914958"/>
                                <a:gd name="connsiteY3" fmla="*/ 384541 h 384541"/>
                                <a:gd name="connsiteX4" fmla="*/ 112766 w 914958"/>
                                <a:gd name="connsiteY4" fmla="*/ 0 h 384541"/>
                                <a:gd name="connsiteX0" fmla="*/ 105336 w 907528"/>
                                <a:gd name="connsiteY0" fmla="*/ 0 h 384541"/>
                                <a:gd name="connsiteX1" fmla="*/ 803155 w 907528"/>
                                <a:gd name="connsiteY1" fmla="*/ 2534 h 384541"/>
                                <a:gd name="connsiteX2" fmla="*/ 907528 w 907528"/>
                                <a:gd name="connsiteY2" fmla="*/ 377300 h 384541"/>
                                <a:gd name="connsiteX3" fmla="*/ 0 w 907528"/>
                                <a:gd name="connsiteY3" fmla="*/ 384541 h 384541"/>
                                <a:gd name="connsiteX4" fmla="*/ 105336 w 907528"/>
                                <a:gd name="connsiteY4" fmla="*/ 0 h 384541"/>
                                <a:gd name="connsiteX0" fmla="*/ 105336 w 907528"/>
                                <a:gd name="connsiteY0" fmla="*/ 0 h 384541"/>
                                <a:gd name="connsiteX1" fmla="*/ 803155 w 907528"/>
                                <a:gd name="connsiteY1" fmla="*/ 2534 h 384541"/>
                                <a:gd name="connsiteX2" fmla="*/ 907528 w 907528"/>
                                <a:gd name="connsiteY2" fmla="*/ 380712 h 384541"/>
                                <a:gd name="connsiteX3" fmla="*/ 0 w 907528"/>
                                <a:gd name="connsiteY3" fmla="*/ 384541 h 384541"/>
                                <a:gd name="connsiteX4" fmla="*/ 105336 w 907528"/>
                                <a:gd name="connsiteY4" fmla="*/ 0 h 384541"/>
                                <a:gd name="connsiteX0" fmla="*/ 105336 w 907528"/>
                                <a:gd name="connsiteY0" fmla="*/ 0 h 384541"/>
                                <a:gd name="connsiteX1" fmla="*/ 806870 w 907528"/>
                                <a:gd name="connsiteY1" fmla="*/ 5946 h 384541"/>
                                <a:gd name="connsiteX2" fmla="*/ 907528 w 907528"/>
                                <a:gd name="connsiteY2" fmla="*/ 380712 h 384541"/>
                                <a:gd name="connsiteX3" fmla="*/ 0 w 907528"/>
                                <a:gd name="connsiteY3" fmla="*/ 384541 h 384541"/>
                                <a:gd name="connsiteX4" fmla="*/ 105336 w 907528"/>
                                <a:gd name="connsiteY4" fmla="*/ 0 h 384541"/>
                                <a:gd name="connsiteX0" fmla="*/ 105336 w 907528"/>
                                <a:gd name="connsiteY0" fmla="*/ 0 h 381129"/>
                                <a:gd name="connsiteX1" fmla="*/ 806870 w 907528"/>
                                <a:gd name="connsiteY1" fmla="*/ 2534 h 381129"/>
                                <a:gd name="connsiteX2" fmla="*/ 907528 w 907528"/>
                                <a:gd name="connsiteY2" fmla="*/ 377300 h 381129"/>
                                <a:gd name="connsiteX3" fmla="*/ 0 w 907528"/>
                                <a:gd name="connsiteY3" fmla="*/ 381129 h 381129"/>
                                <a:gd name="connsiteX4" fmla="*/ 105336 w 907528"/>
                                <a:gd name="connsiteY4" fmla="*/ 0 h 3811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07528" h="381129">
                                  <a:moveTo>
                                    <a:pt x="105336" y="0"/>
                                  </a:moveTo>
                                  <a:lnTo>
                                    <a:pt x="806870" y="2534"/>
                                  </a:lnTo>
                                  <a:lnTo>
                                    <a:pt x="907528" y="377300"/>
                                  </a:lnTo>
                                  <a:lnTo>
                                    <a:pt x="0" y="381129"/>
                                  </a:lnTo>
                                  <a:lnTo>
                                    <a:pt x="105336" y="0"/>
                                  </a:lnTo>
                                  <a:close/>
                                </a:path>
                              </a:pathLst>
                            </a:custGeom>
                            <a:solidFill>
                              <a:srgbClr val="9FCFD1"/>
                            </a:solidFill>
                            <a:ln w="12700" cap="flat" cmpd="sng" algn="ctr">
                              <a:noFill/>
                              <a:prstDash val="solid"/>
                              <a:miter lim="800000"/>
                            </a:ln>
                            <a:effectLst/>
                          </wps:spPr>
                          <wps:bodyPr rtlCol="0" anchor="ctr"/>
                        </wps:wsp>
                        <wps:wsp>
                          <wps:cNvPr id="2074269517" name="Rectangle 2074269517"/>
                          <wps:cNvSpPr/>
                          <wps:spPr>
                            <a:xfrm rot="5400000">
                              <a:off x="3357263" y="1855631"/>
                              <a:ext cx="847397" cy="504056"/>
                            </a:xfrm>
                            <a:prstGeom prst="rect">
                              <a:avLst/>
                            </a:prstGeom>
                            <a:solidFill>
                              <a:srgbClr val="9FCFD1"/>
                            </a:solidFill>
                            <a:ln w="12700" cap="flat" cmpd="sng" algn="ctr">
                              <a:noFill/>
                              <a:prstDash val="solid"/>
                              <a:miter lim="800000"/>
                            </a:ln>
                            <a:effectLst/>
                          </wps:spPr>
                          <wps:bodyPr rtlCol="0" anchor="ctr"/>
                        </wps:wsp>
                        <wps:wsp>
                          <wps:cNvPr id="2074269518" name="TextBox 55"/>
                          <wps:cNvSpPr txBox="1"/>
                          <wps:spPr>
                            <a:xfrm>
                              <a:off x="4526626" y="1693438"/>
                              <a:ext cx="2708647" cy="783225"/>
                            </a:xfrm>
                            <a:prstGeom prst="rect">
                              <a:avLst/>
                            </a:prstGeom>
                            <a:noFill/>
                          </wps:spPr>
                          <wps:txbx>
                            <w:txbxContent>
                              <w:p w:rsidR="00671334" w:rsidRPr="00F5066E" w:rsidRDefault="00671334" w:rsidP="00F5066E">
                                <w:pPr>
                                  <w:jc w:val="center"/>
                                  <w:rPr>
                                    <w:rFonts w:eastAsia="Calibri" w:cs="Adobe Arabic"/>
                                    <w:b/>
                                    <w:bCs/>
                                    <w:kern w:val="24"/>
                                    <w:sz w:val="32"/>
                                    <w:szCs w:val="32"/>
                                  </w:rPr>
                                </w:pPr>
                                <w:r w:rsidRPr="00F5066E">
                                  <w:rPr>
                                    <w:rFonts w:eastAsia="Calibri" w:cs="Adobe Arabic"/>
                                    <w:b/>
                                    <w:bCs/>
                                    <w:kern w:val="24"/>
                                    <w:sz w:val="32"/>
                                    <w:szCs w:val="32"/>
                                  </w:rPr>
                                  <w:t xml:space="preserve"> </w:t>
                                </w:r>
                                <w:r w:rsidRPr="00F5066E">
                                  <w:rPr>
                                    <w:rFonts w:eastAsia="Calibri" w:hAnsi="Adobe Arabic" w:cs="Adobe Arabic"/>
                                    <w:b/>
                                    <w:bCs/>
                                    <w:kern w:val="24"/>
                                    <w:sz w:val="32"/>
                                    <w:szCs w:val="32"/>
                                    <w:rtl/>
                                    <w:lang w:bidi="ar-EG"/>
                                  </w:rPr>
                                  <w:t>التكنولوجيا ودورها في تعزيز الشفافية والمساءلة</w:t>
                                </w:r>
                              </w:p>
                            </w:txbxContent>
                          </wps:txbx>
                          <wps:bodyPr wrap="square">
                            <a:noAutofit/>
                          </wps:bodyPr>
                        </wps:wsp>
                        <wps:wsp>
                          <wps:cNvPr id="2074269519" name="TextBox 56"/>
                          <wps:cNvSpPr txBox="1"/>
                          <wps:spPr>
                            <a:xfrm>
                              <a:off x="3372321" y="1913181"/>
                              <a:ext cx="783225" cy="464245"/>
                            </a:xfrm>
                            <a:prstGeom prst="rect">
                              <a:avLst/>
                            </a:prstGeom>
                            <a:noFill/>
                          </wps:spPr>
                          <wps:txbx>
                            <w:txbxContent>
                              <w:p w:rsidR="00671334" w:rsidRDefault="00671334" w:rsidP="00F5066E">
                                <w:pPr>
                                  <w:jc w:val="center"/>
                                  <w:rPr>
                                    <w:rFonts w:eastAsia="Calibri" w:cs="Adobe Arabic"/>
                                    <w:b/>
                                    <w:bCs/>
                                    <w:color w:val="000000"/>
                                    <w:kern w:val="24"/>
                                    <w:sz w:val="36"/>
                                    <w:szCs w:val="36"/>
                                  </w:rPr>
                                </w:pPr>
                                <w:r>
                                  <w:rPr>
                                    <w:rFonts w:eastAsia="Calibri" w:cs="Adobe Arabic"/>
                                    <w:b/>
                                    <w:bCs/>
                                    <w:color w:val="000000"/>
                                    <w:kern w:val="24"/>
                                    <w:sz w:val="36"/>
                                    <w:szCs w:val="36"/>
                                  </w:rPr>
                                  <w:t>03</w:t>
                                </w:r>
                              </w:p>
                            </w:txbxContent>
                          </wps:txbx>
                          <wps:bodyPr wrap="square">
                            <a:noAutofit/>
                          </wps:bodyPr>
                        </wps:wsp>
                      </wpg:grpSp>
                      <wpg:grpSp>
                        <wpg:cNvPr id="2074269520" name="Group 2074269520"/>
                        <wpg:cNvGrpSpPr/>
                        <wpg:grpSpPr>
                          <a:xfrm>
                            <a:off x="616985" y="2419570"/>
                            <a:ext cx="3784971" cy="957394"/>
                            <a:chOff x="616985" y="2419570"/>
                            <a:chExt cx="3784971" cy="957394"/>
                          </a:xfrm>
                        </wpg:grpSpPr>
                        <wps:wsp>
                          <wps:cNvPr id="2074269521" name="Rectangle 2074269521"/>
                          <wps:cNvSpPr/>
                          <wps:spPr>
                            <a:xfrm rot="16200000" flipH="1">
                              <a:off x="1576648" y="1468048"/>
                              <a:ext cx="634879" cy="2554205"/>
                            </a:xfrm>
                            <a:prstGeom prst="rect">
                              <a:avLst/>
                            </a:prstGeom>
                            <a:solidFill>
                              <a:srgbClr val="3D8E92"/>
                            </a:solidFill>
                            <a:ln w="12700" cap="flat" cmpd="sng" algn="ctr">
                              <a:noFill/>
                              <a:prstDash val="solid"/>
                              <a:miter lim="800000"/>
                            </a:ln>
                            <a:effectLst/>
                          </wps:spPr>
                          <wps:bodyPr rtlCol="0" anchor="ctr"/>
                        </wps:wsp>
                        <wps:wsp>
                          <wps:cNvPr id="2074269522" name="Rectangle 15"/>
                          <wps:cNvSpPr/>
                          <wps:spPr>
                            <a:xfrm rot="5400000">
                              <a:off x="3738382" y="2710905"/>
                              <a:ext cx="954910" cy="372239"/>
                            </a:xfrm>
                            <a:custGeom>
                              <a:avLst/>
                              <a:gdLst>
                                <a:gd name="connsiteX0" fmla="*/ 0 w 792088"/>
                                <a:gd name="connsiteY0" fmla="*/ 0 h 163995"/>
                                <a:gd name="connsiteX1" fmla="*/ 792088 w 792088"/>
                                <a:gd name="connsiteY1" fmla="*/ 0 h 163995"/>
                                <a:gd name="connsiteX2" fmla="*/ 792088 w 792088"/>
                                <a:gd name="connsiteY2" fmla="*/ 163995 h 163995"/>
                                <a:gd name="connsiteX3" fmla="*/ 0 w 792088"/>
                                <a:gd name="connsiteY3" fmla="*/ 163995 h 163995"/>
                                <a:gd name="connsiteX4" fmla="*/ 0 w 792088"/>
                                <a:gd name="connsiteY4" fmla="*/ 0 h 163995"/>
                                <a:gd name="connsiteX0" fmla="*/ 115410 w 792088"/>
                                <a:gd name="connsiteY0" fmla="*/ 0 h 323793"/>
                                <a:gd name="connsiteX1" fmla="*/ 792088 w 792088"/>
                                <a:gd name="connsiteY1" fmla="*/ 159798 h 323793"/>
                                <a:gd name="connsiteX2" fmla="*/ 792088 w 792088"/>
                                <a:gd name="connsiteY2" fmla="*/ 323793 h 323793"/>
                                <a:gd name="connsiteX3" fmla="*/ 0 w 792088"/>
                                <a:gd name="connsiteY3" fmla="*/ 323793 h 323793"/>
                                <a:gd name="connsiteX4" fmla="*/ 115410 w 792088"/>
                                <a:gd name="connsiteY4" fmla="*/ 0 h 323793"/>
                                <a:gd name="connsiteX0" fmla="*/ 115410 w 797373"/>
                                <a:gd name="connsiteY0" fmla="*/ 4054 h 327847"/>
                                <a:gd name="connsiteX1" fmla="*/ 797373 w 797373"/>
                                <a:gd name="connsiteY1" fmla="*/ 0 h 327847"/>
                                <a:gd name="connsiteX2" fmla="*/ 792088 w 797373"/>
                                <a:gd name="connsiteY2" fmla="*/ 327847 h 327847"/>
                                <a:gd name="connsiteX3" fmla="*/ 0 w 797373"/>
                                <a:gd name="connsiteY3" fmla="*/ 327847 h 327847"/>
                                <a:gd name="connsiteX4" fmla="*/ 115410 w 797373"/>
                                <a:gd name="connsiteY4" fmla="*/ 4054 h 327847"/>
                                <a:gd name="connsiteX0" fmla="*/ 115410 w 797373"/>
                                <a:gd name="connsiteY0" fmla="*/ 0 h 323793"/>
                                <a:gd name="connsiteX1" fmla="*/ 797373 w 797373"/>
                                <a:gd name="connsiteY1" fmla="*/ 1231 h 323793"/>
                                <a:gd name="connsiteX2" fmla="*/ 792088 w 797373"/>
                                <a:gd name="connsiteY2" fmla="*/ 323793 h 323793"/>
                                <a:gd name="connsiteX3" fmla="*/ 0 w 797373"/>
                                <a:gd name="connsiteY3" fmla="*/ 323793 h 323793"/>
                                <a:gd name="connsiteX4" fmla="*/ 115410 w 797373"/>
                                <a:gd name="connsiteY4" fmla="*/ 0 h 323793"/>
                                <a:gd name="connsiteX0" fmla="*/ 115410 w 797373"/>
                                <a:gd name="connsiteY0" fmla="*/ 9340 h 333133"/>
                                <a:gd name="connsiteX1" fmla="*/ 797373 w 797373"/>
                                <a:gd name="connsiteY1" fmla="*/ 0 h 333133"/>
                                <a:gd name="connsiteX2" fmla="*/ 792088 w 797373"/>
                                <a:gd name="connsiteY2" fmla="*/ 333133 h 333133"/>
                                <a:gd name="connsiteX3" fmla="*/ 0 w 797373"/>
                                <a:gd name="connsiteY3" fmla="*/ 333133 h 333133"/>
                                <a:gd name="connsiteX4" fmla="*/ 115410 w 797373"/>
                                <a:gd name="connsiteY4" fmla="*/ 9340 h 333133"/>
                                <a:gd name="connsiteX0" fmla="*/ 115410 w 813229"/>
                                <a:gd name="connsiteY0" fmla="*/ 9340 h 333133"/>
                                <a:gd name="connsiteX1" fmla="*/ 813229 w 813229"/>
                                <a:gd name="connsiteY1" fmla="*/ 0 h 333133"/>
                                <a:gd name="connsiteX2" fmla="*/ 792088 w 813229"/>
                                <a:gd name="connsiteY2" fmla="*/ 333133 h 333133"/>
                                <a:gd name="connsiteX3" fmla="*/ 0 w 813229"/>
                                <a:gd name="connsiteY3" fmla="*/ 333133 h 333133"/>
                                <a:gd name="connsiteX4" fmla="*/ 115410 w 813229"/>
                                <a:gd name="connsiteY4" fmla="*/ 9340 h 333133"/>
                                <a:gd name="connsiteX0" fmla="*/ 569967 w 1267786"/>
                                <a:gd name="connsiteY0" fmla="*/ 9340 h 370132"/>
                                <a:gd name="connsiteX1" fmla="*/ 1267786 w 1267786"/>
                                <a:gd name="connsiteY1" fmla="*/ 0 h 370132"/>
                                <a:gd name="connsiteX2" fmla="*/ 1246645 w 1267786"/>
                                <a:gd name="connsiteY2" fmla="*/ 333133 h 370132"/>
                                <a:gd name="connsiteX3" fmla="*/ 0 w 1267786"/>
                                <a:gd name="connsiteY3" fmla="*/ 370132 h 370132"/>
                                <a:gd name="connsiteX4" fmla="*/ 569967 w 1267786"/>
                                <a:gd name="connsiteY4" fmla="*/ 9340 h 370132"/>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70132"/>
                                <a:gd name="connsiteX1" fmla="*/ 1267786 w 1267786"/>
                                <a:gd name="connsiteY1" fmla="*/ 0 h 370132"/>
                                <a:gd name="connsiteX2" fmla="*/ 1164342 w 1267786"/>
                                <a:gd name="connsiteY2" fmla="*/ 351014 h 370132"/>
                                <a:gd name="connsiteX3" fmla="*/ 0 w 1267786"/>
                                <a:gd name="connsiteY3" fmla="*/ 370132 h 370132"/>
                                <a:gd name="connsiteX4" fmla="*/ 569967 w 1267786"/>
                                <a:gd name="connsiteY4" fmla="*/ 9340 h 370132"/>
                                <a:gd name="connsiteX0" fmla="*/ 332460 w 1030279"/>
                                <a:gd name="connsiteY0" fmla="*/ 9340 h 370132"/>
                                <a:gd name="connsiteX1" fmla="*/ 1030279 w 1030279"/>
                                <a:gd name="connsiteY1" fmla="*/ 0 h 370132"/>
                                <a:gd name="connsiteX2" fmla="*/ 926835 w 1030279"/>
                                <a:gd name="connsiteY2" fmla="*/ 351014 h 370132"/>
                                <a:gd name="connsiteX3" fmla="*/ 0 w 1030279"/>
                                <a:gd name="connsiteY3" fmla="*/ 370132 h 370132"/>
                                <a:gd name="connsiteX4" fmla="*/ 332460 w 1030279"/>
                                <a:gd name="connsiteY4" fmla="*/ 9340 h 370132"/>
                                <a:gd name="connsiteX0" fmla="*/ 350273 w 1048092"/>
                                <a:gd name="connsiteY0" fmla="*/ 9340 h 358256"/>
                                <a:gd name="connsiteX1" fmla="*/ 1048092 w 1048092"/>
                                <a:gd name="connsiteY1" fmla="*/ 0 h 358256"/>
                                <a:gd name="connsiteX2" fmla="*/ 944648 w 1048092"/>
                                <a:gd name="connsiteY2" fmla="*/ 351014 h 358256"/>
                                <a:gd name="connsiteX3" fmla="*/ 0 w 1048092"/>
                                <a:gd name="connsiteY3" fmla="*/ 358256 h 358256"/>
                                <a:gd name="connsiteX4" fmla="*/ 350273 w 1048092"/>
                                <a:gd name="connsiteY4" fmla="*/ 9340 h 358256"/>
                                <a:gd name="connsiteX0" fmla="*/ 344336 w 1048092"/>
                                <a:gd name="connsiteY0" fmla="*/ 0 h 360791"/>
                                <a:gd name="connsiteX1" fmla="*/ 1048092 w 1048092"/>
                                <a:gd name="connsiteY1" fmla="*/ 2535 h 360791"/>
                                <a:gd name="connsiteX2" fmla="*/ 944648 w 1048092"/>
                                <a:gd name="connsiteY2" fmla="*/ 353549 h 360791"/>
                                <a:gd name="connsiteX3" fmla="*/ 0 w 1048092"/>
                                <a:gd name="connsiteY3" fmla="*/ 360791 h 360791"/>
                                <a:gd name="connsiteX4" fmla="*/ 344336 w 1048092"/>
                                <a:gd name="connsiteY4" fmla="*/ 0 h 360791"/>
                                <a:gd name="connsiteX0" fmla="*/ 344336 w 1059967"/>
                                <a:gd name="connsiteY0" fmla="*/ 0 h 360791"/>
                                <a:gd name="connsiteX1" fmla="*/ 1059967 w 1059967"/>
                                <a:gd name="connsiteY1" fmla="*/ 8472 h 360791"/>
                                <a:gd name="connsiteX2" fmla="*/ 944648 w 1059967"/>
                                <a:gd name="connsiteY2" fmla="*/ 353549 h 360791"/>
                                <a:gd name="connsiteX3" fmla="*/ 0 w 1059967"/>
                                <a:gd name="connsiteY3" fmla="*/ 360791 h 360791"/>
                                <a:gd name="connsiteX4" fmla="*/ 344336 w 1059967"/>
                                <a:gd name="connsiteY4" fmla="*/ 0 h 360791"/>
                                <a:gd name="connsiteX0" fmla="*/ 344336 w 1065905"/>
                                <a:gd name="connsiteY0" fmla="*/ 15278 h 376069"/>
                                <a:gd name="connsiteX1" fmla="*/ 1065905 w 1065905"/>
                                <a:gd name="connsiteY1" fmla="*/ 0 h 376069"/>
                                <a:gd name="connsiteX2" fmla="*/ 944648 w 1065905"/>
                                <a:gd name="connsiteY2" fmla="*/ 368827 h 376069"/>
                                <a:gd name="connsiteX3" fmla="*/ 0 w 1065905"/>
                                <a:gd name="connsiteY3" fmla="*/ 376069 h 376069"/>
                                <a:gd name="connsiteX4" fmla="*/ 344336 w 1065905"/>
                                <a:gd name="connsiteY4" fmla="*/ 15278 h 376069"/>
                                <a:gd name="connsiteX0" fmla="*/ 356211 w 1065905"/>
                                <a:gd name="connsiteY0" fmla="*/ 3403 h 376069"/>
                                <a:gd name="connsiteX1" fmla="*/ 1065905 w 1065905"/>
                                <a:gd name="connsiteY1" fmla="*/ 0 h 376069"/>
                                <a:gd name="connsiteX2" fmla="*/ 944648 w 1065905"/>
                                <a:gd name="connsiteY2" fmla="*/ 368827 h 376069"/>
                                <a:gd name="connsiteX3" fmla="*/ 0 w 1065905"/>
                                <a:gd name="connsiteY3" fmla="*/ 376069 h 376069"/>
                                <a:gd name="connsiteX4" fmla="*/ 356211 w 1065905"/>
                                <a:gd name="connsiteY4" fmla="*/ 3403 h 376069"/>
                                <a:gd name="connsiteX0" fmla="*/ 356211 w 1170279"/>
                                <a:gd name="connsiteY0" fmla="*/ 3403 h 380703"/>
                                <a:gd name="connsiteX1" fmla="*/ 1065905 w 1170279"/>
                                <a:gd name="connsiteY1" fmla="*/ 0 h 380703"/>
                                <a:gd name="connsiteX2" fmla="*/ 1170279 w 1170279"/>
                                <a:gd name="connsiteY2" fmla="*/ 380703 h 380703"/>
                                <a:gd name="connsiteX3" fmla="*/ 0 w 1170279"/>
                                <a:gd name="connsiteY3" fmla="*/ 376069 h 380703"/>
                                <a:gd name="connsiteX4" fmla="*/ 356211 w 1170279"/>
                                <a:gd name="connsiteY4" fmla="*/ 3403 h 380703"/>
                                <a:gd name="connsiteX0" fmla="*/ 100891 w 914959"/>
                                <a:gd name="connsiteY0" fmla="*/ 3403 h 382007"/>
                                <a:gd name="connsiteX1" fmla="*/ 810585 w 914959"/>
                                <a:gd name="connsiteY1" fmla="*/ 0 h 382007"/>
                                <a:gd name="connsiteX2" fmla="*/ 914959 w 914959"/>
                                <a:gd name="connsiteY2" fmla="*/ 380703 h 382007"/>
                                <a:gd name="connsiteX3" fmla="*/ 0 w 914959"/>
                                <a:gd name="connsiteY3" fmla="*/ 382007 h 382007"/>
                                <a:gd name="connsiteX4" fmla="*/ 100891 w 914959"/>
                                <a:gd name="connsiteY4" fmla="*/ 3403 h 382007"/>
                                <a:gd name="connsiteX0" fmla="*/ 112766 w 914959"/>
                                <a:gd name="connsiteY0" fmla="*/ 0 h 384541"/>
                                <a:gd name="connsiteX1" fmla="*/ 810585 w 914959"/>
                                <a:gd name="connsiteY1" fmla="*/ 2534 h 384541"/>
                                <a:gd name="connsiteX2" fmla="*/ 914959 w 914959"/>
                                <a:gd name="connsiteY2" fmla="*/ 383237 h 384541"/>
                                <a:gd name="connsiteX3" fmla="*/ 0 w 914959"/>
                                <a:gd name="connsiteY3" fmla="*/ 384541 h 384541"/>
                                <a:gd name="connsiteX4" fmla="*/ 112766 w 914959"/>
                                <a:gd name="connsiteY4" fmla="*/ 0 h 384541"/>
                                <a:gd name="connsiteX0" fmla="*/ 112766 w 1146528"/>
                                <a:gd name="connsiteY0" fmla="*/ 0 h 384541"/>
                                <a:gd name="connsiteX1" fmla="*/ 810585 w 1146528"/>
                                <a:gd name="connsiteY1" fmla="*/ 2534 h 384541"/>
                                <a:gd name="connsiteX2" fmla="*/ 1146528 w 1146528"/>
                                <a:gd name="connsiteY2" fmla="*/ 371362 h 384541"/>
                                <a:gd name="connsiteX3" fmla="*/ 0 w 1146528"/>
                                <a:gd name="connsiteY3" fmla="*/ 384541 h 384541"/>
                                <a:gd name="connsiteX4" fmla="*/ 112766 w 1146528"/>
                                <a:gd name="connsiteY4" fmla="*/ 0 h 384541"/>
                                <a:gd name="connsiteX0" fmla="*/ 0 w 1033762"/>
                                <a:gd name="connsiteY0" fmla="*/ 0 h 372666"/>
                                <a:gd name="connsiteX1" fmla="*/ 697819 w 1033762"/>
                                <a:gd name="connsiteY1" fmla="*/ 2534 h 372666"/>
                                <a:gd name="connsiteX2" fmla="*/ 1033762 w 1033762"/>
                                <a:gd name="connsiteY2" fmla="*/ 371362 h 372666"/>
                                <a:gd name="connsiteX3" fmla="*/ 106928 w 1033762"/>
                                <a:gd name="connsiteY3" fmla="*/ 372666 h 372666"/>
                                <a:gd name="connsiteX4" fmla="*/ 0 w 1033762"/>
                                <a:gd name="connsiteY4" fmla="*/ 0 h 372666"/>
                                <a:gd name="connsiteX0" fmla="*/ 0 w 1033762"/>
                                <a:gd name="connsiteY0" fmla="*/ 0 h 371362"/>
                                <a:gd name="connsiteX1" fmla="*/ 697819 w 1033762"/>
                                <a:gd name="connsiteY1" fmla="*/ 2534 h 371362"/>
                                <a:gd name="connsiteX2" fmla="*/ 1033762 w 1033762"/>
                                <a:gd name="connsiteY2" fmla="*/ 371362 h 371362"/>
                                <a:gd name="connsiteX3" fmla="*/ 166304 w 1033762"/>
                                <a:gd name="connsiteY3" fmla="*/ 366729 h 371362"/>
                                <a:gd name="connsiteX4" fmla="*/ 0 w 1033762"/>
                                <a:gd name="connsiteY4" fmla="*/ 0 h 371362"/>
                                <a:gd name="connsiteX0" fmla="*/ 0 w 1033762"/>
                                <a:gd name="connsiteY0" fmla="*/ 0 h 371362"/>
                                <a:gd name="connsiteX1" fmla="*/ 697819 w 1033762"/>
                                <a:gd name="connsiteY1" fmla="*/ 2534 h 371362"/>
                                <a:gd name="connsiteX2" fmla="*/ 1033762 w 1033762"/>
                                <a:gd name="connsiteY2" fmla="*/ 371362 h 371362"/>
                                <a:gd name="connsiteX3" fmla="*/ 100990 w 1033762"/>
                                <a:gd name="connsiteY3" fmla="*/ 366729 h 371362"/>
                                <a:gd name="connsiteX4" fmla="*/ 0 w 1033762"/>
                                <a:gd name="connsiteY4" fmla="*/ 0 h 371362"/>
                                <a:gd name="connsiteX0" fmla="*/ 0 w 1045638"/>
                                <a:gd name="connsiteY0" fmla="*/ 0 h 371362"/>
                                <a:gd name="connsiteX1" fmla="*/ 697819 w 1045638"/>
                                <a:gd name="connsiteY1" fmla="*/ 2534 h 371362"/>
                                <a:gd name="connsiteX2" fmla="*/ 1045638 w 1045638"/>
                                <a:gd name="connsiteY2" fmla="*/ 371362 h 371362"/>
                                <a:gd name="connsiteX3" fmla="*/ 100990 w 1045638"/>
                                <a:gd name="connsiteY3" fmla="*/ 366729 h 371362"/>
                                <a:gd name="connsiteX4" fmla="*/ 0 w 1045638"/>
                                <a:gd name="connsiteY4" fmla="*/ 0 h 371362"/>
                                <a:gd name="connsiteX0" fmla="*/ 0 w 1045638"/>
                                <a:gd name="connsiteY0" fmla="*/ 0 h 371362"/>
                                <a:gd name="connsiteX1" fmla="*/ 697819 w 1045638"/>
                                <a:gd name="connsiteY1" fmla="*/ 2534 h 371362"/>
                                <a:gd name="connsiteX2" fmla="*/ 1045638 w 1045638"/>
                                <a:gd name="connsiteY2" fmla="*/ 371362 h 371362"/>
                                <a:gd name="connsiteX3" fmla="*/ 115983 w 1045638"/>
                                <a:gd name="connsiteY3" fmla="*/ 361221 h 371362"/>
                                <a:gd name="connsiteX4" fmla="*/ 0 w 1045638"/>
                                <a:gd name="connsiteY4" fmla="*/ 0 h 371362"/>
                                <a:gd name="connsiteX0" fmla="*/ 0 w 1030645"/>
                                <a:gd name="connsiteY0" fmla="*/ 0 h 376871"/>
                                <a:gd name="connsiteX1" fmla="*/ 682826 w 1030645"/>
                                <a:gd name="connsiteY1" fmla="*/ 8043 h 376871"/>
                                <a:gd name="connsiteX2" fmla="*/ 1030645 w 1030645"/>
                                <a:gd name="connsiteY2" fmla="*/ 376871 h 376871"/>
                                <a:gd name="connsiteX3" fmla="*/ 100990 w 1030645"/>
                                <a:gd name="connsiteY3" fmla="*/ 366730 h 376871"/>
                                <a:gd name="connsiteX4" fmla="*/ 0 w 1030645"/>
                                <a:gd name="connsiteY4" fmla="*/ 0 h 376871"/>
                                <a:gd name="connsiteX0" fmla="*/ 0 w 1045638"/>
                                <a:gd name="connsiteY0" fmla="*/ 0 h 382380"/>
                                <a:gd name="connsiteX1" fmla="*/ 697819 w 1045638"/>
                                <a:gd name="connsiteY1" fmla="*/ 13552 h 382380"/>
                                <a:gd name="connsiteX2" fmla="*/ 1045638 w 1045638"/>
                                <a:gd name="connsiteY2" fmla="*/ 382380 h 382380"/>
                                <a:gd name="connsiteX3" fmla="*/ 115983 w 1045638"/>
                                <a:gd name="connsiteY3" fmla="*/ 372239 h 382380"/>
                                <a:gd name="connsiteX4" fmla="*/ 0 w 1045638"/>
                                <a:gd name="connsiteY4" fmla="*/ 0 h 382380"/>
                                <a:gd name="connsiteX0" fmla="*/ 0 w 1045638"/>
                                <a:gd name="connsiteY0" fmla="*/ 0 h 382380"/>
                                <a:gd name="connsiteX1" fmla="*/ 697819 w 1045638"/>
                                <a:gd name="connsiteY1" fmla="*/ 13552 h 382380"/>
                                <a:gd name="connsiteX2" fmla="*/ 1045638 w 1045638"/>
                                <a:gd name="connsiteY2" fmla="*/ 382380 h 382380"/>
                                <a:gd name="connsiteX3" fmla="*/ 115983 w 1045638"/>
                                <a:gd name="connsiteY3" fmla="*/ 372239 h 382380"/>
                                <a:gd name="connsiteX4" fmla="*/ 0 w 1045638"/>
                                <a:gd name="connsiteY4" fmla="*/ 0 h 382380"/>
                                <a:gd name="connsiteX0" fmla="*/ 0 w 1045638"/>
                                <a:gd name="connsiteY0" fmla="*/ 0 h 382380"/>
                                <a:gd name="connsiteX1" fmla="*/ 697819 w 1045638"/>
                                <a:gd name="connsiteY1" fmla="*/ 13552 h 382380"/>
                                <a:gd name="connsiteX2" fmla="*/ 1045638 w 1045638"/>
                                <a:gd name="connsiteY2" fmla="*/ 382380 h 382380"/>
                                <a:gd name="connsiteX3" fmla="*/ 112985 w 1045638"/>
                                <a:gd name="connsiteY3" fmla="*/ 372239 h 382380"/>
                                <a:gd name="connsiteX4" fmla="*/ 0 w 1045638"/>
                                <a:gd name="connsiteY4" fmla="*/ 0 h 382380"/>
                                <a:gd name="connsiteX0" fmla="*/ 0 w 1027646"/>
                                <a:gd name="connsiteY0" fmla="*/ 0 h 372239"/>
                                <a:gd name="connsiteX1" fmla="*/ 697819 w 1027646"/>
                                <a:gd name="connsiteY1" fmla="*/ 13552 h 372239"/>
                                <a:gd name="connsiteX2" fmla="*/ 1027646 w 1027646"/>
                                <a:gd name="connsiteY2" fmla="*/ 365855 h 372239"/>
                                <a:gd name="connsiteX3" fmla="*/ 112985 w 1027646"/>
                                <a:gd name="connsiteY3" fmla="*/ 372239 h 372239"/>
                                <a:gd name="connsiteX4" fmla="*/ 0 w 1027646"/>
                                <a:gd name="connsiteY4" fmla="*/ 0 h 372239"/>
                                <a:gd name="connsiteX0" fmla="*/ 0 w 1030647"/>
                                <a:gd name="connsiteY0" fmla="*/ 0 h 372239"/>
                                <a:gd name="connsiteX1" fmla="*/ 697819 w 1030647"/>
                                <a:gd name="connsiteY1" fmla="*/ 13552 h 372239"/>
                                <a:gd name="connsiteX2" fmla="*/ 1030647 w 1030647"/>
                                <a:gd name="connsiteY2" fmla="*/ 371363 h 372239"/>
                                <a:gd name="connsiteX3" fmla="*/ 112985 w 1030647"/>
                                <a:gd name="connsiteY3" fmla="*/ 372239 h 372239"/>
                                <a:gd name="connsiteX4" fmla="*/ 0 w 1030647"/>
                                <a:gd name="connsiteY4" fmla="*/ 0 h 372239"/>
                                <a:gd name="connsiteX0" fmla="*/ 0 w 1039647"/>
                                <a:gd name="connsiteY0" fmla="*/ 0 h 372239"/>
                                <a:gd name="connsiteX1" fmla="*/ 697819 w 1039647"/>
                                <a:gd name="connsiteY1" fmla="*/ 13552 h 372239"/>
                                <a:gd name="connsiteX2" fmla="*/ 1039646 w 1039647"/>
                                <a:gd name="connsiteY2" fmla="*/ 371363 h 372239"/>
                                <a:gd name="connsiteX3" fmla="*/ 112985 w 1039647"/>
                                <a:gd name="connsiteY3" fmla="*/ 372239 h 372239"/>
                                <a:gd name="connsiteX4" fmla="*/ 0 w 1039647"/>
                                <a:gd name="connsiteY4" fmla="*/ 0 h 37223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39647" h="372239">
                                  <a:moveTo>
                                    <a:pt x="0" y="0"/>
                                  </a:moveTo>
                                  <a:lnTo>
                                    <a:pt x="697819" y="13552"/>
                                  </a:lnTo>
                                  <a:lnTo>
                                    <a:pt x="1039646" y="371363"/>
                                  </a:lnTo>
                                  <a:lnTo>
                                    <a:pt x="112985" y="372239"/>
                                  </a:lnTo>
                                  <a:lnTo>
                                    <a:pt x="0" y="0"/>
                                  </a:lnTo>
                                  <a:close/>
                                </a:path>
                              </a:pathLst>
                            </a:custGeom>
                            <a:solidFill>
                              <a:srgbClr val="3D8E92"/>
                            </a:solidFill>
                            <a:ln w="12700" cap="flat" cmpd="sng" algn="ctr">
                              <a:noFill/>
                              <a:prstDash val="solid"/>
                              <a:miter lim="800000"/>
                            </a:ln>
                            <a:effectLst/>
                          </wps:spPr>
                          <wps:bodyPr rtlCol="0" anchor="ctr"/>
                        </wps:wsp>
                        <wps:wsp>
                          <wps:cNvPr id="2074269523" name="Rectangle 15"/>
                          <wps:cNvSpPr/>
                          <wps:spPr>
                            <a:xfrm rot="16200000" flipH="1">
                              <a:off x="2877523" y="2708325"/>
                              <a:ext cx="932332" cy="376866"/>
                            </a:xfrm>
                            <a:custGeom>
                              <a:avLst/>
                              <a:gdLst>
                                <a:gd name="connsiteX0" fmla="*/ 0 w 792088"/>
                                <a:gd name="connsiteY0" fmla="*/ 0 h 163995"/>
                                <a:gd name="connsiteX1" fmla="*/ 792088 w 792088"/>
                                <a:gd name="connsiteY1" fmla="*/ 0 h 163995"/>
                                <a:gd name="connsiteX2" fmla="*/ 792088 w 792088"/>
                                <a:gd name="connsiteY2" fmla="*/ 163995 h 163995"/>
                                <a:gd name="connsiteX3" fmla="*/ 0 w 792088"/>
                                <a:gd name="connsiteY3" fmla="*/ 163995 h 163995"/>
                                <a:gd name="connsiteX4" fmla="*/ 0 w 792088"/>
                                <a:gd name="connsiteY4" fmla="*/ 0 h 163995"/>
                                <a:gd name="connsiteX0" fmla="*/ 115410 w 792088"/>
                                <a:gd name="connsiteY0" fmla="*/ 0 h 323793"/>
                                <a:gd name="connsiteX1" fmla="*/ 792088 w 792088"/>
                                <a:gd name="connsiteY1" fmla="*/ 159798 h 323793"/>
                                <a:gd name="connsiteX2" fmla="*/ 792088 w 792088"/>
                                <a:gd name="connsiteY2" fmla="*/ 323793 h 323793"/>
                                <a:gd name="connsiteX3" fmla="*/ 0 w 792088"/>
                                <a:gd name="connsiteY3" fmla="*/ 323793 h 323793"/>
                                <a:gd name="connsiteX4" fmla="*/ 115410 w 792088"/>
                                <a:gd name="connsiteY4" fmla="*/ 0 h 323793"/>
                                <a:gd name="connsiteX0" fmla="*/ 115410 w 797373"/>
                                <a:gd name="connsiteY0" fmla="*/ 4054 h 327847"/>
                                <a:gd name="connsiteX1" fmla="*/ 797373 w 797373"/>
                                <a:gd name="connsiteY1" fmla="*/ 0 h 327847"/>
                                <a:gd name="connsiteX2" fmla="*/ 792088 w 797373"/>
                                <a:gd name="connsiteY2" fmla="*/ 327847 h 327847"/>
                                <a:gd name="connsiteX3" fmla="*/ 0 w 797373"/>
                                <a:gd name="connsiteY3" fmla="*/ 327847 h 327847"/>
                                <a:gd name="connsiteX4" fmla="*/ 115410 w 797373"/>
                                <a:gd name="connsiteY4" fmla="*/ 4054 h 327847"/>
                                <a:gd name="connsiteX0" fmla="*/ 115410 w 797373"/>
                                <a:gd name="connsiteY0" fmla="*/ 0 h 323793"/>
                                <a:gd name="connsiteX1" fmla="*/ 797373 w 797373"/>
                                <a:gd name="connsiteY1" fmla="*/ 1231 h 323793"/>
                                <a:gd name="connsiteX2" fmla="*/ 792088 w 797373"/>
                                <a:gd name="connsiteY2" fmla="*/ 323793 h 323793"/>
                                <a:gd name="connsiteX3" fmla="*/ 0 w 797373"/>
                                <a:gd name="connsiteY3" fmla="*/ 323793 h 323793"/>
                                <a:gd name="connsiteX4" fmla="*/ 115410 w 797373"/>
                                <a:gd name="connsiteY4" fmla="*/ 0 h 323793"/>
                                <a:gd name="connsiteX0" fmla="*/ 115410 w 797373"/>
                                <a:gd name="connsiteY0" fmla="*/ 9340 h 333133"/>
                                <a:gd name="connsiteX1" fmla="*/ 797373 w 797373"/>
                                <a:gd name="connsiteY1" fmla="*/ 0 h 333133"/>
                                <a:gd name="connsiteX2" fmla="*/ 792088 w 797373"/>
                                <a:gd name="connsiteY2" fmla="*/ 333133 h 333133"/>
                                <a:gd name="connsiteX3" fmla="*/ 0 w 797373"/>
                                <a:gd name="connsiteY3" fmla="*/ 333133 h 333133"/>
                                <a:gd name="connsiteX4" fmla="*/ 115410 w 797373"/>
                                <a:gd name="connsiteY4" fmla="*/ 9340 h 333133"/>
                                <a:gd name="connsiteX0" fmla="*/ 115410 w 813229"/>
                                <a:gd name="connsiteY0" fmla="*/ 9340 h 333133"/>
                                <a:gd name="connsiteX1" fmla="*/ 813229 w 813229"/>
                                <a:gd name="connsiteY1" fmla="*/ 0 h 333133"/>
                                <a:gd name="connsiteX2" fmla="*/ 792088 w 813229"/>
                                <a:gd name="connsiteY2" fmla="*/ 333133 h 333133"/>
                                <a:gd name="connsiteX3" fmla="*/ 0 w 813229"/>
                                <a:gd name="connsiteY3" fmla="*/ 333133 h 333133"/>
                                <a:gd name="connsiteX4" fmla="*/ 115410 w 813229"/>
                                <a:gd name="connsiteY4" fmla="*/ 9340 h 333133"/>
                                <a:gd name="connsiteX0" fmla="*/ 569967 w 1267786"/>
                                <a:gd name="connsiteY0" fmla="*/ 9340 h 370132"/>
                                <a:gd name="connsiteX1" fmla="*/ 1267786 w 1267786"/>
                                <a:gd name="connsiteY1" fmla="*/ 0 h 370132"/>
                                <a:gd name="connsiteX2" fmla="*/ 1246645 w 1267786"/>
                                <a:gd name="connsiteY2" fmla="*/ 333133 h 370132"/>
                                <a:gd name="connsiteX3" fmla="*/ 0 w 1267786"/>
                                <a:gd name="connsiteY3" fmla="*/ 370132 h 370132"/>
                                <a:gd name="connsiteX4" fmla="*/ 569967 w 1267786"/>
                                <a:gd name="connsiteY4" fmla="*/ 9340 h 370132"/>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70132"/>
                                <a:gd name="connsiteX1" fmla="*/ 1267786 w 1267786"/>
                                <a:gd name="connsiteY1" fmla="*/ 0 h 370132"/>
                                <a:gd name="connsiteX2" fmla="*/ 1164342 w 1267786"/>
                                <a:gd name="connsiteY2" fmla="*/ 351014 h 370132"/>
                                <a:gd name="connsiteX3" fmla="*/ 0 w 1267786"/>
                                <a:gd name="connsiteY3" fmla="*/ 370132 h 370132"/>
                                <a:gd name="connsiteX4" fmla="*/ 569967 w 1267786"/>
                                <a:gd name="connsiteY4" fmla="*/ 9340 h 370132"/>
                                <a:gd name="connsiteX0" fmla="*/ 332460 w 1030279"/>
                                <a:gd name="connsiteY0" fmla="*/ 9340 h 370132"/>
                                <a:gd name="connsiteX1" fmla="*/ 1030279 w 1030279"/>
                                <a:gd name="connsiteY1" fmla="*/ 0 h 370132"/>
                                <a:gd name="connsiteX2" fmla="*/ 926835 w 1030279"/>
                                <a:gd name="connsiteY2" fmla="*/ 351014 h 370132"/>
                                <a:gd name="connsiteX3" fmla="*/ 0 w 1030279"/>
                                <a:gd name="connsiteY3" fmla="*/ 370132 h 370132"/>
                                <a:gd name="connsiteX4" fmla="*/ 332460 w 1030279"/>
                                <a:gd name="connsiteY4" fmla="*/ 9340 h 370132"/>
                                <a:gd name="connsiteX0" fmla="*/ 350273 w 1048092"/>
                                <a:gd name="connsiteY0" fmla="*/ 9340 h 358256"/>
                                <a:gd name="connsiteX1" fmla="*/ 1048092 w 1048092"/>
                                <a:gd name="connsiteY1" fmla="*/ 0 h 358256"/>
                                <a:gd name="connsiteX2" fmla="*/ 944648 w 1048092"/>
                                <a:gd name="connsiteY2" fmla="*/ 351014 h 358256"/>
                                <a:gd name="connsiteX3" fmla="*/ 0 w 1048092"/>
                                <a:gd name="connsiteY3" fmla="*/ 358256 h 358256"/>
                                <a:gd name="connsiteX4" fmla="*/ 350273 w 1048092"/>
                                <a:gd name="connsiteY4" fmla="*/ 9340 h 358256"/>
                                <a:gd name="connsiteX0" fmla="*/ 344336 w 1048092"/>
                                <a:gd name="connsiteY0" fmla="*/ 0 h 360791"/>
                                <a:gd name="connsiteX1" fmla="*/ 1048092 w 1048092"/>
                                <a:gd name="connsiteY1" fmla="*/ 2535 h 360791"/>
                                <a:gd name="connsiteX2" fmla="*/ 944648 w 1048092"/>
                                <a:gd name="connsiteY2" fmla="*/ 353549 h 360791"/>
                                <a:gd name="connsiteX3" fmla="*/ 0 w 1048092"/>
                                <a:gd name="connsiteY3" fmla="*/ 360791 h 360791"/>
                                <a:gd name="connsiteX4" fmla="*/ 344336 w 1048092"/>
                                <a:gd name="connsiteY4" fmla="*/ 0 h 360791"/>
                                <a:gd name="connsiteX0" fmla="*/ 344336 w 1059967"/>
                                <a:gd name="connsiteY0" fmla="*/ 0 h 360791"/>
                                <a:gd name="connsiteX1" fmla="*/ 1059967 w 1059967"/>
                                <a:gd name="connsiteY1" fmla="*/ 8472 h 360791"/>
                                <a:gd name="connsiteX2" fmla="*/ 944648 w 1059967"/>
                                <a:gd name="connsiteY2" fmla="*/ 353549 h 360791"/>
                                <a:gd name="connsiteX3" fmla="*/ 0 w 1059967"/>
                                <a:gd name="connsiteY3" fmla="*/ 360791 h 360791"/>
                                <a:gd name="connsiteX4" fmla="*/ 344336 w 1059967"/>
                                <a:gd name="connsiteY4" fmla="*/ 0 h 360791"/>
                                <a:gd name="connsiteX0" fmla="*/ 344336 w 1065905"/>
                                <a:gd name="connsiteY0" fmla="*/ 15278 h 376069"/>
                                <a:gd name="connsiteX1" fmla="*/ 1065905 w 1065905"/>
                                <a:gd name="connsiteY1" fmla="*/ 0 h 376069"/>
                                <a:gd name="connsiteX2" fmla="*/ 944648 w 1065905"/>
                                <a:gd name="connsiteY2" fmla="*/ 368827 h 376069"/>
                                <a:gd name="connsiteX3" fmla="*/ 0 w 1065905"/>
                                <a:gd name="connsiteY3" fmla="*/ 376069 h 376069"/>
                                <a:gd name="connsiteX4" fmla="*/ 344336 w 1065905"/>
                                <a:gd name="connsiteY4" fmla="*/ 15278 h 376069"/>
                                <a:gd name="connsiteX0" fmla="*/ 356211 w 1065905"/>
                                <a:gd name="connsiteY0" fmla="*/ 3403 h 376069"/>
                                <a:gd name="connsiteX1" fmla="*/ 1065905 w 1065905"/>
                                <a:gd name="connsiteY1" fmla="*/ 0 h 376069"/>
                                <a:gd name="connsiteX2" fmla="*/ 944648 w 1065905"/>
                                <a:gd name="connsiteY2" fmla="*/ 368827 h 376069"/>
                                <a:gd name="connsiteX3" fmla="*/ 0 w 1065905"/>
                                <a:gd name="connsiteY3" fmla="*/ 376069 h 376069"/>
                                <a:gd name="connsiteX4" fmla="*/ 356211 w 1065905"/>
                                <a:gd name="connsiteY4" fmla="*/ 3403 h 376069"/>
                                <a:gd name="connsiteX0" fmla="*/ 356211 w 1170279"/>
                                <a:gd name="connsiteY0" fmla="*/ 3403 h 380703"/>
                                <a:gd name="connsiteX1" fmla="*/ 1065905 w 1170279"/>
                                <a:gd name="connsiteY1" fmla="*/ 0 h 380703"/>
                                <a:gd name="connsiteX2" fmla="*/ 1170279 w 1170279"/>
                                <a:gd name="connsiteY2" fmla="*/ 380703 h 380703"/>
                                <a:gd name="connsiteX3" fmla="*/ 0 w 1170279"/>
                                <a:gd name="connsiteY3" fmla="*/ 376069 h 380703"/>
                                <a:gd name="connsiteX4" fmla="*/ 356211 w 1170279"/>
                                <a:gd name="connsiteY4" fmla="*/ 3403 h 380703"/>
                                <a:gd name="connsiteX0" fmla="*/ 100891 w 914959"/>
                                <a:gd name="connsiteY0" fmla="*/ 3403 h 382007"/>
                                <a:gd name="connsiteX1" fmla="*/ 810585 w 914959"/>
                                <a:gd name="connsiteY1" fmla="*/ 0 h 382007"/>
                                <a:gd name="connsiteX2" fmla="*/ 914959 w 914959"/>
                                <a:gd name="connsiteY2" fmla="*/ 380703 h 382007"/>
                                <a:gd name="connsiteX3" fmla="*/ 0 w 914959"/>
                                <a:gd name="connsiteY3" fmla="*/ 382007 h 382007"/>
                                <a:gd name="connsiteX4" fmla="*/ 100891 w 914959"/>
                                <a:gd name="connsiteY4" fmla="*/ 3403 h 382007"/>
                                <a:gd name="connsiteX0" fmla="*/ 112766 w 914959"/>
                                <a:gd name="connsiteY0" fmla="*/ 0 h 384541"/>
                                <a:gd name="connsiteX1" fmla="*/ 810585 w 914959"/>
                                <a:gd name="connsiteY1" fmla="*/ 2534 h 384541"/>
                                <a:gd name="connsiteX2" fmla="*/ 914959 w 914959"/>
                                <a:gd name="connsiteY2" fmla="*/ 383237 h 384541"/>
                                <a:gd name="connsiteX3" fmla="*/ 0 w 914959"/>
                                <a:gd name="connsiteY3" fmla="*/ 384541 h 384541"/>
                                <a:gd name="connsiteX4" fmla="*/ 112766 w 914959"/>
                                <a:gd name="connsiteY4" fmla="*/ 0 h 384541"/>
                                <a:gd name="connsiteX0" fmla="*/ 112766 w 1146528"/>
                                <a:gd name="connsiteY0" fmla="*/ 0 h 384541"/>
                                <a:gd name="connsiteX1" fmla="*/ 810585 w 1146528"/>
                                <a:gd name="connsiteY1" fmla="*/ 2534 h 384541"/>
                                <a:gd name="connsiteX2" fmla="*/ 1146528 w 1146528"/>
                                <a:gd name="connsiteY2" fmla="*/ 371362 h 384541"/>
                                <a:gd name="connsiteX3" fmla="*/ 0 w 1146528"/>
                                <a:gd name="connsiteY3" fmla="*/ 384541 h 384541"/>
                                <a:gd name="connsiteX4" fmla="*/ 112766 w 1146528"/>
                                <a:gd name="connsiteY4" fmla="*/ 0 h 384541"/>
                                <a:gd name="connsiteX0" fmla="*/ 0 w 1033762"/>
                                <a:gd name="connsiteY0" fmla="*/ 0 h 372666"/>
                                <a:gd name="connsiteX1" fmla="*/ 697819 w 1033762"/>
                                <a:gd name="connsiteY1" fmla="*/ 2534 h 372666"/>
                                <a:gd name="connsiteX2" fmla="*/ 1033762 w 1033762"/>
                                <a:gd name="connsiteY2" fmla="*/ 371362 h 372666"/>
                                <a:gd name="connsiteX3" fmla="*/ 106928 w 1033762"/>
                                <a:gd name="connsiteY3" fmla="*/ 372666 h 372666"/>
                                <a:gd name="connsiteX4" fmla="*/ 0 w 1033762"/>
                                <a:gd name="connsiteY4" fmla="*/ 0 h 372666"/>
                                <a:gd name="connsiteX0" fmla="*/ 0 w 1033762"/>
                                <a:gd name="connsiteY0" fmla="*/ 0 h 371362"/>
                                <a:gd name="connsiteX1" fmla="*/ 697819 w 1033762"/>
                                <a:gd name="connsiteY1" fmla="*/ 2534 h 371362"/>
                                <a:gd name="connsiteX2" fmla="*/ 1033762 w 1033762"/>
                                <a:gd name="connsiteY2" fmla="*/ 371362 h 371362"/>
                                <a:gd name="connsiteX3" fmla="*/ 166304 w 1033762"/>
                                <a:gd name="connsiteY3" fmla="*/ 366729 h 371362"/>
                                <a:gd name="connsiteX4" fmla="*/ 0 w 1033762"/>
                                <a:gd name="connsiteY4" fmla="*/ 0 h 371362"/>
                                <a:gd name="connsiteX0" fmla="*/ 0 w 1033762"/>
                                <a:gd name="connsiteY0" fmla="*/ 0 h 371362"/>
                                <a:gd name="connsiteX1" fmla="*/ 697819 w 1033762"/>
                                <a:gd name="connsiteY1" fmla="*/ 2534 h 371362"/>
                                <a:gd name="connsiteX2" fmla="*/ 1033762 w 1033762"/>
                                <a:gd name="connsiteY2" fmla="*/ 371362 h 371362"/>
                                <a:gd name="connsiteX3" fmla="*/ 100990 w 1033762"/>
                                <a:gd name="connsiteY3" fmla="*/ 366729 h 371362"/>
                                <a:gd name="connsiteX4" fmla="*/ 0 w 1033762"/>
                                <a:gd name="connsiteY4" fmla="*/ 0 h 371362"/>
                                <a:gd name="connsiteX0" fmla="*/ 0 w 1045638"/>
                                <a:gd name="connsiteY0" fmla="*/ 0 h 371362"/>
                                <a:gd name="connsiteX1" fmla="*/ 697819 w 1045638"/>
                                <a:gd name="connsiteY1" fmla="*/ 2534 h 371362"/>
                                <a:gd name="connsiteX2" fmla="*/ 1045638 w 1045638"/>
                                <a:gd name="connsiteY2" fmla="*/ 371362 h 371362"/>
                                <a:gd name="connsiteX3" fmla="*/ 100990 w 1045638"/>
                                <a:gd name="connsiteY3" fmla="*/ 366729 h 371362"/>
                                <a:gd name="connsiteX4" fmla="*/ 0 w 1045638"/>
                                <a:gd name="connsiteY4" fmla="*/ 0 h 371362"/>
                                <a:gd name="connsiteX0" fmla="*/ 0 w 1027064"/>
                                <a:gd name="connsiteY0" fmla="*/ 0 h 371362"/>
                                <a:gd name="connsiteX1" fmla="*/ 697819 w 1027064"/>
                                <a:gd name="connsiteY1" fmla="*/ 2534 h 371362"/>
                                <a:gd name="connsiteX2" fmla="*/ 1027064 w 1027064"/>
                                <a:gd name="connsiteY2" fmla="*/ 371362 h 371362"/>
                                <a:gd name="connsiteX3" fmla="*/ 100990 w 1027064"/>
                                <a:gd name="connsiteY3" fmla="*/ 366729 h 371362"/>
                                <a:gd name="connsiteX4" fmla="*/ 0 w 1027064"/>
                                <a:gd name="connsiteY4" fmla="*/ 0 h 371362"/>
                                <a:gd name="connsiteX0" fmla="*/ 0 w 1027064"/>
                                <a:gd name="connsiteY0" fmla="*/ 0 h 371362"/>
                                <a:gd name="connsiteX1" fmla="*/ 700818 w 1027064"/>
                                <a:gd name="connsiteY1" fmla="*/ 2534 h 371362"/>
                                <a:gd name="connsiteX2" fmla="*/ 1027064 w 1027064"/>
                                <a:gd name="connsiteY2" fmla="*/ 371362 h 371362"/>
                                <a:gd name="connsiteX3" fmla="*/ 100990 w 1027064"/>
                                <a:gd name="connsiteY3" fmla="*/ 366729 h 371362"/>
                                <a:gd name="connsiteX4" fmla="*/ 0 w 1027064"/>
                                <a:gd name="connsiteY4" fmla="*/ 0 h 371362"/>
                                <a:gd name="connsiteX0" fmla="*/ 0 w 1021066"/>
                                <a:gd name="connsiteY0" fmla="*/ 220 h 368828"/>
                                <a:gd name="connsiteX1" fmla="*/ 694820 w 1021066"/>
                                <a:gd name="connsiteY1" fmla="*/ 0 h 368828"/>
                                <a:gd name="connsiteX2" fmla="*/ 1021066 w 1021066"/>
                                <a:gd name="connsiteY2" fmla="*/ 368828 h 368828"/>
                                <a:gd name="connsiteX3" fmla="*/ 94992 w 1021066"/>
                                <a:gd name="connsiteY3" fmla="*/ 364195 h 368828"/>
                                <a:gd name="connsiteX4" fmla="*/ 0 w 1021066"/>
                                <a:gd name="connsiteY4" fmla="*/ 220 h 368828"/>
                                <a:gd name="connsiteX0" fmla="*/ 0 w 1012067"/>
                                <a:gd name="connsiteY0" fmla="*/ 0 h 371360"/>
                                <a:gd name="connsiteX1" fmla="*/ 685821 w 1012067"/>
                                <a:gd name="connsiteY1" fmla="*/ 2532 h 371360"/>
                                <a:gd name="connsiteX2" fmla="*/ 1012067 w 1012067"/>
                                <a:gd name="connsiteY2" fmla="*/ 371360 h 371360"/>
                                <a:gd name="connsiteX3" fmla="*/ 85993 w 1012067"/>
                                <a:gd name="connsiteY3" fmla="*/ 366727 h 371360"/>
                                <a:gd name="connsiteX4" fmla="*/ 0 w 1012067"/>
                                <a:gd name="connsiteY4" fmla="*/ 0 h 371360"/>
                                <a:gd name="connsiteX0" fmla="*/ 0 w 1012067"/>
                                <a:gd name="connsiteY0" fmla="*/ 220 h 371580"/>
                                <a:gd name="connsiteX1" fmla="*/ 685824 w 1012067"/>
                                <a:gd name="connsiteY1" fmla="*/ 0 h 371580"/>
                                <a:gd name="connsiteX2" fmla="*/ 1012067 w 1012067"/>
                                <a:gd name="connsiteY2" fmla="*/ 371580 h 371580"/>
                                <a:gd name="connsiteX3" fmla="*/ 85993 w 1012067"/>
                                <a:gd name="connsiteY3" fmla="*/ 366947 h 371580"/>
                                <a:gd name="connsiteX4" fmla="*/ 0 w 1012067"/>
                                <a:gd name="connsiteY4" fmla="*/ 220 h 371580"/>
                                <a:gd name="connsiteX0" fmla="*/ 0 w 1015064"/>
                                <a:gd name="connsiteY0" fmla="*/ 0 h 376866"/>
                                <a:gd name="connsiteX1" fmla="*/ 688821 w 1015064"/>
                                <a:gd name="connsiteY1" fmla="*/ 5286 h 376866"/>
                                <a:gd name="connsiteX2" fmla="*/ 1015064 w 1015064"/>
                                <a:gd name="connsiteY2" fmla="*/ 376866 h 376866"/>
                                <a:gd name="connsiteX3" fmla="*/ 88990 w 1015064"/>
                                <a:gd name="connsiteY3" fmla="*/ 372233 h 376866"/>
                                <a:gd name="connsiteX4" fmla="*/ 0 w 1015064"/>
                                <a:gd name="connsiteY4" fmla="*/ 0 h 3768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15064" h="376866">
                                  <a:moveTo>
                                    <a:pt x="0" y="0"/>
                                  </a:moveTo>
                                  <a:lnTo>
                                    <a:pt x="688821" y="5286"/>
                                  </a:lnTo>
                                  <a:lnTo>
                                    <a:pt x="1015064" y="376866"/>
                                  </a:lnTo>
                                  <a:lnTo>
                                    <a:pt x="88990" y="372233"/>
                                  </a:lnTo>
                                  <a:lnTo>
                                    <a:pt x="0" y="0"/>
                                  </a:lnTo>
                                  <a:close/>
                                </a:path>
                              </a:pathLst>
                            </a:custGeom>
                            <a:solidFill>
                              <a:srgbClr val="3D8E92"/>
                            </a:solidFill>
                            <a:ln w="12700" cap="flat" cmpd="sng" algn="ctr">
                              <a:noFill/>
                              <a:prstDash val="solid"/>
                              <a:miter lim="800000"/>
                            </a:ln>
                            <a:effectLst/>
                          </wps:spPr>
                          <wps:bodyPr rtlCol="0" anchor="ctr"/>
                        </wps:wsp>
                        <wps:wsp>
                          <wps:cNvPr id="2074269524" name="Rectangle 2074269524"/>
                          <wps:cNvSpPr/>
                          <wps:spPr>
                            <a:xfrm rot="16200000" flipH="1">
                              <a:off x="3357263" y="2701238"/>
                              <a:ext cx="847397" cy="504056"/>
                            </a:xfrm>
                            <a:prstGeom prst="rect">
                              <a:avLst/>
                            </a:prstGeom>
                            <a:solidFill>
                              <a:srgbClr val="3D8E92"/>
                            </a:solidFill>
                            <a:ln w="12700" cap="flat" cmpd="sng" algn="ctr">
                              <a:noFill/>
                              <a:prstDash val="solid"/>
                              <a:miter lim="800000"/>
                            </a:ln>
                            <a:effectLst/>
                          </wps:spPr>
                          <wps:bodyPr rtlCol="0" anchor="ctr"/>
                        </wps:wsp>
                        <wps:wsp>
                          <wps:cNvPr id="2074269525" name="TextBox 62"/>
                          <wps:cNvSpPr txBox="1"/>
                          <wps:spPr>
                            <a:xfrm>
                              <a:off x="1075232" y="2521834"/>
                              <a:ext cx="2185338" cy="445526"/>
                            </a:xfrm>
                            <a:prstGeom prst="rect">
                              <a:avLst/>
                            </a:prstGeom>
                            <a:noFill/>
                          </wps:spPr>
                          <wps:txbx>
                            <w:txbxContent>
                              <w:p w:rsidR="00671334" w:rsidRPr="00F5066E" w:rsidRDefault="00671334" w:rsidP="00F5066E">
                                <w:pPr>
                                  <w:jc w:val="center"/>
                                  <w:rPr>
                                    <w:rFonts w:eastAsia="Calibri" w:hAnsi="Adobe Arabic" w:cs="Adobe Arabic"/>
                                    <w:b/>
                                    <w:bCs/>
                                    <w:color w:val="FFFFFF" w:themeColor="background1"/>
                                    <w:kern w:val="24"/>
                                    <w:sz w:val="32"/>
                                    <w:szCs w:val="32"/>
                                    <w:lang w:bidi="ar-EG"/>
                                  </w:rPr>
                                </w:pPr>
                                <w:r w:rsidRPr="00F5066E">
                                  <w:rPr>
                                    <w:rFonts w:eastAsia="Calibri" w:hAnsi="Adobe Arabic" w:cs="Adobe Arabic"/>
                                    <w:b/>
                                    <w:bCs/>
                                    <w:color w:val="FFFFFF" w:themeColor="background1"/>
                                    <w:kern w:val="24"/>
                                    <w:sz w:val="32"/>
                                    <w:szCs w:val="32"/>
                                    <w:rtl/>
                                    <w:lang w:bidi="ar-EG"/>
                                  </w:rPr>
                                  <w:t>التحديات والحلول</w:t>
                                </w:r>
                              </w:p>
                            </w:txbxContent>
                          </wps:txbx>
                          <wps:bodyPr wrap="square">
                            <a:noAutofit/>
                          </wps:bodyPr>
                        </wps:wsp>
                        <wps:wsp>
                          <wps:cNvPr id="2074269526" name="TextBox 63"/>
                          <wps:cNvSpPr txBox="1"/>
                          <wps:spPr>
                            <a:xfrm>
                              <a:off x="3372321" y="2739996"/>
                              <a:ext cx="783225" cy="464244"/>
                            </a:xfrm>
                            <a:prstGeom prst="rect">
                              <a:avLst/>
                            </a:prstGeom>
                            <a:noFill/>
                          </wps:spPr>
                          <wps:txbx>
                            <w:txbxContent>
                              <w:p w:rsidR="00671334" w:rsidRDefault="00671334" w:rsidP="00F5066E">
                                <w:pPr>
                                  <w:jc w:val="center"/>
                                  <w:rPr>
                                    <w:rFonts w:eastAsia="Calibri" w:cs="Adobe Arabic"/>
                                    <w:b/>
                                    <w:bCs/>
                                    <w:color w:val="000000"/>
                                    <w:kern w:val="24"/>
                                    <w:sz w:val="36"/>
                                    <w:szCs w:val="36"/>
                                  </w:rPr>
                                </w:pPr>
                                <w:r>
                                  <w:rPr>
                                    <w:rFonts w:eastAsia="Calibri" w:cs="Adobe Arabic"/>
                                    <w:b/>
                                    <w:bCs/>
                                    <w:color w:val="000000"/>
                                    <w:kern w:val="24"/>
                                    <w:sz w:val="36"/>
                                    <w:szCs w:val="36"/>
                                  </w:rPr>
                                  <w:t>04</w:t>
                                </w:r>
                              </w:p>
                            </w:txbxContent>
                          </wps:txbx>
                          <wps:bodyPr wrap="square">
                            <a:noAutofit/>
                          </wps:bodyPr>
                        </wps:wsp>
                      </wpg:grpSp>
                      <wpg:grpSp>
                        <wpg:cNvPr id="2074269527" name="Group 2074269527"/>
                        <wpg:cNvGrpSpPr/>
                        <wpg:grpSpPr>
                          <a:xfrm>
                            <a:off x="3159456" y="3054746"/>
                            <a:ext cx="4497618" cy="1156748"/>
                            <a:chOff x="3159456" y="3054746"/>
                            <a:chExt cx="4497618" cy="1156748"/>
                          </a:xfrm>
                        </wpg:grpSpPr>
                        <wps:wsp>
                          <wps:cNvPr id="2074269528" name="Rectangle 15"/>
                          <wps:cNvSpPr/>
                          <wps:spPr>
                            <a:xfrm rot="5400000">
                              <a:off x="3627534" y="3446787"/>
                              <a:ext cx="1156748" cy="372666"/>
                            </a:xfrm>
                            <a:custGeom>
                              <a:avLst/>
                              <a:gdLst>
                                <a:gd name="connsiteX0" fmla="*/ 0 w 792088"/>
                                <a:gd name="connsiteY0" fmla="*/ 0 h 163995"/>
                                <a:gd name="connsiteX1" fmla="*/ 792088 w 792088"/>
                                <a:gd name="connsiteY1" fmla="*/ 0 h 163995"/>
                                <a:gd name="connsiteX2" fmla="*/ 792088 w 792088"/>
                                <a:gd name="connsiteY2" fmla="*/ 163995 h 163995"/>
                                <a:gd name="connsiteX3" fmla="*/ 0 w 792088"/>
                                <a:gd name="connsiteY3" fmla="*/ 163995 h 163995"/>
                                <a:gd name="connsiteX4" fmla="*/ 0 w 792088"/>
                                <a:gd name="connsiteY4" fmla="*/ 0 h 163995"/>
                                <a:gd name="connsiteX0" fmla="*/ 115410 w 792088"/>
                                <a:gd name="connsiteY0" fmla="*/ 0 h 323793"/>
                                <a:gd name="connsiteX1" fmla="*/ 792088 w 792088"/>
                                <a:gd name="connsiteY1" fmla="*/ 159798 h 323793"/>
                                <a:gd name="connsiteX2" fmla="*/ 792088 w 792088"/>
                                <a:gd name="connsiteY2" fmla="*/ 323793 h 323793"/>
                                <a:gd name="connsiteX3" fmla="*/ 0 w 792088"/>
                                <a:gd name="connsiteY3" fmla="*/ 323793 h 323793"/>
                                <a:gd name="connsiteX4" fmla="*/ 115410 w 792088"/>
                                <a:gd name="connsiteY4" fmla="*/ 0 h 323793"/>
                                <a:gd name="connsiteX0" fmla="*/ 115410 w 797373"/>
                                <a:gd name="connsiteY0" fmla="*/ 4054 h 327847"/>
                                <a:gd name="connsiteX1" fmla="*/ 797373 w 797373"/>
                                <a:gd name="connsiteY1" fmla="*/ 0 h 327847"/>
                                <a:gd name="connsiteX2" fmla="*/ 792088 w 797373"/>
                                <a:gd name="connsiteY2" fmla="*/ 327847 h 327847"/>
                                <a:gd name="connsiteX3" fmla="*/ 0 w 797373"/>
                                <a:gd name="connsiteY3" fmla="*/ 327847 h 327847"/>
                                <a:gd name="connsiteX4" fmla="*/ 115410 w 797373"/>
                                <a:gd name="connsiteY4" fmla="*/ 4054 h 327847"/>
                                <a:gd name="connsiteX0" fmla="*/ 115410 w 797373"/>
                                <a:gd name="connsiteY0" fmla="*/ 0 h 323793"/>
                                <a:gd name="connsiteX1" fmla="*/ 797373 w 797373"/>
                                <a:gd name="connsiteY1" fmla="*/ 1231 h 323793"/>
                                <a:gd name="connsiteX2" fmla="*/ 792088 w 797373"/>
                                <a:gd name="connsiteY2" fmla="*/ 323793 h 323793"/>
                                <a:gd name="connsiteX3" fmla="*/ 0 w 797373"/>
                                <a:gd name="connsiteY3" fmla="*/ 323793 h 323793"/>
                                <a:gd name="connsiteX4" fmla="*/ 115410 w 797373"/>
                                <a:gd name="connsiteY4" fmla="*/ 0 h 323793"/>
                                <a:gd name="connsiteX0" fmla="*/ 115410 w 797373"/>
                                <a:gd name="connsiteY0" fmla="*/ 9340 h 333133"/>
                                <a:gd name="connsiteX1" fmla="*/ 797373 w 797373"/>
                                <a:gd name="connsiteY1" fmla="*/ 0 h 333133"/>
                                <a:gd name="connsiteX2" fmla="*/ 792088 w 797373"/>
                                <a:gd name="connsiteY2" fmla="*/ 333133 h 333133"/>
                                <a:gd name="connsiteX3" fmla="*/ 0 w 797373"/>
                                <a:gd name="connsiteY3" fmla="*/ 333133 h 333133"/>
                                <a:gd name="connsiteX4" fmla="*/ 115410 w 797373"/>
                                <a:gd name="connsiteY4" fmla="*/ 9340 h 333133"/>
                                <a:gd name="connsiteX0" fmla="*/ 115410 w 813229"/>
                                <a:gd name="connsiteY0" fmla="*/ 9340 h 333133"/>
                                <a:gd name="connsiteX1" fmla="*/ 813229 w 813229"/>
                                <a:gd name="connsiteY1" fmla="*/ 0 h 333133"/>
                                <a:gd name="connsiteX2" fmla="*/ 792088 w 813229"/>
                                <a:gd name="connsiteY2" fmla="*/ 333133 h 333133"/>
                                <a:gd name="connsiteX3" fmla="*/ 0 w 813229"/>
                                <a:gd name="connsiteY3" fmla="*/ 333133 h 333133"/>
                                <a:gd name="connsiteX4" fmla="*/ 115410 w 813229"/>
                                <a:gd name="connsiteY4" fmla="*/ 9340 h 333133"/>
                                <a:gd name="connsiteX0" fmla="*/ 569967 w 1267786"/>
                                <a:gd name="connsiteY0" fmla="*/ 9340 h 370132"/>
                                <a:gd name="connsiteX1" fmla="*/ 1267786 w 1267786"/>
                                <a:gd name="connsiteY1" fmla="*/ 0 h 370132"/>
                                <a:gd name="connsiteX2" fmla="*/ 1246645 w 1267786"/>
                                <a:gd name="connsiteY2" fmla="*/ 333133 h 370132"/>
                                <a:gd name="connsiteX3" fmla="*/ 0 w 1267786"/>
                                <a:gd name="connsiteY3" fmla="*/ 370132 h 370132"/>
                                <a:gd name="connsiteX4" fmla="*/ 569967 w 1267786"/>
                                <a:gd name="connsiteY4" fmla="*/ 9340 h 370132"/>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70132"/>
                                <a:gd name="connsiteX1" fmla="*/ 1267786 w 1267786"/>
                                <a:gd name="connsiteY1" fmla="*/ 0 h 370132"/>
                                <a:gd name="connsiteX2" fmla="*/ 1164342 w 1267786"/>
                                <a:gd name="connsiteY2" fmla="*/ 351014 h 370132"/>
                                <a:gd name="connsiteX3" fmla="*/ 0 w 1267786"/>
                                <a:gd name="connsiteY3" fmla="*/ 370132 h 370132"/>
                                <a:gd name="connsiteX4" fmla="*/ 569967 w 1267786"/>
                                <a:gd name="connsiteY4" fmla="*/ 9340 h 370132"/>
                                <a:gd name="connsiteX0" fmla="*/ 332460 w 1030279"/>
                                <a:gd name="connsiteY0" fmla="*/ 9340 h 370132"/>
                                <a:gd name="connsiteX1" fmla="*/ 1030279 w 1030279"/>
                                <a:gd name="connsiteY1" fmla="*/ 0 h 370132"/>
                                <a:gd name="connsiteX2" fmla="*/ 926835 w 1030279"/>
                                <a:gd name="connsiteY2" fmla="*/ 351014 h 370132"/>
                                <a:gd name="connsiteX3" fmla="*/ 0 w 1030279"/>
                                <a:gd name="connsiteY3" fmla="*/ 370132 h 370132"/>
                                <a:gd name="connsiteX4" fmla="*/ 332460 w 1030279"/>
                                <a:gd name="connsiteY4" fmla="*/ 9340 h 370132"/>
                                <a:gd name="connsiteX0" fmla="*/ 350273 w 1048092"/>
                                <a:gd name="connsiteY0" fmla="*/ 9340 h 358256"/>
                                <a:gd name="connsiteX1" fmla="*/ 1048092 w 1048092"/>
                                <a:gd name="connsiteY1" fmla="*/ 0 h 358256"/>
                                <a:gd name="connsiteX2" fmla="*/ 944648 w 1048092"/>
                                <a:gd name="connsiteY2" fmla="*/ 351014 h 358256"/>
                                <a:gd name="connsiteX3" fmla="*/ 0 w 1048092"/>
                                <a:gd name="connsiteY3" fmla="*/ 358256 h 358256"/>
                                <a:gd name="connsiteX4" fmla="*/ 350273 w 1048092"/>
                                <a:gd name="connsiteY4" fmla="*/ 9340 h 358256"/>
                                <a:gd name="connsiteX0" fmla="*/ 344336 w 1048092"/>
                                <a:gd name="connsiteY0" fmla="*/ 0 h 360791"/>
                                <a:gd name="connsiteX1" fmla="*/ 1048092 w 1048092"/>
                                <a:gd name="connsiteY1" fmla="*/ 2535 h 360791"/>
                                <a:gd name="connsiteX2" fmla="*/ 944648 w 1048092"/>
                                <a:gd name="connsiteY2" fmla="*/ 353549 h 360791"/>
                                <a:gd name="connsiteX3" fmla="*/ 0 w 1048092"/>
                                <a:gd name="connsiteY3" fmla="*/ 360791 h 360791"/>
                                <a:gd name="connsiteX4" fmla="*/ 344336 w 1048092"/>
                                <a:gd name="connsiteY4" fmla="*/ 0 h 360791"/>
                                <a:gd name="connsiteX0" fmla="*/ 344336 w 1059967"/>
                                <a:gd name="connsiteY0" fmla="*/ 0 h 360791"/>
                                <a:gd name="connsiteX1" fmla="*/ 1059967 w 1059967"/>
                                <a:gd name="connsiteY1" fmla="*/ 8472 h 360791"/>
                                <a:gd name="connsiteX2" fmla="*/ 944648 w 1059967"/>
                                <a:gd name="connsiteY2" fmla="*/ 353549 h 360791"/>
                                <a:gd name="connsiteX3" fmla="*/ 0 w 1059967"/>
                                <a:gd name="connsiteY3" fmla="*/ 360791 h 360791"/>
                                <a:gd name="connsiteX4" fmla="*/ 344336 w 1059967"/>
                                <a:gd name="connsiteY4" fmla="*/ 0 h 360791"/>
                                <a:gd name="connsiteX0" fmla="*/ 344336 w 1065905"/>
                                <a:gd name="connsiteY0" fmla="*/ 15278 h 376069"/>
                                <a:gd name="connsiteX1" fmla="*/ 1065905 w 1065905"/>
                                <a:gd name="connsiteY1" fmla="*/ 0 h 376069"/>
                                <a:gd name="connsiteX2" fmla="*/ 944648 w 1065905"/>
                                <a:gd name="connsiteY2" fmla="*/ 368827 h 376069"/>
                                <a:gd name="connsiteX3" fmla="*/ 0 w 1065905"/>
                                <a:gd name="connsiteY3" fmla="*/ 376069 h 376069"/>
                                <a:gd name="connsiteX4" fmla="*/ 344336 w 1065905"/>
                                <a:gd name="connsiteY4" fmla="*/ 15278 h 376069"/>
                                <a:gd name="connsiteX0" fmla="*/ 356211 w 1065905"/>
                                <a:gd name="connsiteY0" fmla="*/ 3403 h 376069"/>
                                <a:gd name="connsiteX1" fmla="*/ 1065905 w 1065905"/>
                                <a:gd name="connsiteY1" fmla="*/ 0 h 376069"/>
                                <a:gd name="connsiteX2" fmla="*/ 944648 w 1065905"/>
                                <a:gd name="connsiteY2" fmla="*/ 368827 h 376069"/>
                                <a:gd name="connsiteX3" fmla="*/ 0 w 1065905"/>
                                <a:gd name="connsiteY3" fmla="*/ 376069 h 376069"/>
                                <a:gd name="connsiteX4" fmla="*/ 356211 w 1065905"/>
                                <a:gd name="connsiteY4" fmla="*/ 3403 h 376069"/>
                                <a:gd name="connsiteX0" fmla="*/ 356211 w 1170279"/>
                                <a:gd name="connsiteY0" fmla="*/ 3403 h 380703"/>
                                <a:gd name="connsiteX1" fmla="*/ 1065905 w 1170279"/>
                                <a:gd name="connsiteY1" fmla="*/ 0 h 380703"/>
                                <a:gd name="connsiteX2" fmla="*/ 1170279 w 1170279"/>
                                <a:gd name="connsiteY2" fmla="*/ 380703 h 380703"/>
                                <a:gd name="connsiteX3" fmla="*/ 0 w 1170279"/>
                                <a:gd name="connsiteY3" fmla="*/ 376069 h 380703"/>
                                <a:gd name="connsiteX4" fmla="*/ 356211 w 1170279"/>
                                <a:gd name="connsiteY4" fmla="*/ 3403 h 380703"/>
                                <a:gd name="connsiteX0" fmla="*/ 100891 w 914959"/>
                                <a:gd name="connsiteY0" fmla="*/ 3403 h 382007"/>
                                <a:gd name="connsiteX1" fmla="*/ 810585 w 914959"/>
                                <a:gd name="connsiteY1" fmla="*/ 0 h 382007"/>
                                <a:gd name="connsiteX2" fmla="*/ 914959 w 914959"/>
                                <a:gd name="connsiteY2" fmla="*/ 380703 h 382007"/>
                                <a:gd name="connsiteX3" fmla="*/ 0 w 914959"/>
                                <a:gd name="connsiteY3" fmla="*/ 382007 h 382007"/>
                                <a:gd name="connsiteX4" fmla="*/ 100891 w 914959"/>
                                <a:gd name="connsiteY4" fmla="*/ 3403 h 382007"/>
                                <a:gd name="connsiteX0" fmla="*/ 112766 w 914959"/>
                                <a:gd name="connsiteY0" fmla="*/ 0 h 384541"/>
                                <a:gd name="connsiteX1" fmla="*/ 810585 w 914959"/>
                                <a:gd name="connsiteY1" fmla="*/ 2534 h 384541"/>
                                <a:gd name="connsiteX2" fmla="*/ 914959 w 914959"/>
                                <a:gd name="connsiteY2" fmla="*/ 383237 h 384541"/>
                                <a:gd name="connsiteX3" fmla="*/ 0 w 914959"/>
                                <a:gd name="connsiteY3" fmla="*/ 384541 h 384541"/>
                                <a:gd name="connsiteX4" fmla="*/ 112766 w 914959"/>
                                <a:gd name="connsiteY4" fmla="*/ 0 h 384541"/>
                                <a:gd name="connsiteX0" fmla="*/ 112766 w 1146528"/>
                                <a:gd name="connsiteY0" fmla="*/ 0 h 384541"/>
                                <a:gd name="connsiteX1" fmla="*/ 810585 w 1146528"/>
                                <a:gd name="connsiteY1" fmla="*/ 2534 h 384541"/>
                                <a:gd name="connsiteX2" fmla="*/ 1146528 w 1146528"/>
                                <a:gd name="connsiteY2" fmla="*/ 371362 h 384541"/>
                                <a:gd name="connsiteX3" fmla="*/ 0 w 1146528"/>
                                <a:gd name="connsiteY3" fmla="*/ 384541 h 384541"/>
                                <a:gd name="connsiteX4" fmla="*/ 112766 w 1146528"/>
                                <a:gd name="connsiteY4" fmla="*/ 0 h 384541"/>
                                <a:gd name="connsiteX0" fmla="*/ 0 w 1033762"/>
                                <a:gd name="connsiteY0" fmla="*/ 0 h 372666"/>
                                <a:gd name="connsiteX1" fmla="*/ 697819 w 1033762"/>
                                <a:gd name="connsiteY1" fmla="*/ 2534 h 372666"/>
                                <a:gd name="connsiteX2" fmla="*/ 1033762 w 1033762"/>
                                <a:gd name="connsiteY2" fmla="*/ 371362 h 372666"/>
                                <a:gd name="connsiteX3" fmla="*/ 106928 w 1033762"/>
                                <a:gd name="connsiteY3" fmla="*/ 372666 h 372666"/>
                                <a:gd name="connsiteX4" fmla="*/ 0 w 1033762"/>
                                <a:gd name="connsiteY4" fmla="*/ 0 h 372666"/>
                                <a:gd name="connsiteX0" fmla="*/ 0 w 1033762"/>
                                <a:gd name="connsiteY0" fmla="*/ 0 h 371362"/>
                                <a:gd name="connsiteX1" fmla="*/ 697819 w 1033762"/>
                                <a:gd name="connsiteY1" fmla="*/ 2534 h 371362"/>
                                <a:gd name="connsiteX2" fmla="*/ 1033762 w 1033762"/>
                                <a:gd name="connsiteY2" fmla="*/ 371362 h 371362"/>
                                <a:gd name="connsiteX3" fmla="*/ 166304 w 1033762"/>
                                <a:gd name="connsiteY3" fmla="*/ 366729 h 371362"/>
                                <a:gd name="connsiteX4" fmla="*/ 0 w 1033762"/>
                                <a:gd name="connsiteY4" fmla="*/ 0 h 371362"/>
                                <a:gd name="connsiteX0" fmla="*/ 0 w 1033762"/>
                                <a:gd name="connsiteY0" fmla="*/ 0 h 371362"/>
                                <a:gd name="connsiteX1" fmla="*/ 697819 w 1033762"/>
                                <a:gd name="connsiteY1" fmla="*/ 2534 h 371362"/>
                                <a:gd name="connsiteX2" fmla="*/ 1033762 w 1033762"/>
                                <a:gd name="connsiteY2" fmla="*/ 371362 h 371362"/>
                                <a:gd name="connsiteX3" fmla="*/ 100990 w 1033762"/>
                                <a:gd name="connsiteY3" fmla="*/ 366729 h 371362"/>
                                <a:gd name="connsiteX4" fmla="*/ 0 w 1033762"/>
                                <a:gd name="connsiteY4" fmla="*/ 0 h 371362"/>
                                <a:gd name="connsiteX0" fmla="*/ 0 w 1259394"/>
                                <a:gd name="connsiteY0" fmla="*/ 0 h 366729"/>
                                <a:gd name="connsiteX1" fmla="*/ 697819 w 1259394"/>
                                <a:gd name="connsiteY1" fmla="*/ 2534 h 366729"/>
                                <a:gd name="connsiteX2" fmla="*/ 1259394 w 1259394"/>
                                <a:gd name="connsiteY2" fmla="*/ 365424 h 366729"/>
                                <a:gd name="connsiteX3" fmla="*/ 100990 w 1259394"/>
                                <a:gd name="connsiteY3" fmla="*/ 366729 h 366729"/>
                                <a:gd name="connsiteX4" fmla="*/ 0 w 1259394"/>
                                <a:gd name="connsiteY4" fmla="*/ 0 h 366729"/>
                                <a:gd name="connsiteX0" fmla="*/ 0 w 1259394"/>
                                <a:gd name="connsiteY0" fmla="*/ 0 h 372666"/>
                                <a:gd name="connsiteX1" fmla="*/ 697819 w 1259394"/>
                                <a:gd name="connsiteY1" fmla="*/ 2534 h 372666"/>
                                <a:gd name="connsiteX2" fmla="*/ 1259394 w 1259394"/>
                                <a:gd name="connsiteY2" fmla="*/ 365424 h 372666"/>
                                <a:gd name="connsiteX3" fmla="*/ 350372 w 1259394"/>
                                <a:gd name="connsiteY3" fmla="*/ 372666 h 372666"/>
                                <a:gd name="connsiteX4" fmla="*/ 0 w 1259394"/>
                                <a:gd name="connsiteY4" fmla="*/ 0 h 3726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59394" h="372666">
                                  <a:moveTo>
                                    <a:pt x="0" y="0"/>
                                  </a:moveTo>
                                  <a:lnTo>
                                    <a:pt x="697819" y="2534"/>
                                  </a:lnTo>
                                  <a:lnTo>
                                    <a:pt x="1259394" y="365424"/>
                                  </a:lnTo>
                                  <a:lnTo>
                                    <a:pt x="350372" y="372666"/>
                                  </a:lnTo>
                                  <a:lnTo>
                                    <a:pt x="0" y="0"/>
                                  </a:lnTo>
                                  <a:close/>
                                </a:path>
                              </a:pathLst>
                            </a:custGeom>
                            <a:solidFill>
                              <a:srgbClr val="BDBDBD"/>
                            </a:solidFill>
                            <a:ln w="12700" cap="flat" cmpd="sng" algn="ctr">
                              <a:noFill/>
                              <a:prstDash val="solid"/>
                              <a:miter lim="800000"/>
                            </a:ln>
                            <a:effectLst/>
                          </wps:spPr>
                          <wps:bodyPr rtlCol="0" anchor="ctr"/>
                        </wps:wsp>
                        <wps:wsp>
                          <wps:cNvPr id="2074269529" name="Rectangle 15"/>
                          <wps:cNvSpPr/>
                          <wps:spPr>
                            <a:xfrm rot="16200000" flipH="1">
                              <a:off x="2767415" y="3446787"/>
                              <a:ext cx="1156748" cy="372666"/>
                            </a:xfrm>
                            <a:custGeom>
                              <a:avLst/>
                              <a:gdLst>
                                <a:gd name="connsiteX0" fmla="*/ 0 w 792088"/>
                                <a:gd name="connsiteY0" fmla="*/ 0 h 163995"/>
                                <a:gd name="connsiteX1" fmla="*/ 792088 w 792088"/>
                                <a:gd name="connsiteY1" fmla="*/ 0 h 163995"/>
                                <a:gd name="connsiteX2" fmla="*/ 792088 w 792088"/>
                                <a:gd name="connsiteY2" fmla="*/ 163995 h 163995"/>
                                <a:gd name="connsiteX3" fmla="*/ 0 w 792088"/>
                                <a:gd name="connsiteY3" fmla="*/ 163995 h 163995"/>
                                <a:gd name="connsiteX4" fmla="*/ 0 w 792088"/>
                                <a:gd name="connsiteY4" fmla="*/ 0 h 163995"/>
                                <a:gd name="connsiteX0" fmla="*/ 115410 w 792088"/>
                                <a:gd name="connsiteY0" fmla="*/ 0 h 323793"/>
                                <a:gd name="connsiteX1" fmla="*/ 792088 w 792088"/>
                                <a:gd name="connsiteY1" fmla="*/ 159798 h 323793"/>
                                <a:gd name="connsiteX2" fmla="*/ 792088 w 792088"/>
                                <a:gd name="connsiteY2" fmla="*/ 323793 h 323793"/>
                                <a:gd name="connsiteX3" fmla="*/ 0 w 792088"/>
                                <a:gd name="connsiteY3" fmla="*/ 323793 h 323793"/>
                                <a:gd name="connsiteX4" fmla="*/ 115410 w 792088"/>
                                <a:gd name="connsiteY4" fmla="*/ 0 h 323793"/>
                                <a:gd name="connsiteX0" fmla="*/ 115410 w 797373"/>
                                <a:gd name="connsiteY0" fmla="*/ 4054 h 327847"/>
                                <a:gd name="connsiteX1" fmla="*/ 797373 w 797373"/>
                                <a:gd name="connsiteY1" fmla="*/ 0 h 327847"/>
                                <a:gd name="connsiteX2" fmla="*/ 792088 w 797373"/>
                                <a:gd name="connsiteY2" fmla="*/ 327847 h 327847"/>
                                <a:gd name="connsiteX3" fmla="*/ 0 w 797373"/>
                                <a:gd name="connsiteY3" fmla="*/ 327847 h 327847"/>
                                <a:gd name="connsiteX4" fmla="*/ 115410 w 797373"/>
                                <a:gd name="connsiteY4" fmla="*/ 4054 h 327847"/>
                                <a:gd name="connsiteX0" fmla="*/ 115410 w 797373"/>
                                <a:gd name="connsiteY0" fmla="*/ 0 h 323793"/>
                                <a:gd name="connsiteX1" fmla="*/ 797373 w 797373"/>
                                <a:gd name="connsiteY1" fmla="*/ 1231 h 323793"/>
                                <a:gd name="connsiteX2" fmla="*/ 792088 w 797373"/>
                                <a:gd name="connsiteY2" fmla="*/ 323793 h 323793"/>
                                <a:gd name="connsiteX3" fmla="*/ 0 w 797373"/>
                                <a:gd name="connsiteY3" fmla="*/ 323793 h 323793"/>
                                <a:gd name="connsiteX4" fmla="*/ 115410 w 797373"/>
                                <a:gd name="connsiteY4" fmla="*/ 0 h 323793"/>
                                <a:gd name="connsiteX0" fmla="*/ 115410 w 797373"/>
                                <a:gd name="connsiteY0" fmla="*/ 9340 h 333133"/>
                                <a:gd name="connsiteX1" fmla="*/ 797373 w 797373"/>
                                <a:gd name="connsiteY1" fmla="*/ 0 h 333133"/>
                                <a:gd name="connsiteX2" fmla="*/ 792088 w 797373"/>
                                <a:gd name="connsiteY2" fmla="*/ 333133 h 333133"/>
                                <a:gd name="connsiteX3" fmla="*/ 0 w 797373"/>
                                <a:gd name="connsiteY3" fmla="*/ 333133 h 333133"/>
                                <a:gd name="connsiteX4" fmla="*/ 115410 w 797373"/>
                                <a:gd name="connsiteY4" fmla="*/ 9340 h 333133"/>
                                <a:gd name="connsiteX0" fmla="*/ 115410 w 813229"/>
                                <a:gd name="connsiteY0" fmla="*/ 9340 h 333133"/>
                                <a:gd name="connsiteX1" fmla="*/ 813229 w 813229"/>
                                <a:gd name="connsiteY1" fmla="*/ 0 h 333133"/>
                                <a:gd name="connsiteX2" fmla="*/ 792088 w 813229"/>
                                <a:gd name="connsiteY2" fmla="*/ 333133 h 333133"/>
                                <a:gd name="connsiteX3" fmla="*/ 0 w 813229"/>
                                <a:gd name="connsiteY3" fmla="*/ 333133 h 333133"/>
                                <a:gd name="connsiteX4" fmla="*/ 115410 w 813229"/>
                                <a:gd name="connsiteY4" fmla="*/ 9340 h 333133"/>
                                <a:gd name="connsiteX0" fmla="*/ 569967 w 1267786"/>
                                <a:gd name="connsiteY0" fmla="*/ 9340 h 370132"/>
                                <a:gd name="connsiteX1" fmla="*/ 1267786 w 1267786"/>
                                <a:gd name="connsiteY1" fmla="*/ 0 h 370132"/>
                                <a:gd name="connsiteX2" fmla="*/ 1246645 w 1267786"/>
                                <a:gd name="connsiteY2" fmla="*/ 333133 h 370132"/>
                                <a:gd name="connsiteX3" fmla="*/ 0 w 1267786"/>
                                <a:gd name="connsiteY3" fmla="*/ 370132 h 370132"/>
                                <a:gd name="connsiteX4" fmla="*/ 569967 w 1267786"/>
                                <a:gd name="connsiteY4" fmla="*/ 9340 h 370132"/>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70132"/>
                                <a:gd name="connsiteX1" fmla="*/ 1267786 w 1267786"/>
                                <a:gd name="connsiteY1" fmla="*/ 0 h 370132"/>
                                <a:gd name="connsiteX2" fmla="*/ 1164342 w 1267786"/>
                                <a:gd name="connsiteY2" fmla="*/ 351014 h 370132"/>
                                <a:gd name="connsiteX3" fmla="*/ 0 w 1267786"/>
                                <a:gd name="connsiteY3" fmla="*/ 370132 h 370132"/>
                                <a:gd name="connsiteX4" fmla="*/ 569967 w 1267786"/>
                                <a:gd name="connsiteY4" fmla="*/ 9340 h 370132"/>
                                <a:gd name="connsiteX0" fmla="*/ 332460 w 1030279"/>
                                <a:gd name="connsiteY0" fmla="*/ 9340 h 370132"/>
                                <a:gd name="connsiteX1" fmla="*/ 1030279 w 1030279"/>
                                <a:gd name="connsiteY1" fmla="*/ 0 h 370132"/>
                                <a:gd name="connsiteX2" fmla="*/ 926835 w 1030279"/>
                                <a:gd name="connsiteY2" fmla="*/ 351014 h 370132"/>
                                <a:gd name="connsiteX3" fmla="*/ 0 w 1030279"/>
                                <a:gd name="connsiteY3" fmla="*/ 370132 h 370132"/>
                                <a:gd name="connsiteX4" fmla="*/ 332460 w 1030279"/>
                                <a:gd name="connsiteY4" fmla="*/ 9340 h 370132"/>
                                <a:gd name="connsiteX0" fmla="*/ 350273 w 1048092"/>
                                <a:gd name="connsiteY0" fmla="*/ 9340 h 358256"/>
                                <a:gd name="connsiteX1" fmla="*/ 1048092 w 1048092"/>
                                <a:gd name="connsiteY1" fmla="*/ 0 h 358256"/>
                                <a:gd name="connsiteX2" fmla="*/ 944648 w 1048092"/>
                                <a:gd name="connsiteY2" fmla="*/ 351014 h 358256"/>
                                <a:gd name="connsiteX3" fmla="*/ 0 w 1048092"/>
                                <a:gd name="connsiteY3" fmla="*/ 358256 h 358256"/>
                                <a:gd name="connsiteX4" fmla="*/ 350273 w 1048092"/>
                                <a:gd name="connsiteY4" fmla="*/ 9340 h 358256"/>
                                <a:gd name="connsiteX0" fmla="*/ 344336 w 1048092"/>
                                <a:gd name="connsiteY0" fmla="*/ 0 h 360791"/>
                                <a:gd name="connsiteX1" fmla="*/ 1048092 w 1048092"/>
                                <a:gd name="connsiteY1" fmla="*/ 2535 h 360791"/>
                                <a:gd name="connsiteX2" fmla="*/ 944648 w 1048092"/>
                                <a:gd name="connsiteY2" fmla="*/ 353549 h 360791"/>
                                <a:gd name="connsiteX3" fmla="*/ 0 w 1048092"/>
                                <a:gd name="connsiteY3" fmla="*/ 360791 h 360791"/>
                                <a:gd name="connsiteX4" fmla="*/ 344336 w 1048092"/>
                                <a:gd name="connsiteY4" fmla="*/ 0 h 360791"/>
                                <a:gd name="connsiteX0" fmla="*/ 344336 w 1059967"/>
                                <a:gd name="connsiteY0" fmla="*/ 0 h 360791"/>
                                <a:gd name="connsiteX1" fmla="*/ 1059967 w 1059967"/>
                                <a:gd name="connsiteY1" fmla="*/ 8472 h 360791"/>
                                <a:gd name="connsiteX2" fmla="*/ 944648 w 1059967"/>
                                <a:gd name="connsiteY2" fmla="*/ 353549 h 360791"/>
                                <a:gd name="connsiteX3" fmla="*/ 0 w 1059967"/>
                                <a:gd name="connsiteY3" fmla="*/ 360791 h 360791"/>
                                <a:gd name="connsiteX4" fmla="*/ 344336 w 1059967"/>
                                <a:gd name="connsiteY4" fmla="*/ 0 h 360791"/>
                                <a:gd name="connsiteX0" fmla="*/ 344336 w 1065905"/>
                                <a:gd name="connsiteY0" fmla="*/ 15278 h 376069"/>
                                <a:gd name="connsiteX1" fmla="*/ 1065905 w 1065905"/>
                                <a:gd name="connsiteY1" fmla="*/ 0 h 376069"/>
                                <a:gd name="connsiteX2" fmla="*/ 944648 w 1065905"/>
                                <a:gd name="connsiteY2" fmla="*/ 368827 h 376069"/>
                                <a:gd name="connsiteX3" fmla="*/ 0 w 1065905"/>
                                <a:gd name="connsiteY3" fmla="*/ 376069 h 376069"/>
                                <a:gd name="connsiteX4" fmla="*/ 344336 w 1065905"/>
                                <a:gd name="connsiteY4" fmla="*/ 15278 h 376069"/>
                                <a:gd name="connsiteX0" fmla="*/ 356211 w 1065905"/>
                                <a:gd name="connsiteY0" fmla="*/ 3403 h 376069"/>
                                <a:gd name="connsiteX1" fmla="*/ 1065905 w 1065905"/>
                                <a:gd name="connsiteY1" fmla="*/ 0 h 376069"/>
                                <a:gd name="connsiteX2" fmla="*/ 944648 w 1065905"/>
                                <a:gd name="connsiteY2" fmla="*/ 368827 h 376069"/>
                                <a:gd name="connsiteX3" fmla="*/ 0 w 1065905"/>
                                <a:gd name="connsiteY3" fmla="*/ 376069 h 376069"/>
                                <a:gd name="connsiteX4" fmla="*/ 356211 w 1065905"/>
                                <a:gd name="connsiteY4" fmla="*/ 3403 h 376069"/>
                                <a:gd name="connsiteX0" fmla="*/ 356211 w 1170279"/>
                                <a:gd name="connsiteY0" fmla="*/ 3403 h 380703"/>
                                <a:gd name="connsiteX1" fmla="*/ 1065905 w 1170279"/>
                                <a:gd name="connsiteY1" fmla="*/ 0 h 380703"/>
                                <a:gd name="connsiteX2" fmla="*/ 1170279 w 1170279"/>
                                <a:gd name="connsiteY2" fmla="*/ 380703 h 380703"/>
                                <a:gd name="connsiteX3" fmla="*/ 0 w 1170279"/>
                                <a:gd name="connsiteY3" fmla="*/ 376069 h 380703"/>
                                <a:gd name="connsiteX4" fmla="*/ 356211 w 1170279"/>
                                <a:gd name="connsiteY4" fmla="*/ 3403 h 380703"/>
                                <a:gd name="connsiteX0" fmla="*/ 100891 w 914959"/>
                                <a:gd name="connsiteY0" fmla="*/ 3403 h 382007"/>
                                <a:gd name="connsiteX1" fmla="*/ 810585 w 914959"/>
                                <a:gd name="connsiteY1" fmla="*/ 0 h 382007"/>
                                <a:gd name="connsiteX2" fmla="*/ 914959 w 914959"/>
                                <a:gd name="connsiteY2" fmla="*/ 380703 h 382007"/>
                                <a:gd name="connsiteX3" fmla="*/ 0 w 914959"/>
                                <a:gd name="connsiteY3" fmla="*/ 382007 h 382007"/>
                                <a:gd name="connsiteX4" fmla="*/ 100891 w 914959"/>
                                <a:gd name="connsiteY4" fmla="*/ 3403 h 382007"/>
                                <a:gd name="connsiteX0" fmla="*/ 112766 w 914959"/>
                                <a:gd name="connsiteY0" fmla="*/ 0 h 384541"/>
                                <a:gd name="connsiteX1" fmla="*/ 810585 w 914959"/>
                                <a:gd name="connsiteY1" fmla="*/ 2534 h 384541"/>
                                <a:gd name="connsiteX2" fmla="*/ 914959 w 914959"/>
                                <a:gd name="connsiteY2" fmla="*/ 383237 h 384541"/>
                                <a:gd name="connsiteX3" fmla="*/ 0 w 914959"/>
                                <a:gd name="connsiteY3" fmla="*/ 384541 h 384541"/>
                                <a:gd name="connsiteX4" fmla="*/ 112766 w 914959"/>
                                <a:gd name="connsiteY4" fmla="*/ 0 h 384541"/>
                                <a:gd name="connsiteX0" fmla="*/ 112766 w 1146528"/>
                                <a:gd name="connsiteY0" fmla="*/ 0 h 384541"/>
                                <a:gd name="connsiteX1" fmla="*/ 810585 w 1146528"/>
                                <a:gd name="connsiteY1" fmla="*/ 2534 h 384541"/>
                                <a:gd name="connsiteX2" fmla="*/ 1146528 w 1146528"/>
                                <a:gd name="connsiteY2" fmla="*/ 371362 h 384541"/>
                                <a:gd name="connsiteX3" fmla="*/ 0 w 1146528"/>
                                <a:gd name="connsiteY3" fmla="*/ 384541 h 384541"/>
                                <a:gd name="connsiteX4" fmla="*/ 112766 w 1146528"/>
                                <a:gd name="connsiteY4" fmla="*/ 0 h 384541"/>
                                <a:gd name="connsiteX0" fmla="*/ 0 w 1033762"/>
                                <a:gd name="connsiteY0" fmla="*/ 0 h 372666"/>
                                <a:gd name="connsiteX1" fmla="*/ 697819 w 1033762"/>
                                <a:gd name="connsiteY1" fmla="*/ 2534 h 372666"/>
                                <a:gd name="connsiteX2" fmla="*/ 1033762 w 1033762"/>
                                <a:gd name="connsiteY2" fmla="*/ 371362 h 372666"/>
                                <a:gd name="connsiteX3" fmla="*/ 106928 w 1033762"/>
                                <a:gd name="connsiteY3" fmla="*/ 372666 h 372666"/>
                                <a:gd name="connsiteX4" fmla="*/ 0 w 1033762"/>
                                <a:gd name="connsiteY4" fmla="*/ 0 h 372666"/>
                                <a:gd name="connsiteX0" fmla="*/ 0 w 1033762"/>
                                <a:gd name="connsiteY0" fmla="*/ 0 h 371362"/>
                                <a:gd name="connsiteX1" fmla="*/ 697819 w 1033762"/>
                                <a:gd name="connsiteY1" fmla="*/ 2534 h 371362"/>
                                <a:gd name="connsiteX2" fmla="*/ 1033762 w 1033762"/>
                                <a:gd name="connsiteY2" fmla="*/ 371362 h 371362"/>
                                <a:gd name="connsiteX3" fmla="*/ 166304 w 1033762"/>
                                <a:gd name="connsiteY3" fmla="*/ 366729 h 371362"/>
                                <a:gd name="connsiteX4" fmla="*/ 0 w 1033762"/>
                                <a:gd name="connsiteY4" fmla="*/ 0 h 371362"/>
                                <a:gd name="connsiteX0" fmla="*/ 0 w 1033762"/>
                                <a:gd name="connsiteY0" fmla="*/ 0 h 371362"/>
                                <a:gd name="connsiteX1" fmla="*/ 697819 w 1033762"/>
                                <a:gd name="connsiteY1" fmla="*/ 2534 h 371362"/>
                                <a:gd name="connsiteX2" fmla="*/ 1033762 w 1033762"/>
                                <a:gd name="connsiteY2" fmla="*/ 371362 h 371362"/>
                                <a:gd name="connsiteX3" fmla="*/ 100990 w 1033762"/>
                                <a:gd name="connsiteY3" fmla="*/ 366729 h 371362"/>
                                <a:gd name="connsiteX4" fmla="*/ 0 w 1033762"/>
                                <a:gd name="connsiteY4" fmla="*/ 0 h 371362"/>
                                <a:gd name="connsiteX0" fmla="*/ 0 w 1259394"/>
                                <a:gd name="connsiteY0" fmla="*/ 0 h 366729"/>
                                <a:gd name="connsiteX1" fmla="*/ 697819 w 1259394"/>
                                <a:gd name="connsiteY1" fmla="*/ 2534 h 366729"/>
                                <a:gd name="connsiteX2" fmla="*/ 1259394 w 1259394"/>
                                <a:gd name="connsiteY2" fmla="*/ 365424 h 366729"/>
                                <a:gd name="connsiteX3" fmla="*/ 100990 w 1259394"/>
                                <a:gd name="connsiteY3" fmla="*/ 366729 h 366729"/>
                                <a:gd name="connsiteX4" fmla="*/ 0 w 1259394"/>
                                <a:gd name="connsiteY4" fmla="*/ 0 h 366729"/>
                                <a:gd name="connsiteX0" fmla="*/ 0 w 1259394"/>
                                <a:gd name="connsiteY0" fmla="*/ 0 h 372666"/>
                                <a:gd name="connsiteX1" fmla="*/ 697819 w 1259394"/>
                                <a:gd name="connsiteY1" fmla="*/ 2534 h 372666"/>
                                <a:gd name="connsiteX2" fmla="*/ 1259394 w 1259394"/>
                                <a:gd name="connsiteY2" fmla="*/ 365424 h 372666"/>
                                <a:gd name="connsiteX3" fmla="*/ 350372 w 1259394"/>
                                <a:gd name="connsiteY3" fmla="*/ 372666 h 372666"/>
                                <a:gd name="connsiteX4" fmla="*/ 0 w 1259394"/>
                                <a:gd name="connsiteY4" fmla="*/ 0 h 372666"/>
                                <a:gd name="connsiteX0" fmla="*/ 0 w 1259394"/>
                                <a:gd name="connsiteY0" fmla="*/ 0 h 372666"/>
                                <a:gd name="connsiteX1" fmla="*/ 697819 w 1259394"/>
                                <a:gd name="connsiteY1" fmla="*/ 2534 h 372666"/>
                                <a:gd name="connsiteX2" fmla="*/ 1259394 w 1259394"/>
                                <a:gd name="connsiteY2" fmla="*/ 365424 h 372666"/>
                                <a:gd name="connsiteX3" fmla="*/ 335513 w 1259394"/>
                                <a:gd name="connsiteY3" fmla="*/ 372666 h 372666"/>
                                <a:gd name="connsiteX4" fmla="*/ 0 w 1259394"/>
                                <a:gd name="connsiteY4" fmla="*/ 0 h 372666"/>
                                <a:gd name="connsiteX0" fmla="*/ 0 w 1259394"/>
                                <a:gd name="connsiteY0" fmla="*/ 0 h 372666"/>
                                <a:gd name="connsiteX1" fmla="*/ 697819 w 1259394"/>
                                <a:gd name="connsiteY1" fmla="*/ 2534 h 372666"/>
                                <a:gd name="connsiteX2" fmla="*/ 1259394 w 1259394"/>
                                <a:gd name="connsiteY2" fmla="*/ 372248 h 372666"/>
                                <a:gd name="connsiteX3" fmla="*/ 335513 w 1259394"/>
                                <a:gd name="connsiteY3" fmla="*/ 372666 h 372666"/>
                                <a:gd name="connsiteX4" fmla="*/ 0 w 1259394"/>
                                <a:gd name="connsiteY4" fmla="*/ 0 h 3726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59394" h="372666">
                                  <a:moveTo>
                                    <a:pt x="0" y="0"/>
                                  </a:moveTo>
                                  <a:lnTo>
                                    <a:pt x="697819" y="2534"/>
                                  </a:lnTo>
                                  <a:lnTo>
                                    <a:pt x="1259394" y="372248"/>
                                  </a:lnTo>
                                  <a:lnTo>
                                    <a:pt x="335513" y="372666"/>
                                  </a:lnTo>
                                  <a:lnTo>
                                    <a:pt x="0" y="0"/>
                                  </a:lnTo>
                                  <a:close/>
                                </a:path>
                              </a:pathLst>
                            </a:custGeom>
                            <a:solidFill>
                              <a:srgbClr val="BDBDBD"/>
                            </a:solidFill>
                            <a:ln w="12700" cap="flat" cmpd="sng" algn="ctr">
                              <a:noFill/>
                              <a:prstDash val="solid"/>
                              <a:miter lim="800000"/>
                            </a:ln>
                            <a:effectLst/>
                          </wps:spPr>
                          <wps:bodyPr rtlCol="0" anchor="ctr"/>
                        </wps:wsp>
                        <wps:wsp>
                          <wps:cNvPr id="2074269530" name="Rectangle 2074269530"/>
                          <wps:cNvSpPr/>
                          <wps:spPr>
                            <a:xfrm rot="5400000">
                              <a:off x="5657315" y="1788631"/>
                              <a:ext cx="634880" cy="3167946"/>
                            </a:xfrm>
                            <a:prstGeom prst="rect">
                              <a:avLst/>
                            </a:prstGeom>
                            <a:solidFill>
                              <a:srgbClr val="BDBDBD"/>
                            </a:solidFill>
                            <a:ln w="12700" cap="flat" cmpd="sng" algn="ctr">
                              <a:noFill/>
                              <a:prstDash val="solid"/>
                              <a:miter lim="800000"/>
                            </a:ln>
                            <a:effectLst/>
                          </wps:spPr>
                          <wps:bodyPr rtlCol="0" anchor="ctr"/>
                        </wps:wsp>
                        <wps:wsp>
                          <wps:cNvPr id="2074269531" name="Rectangle 2074269531"/>
                          <wps:cNvSpPr/>
                          <wps:spPr>
                            <a:xfrm rot="5400000">
                              <a:off x="3357263" y="3535767"/>
                              <a:ext cx="847397" cy="504056"/>
                            </a:xfrm>
                            <a:prstGeom prst="rect">
                              <a:avLst/>
                            </a:prstGeom>
                            <a:solidFill>
                              <a:srgbClr val="BDBDBD"/>
                            </a:solidFill>
                            <a:ln w="12700" cap="flat" cmpd="sng" algn="ctr">
                              <a:noFill/>
                              <a:prstDash val="solid"/>
                              <a:miter lim="800000"/>
                            </a:ln>
                            <a:effectLst/>
                          </wps:spPr>
                          <wps:bodyPr rtlCol="0" anchor="ctr"/>
                        </wps:wsp>
                        <wps:wsp>
                          <wps:cNvPr id="2074269532" name="TextBox 69"/>
                          <wps:cNvSpPr txBox="1"/>
                          <wps:spPr>
                            <a:xfrm>
                              <a:off x="4256977" y="3186282"/>
                              <a:ext cx="3400097" cy="605380"/>
                            </a:xfrm>
                            <a:prstGeom prst="rect">
                              <a:avLst/>
                            </a:prstGeom>
                            <a:noFill/>
                          </wps:spPr>
                          <wps:txbx>
                            <w:txbxContent>
                              <w:p w:rsidR="00671334" w:rsidRPr="00F5066E" w:rsidRDefault="00671334" w:rsidP="00F5066E">
                                <w:pPr>
                                  <w:jc w:val="center"/>
                                  <w:rPr>
                                    <w:rFonts w:eastAsia="Calibri" w:hAnsi="Adobe Arabic" w:cs="Adobe Arabic"/>
                                    <w:b/>
                                    <w:bCs/>
                                    <w:kern w:val="24"/>
                                    <w:sz w:val="32"/>
                                    <w:szCs w:val="32"/>
                                    <w:lang w:bidi="ar-EG"/>
                                  </w:rPr>
                                </w:pPr>
                                <w:r w:rsidRPr="00F5066E">
                                  <w:rPr>
                                    <w:rFonts w:eastAsia="Calibri" w:hAnsi="Adobe Arabic" w:cs="Adobe Arabic"/>
                                    <w:b/>
                                    <w:bCs/>
                                    <w:kern w:val="24"/>
                                    <w:sz w:val="32"/>
                                    <w:szCs w:val="32"/>
                                    <w:rtl/>
                                    <w:lang w:bidi="ar-EG"/>
                                  </w:rPr>
                                  <w:t>استراتيجيات تعزيز الشفافية والمساءلة</w:t>
                                </w:r>
                              </w:p>
                            </w:txbxContent>
                          </wps:txbx>
                          <wps:bodyPr wrap="square">
                            <a:noAutofit/>
                          </wps:bodyPr>
                        </wps:wsp>
                        <wps:wsp>
                          <wps:cNvPr id="2074269533" name="TextBox 70"/>
                          <wps:cNvSpPr txBox="1"/>
                          <wps:spPr>
                            <a:xfrm>
                              <a:off x="3372321" y="3578361"/>
                              <a:ext cx="783225" cy="464244"/>
                            </a:xfrm>
                            <a:prstGeom prst="rect">
                              <a:avLst/>
                            </a:prstGeom>
                            <a:noFill/>
                          </wps:spPr>
                          <wps:txbx>
                            <w:txbxContent>
                              <w:p w:rsidR="00671334" w:rsidRDefault="00671334" w:rsidP="00F5066E">
                                <w:pPr>
                                  <w:jc w:val="center"/>
                                  <w:rPr>
                                    <w:rFonts w:eastAsia="Calibri" w:cs="Adobe Arabic"/>
                                    <w:b/>
                                    <w:bCs/>
                                    <w:color w:val="000000"/>
                                    <w:kern w:val="24"/>
                                    <w:sz w:val="36"/>
                                    <w:szCs w:val="36"/>
                                  </w:rPr>
                                </w:pPr>
                                <w:r>
                                  <w:rPr>
                                    <w:rFonts w:eastAsia="Calibri" w:cs="Adobe Arabic"/>
                                    <w:b/>
                                    <w:bCs/>
                                    <w:color w:val="000000"/>
                                    <w:kern w:val="24"/>
                                    <w:sz w:val="36"/>
                                    <w:szCs w:val="36"/>
                                  </w:rPr>
                                  <w:t>05</w:t>
                                </w:r>
                              </w:p>
                            </w:txbxContent>
                          </wps:txbx>
                          <wps:bodyPr wrap="square">
                            <a:noAutofit/>
                          </wps:bodyPr>
                        </wps:wsp>
                      </wpg:grpSp>
                    </wpg:wgp>
                  </a:graphicData>
                </a:graphic>
              </wp:inline>
            </w:drawing>
          </mc:Choice>
          <mc:Fallback>
            <w:pict>
              <v:group id="Group 71" o:spid="_x0000_s2349" style="width:392.9pt;height:235.05pt;mso-position-horizontal-relative:char;mso-position-vertical-relative:line" coordorigin="6169" coordsize="70400,42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">
                <v:group id="Group 2074269499" o:spid="_x0000_s2350" style="position:absolute;left:31539;width:39458;height:11585" coordorigin="31539" coordsize="39458,11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nAtFF&#10;zAAAAOMAAAAPAAAAAAAAAAAAAAAAAKoCAABkcnMvZG93bnJldi54bWxQSwUGAAAAAAQABAD6AAAA&#10;owMAAAAA&#10;">
                  <v:shape id="Rectangle 15" o:spid="_x0000_s2351" style="position:absolute;left:36371;top:3953;width:11562;height:3701;rotation:90;visibility:visible;mso-wrap-style:square;v-text-anchor:middle" coordsize="1258787,370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Lz0coA&#10;AADjAAAADwAAAGRycy9kb3ducmV2LnhtbESPzU4CMRSF9ya8Q3NN3EnrBEFGCiEYE5cKmMjuZnqZ&#10;jk5vx7Yyw9vbBQnLk/OXb7EaXCtOFGLjWcPDWIEgrrxpuNaw373eP4GICdlg65k0nCnCajm6WWBp&#10;fM8fdNqmWuQRjiVqsCl1pZSxsuQwjn1HnL2jDw5TlqGWJmCfx10rC6Wm0mHD+cFiRxtL1c/2z2mo&#10;vj6bc2cPv/Pvw3s/aWe74ya8aH13O6yfQSQa0jV8ab8ZDYWaTYrp/FFlisyUeUAu/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li89HKAAAA4wAAAA8AAAAAAAAAAAAAAAAAmAIA&#10;AGRycy9kb3ducmV2LnhtbFBLBQYAAAAABAAEAPUAAACPAwAAAAA=&#10;" path="m560968,9340l1258787,,924074,369686,,370132,560968,9340xe" fillcolor="#ffcc5e" stroked="f" strokeweight="1pt">
                    <v:stroke joinstyle="miter"/>
                    <v:path arrowok="t" o:connecttype="custom" o:connectlocs="515246,9340;1156190,0;848758,369686;0,370132;515246,9340" o:connectangles="0,0,0,0,0"/>
                  </v:shape>
                  <v:shape id="Rectangle 15" o:spid="_x0000_s2352" style="position:absolute;left:27693;top:3867;width:11508;height:3816;rotation:90;flip:x;visibility:visible;mso-wrap-style:square;v-text-anchor:middle" coordsize="1252922,3815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LS+swA&#10;AADjAAAADwAAAGRycy9kb3ducmV2LnhtbESPQWvCQBSE7wX/w/IEb7prWq2NrtJaLS30oi1Cb4/s&#10;MwnNvg3ZNcZ/7wqFHoeZ+YZZrDpbiZYaXzrWMB4pEMSZMyXnGr6/tsMZCB+QDVaOScOFPKyWvbsF&#10;psadeUftPuQiQtinqKEIoU6l9FlBFv3I1cTRO7rGYoiyyaVp8BzhtpKJUlNpseS4UGBN64Ky3/3J&#10;atjsyi6ZfXy+XO6z19q3m4P8eTtoPeh3z3MQgbrwH/5rvxsNiXp8SKZPEzWG26f4B+TyC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UtLS+swAAADjAAAADwAAAAAAAAAAAAAAAACY&#10;AgAAZHJzL2Rvd25yZXYueG1sUEsFBgAAAAAEAAQA9QAAAJEDAAAAAA==&#10;" path="m558101,r694821,2993l917223,381599,,375103,558101,xe" fillcolor="#ffcc5e" stroked="f" strokeweight="1pt">
                    <v:stroke joinstyle="miter"/>
                    <v:path arrowok="t" o:connecttype="custom" o:connectlocs="512613,0;1150803,2993;842465,381599;0,375103;512613,0" o:connectangles="0,0,0,0,0"/>
                  </v:shape>
                  <v:rect id="Rectangle 2074269502" o:spid="_x0000_s2353" style="position:absolute;left:52209;top:-3170;width:6348;height:2295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k7PMsA&#10;AADjAAAADwAAAGRycy9kb3ducmV2LnhtbESPUUvDMBSF3wf7D+EKe9sSi06ty0YZOAYiY53i66W5&#10;tsXmpiRZV/31RhB8PJxzvsNZbUbbiYF8aB1ruF4oEMSVMy3XGl5PT/N7ECEiG+wck4YvCrBZTycr&#10;zI278JGGMtYiQTjkqKGJsc+lDFVDFsPC9cTJ+3DeYkzS19J4vCS47WSm1FJabDktNNjTtqHqszxb&#10;DWXlh1P3UuzeDsPzsZDfTr6z03p2NRaPICKN8T/8194bDZm6u8mWD7cqg99P6Q/I9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yWTs8ywAAAOMAAAAPAAAAAAAAAAAAAAAAAJgC&#10;AABkcnMvZG93bnJldi54bWxQSwUGAAAAAAQABAD1AAAAkAMAAAAA&#10;" fillcolor="#ffcc5e" stroked="f" strokeweight="1pt"/>
                  <v:rect id="Rectangle 2074269503" o:spid="_x0000_s2354" style="position:absolute;left:33572;top:1717;width:8473;height:50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Wep8sA&#10;AADjAAAADwAAAGRycy9kb3ducmV2LnhtbESPUUvDMBSF3wX/Q7iCby6x6px12SiCMhCRdRt7vTTX&#10;ttjclCR23X79Igg+Hs453+HMl6PtxEA+tI413E4UCOLKmZZrDdvN680MRIjIBjvHpOFIAZaLy4s5&#10;5sYdeE1DGWuRIBxy1NDE2OdShqohi2HieuLkfTlvMSbpa2k8HhLcdjJTaiottpwWGuzppaHqu/yx&#10;GsrKD5vuo3jbfQ7v60KenNyz0/r6aiyeQUQa43/4r70yGjL1eJ9Nnx7UHfx+Sn9ALs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dFZ6nywAAAOMAAAAPAAAAAAAAAAAAAAAAAJgC&#10;AABkcnMvZG93bnJldi54bWxQSwUGAAAAAAQABAD1AAAAkAMAAAAA&#10;" fillcolor="#ffcc5e" stroked="f" strokeweight="1pt"/>
                  <v:shape id="TextBox 41" o:spid="_x0000_s2355" type="#_x0000_t202" style="position:absolute;left:44890;top:5961;width:26107;height:4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968kA&#10;AADjAAAADwAAAGRycy9kb3ducmV2LnhtbESPQWvCQBSE74L/YXlCb3XXEK1GVykthZ4qWhW8PbLP&#10;JJh9G7Jbk/77rlDwOMzMN8xq09ta3Kj1lWMNk7ECQZw7U3Gh4fD98TwH4QOywdoxafglD5v1cLDC&#10;zLiOd3Tbh0JECPsMNZQhNJmUPi/Joh+7hjh6F9daDFG2hTQtdhFua5koNZMWK44LJTb0VlJ+3f9Y&#10;Dcevy/mUqm3xbqdN53ol2S6k1k+j/nUJIlAfHuH/9qfRkKiXNJktpiqF+6f4B+T6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p+968kAAADjAAAADwAAAAAAAAAAAAAAAACYAgAA&#10;ZHJzL2Rvd25yZXYueG1sUEsFBgAAAAAEAAQA9QAAAI4DAAAAAA==&#10;" filled="f" stroked="f">
                    <v:textbox>
                      <w:txbxContent>
                        <w:p w:rsidR="00671334" w:rsidRPr="00F5066E" w:rsidRDefault="00671334" w:rsidP="00F5066E">
                          <w:pPr>
                            <w:jc w:val="center"/>
                            <w:rPr>
                              <w:rFonts w:eastAsia="Calibri" w:hAnsi="Adobe Arabic" w:cs="Adobe Arabic"/>
                              <w:b/>
                              <w:bCs/>
                              <w:kern w:val="24"/>
                              <w:sz w:val="32"/>
                              <w:szCs w:val="32"/>
                              <w:lang w:bidi="ar-EG"/>
                            </w:rPr>
                          </w:pPr>
                          <w:r w:rsidRPr="00F5066E">
                            <w:rPr>
                              <w:rFonts w:eastAsia="Calibri" w:hAnsi="Adobe Arabic" w:cs="Adobe Arabic"/>
                              <w:b/>
                              <w:bCs/>
                              <w:kern w:val="24"/>
                              <w:sz w:val="32"/>
                              <w:szCs w:val="32"/>
                              <w:rtl/>
                              <w:lang w:bidi="ar-EG"/>
                            </w:rPr>
                            <w:t>أهمية الشفافية</w:t>
                          </w:r>
                        </w:p>
                      </w:txbxContent>
                    </v:textbox>
                  </v:shape>
                  <v:shape id="TextBox 42" o:spid="_x0000_s2356" type="#_x0000_t202" style="position:absolute;left:33723;top:3260;width:7832;height:4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MYcMkA&#10;AADjAAAADwAAAGRycy9kb3ducmV2LnhtbESPQWvCQBSE7wX/w/IEb3XXYKxGVymVQk8WrQreHtln&#10;Esy+DdmtSf+9Wyj0OMzMN8xq09ta3Kn1lWMNk7ECQZw7U3Gh4fj1/jwH4QOywdoxafghD5v14GmF&#10;mXEd7+l+CIWIEPYZaihDaDIpfV6SRT92DXH0rq61GKJsC2la7CLc1jJRaiYtVhwXSmzoraT8dvi2&#10;Gk676+U8VZ/F1qZN53ol2S6k1qNh/7oEEagP/+G/9ofRkKiXaTJbpCqF30/xD8j1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dMYcMkAAADjAAAADwAAAAAAAAAAAAAAAACYAgAA&#10;ZHJzL2Rvd25yZXYueG1sUEsFBgAAAAAEAAQA9QAAAI4DAAAAAA==&#10;" filled="f" stroked="f">
                    <v:textbox>
                      <w:txbxContent>
                        <w:p w:rsidR="00671334" w:rsidRDefault="00671334" w:rsidP="00F5066E">
                          <w:pPr>
                            <w:jc w:val="center"/>
                            <w:rPr>
                              <w:rFonts w:eastAsia="Calibri" w:cs="Adobe Arabic"/>
                              <w:b/>
                              <w:bCs/>
                              <w:color w:val="000000"/>
                              <w:kern w:val="24"/>
                              <w:sz w:val="36"/>
                              <w:szCs w:val="36"/>
                            </w:rPr>
                          </w:pPr>
                          <w:r>
                            <w:rPr>
                              <w:rFonts w:eastAsia="Calibri" w:cs="Adobe Arabic"/>
                              <w:b/>
                              <w:bCs/>
                              <w:color w:val="000000"/>
                              <w:kern w:val="24"/>
                              <w:sz w:val="36"/>
                              <w:szCs w:val="36"/>
                            </w:rPr>
                            <w:t>01</w:t>
                          </w:r>
                        </w:p>
                      </w:txbxContent>
                    </v:textbox>
                  </v:shape>
                </v:group>
                <v:group id="Group 2074269506" o:spid="_x0000_s2357" style="position:absolute;left:8593;top:8418;width:35402;height:9504" coordorigin="8593,8418" coordsize="35401,95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Idt8t&#10;zAAAAOMAAAAPAAAAAAAAAAAAAAAAAKoCAABkcnMvZG93bnJldi54bWxQSwUGAAAAAAQABAD6AAAA&#10;owMAAAAA&#10;">
                  <v:rect id="Rectangle 2074269507" o:spid="_x0000_s2358" style="position:absolute;left:17999;top:4221;width:6348;height:20842;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KtM0A&#10;AADjAAAADwAAAGRycy9kb3ducmV2LnhtbESPzU7DMBCE75V4B2uRuFTUJoX+hLoVQiq0FwSBA8dV&#10;vCSBeB3FbmreHiNV6nE0M99oVptoWzFQ7xvHGm4mCgRx6UzDlYaP9+31AoQPyAZbx6Thlzxs1hej&#10;FebGHfmNhiJUIkHY56ihDqHLpfRlTRb9xHXEyftyvcWQZF9J0+MxwW0rM6Vm0mLDaaHGjh5rKn+K&#10;g9WwD+6z2k6H8dPrd4zL58KXL8VC66vL+HAPIlAM5/CpvTMaMjW/zWbLOzWH/0/pD8j1H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H/PirTNAAAA4wAAAA8AAAAAAAAAAAAAAAAA&#10;mAIAAGRycy9kb3ducmV2LnhtbFBLBQYAAAAABAAEAPUAAACSAwAAAAA=&#10;" fillcolor="#bdbdbd" stroked="f" strokeweight="1pt"/>
                  <v:shape id="Rectangle 15" o:spid="_x0000_s2359" style="position:absolute;left:37472;top:11330;width:9352;height:3695;rotation:90;visibility:visible;mso-wrap-style:square;v-text-anchor:middle" coordsize="1018153,369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flo8gA&#10;AADjAAAADwAAAGRycy9kb3ducmV2LnhtbERPz2vCMBS+D/Y/hDfYZWhi2bR2RtkGc4InaxGPj+at&#10;LTYvpYla/3tzGOz48f1erAbbigv1vnGsYTJWIIhLZxquNBT771EKwgdkg61j0nAjD6vl48MCM+Ou&#10;vKNLHioRQ9hnqKEOocuk9GVNFv3YdcSR+3W9xRBhX0nT4zWG21YmSk2lxYZjQ40dfdVUnvKz1bD7&#10;TI/0crileVFgIx0m5+3PWuvnp+HjHUSgIfyL/9wboyFRs9dkOn9TcXT8FP+AX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t+WjyAAAAOMAAAAPAAAAAAAAAAAAAAAAAJgCAABk&#10;cnMvZG93bnJldi54bWxQSwUGAAAAAAQABAD1AAAAjQMAAAAA&#10;" path="m326274,r691879,2535l912998,366188,,369483,326274,xe" fillcolor="#bdbdbd" stroked="f" strokeweight="1pt">
                    <v:stroke joinstyle="miter"/>
                    <v:path arrowok="t" o:connecttype="custom" o:connectlocs="299681,0;935168,2535;838584,366188;0,369483;299681,0" o:connectangles="0,0,0,0,0"/>
                  </v:shape>
                  <v:shape id="Rectangle 15" o:spid="_x0000_s2360" style="position:absolute;left:28671;top:11268;width:9504;height:3804;rotation:90;flip:x;visibility:visible;mso-wrap-style:square;v-text-anchor:middle" coordsize="1034721,380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gUSMoA&#10;AADjAAAADwAAAGRycy9kb3ducmV2LnhtbESP3WrCQBSE74W+w3IKvZG6a1Cr0VWkVPDWnwc4Zo9J&#10;MHs2ZLcx8endQsHLYWa+YVabzlaipcaXjjWMRwoEceZMybmG82n3OQfhA7LByjFp6MnDZv02WGFq&#10;3J0P1B5DLiKEfYoaihDqVEqfFWTRj1xNHL2rayyGKJtcmgbvEW4rmSg1kxZLjgsF1vRdUHY7/loN&#10;11Df7L7Ett9eduPLY9hPHz+91h/v3XYJIlAXXuH/9t5oSNTXJJktpmoBf5/iH5DrJ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e4FEjKAAAA4wAAAA8AAAAAAAAAAAAAAAAAmAIA&#10;AGRycy9kb3ducmV2LnhtbFBLBQYAAAAABAAEAPUAAACPAwAAAAA=&#10;" path="m342842,r691879,2535l923568,379959,,380380,342842,xe" fillcolor="#bdbdbd" stroked="f" strokeweight="1pt">
                    <v:stroke joinstyle="miter"/>
                    <v:path arrowok="t" o:connecttype="custom" o:connectlocs="314899,0;950386,2535;848293,379959;0,380380;314899,0" o:connectangles="0,0,0,0,0"/>
                  </v:shape>
                  <v:rect id="Rectangle 2074269510" o:spid="_x0000_s2361" style="position:absolute;left:33572;top:10176;width:8474;height:5040;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HcwA&#10;AADjAAAADwAAAGRycy9kb3ducmV2LnhtbESPy07CQBSG9ya8w+SQuDEwpSqXwkCMCYobAoUFy5PO&#10;oa12zjSdsYxv7yxMXP75b/lWm2Aa0VPnassKJuMEBHFhdc2lgvNpO5qDcB5ZY2OZFPyQg816cLfC&#10;TNsbH6nPfSniCLsMFVTet5mUrqjIoBvbljh6V9sZ9FF2pdQd3uK4aWSaJFNpsOb4UGFLrxUVX/m3&#10;UfDh7aXcPvYPb4fPEBbvuSv2+Vyp+2F4WYLwFPx/+K+90wrSZPaUThfPk0gRmSIPyPU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df+EHcwAAADjAAAADwAAAAAAAAAAAAAAAACY&#10;AgAAZHJzL2Rvd25yZXYueG1sUEsFBgAAAAAEAAQA9QAAAJEDAAAAAA==&#10;" fillcolor="#bdbdbd" stroked="f" strokeweight="1pt"/>
                  <v:shape id="TextBox 48" o:spid="_x0000_s2362" type="#_x0000_t202" style="position:absolute;left:8593;top:12244;width:27440;height:4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GIrsoA&#10;AADjAAAADwAAAGRycy9kb3ducmV2LnhtbESPzWrDMBCE74W8g9hAb4lkk183SigthZxS4jaF3hZr&#10;Y5taK2OpsfP2USHQ4zAz3zCb3WAbcaHO1441JFMFgrhwpuZSw+fH22QFwgdkg41j0nAlD7vt6GGD&#10;mXE9H+mSh1JECPsMNVQhtJmUvqjIop+6ljh6Z9dZDFF2pTQd9hFuG5kqtZAWa44LFbb0UlHxk/9a&#10;DafD+ftrpt7LVztvezcoyXYttX4cD89PIAIN4T98b++NhlQtZ+liPU8S+PsU/4Dc3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cxiK7KAAAA4wAAAA8AAAAAAAAAAAAAAAAAmAIA&#10;AGRycy9kb3ducmV2LnhtbFBLBQYAAAAABAAEAPUAAACPAwAAAAA=&#10;" filled="f" stroked="f">
                    <v:textbox>
                      <w:txbxContent>
                        <w:p w:rsidR="00671334" w:rsidRPr="00F5066E" w:rsidRDefault="00671334" w:rsidP="00F5066E">
                          <w:pPr>
                            <w:jc w:val="center"/>
                            <w:rPr>
                              <w:rFonts w:eastAsia="Calibri" w:hAnsi="Adobe Arabic" w:cs="Adobe Arabic"/>
                              <w:b/>
                              <w:bCs/>
                              <w:kern w:val="24"/>
                              <w:sz w:val="32"/>
                              <w:szCs w:val="32"/>
                              <w:lang w:bidi="ar-EG"/>
                            </w:rPr>
                          </w:pPr>
                          <w:r w:rsidRPr="00F5066E">
                            <w:rPr>
                              <w:rFonts w:eastAsia="Calibri" w:hAnsi="Adobe Arabic" w:cs="Adobe Arabic"/>
                              <w:b/>
                              <w:bCs/>
                              <w:kern w:val="24"/>
                              <w:sz w:val="32"/>
                              <w:szCs w:val="32"/>
                              <w:rtl/>
                              <w:lang w:bidi="ar-EG"/>
                            </w:rPr>
                            <w:t>دور المساءلة</w:t>
                          </w:r>
                        </w:p>
                      </w:txbxContent>
                    </v:textbox>
                  </v:shape>
                  <v:shape id="TextBox 49" o:spid="_x0000_s2363" type="#_x0000_t202" style="position:absolute;left:33723;top:11406;width:7832;height:4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W2csA&#10;AADjAAAADwAAAGRycy9kb3ducmV2LnhtbESPS2vDMBCE74H+B7GF3BopJo/GtRxKQyGnhKQP6G2x&#10;NraptTKWGjv/PgoUchxm5hsmWw+2EWfqfO1Yw3SiQBAXztRcavj8eH96BuEDssHGMWm4kId1/jDK&#10;MDWu5wOdj6EUEcI+RQ1VCG0qpS8qsugnriWO3sl1FkOUXSlNh32E20YmSi2kxZrjQoUtvVVU/B7/&#10;rIav3enne6b25cbO294NSrJdSa3Hj8PrC4hAQ7iH/9tboyFRy1myWM2nCdw+xT8g8y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H4xbZywAAAOMAAAAPAAAAAAAAAAAAAAAAAJgC&#10;AABkcnMvZG93bnJldi54bWxQSwUGAAAAAAQABAD1AAAAkAMAAAAA&#10;" filled="f" stroked="f">
                    <v:textbox>
                      <w:txbxContent>
                        <w:p w:rsidR="00671334" w:rsidRDefault="00671334" w:rsidP="00F5066E">
                          <w:pPr>
                            <w:jc w:val="center"/>
                            <w:rPr>
                              <w:rFonts w:eastAsia="Calibri" w:cs="Adobe Arabic"/>
                              <w:b/>
                              <w:bCs/>
                              <w:color w:val="000000"/>
                              <w:kern w:val="24"/>
                              <w:sz w:val="36"/>
                              <w:szCs w:val="36"/>
                            </w:rPr>
                          </w:pPr>
                          <w:r>
                            <w:rPr>
                              <w:rFonts w:eastAsia="Calibri" w:cs="Adobe Arabic"/>
                              <w:b/>
                              <w:bCs/>
                              <w:color w:val="000000"/>
                              <w:kern w:val="24"/>
                              <w:sz w:val="36"/>
                              <w:szCs w:val="36"/>
                            </w:rPr>
                            <w:t>02</w:t>
                          </w:r>
                        </w:p>
                      </w:txbxContent>
                    </v:textbox>
                  </v:shape>
                </v:group>
                <v:group id="Group 2074269513" o:spid="_x0000_s2364" style="position:absolute;left:31509;top:16794;width:40845;height:8519" coordorigin="31509,16794" coordsize="40845,8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d2Opo&#10;zAAAAOMAAAAPAAAAAAAAAAAAAAAAAKoCAABkcnMvZG93bnJldi54bWxQSwUGAAAAAAQABAD6AAAA&#10;owMAAAAA&#10;">
                  <v:rect id="Rectangle 2074269514" o:spid="_x0000_s2365" style="position:absolute;left:54956;top:6798;width:6349;height:2844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Q6mMwA&#10;AADjAAAADwAAAGRycy9kb3ducmV2LnhtbESPT2vCQBTE74V+h+UJvdWNqY2aukoVLG1v/kE8vmaf&#10;STD7NuyuMf323UKhx2FmfsPMl71pREfO15YVjIYJCOLC6ppLBYf95nEKwgdkjY1lUvBNHpaL+7s5&#10;5treeEvdLpQiQtjnqKAKoc2l9EVFBv3QtsTRO1tnMETpSqkd3iLcNDJNkkwarDkuVNjSuqLisrsa&#10;BZNi66art8+v9Lo6yY/uhJenY6bUw6B/fQERqA//4b/2u1aQJpNxms2eR2P4/RT/gFz8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BmQ6mMwAAADjAAAADwAAAAAAAAAAAAAAAACY&#10;AgAAZHJzL2Rvd25yZXYueG1sUEsFBgAAAAAEAAQA9QAAAJEDAAAAAA==&#10;" fillcolor="#9fcfd1" stroked="f" strokeweight="1pt"/>
                  <v:shape id="Rectangle 15" o:spid="_x0000_s2366" style="position:absolute;left:37858;top:19204;width:8486;height:3665;rotation:90;visibility:visible;mso-wrap-style:square;v-text-anchor:middle" coordsize="923952,366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FO80A&#10;AADjAAAADwAAAGRycy9kb3ducmV2LnhtbESPQUvDQBSE74L/YXmCl2J3E0zU2G2x0kKpB7UVvT6y&#10;z2ww+zZk1zb9964geBxm5htmthhdJw40hNazhmyqQBDX3rTcaHjbr69uQYSIbLDzTBpOFGAxPz+b&#10;YWX8kV/psIuNSBAOFWqwMfaVlKG25DBMfU+cvE8/OIxJDo00Ax4T3HUyV6qUDltOCxZ7erRUf+2+&#10;nYbJZvLyvjfb5cfT8tkWpzJbqdVa68uL8eEeRKQx/of/2hujIVc313l5V2QF/H5Kf0DOf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Jf0BTvNAAAA4wAAAA8AAAAAAAAAAAAAAAAA&#10;mAIAAGRycy9kb3ducmV2LnhtbFBLBQYAAAAABAAEAPUAAACSAwAAAAA=&#10;" path="m112763,220l813581,,923952,366503,,362728,112763,220xe" fillcolor="#9fcfd1" stroked="f" strokeweight="1pt">
                    <v:stroke joinstyle="miter"/>
                    <v:path arrowok="t" o:connecttype="custom" o:connectlocs="103572,220;747271,0;848646,366503;0,362728;103572,220" o:connectangles="0,0,0,0,0"/>
                  </v:shape>
                  <v:shape id="Rectangle 15" o:spid="_x0000_s2367" style="position:absolute;left:29247;top:19152;width:8335;height:3812;rotation:90;flip:x;visibility:visible;mso-wrap-style:square;v-text-anchor:middle" coordsize="907528,381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JHssA&#10;AADjAAAADwAAAGRycy9kb3ducmV2LnhtbESP0WrCQBRE34X+w3ILfdNN0prW6CptQRCfNPoB1+w1&#10;CWbvhuyqqV/fFQQfh5k5w8wWvWnEhTpXW1YQjyIQxIXVNZcK9rvl8AuE88gaG8uk4I8cLOYvgxlm&#10;2l55S5fclyJA2GWooPK+zaR0RUUG3ci2xME72s6gD7Irpe7wGuCmkUkUpdJgzWGhwpZ+KypO+dko&#10;WJ9vq5/9Uhfxe9qub4ddfow3tVJvr/33FISn3j/Dj/ZKK0iiz48knYzjFO6fwh+Q83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0r8keywAAAOMAAAAPAAAAAAAAAAAAAAAAAJgC&#10;AABkcnMvZG93bnJldi54bWxQSwUGAAAAAAQABAD1AAAAkAMAAAAA&#10;" path="m105336,l806870,2534,907528,377300,,381129,105336,xe" fillcolor="#9fcfd1" stroked="f" strokeweight="1pt">
                    <v:stroke joinstyle="miter"/>
                    <v:path arrowok="t" o:connecttype="custom" o:connectlocs="96751,0;741107,2534;833561,377300;0,381129;96751,0" o:connectangles="0,0,0,0,0"/>
                  </v:shape>
                  <v:rect id="Rectangle 2074269517" o:spid="_x0000_s2368" style="position:absolute;left:33572;top:18556;width:8474;height:50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ak78wA&#10;AADjAAAADwAAAGRycy9kb3ducmV2LnhtbESPQU/CQBSE7yb+h80z8SZbqrZQWYiYaMQbSAjHR/fZ&#10;NnTfNrtLqf+eJTHxOJmZbzKzxWBa0ZPzjWUF41ECgri0uuFKwfb7/WECwgdkja1lUvBLHhbz25sZ&#10;FtqeeU39JlQiQtgXqKAOoSuk9GVNBv3IdsTR+7HOYIjSVVI7PEe4aWWaJJk02HBcqLGjt5rK4+Zk&#10;FOTl2k2WH1+H9LTcy1W/x+PjLlPq/m54fQERaAj/4b/2p1aQJvlTmk2fxzlcP8U/IOcX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9rak78wAAADjAAAADwAAAAAAAAAAAAAAAACY&#10;AgAAZHJzL2Rvd25yZXYueG1sUEsFBgAAAAAEAAQA9QAAAJEDAAAAAA==&#10;" fillcolor="#9fcfd1" stroked="f" strokeweight="1pt"/>
                  <v:shape id="TextBox 55" o:spid="_x0000_s2369" type="#_x0000_t202" style="position:absolute;left:45266;top:16934;width:27086;height:7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hM8cA&#10;AADjAAAADwAAAGRycy9kb3ducmV2LnhtbERPz2vCMBS+C/4P4Qm7adKiTjtTkY3BThM7N9jt0Tzb&#10;YvNSmsx2//1yGHj8+H7v9qNtxY163zjWkCwUCOLSmYYrDeeP1/kGhA/IBlvHpOGXPOzz6WSHmXED&#10;n+hWhErEEPYZaqhD6DIpfVmTRb9wHXHkLq63GCLsK2l6HGK4bWWq1FpabDg21NjRc03ltfixGj7f&#10;L99fS3WsXuyqG9yoJNut1PphNh6eQAQaw138734zGlL1uEzX21USR8dP8Q/I/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LITPHAAAA4wAAAA8AAAAAAAAAAAAAAAAAmAIAAGRy&#10;cy9kb3ducmV2LnhtbFBLBQYAAAAABAAEAPUAAACMAwAAAAA=&#10;" filled="f" stroked="f">
                    <v:textbox>
                      <w:txbxContent>
                        <w:p w:rsidR="00671334" w:rsidRPr="00F5066E" w:rsidRDefault="00671334" w:rsidP="00F5066E">
                          <w:pPr>
                            <w:jc w:val="center"/>
                            <w:rPr>
                              <w:rFonts w:eastAsia="Calibri" w:cs="Adobe Arabic"/>
                              <w:b/>
                              <w:bCs/>
                              <w:kern w:val="24"/>
                              <w:sz w:val="32"/>
                              <w:szCs w:val="32"/>
                            </w:rPr>
                          </w:pPr>
                          <w:r w:rsidRPr="00F5066E">
                            <w:rPr>
                              <w:rFonts w:eastAsia="Calibri" w:cs="Adobe Arabic"/>
                              <w:b/>
                              <w:bCs/>
                              <w:kern w:val="24"/>
                              <w:sz w:val="32"/>
                              <w:szCs w:val="32"/>
                            </w:rPr>
                            <w:t xml:space="preserve"> </w:t>
                          </w:r>
                          <w:r w:rsidRPr="00F5066E">
                            <w:rPr>
                              <w:rFonts w:eastAsia="Calibri" w:hAnsi="Adobe Arabic" w:cs="Adobe Arabic"/>
                              <w:b/>
                              <w:bCs/>
                              <w:kern w:val="24"/>
                              <w:sz w:val="32"/>
                              <w:szCs w:val="32"/>
                              <w:rtl/>
                              <w:lang w:bidi="ar-EG"/>
                            </w:rPr>
                            <w:t>التكنولوجيا ودورها في تعزيز الشفافية والمساءلة</w:t>
                          </w:r>
                        </w:p>
                      </w:txbxContent>
                    </v:textbox>
                  </v:shape>
                  <v:shape id="TextBox 56" o:spid="_x0000_s2370" type="#_x0000_t202" style="position:absolute;left:33723;top:19131;width:7832;height:46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eEqMoA&#10;AADjAAAADwAAAGRycy9kb3ducmV2LnhtbESPzWrDMBCE74W8g9hAb4kUkz+7UUJpKeSUErcp9LZY&#10;G9vUWhlLjZ23jwqBHoeZ+YbZ7AbbiAt1vnasYTZVIIgLZ2ouNXx+vE3WIHxANtg4Jg1X8rDbjh42&#10;mBnX85EueShFhLDPUEMVQptJ6YuKLPqpa4mjd3adxRBlV0rTYR/htpGJUktpsea4UGFLLxUVP/mv&#10;1XA6nL+/5uq9fLWLtneDkmxTqfXjeHh+AhFoCP/he3tvNCRqNU+W6WKWwt+n+Afk9gY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lHhKjKAAAA4wAAAA8AAAAAAAAAAAAAAAAAmAIA&#10;AGRycy9kb3ducmV2LnhtbFBLBQYAAAAABAAEAPUAAACPAwAAAAA=&#10;" filled="f" stroked="f">
                    <v:textbox>
                      <w:txbxContent>
                        <w:p w:rsidR="00671334" w:rsidRDefault="00671334" w:rsidP="00F5066E">
                          <w:pPr>
                            <w:jc w:val="center"/>
                            <w:rPr>
                              <w:rFonts w:eastAsia="Calibri" w:cs="Adobe Arabic"/>
                              <w:b/>
                              <w:bCs/>
                              <w:color w:val="000000"/>
                              <w:kern w:val="24"/>
                              <w:sz w:val="36"/>
                              <w:szCs w:val="36"/>
                            </w:rPr>
                          </w:pPr>
                          <w:r>
                            <w:rPr>
                              <w:rFonts w:eastAsia="Calibri" w:cs="Adobe Arabic"/>
                              <w:b/>
                              <w:bCs/>
                              <w:color w:val="000000"/>
                              <w:kern w:val="24"/>
                              <w:sz w:val="36"/>
                              <w:szCs w:val="36"/>
                            </w:rPr>
                            <w:t>03</w:t>
                          </w:r>
                        </w:p>
                      </w:txbxContent>
                    </v:textbox>
                  </v:shape>
                </v:group>
                <v:group id="Group 2074269520" o:spid="_x0000_s2371" style="position:absolute;left:6169;top:24195;width:37850;height:9574" coordorigin="6169,24195" coordsize="37849,9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NmvqLL&#10;AAAA4wAAAA8AAAAAAAAAAAAAAAAAqgIAAGRycy9kb3ducmV2LnhtbFBLBQYAAAAABAAEAPoAAACi&#10;AwAAAAA=&#10;">
                  <v:rect id="Rectangle 2074269521" o:spid="_x0000_s2372" style="position:absolute;left:15766;top:14680;width:6348;height:25542;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38OsoA&#10;AADjAAAADwAAAGRycy9kb3ducmV2LnhtbESPT2vCQBTE70K/w/IKvekmaU01ukooLUhvtfH+zL78&#10;wezbkF1j+u27QqHHYWZ+w2z3k+nESINrLSuIFxEI4tLqlmsFxffHfAXCeWSNnWVS8EMO9ruH2RYz&#10;bW/8RePR1yJA2GWooPG+z6R0ZUMG3cL2xMGr7GDQBznUUg94C3DTySSKUmmw5bDQYE9vDZWX49Uo&#10;WD4XaXteFfnpM32/lNdq1HlcKfX0OOUbEJ4m/x/+ax+0giR6fUnS9TKJ4f4p/AG5+w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1d/DrKAAAA4wAAAA8AAAAAAAAAAAAAAAAAmAIA&#10;AGRycy9kb3ducmV2LnhtbFBLBQYAAAAABAAEAPUAAACPAwAAAAA=&#10;" fillcolor="#3d8e92" stroked="f" strokeweight="1pt"/>
                  <v:shape id="Rectangle 15" o:spid="_x0000_s2373" style="position:absolute;left:37383;top:27109;width:9549;height:3722;rotation:90;visibility:visible;mso-wrap-style:square;v-text-anchor:middle" coordsize="1039647,372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6KqsoA&#10;AADjAAAADwAAAGRycy9kb3ducmV2LnhtbESP0UoDMRRE3wX/IdyCbzbbqGu7Ni0iCFao4LYfcNlc&#10;N9HNzbJJ29WvbwTBx2FmzjDL9eg7caQhusAaZtMCBHETjONWw373fD0HEROywS4wafimCOvV5cUS&#10;KxNO/E7HOrUiQzhWqMGm1FdSxsaSxzgNPXH2PsLgMWU5tNIMeMpw30lVFKX06DgvWOzpyVLzVR+8&#10;hi19Wrqp+0XpXHqtd5u3H24OWl9NxscHEInG9B/+a78YDaq4v1Xl4k4p+P2U/4Bcn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Y+iqrKAAAA4wAAAA8AAAAAAAAAAAAAAAAAmAIA&#10;AGRycy9kb3ducmV2LnhtbFBLBQYAAAAABAAEAPUAAACPAwAAAAA=&#10;" path="m,l697819,13552r341827,357811l112985,372239,,xe" fillcolor="#3d8e92" stroked="f" strokeweight="1pt">
                    <v:stroke joinstyle="miter"/>
                    <v:path arrowok="t" o:connecttype="custom" o:connectlocs="0,0;640943,13552;954909,371363;103776,372239;0,0" o:connectangles="0,0,0,0,0"/>
                  </v:shape>
                  <v:shape id="Rectangle 15" o:spid="_x0000_s2374" style="position:absolute;left:28775;top:27082;width:9324;height:3769;rotation:90;flip:x;visibility:visible;mso-wrap-style:square;v-text-anchor:middle" coordsize="1015064,3768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RVIcoA&#10;AADjAAAADwAAAGRycy9kb3ducmV2LnhtbESPQUsDMRSE70L/Q3gFbzZxq7WuTUsRC4oXtwpeH5vn&#10;Zu3mJWzi7vrvjSB4HGbmG2azm1wnBupj61nD5UKBIK69abnR8PZ6uFiDiAnZYOeZNHxThN12drbB&#10;0viRKxqOqREZwrFEDTalUEoZa0sO48IH4ux9+N5hyrJvpOlxzHDXyUKplXTYcl6wGOjeUn06fjkN&#10;w/O7VVW9PDxgWNvRvoS2+nzS+nw+7e9AJJrSf/iv/Wg0FOrmqljdXhdL+P2U/4Dc/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30VSHKAAAA4wAAAA8AAAAAAAAAAAAAAAAAmAIA&#10;AGRycy9kb3ducmV2LnhtbFBLBQYAAAAABAAEAPUAAACPAwAAAAA=&#10;" path="m,l688821,5286r326243,371580l88990,372233,,xe" fillcolor="#3d8e92" stroked="f" strokeweight="1pt">
                    <v:stroke joinstyle="miter"/>
                    <v:path arrowok="t" o:connecttype="custom" o:connectlocs="0,0;632679,5286;932332,376866;81737,372233;0,0" o:connectangles="0,0,0,0,0"/>
                  </v:shape>
                  <v:rect id="Rectangle 2074269524" o:spid="_x0000_s2375" style="position:absolute;left:33572;top:27012;width:8474;height:5040;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pfosoA&#10;AADjAAAADwAAAGRycy9kb3ducmV2LnhtbESPT2vCQBTE74V+h+UVvNWNUaOmrhKKhdJbbbw/sy9/&#10;MPs2ZNcYv323UPA4zMxvmO1+NK0YqHeNZQWzaQSCuLC64UpB/vPxugbhPLLG1jIpuJOD/e75aYup&#10;tjf+puHoKxEg7FJUUHvfpVK6oiaDbmo74uCVtjfog+wrqXu8BbhpZRxFiTTYcFiosaP3morL8WoU&#10;LOd50pzXeXb6Sg6X4loOOpuVSk1exuwNhKfRP8L/7U+tII5WizjZLOMF/H0Kf0Du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0qX6LKAAAA4wAAAA8AAAAAAAAAAAAAAAAAmAIA&#10;AGRycy9kb3ducmV2LnhtbFBLBQYAAAAABAAEAPUAAACPAwAAAAA=&#10;" fillcolor="#3d8e92" stroked="f" strokeweight="1pt"/>
                  <v:shape id="TextBox 62" o:spid="_x0000_s2376" type="#_x0000_t202" style="position:absolute;left:10752;top:25218;width:21853;height:4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ZEEMoA&#10;AADjAAAADwAAAGRycy9kb3ducmV2LnhtbESPQWvCQBSE7wX/w/IEb3XXYKxGVymVQk8WrQreHtln&#10;Esy+DdmtSf+9Wyj0OMzMN8xq09ta3Kn1lWMNk7ECQZw7U3Gh4fj1/jwH4QOywdoxafghD5v14GmF&#10;mXEd7+l+CIWIEPYZaihDaDIpfV6SRT92DXH0rq61GKJsC2la7CLc1jJRaiYtVhwXSmzoraT8dvi2&#10;Gk676+U8VZ/F1qZN53ol2S6k1qNh/7oEEagP/+G/9ofRkKiXaTJbpEkKv5/iH5Dr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ZmRBDKAAAA4wAAAA8AAAAAAAAAAAAAAAAAmAIA&#10;AGRycy9kb3ducmV2LnhtbFBLBQYAAAAABAAEAPUAAACPAwAAAAA=&#10;" filled="f" stroked="f">
                    <v:textbox>
                      <w:txbxContent>
                        <w:p w:rsidR="00671334" w:rsidRPr="00F5066E" w:rsidRDefault="00671334" w:rsidP="00F5066E">
                          <w:pPr>
                            <w:jc w:val="center"/>
                            <w:rPr>
                              <w:rFonts w:eastAsia="Calibri" w:hAnsi="Adobe Arabic" w:cs="Adobe Arabic"/>
                              <w:b/>
                              <w:bCs/>
                              <w:color w:val="FFFFFF" w:themeColor="background1"/>
                              <w:kern w:val="24"/>
                              <w:sz w:val="32"/>
                              <w:szCs w:val="32"/>
                              <w:lang w:bidi="ar-EG"/>
                            </w:rPr>
                          </w:pPr>
                          <w:r w:rsidRPr="00F5066E">
                            <w:rPr>
                              <w:rFonts w:eastAsia="Calibri" w:hAnsi="Adobe Arabic" w:cs="Adobe Arabic"/>
                              <w:b/>
                              <w:bCs/>
                              <w:color w:val="FFFFFF" w:themeColor="background1"/>
                              <w:kern w:val="24"/>
                              <w:sz w:val="32"/>
                              <w:szCs w:val="32"/>
                              <w:rtl/>
                              <w:lang w:bidi="ar-EG"/>
                            </w:rPr>
                            <w:t>التحديات والحلول</w:t>
                          </w:r>
                        </w:p>
                      </w:txbxContent>
                    </v:textbox>
                  </v:shape>
                  <v:shape id="TextBox 63" o:spid="_x0000_s2377" type="#_x0000_t202" style="position:absolute;left:33723;top:27399;width:7832;height:46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TaZ8oA&#10;AADjAAAADwAAAGRycy9kb3ducmV2LnhtbESPQWvCQBSE7wX/w/IEb3XXoKlGVymVQk8WrQreHtln&#10;Esy+DdmtSf+9Wyj0OMzMN8xq09ta3Kn1lWMNk7ECQZw7U3Gh4fj1/jwH4QOywdoxafghD5v14GmF&#10;mXEd7+l+CIWIEPYZaihDaDIpfV6SRT92DXH0rq61GKJsC2la7CLc1jJRKpUWK44LJTb0VlJ+O3xb&#10;Dafd9XKeqs9ia2dN53ol2S6k1qNh/7oEEagP/+G/9ofRkKiXaZIuZkkKv5/iH5Dr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a02mfKAAAA4wAAAA8AAAAAAAAAAAAAAAAAmAIA&#10;AGRycy9kb3ducmV2LnhtbFBLBQYAAAAABAAEAPUAAACPAwAAAAA=&#10;" filled="f" stroked="f">
                    <v:textbox>
                      <w:txbxContent>
                        <w:p w:rsidR="00671334" w:rsidRDefault="00671334" w:rsidP="00F5066E">
                          <w:pPr>
                            <w:jc w:val="center"/>
                            <w:rPr>
                              <w:rFonts w:eastAsia="Calibri" w:cs="Adobe Arabic"/>
                              <w:b/>
                              <w:bCs/>
                              <w:color w:val="000000"/>
                              <w:kern w:val="24"/>
                              <w:sz w:val="36"/>
                              <w:szCs w:val="36"/>
                            </w:rPr>
                          </w:pPr>
                          <w:r>
                            <w:rPr>
                              <w:rFonts w:eastAsia="Calibri" w:cs="Adobe Arabic"/>
                              <w:b/>
                              <w:bCs/>
                              <w:color w:val="000000"/>
                              <w:kern w:val="24"/>
                              <w:sz w:val="36"/>
                              <w:szCs w:val="36"/>
                            </w:rPr>
                            <w:t>04</w:t>
                          </w:r>
                        </w:p>
                      </w:txbxContent>
                    </v:textbox>
                  </v:shape>
                </v:group>
                <v:group id="Group 2074269527" o:spid="_x0000_s2378" style="position:absolute;left:31594;top:30547;width:44976;height:11567" coordorigin="31594,30547" coordsize="44976,115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sjybW&#10;zAAAAOMAAAAPAAAAAAAAAAAAAAAAAKoCAABkcnMvZG93bnJldi54bWxQSwUGAAAAAAQABAD6AAAA&#10;owMAAAAA&#10;">
                  <v:shape id="Rectangle 15" o:spid="_x0000_s2379" style="position:absolute;left:36275;top:34467;width:11567;height:3727;rotation:90;visibility:visible;mso-wrap-style:square;v-text-anchor:middle" coordsize="1259394,3726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8y+sgA&#10;AADjAAAADwAAAGRycy9kb3ducmV2LnhtbERPz0/CMBS+m/g/NM/Em7Q2OHFSCCEY8YAZ6MHjy/rc&#10;FtbXsRYY/z09mHj88v2ezgfXihP1ofFs4HGkQBCX3jZcGfj+enuYgAgR2WLrmQxcKMB8dnszxdz6&#10;M2/ptIuVSCEccjRQx9jlUoayJodh5DvixP363mFMsK+k7fGcwl0rtVKZdNhwaqixo2VN5X53dAY2&#10;Kz4EPk4y1W4/f/TloyjeQ2HM/d2weAURaYj/4j/32hrQ6nmss5cnnUanT+kPyNk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zL6yAAAAOMAAAAPAAAAAAAAAAAAAAAAAJgCAABk&#10;cnMvZG93bnJldi54bWxQSwUGAAAAAAQABAD1AAAAjQMAAAAA&#10;" path="m,l697819,2534r561575,362890l350372,372666,,xe" fillcolor="#bdbdbd" stroked="f" strokeweight="1pt">
                    <v:stroke joinstyle="miter"/>
                    <v:path arrowok="t" o:connecttype="custom" o:connectlocs="0,0;640944,2534;1156748,365424;321815,372666;0,0" o:connectangles="0,0,0,0,0"/>
                  </v:shape>
                  <v:shape id="Rectangle 15" o:spid="_x0000_s2380" style="position:absolute;left:27674;top:34467;width:11567;height:3727;rotation:90;flip:x;visibility:visible;mso-wrap-style:square;v-text-anchor:middle" coordsize="1259394,3726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WXGswA&#10;AADjAAAADwAAAGRycy9kb3ducmV2LnhtbESPQUvDQBSE70L/w/IKXqTdbdBoY7eltAq99GDsQW+P&#10;7DMbzL4N2TVN/fWuIHgcZuYbZrUZXSsG6kPjWcNirkAQV940XGs4vT7PHkCEiGyw9UwaLhRgs55c&#10;rbAw/swvNJSxFgnCoUANNsaukDJUlhyGue+Ik/fhe4cxyb6WpsdzgrtWZkrl0mHDacFiRztL1Wf5&#10;5TR8H2h/vNB7qW6sz99ClLv906D19XTcPoKINMb/8F/7YDRk6v42y5d32RJ+P6U/INc/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v7WXGswAAADjAAAADwAAAAAAAAAAAAAAAACY&#10;AgAAZHJzL2Rvd25yZXYueG1sUEsFBgAAAAAEAAQA9QAAAJEDAAAAAA==&#10;" path="m,l697819,2534r561575,369714l335513,372666,,xe" fillcolor="#bdbdbd" stroked="f" strokeweight="1pt">
                    <v:stroke joinstyle="miter"/>
                    <v:path arrowok="t" o:connecttype="custom" o:connectlocs="0,0;640944,2534;1156748,372248;308167,372666;0,0" o:connectangles="0,0,0,0,0"/>
                  </v:shape>
                  <v:rect id="Rectangle 2074269530" o:spid="_x0000_s2381" style="position:absolute;left:56572;top:17886;width:6349;height:3168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q/iMoA&#10;AADjAAAADwAAAGRycy9kb3ducmV2LnhtbESPy2oCMRSG9wXfIRyhu5qZsd6mRpFCoSuhtgXdHZLT&#10;mcHkZJykOvr0zULo8ue/8S3XvbPiTF1oPCvIRxkIYu1Nw5WCr8+3pzmIEJENWs+k4EoB1qvBwxJL&#10;4y/8QeddrEQa4VCigjrGtpQy6JochpFviZP34zuHMcmukqbDSxp3VhZZNpUOG04PNbb0WpM+7n6d&#10;AiPtdXzanrSm2yHffx/y40ZbpR6H/eYFRKQ+/ofv7XejoMhmz8V0MRknisSUeECu/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s6v4jKAAAA4wAAAA8AAAAAAAAAAAAAAAAAmAIA&#10;AGRycy9kb3ducmV2LnhtbFBLBQYAAAAABAAEAPUAAACPAwAAAAA=&#10;" fillcolor="#bdbdbd" stroked="f" strokeweight="1pt"/>
                  <v:rect id="Rectangle 2074269531" o:spid="_x0000_s2382" style="position:absolute;left:33572;top:35357;width:8474;height:50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YaE8sA&#10;AADjAAAADwAAAGRycy9kb3ducmV2LnhtbESPQWsCMRSE74X+h/AKvdXsrlbbrVGkIHgSalvQ2yN5&#10;3V1MXtZN1NVf3xSEHoeZ+YaZzntnxYm60HhWkA8yEMTam4YrBV+fy6cXECEiG7SeScGFAsxn93dT&#10;LI0/8wedNrESCcKhRAV1jG0pZdA1OQwD3xIn78d3DmOSXSVNh+cEd1YWWTaWDhtOCzW29F6T3m+O&#10;ToGR9jI8rA9a03WXb793+X6hrVKPD/3iDUSkPv6Hb+2VUVBkk1Exfn0e5vD3Kf0BOfs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0dhoTywAAAOMAAAAPAAAAAAAAAAAAAAAAAJgC&#10;AABkcnMvZG93bnJldi54bWxQSwUGAAAAAAQABAD1AAAAkAMAAAAA&#10;" fillcolor="#bdbdbd" stroked="f" strokeweight="1pt"/>
                  <v:shape id="TextBox 69" o:spid="_x0000_s2383" type="#_x0000_t202" style="position:absolute;left:42569;top:31862;width:34001;height:6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ZKucoA&#10;AADjAAAADwAAAGRycy9kb3ducmV2LnhtbESPS2vDMBCE74X+B7GF3hopbp5OlFBaCjmlxHlAbou1&#10;sU2tlbHU2Pn3VSHQ4zAz3zDLdW9rcaXWV441DAcKBHHuTMWFhsP+82UGwgdkg7Vj0nAjD+vV48MS&#10;U+M63tE1C4WIEPYpaihDaFIpfV6SRT9wDXH0Lq61GKJsC2la7CLc1jJRaiItVhwXSmzovaT8O/ux&#10;Go7by/k0Ul/Fhx03neuVZDuXWj8/9W8LEIH68B++tzdGQ6Kmo2QyH78m8Pcp/g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xWSrnKAAAA4wAAAA8AAAAAAAAAAAAAAAAAmAIA&#10;AGRycy9kb3ducmV2LnhtbFBLBQYAAAAABAAEAPUAAACPAwAAAAA=&#10;" filled="f" stroked="f">
                    <v:textbox>
                      <w:txbxContent>
                        <w:p w:rsidR="00671334" w:rsidRPr="00F5066E" w:rsidRDefault="00671334" w:rsidP="00F5066E">
                          <w:pPr>
                            <w:jc w:val="center"/>
                            <w:rPr>
                              <w:rFonts w:eastAsia="Calibri" w:hAnsi="Adobe Arabic" w:cs="Adobe Arabic"/>
                              <w:b/>
                              <w:bCs/>
                              <w:kern w:val="24"/>
                              <w:sz w:val="32"/>
                              <w:szCs w:val="32"/>
                              <w:lang w:bidi="ar-EG"/>
                            </w:rPr>
                          </w:pPr>
                          <w:r w:rsidRPr="00F5066E">
                            <w:rPr>
                              <w:rFonts w:eastAsia="Calibri" w:hAnsi="Adobe Arabic" w:cs="Adobe Arabic"/>
                              <w:b/>
                              <w:bCs/>
                              <w:kern w:val="24"/>
                              <w:sz w:val="32"/>
                              <w:szCs w:val="32"/>
                              <w:rtl/>
                              <w:lang w:bidi="ar-EG"/>
                            </w:rPr>
                            <w:t>استراتيجيات تعزيز الشفافية والمساءلة</w:t>
                          </w:r>
                        </w:p>
                      </w:txbxContent>
                    </v:textbox>
                  </v:shape>
                  <v:shape id="TextBox 70" o:spid="_x0000_s2384" type="#_x0000_t202" style="position:absolute;left:33723;top:35783;width:7832;height:46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rvIsoA&#10;AADjAAAADwAAAGRycy9kb3ducmV2LnhtbESPS2vDMBCE74H8B7GF3hKpztuNEkpLIaeE5gW9LdbG&#10;NrFWxlJj599XhUCPw8x8wyzXna3EjRpfOtbwMlQgiDNnSs41HA+fgzkIH5ANVo5Jw508rFf93hJT&#10;41r+ots+5CJC2KeooQihTqX0WUEW/dDVxNG7uMZiiLLJpWmwjXBbyUSpqbRYclwosKb3grLr/sdq&#10;OG0v3+ex2uUfdlK3rlOS7UJq/fzUvb2CCNSF//CjvTEaEjUbJ9PFZDSCv0/xD8jV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Ma7yLKAAAA4wAAAA8AAAAAAAAAAAAAAAAAmAIA&#10;AGRycy9kb3ducmV2LnhtbFBLBQYAAAAABAAEAPUAAACPAwAAAAA=&#10;" filled="f" stroked="f">
                    <v:textbox>
                      <w:txbxContent>
                        <w:p w:rsidR="00671334" w:rsidRDefault="00671334" w:rsidP="00F5066E">
                          <w:pPr>
                            <w:jc w:val="center"/>
                            <w:rPr>
                              <w:rFonts w:eastAsia="Calibri" w:cs="Adobe Arabic"/>
                              <w:b/>
                              <w:bCs/>
                              <w:color w:val="000000"/>
                              <w:kern w:val="24"/>
                              <w:sz w:val="36"/>
                              <w:szCs w:val="36"/>
                            </w:rPr>
                          </w:pPr>
                          <w:r>
                            <w:rPr>
                              <w:rFonts w:eastAsia="Calibri" w:cs="Adobe Arabic"/>
                              <w:b/>
                              <w:bCs/>
                              <w:color w:val="000000"/>
                              <w:kern w:val="24"/>
                              <w:sz w:val="36"/>
                              <w:szCs w:val="36"/>
                            </w:rPr>
                            <w:t>05</w:t>
                          </w:r>
                        </w:p>
                      </w:txbxContent>
                    </v:textbox>
                  </v:shape>
                </v:group>
                <w10:wrap anchorx="page"/>
                <w10:anchorlock/>
              </v:group>
            </w:pict>
          </mc:Fallback>
        </mc:AlternateContent>
      </w:r>
    </w:p>
    <w:p w:rsidR="009762C9"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488FB127" wp14:editId="1D903A61">
                <wp:extent cx="5731510" cy="892088"/>
                <wp:effectExtent l="0" t="0" r="2540" b="22860"/>
                <wp:docPr id="207426850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09" name="مجموعة 47"/>
                        <wpg:cNvGrpSpPr/>
                        <wpg:grpSpPr>
                          <a:xfrm>
                            <a:off x="0" y="0"/>
                            <a:ext cx="5731510" cy="895351"/>
                            <a:chOff x="0" y="0"/>
                            <a:chExt cx="5878196" cy="918845"/>
                          </a:xfrm>
                        </wpg:grpSpPr>
                        <wpg:grpSp>
                          <wpg:cNvPr id="2074268510" name="مجموعة 48"/>
                          <wpg:cNvGrpSpPr/>
                          <wpg:grpSpPr>
                            <a:xfrm>
                              <a:off x="0" y="0"/>
                              <a:ext cx="5878196" cy="918845"/>
                              <a:chOff x="0" y="0"/>
                              <a:chExt cx="6240348" cy="919070"/>
                            </a:xfrm>
                          </wpg:grpSpPr>
                          <wpg:grpSp>
                            <wpg:cNvPr id="2074268511" name="مجموعة 49"/>
                            <wpg:cNvGrpSpPr/>
                            <wpg:grpSpPr>
                              <a:xfrm>
                                <a:off x="0" y="169208"/>
                                <a:ext cx="5433072" cy="580613"/>
                                <a:chOff x="0" y="169208"/>
                                <a:chExt cx="5433072" cy="580613"/>
                              </a:xfrm>
                            </wpg:grpSpPr>
                            <wps:wsp>
                              <wps:cNvPr id="20742685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1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15"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أهمية الشفافية</w:t>
                                </w:r>
                              </w:p>
                            </w:txbxContent>
                          </wps:txbx>
                          <wps:bodyPr wrap="square" rtlCol="1">
                            <a:spAutoFit/>
                          </wps:bodyPr>
                        </wps:wsp>
                      </wpg:grpSp>
                      <pic:pic xmlns:pic="http://schemas.openxmlformats.org/drawingml/2006/picture">
                        <pic:nvPicPr>
                          <pic:cNvPr id="2074268516"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8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NzIW2QcAAOU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">
                <v:group id="مجموعة 47" o:spid="_x0000_s238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RMrDm&#10;zAAAAOMAAAAPAAAAAAAAAAAAAAAAAKoCAABkcnMvZG93bnJldi54bWxQSwUGAAAAAAQABAD6AAAA&#10;owMAAAAA&#10;">
                  <v:group id="مجموعة 48" o:spid="_x0000_s238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xdGPpsoA&#10;AADjAAAADwAAAAAAAAAAAAAAAACqAgAAZHJzL2Rvd25yZXYueG1sUEsFBgAAAAAEAAQA+gAAAKED&#10;AAAAAA==&#10;">
                    <v:group id="مجموعة 49" o:spid="_x0000_s238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qnSo9&#10;zAAAAOMAAAAPAAAAAAAAAAAAAAAAAKoCAABkcnMvZG93bnJldi54bWxQSwUGAAAAAAQABAD6AAAA&#10;owMAAAAA&#10;">
                      <v:shape id="شكل حر 50" o:spid="_x0000_s238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rScoA&#10;AADjAAAADwAAAGRycy9kb3ducmV2LnhtbESPQWvCQBSE74L/YXlCb7oxNamkriKCIOLBpC29PrLP&#10;JJh9G7JbTf+9Wyh4HGbmG2a1GUwrbtS7xrKC+SwCQVxa3XCl4PNjP12CcB5ZY2uZFPySg816PFph&#10;pu2dc7oVvhIBwi5DBbX3XSalK2sy6Ga2Iw7exfYGfZB9JXWP9wA3rYyjKJUGGw4LNXa0q6m8Fj9G&#10;QXpMvs/ncp/kxeH15MjoL229Ui+TYfsOwtPgn+H/9kEriKO3RZwuk3kMf5/CH5Dr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yZ60n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9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omcMkA&#10;AADjAAAADwAAAGRycy9kb3ducmV2LnhtbESPQWvCQBSE74X+h+UVvIhuTBuV6CpiKXhsbfH8zD43&#10;wezbmN3G+O9dodDjMDPfMMt1b2vRUesrxwom4wQEceF0xUbBz/fHaA7CB2SNtWNScCMP69Xz0xJz&#10;7a78Rd0+GBEh7HNUUIbQ5FL6oiSLfuwa4uidXGsxRNkaqVu8RritZZokU2mx4rhQYkPbkorz/tcq&#10;wIv9PBxdcL47GvM+zJp+qDOlBi/9ZgEiUB/+w3/tnVaQJrO3dDrPJq/w+BT/gFzd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0omcMkAAADjAAAADwAAAAAAAAAAAAAAAACYAgAA&#10;ZHJzL2Rvd25yZXYueG1sUEsFBgAAAAAEAAQA9QAAAI4DAAAAAA==&#10;" fillcolor="#a5a5a5 [2092]" stroked="f" strokeweight="1pt">
                        <v:stroke joinstyle="miter"/>
                      </v:roundrect>
                    </v:group>
                    <v:oval id="شكل بيضاوي 52" o:spid="_x0000_s239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msMsA&#10;AADjAAAADwAAAGRycy9kb3ducmV2LnhtbESPUUvDMBSF3wX/Q7iDvblkYdbRLRuiDBQUtHN7vjR3&#10;bVlzU5q4dv/eCIKPh3POdzjr7ehacaE+NJ4NzGcKBHHpbcOVga/97m4JIkRki61nMnClANvN7c0a&#10;c+sH/qRLESuRIBxyNFDH2OVShrImh2HmO+LknXzvMCbZV9L2OCS4a6VWKpMOG04LNXb0VFN5Lr6d&#10;gY/z6XA9vr6p98oPRTa4Z63t3pjpZHxcgYg0xv/wX/vFGtDqYaGz5f18Ab+f0h+Qm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XP+awywAAAOMAAAAPAAAAAAAAAAAAAAAAAJgC&#10;AABkcnMvZG93bnJldi54bWxQSwUGAAAAAAQABAD1AAAAkAMAAAAA&#10;" filled="f" strokecolor="#168489" strokeweight="1pt">
                      <v:stroke joinstyle="miter"/>
                    </v:oval>
                  </v:group>
                  <v:shape id="مربع نص 41" o:spid="_x0000_s239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UFT8kA&#10;AADjAAAADwAAAGRycy9kb3ducmV2LnhtbESPwWrDMBBE74X+g9hAb41kEyfBjRJCm0IOvTRx7ou1&#10;tUwsyVjb2Pn7qlDocZiZN8xmN7lO3GiIbfAasrkCQb4OpvWNhur8/rwGERm9wS540nCnCLvt48MG&#10;SxNG/0m3EzciQXwsUYNl7kspY23JYZyHnnzyvsLgkJMcGmkGHBPcdTJXaikdtj4tWOzp1VJ9PX07&#10;Dcxmn92rg4vHy/TxNlpVF1hp/TSb9i8gmCb+D/+1j0ZDrlaLfLkusgJ+P6U/I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gUFT8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أهمية الشفافية</w:t>
                          </w:r>
                        </w:p>
                      </w:txbxContent>
                    </v:textbox>
                  </v:shape>
                </v:group>
                <v:shape id="صورة 54" o:spid="_x0000_s239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aQDSmMwAAADjAAAADwAAAAAA&#10;AAAAAAAAAACfAgAAZHJzL2Rvd25yZXYueG1sUEsFBgAAAAAEAAQA9wAAAJgDAAAAAA==&#10;">
                  <v:imagedata r:id="rId81"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6B556E">
        <w:rPr>
          <w:rFonts w:ascii="Sakkal Majalla" w:hAnsi="Sakkal Majalla"/>
          <w:sz w:val="32"/>
          <w:szCs w:val="32"/>
          <w:rtl/>
        </w:rPr>
        <w:t>الشفافية تعني وضوح العمليات والممارسات داخل المؤسسة:</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تعزيز الثقة: توضح المؤسسات سياساتها وإجراءاتها، مما يزيد من ثقة العملاء والشركاء.</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تحسين التواصل: توفير معلومات واضحة لجميع الأطراف المعنية.</w:t>
      </w:r>
    </w:p>
    <w:p w:rsidR="00181023" w:rsidRPr="00D75CDD" w:rsidRDefault="009762C9" w:rsidP="002B74A4">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6E6E2029" wp14:editId="4E62F9A7">
                <wp:extent cx="5731510" cy="892088"/>
                <wp:effectExtent l="0" t="0" r="2540" b="22860"/>
                <wp:docPr id="207426851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18" name="مجموعة 47"/>
                        <wpg:cNvGrpSpPr/>
                        <wpg:grpSpPr>
                          <a:xfrm>
                            <a:off x="0" y="0"/>
                            <a:ext cx="5731510" cy="895351"/>
                            <a:chOff x="0" y="0"/>
                            <a:chExt cx="5878196" cy="918845"/>
                          </a:xfrm>
                        </wpg:grpSpPr>
                        <wpg:grpSp>
                          <wpg:cNvPr id="2074268519" name="مجموعة 48"/>
                          <wpg:cNvGrpSpPr/>
                          <wpg:grpSpPr>
                            <a:xfrm>
                              <a:off x="0" y="0"/>
                              <a:ext cx="5878196" cy="918845"/>
                              <a:chOff x="0" y="0"/>
                              <a:chExt cx="6240348" cy="919070"/>
                            </a:xfrm>
                          </wpg:grpSpPr>
                          <wpg:grpSp>
                            <wpg:cNvPr id="2074268520" name="مجموعة 49"/>
                            <wpg:cNvGrpSpPr/>
                            <wpg:grpSpPr>
                              <a:xfrm>
                                <a:off x="0" y="169208"/>
                                <a:ext cx="5433072" cy="580613"/>
                                <a:chOff x="0" y="169208"/>
                                <a:chExt cx="5433072" cy="580613"/>
                              </a:xfrm>
                            </wpg:grpSpPr>
                            <wps:wsp>
                              <wps:cNvPr id="20742685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24"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دور المساءلة</w:t>
                                </w:r>
                              </w:p>
                            </w:txbxContent>
                          </wps:txbx>
                          <wps:bodyPr wrap="square" rtlCol="1">
                            <a:spAutoFit/>
                          </wps:bodyPr>
                        </wps:wsp>
                      </wpg:grpSp>
                      <pic:pic xmlns:pic="http://schemas.openxmlformats.org/drawingml/2006/picture">
                        <pic:nvPicPr>
                          <pic:cNvPr id="2074268525"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9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DcM9Yq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239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7p4OgyQAA&#10;AOMAAAAPAAAAAAAAAAAAAAAAAKoCAABkcnMvZG93bnJldi54bWxQSwUGAAAAAAQABAD6AAAAoAMA&#10;AAAA&#10;">
                  <v:group id="مجموعة 48" o:spid="_x0000_s239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U6yY7&#10;zAAAAOMAAAAPAAAAAAAAAAAAAAAAAKoCAABkcnMvZG93bnJldi54bWxQSwUGAAAAAAQABAD6AAAA&#10;owMAAAAA&#10;">
                    <v:group id="مجموعة 49" o:spid="_x0000_s239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C71FG8oA&#10;AADjAAAADwAAAAAAAAAAAAAAAACqAgAAZHJzL2Rvd25yZXYueG1sUEsFBgAAAAAEAAQA+gAAAKED&#10;AAAAAA==&#10;">
                      <v:shape id="شكل حر 50" o:spid="_x0000_s239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e/g8oA&#10;AADjAAAADwAAAGRycy9kb3ducmV2LnhtbESPQWvCQBSE74L/YXlCb7oxNamkriKCIOLBpC29PrLP&#10;JJh9G7JbTf+9Wyh4HGbmG2a1GUwrbtS7xrKC+SwCQVxa3XCl4PNjP12CcB5ZY2uZFPySg816PFph&#10;pu2dc7oVvhIBwi5DBbX3XSalK2sy6Ga2Iw7exfYGfZB9JXWP9wA3rYyjKJUGGw4LNXa0q6m8Fj9G&#10;QXpMvs/ncp/kxeH15MjoL229Ui+TYfsOwtPgn+H/9kEriKO3RZwuk3gOf5/CH5Dr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Inv4P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9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pJVskA&#10;AADjAAAADwAAAGRycy9kb3ducmV2LnhtbESPQWsCMRSE74L/ITyhF6nZhq6VrVGKpdCjWvH83Lxm&#10;Fzcv6yau239vCoUeh5n5hlmuB9eInrpQe9bwNMtAEJfe1Gw1HL4+HhcgQkQ22HgmDT8UYL0aj5ZY&#10;GH/jHfX7aEWCcChQQxVjW0gZyoochplviZP37TuHMcnOStPhLcFdI1WWzaXDmtNChS1tKirP+6vT&#10;gBe3PZ589KE/Wfs+zdthanKtHybD2yuISEP8D/+1P40Glb08q/kiVwp+P6U/IF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mpJVskAAADjAAAADwAAAAAAAAAAAAAAAACYAgAA&#10;ZHJzL2Rvd25yZXYueG1sUEsFBgAAAAAEAAQA9QAAAI4DAAAAAA==&#10;" fillcolor="#a5a5a5 [2092]" stroked="f" strokeweight="1pt">
                        <v:stroke joinstyle="miter"/>
                      </v:roundrect>
                    </v:group>
                    <v:oval id="شكل بيضاوي 52" o:spid="_x0000_s240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q0ecsA&#10;AADjAAAADwAAAGRycy9kb3ducmV2LnhtbESPUUvDMBSF34X9h3AHvrlkUeuoy8ZQBAUH2m0+X5q7&#10;tqy5KU1cu39vBMHHwznnO5zlenStOFMfGs8G5jMFgrj0tuHKwH73crMAESKyxdYzGbhQgPVqcrXE&#10;3PqBP+lcxEokCIccDdQxdrmUoazJYZj5jjh5R987jEn2lbQ9DgnuWqmVyqTDhtNCjR091VSeim9n&#10;4ON0PFy+3t7VtvJDkQ3uWWu7M+Z6Om4eQUQa43/4r/1qDWj1cKezxb2+hd9P6Q/I1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WurR5ywAAAOMAAAAPAAAAAAAAAAAAAAAAAJgC&#10;AABkcnMvZG93bnJldi54bWxQSwUGAAAAAAQABAD1AAAAkAMAAAAA&#10;" filled="f" strokecolor="#168489" strokeweight="1pt">
                      <v:stroke joinstyle="miter"/>
                    </v:oval>
                  </v:group>
                  <v:shape id="مربع نص 41" o:spid="_x0000_s240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qackA&#10;AADjAAAADwAAAGRycy9kb3ducmV2LnhtbESPzWrDMBCE74W+g9hCb40Uk6TBjRJCfyCHXpq698Xa&#10;WCbWyljb2Hn7qlDocZiZb5jNbgqdutCQ2sgW5jMDiriOruXGQvX59rAGlQTZYReZLFwpwW57e7PB&#10;0sWRP+hylEZlCKcSLXiRvtQ61Z4CplnsibN3ikNAyXJotBtwzPDQ6cKYlQ7Ycl7w2NOzp/p8/A4W&#10;RNx+fq1eQzp8Te8vozf1Eitr7++m/RMooUn+w3/tg7NQmMdFsVoviw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Vqac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دور المساءلة</w:t>
                          </w:r>
                        </w:p>
                      </w:txbxContent>
                    </v:textbox>
                  </v:shape>
                </v:group>
                <v:shape id="صورة 54" o:spid="_x0000_s240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Fe+hlLNAAAA4wAAAA8AAAAA&#10;AAAAAAAAAAAAnwIAAGRycy9kb3ducmV2LnhtbFBLBQYAAAAABAAEAPcAAACZAwAAAAA=&#10;">
                  <v:imagedata r:id="rId81"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6B556E">
        <w:rPr>
          <w:rFonts w:ascii="Sakkal Majalla" w:hAnsi="Sakkal Majalla"/>
          <w:sz w:val="32"/>
          <w:szCs w:val="32"/>
          <w:rtl/>
        </w:rPr>
        <w:t>المساءلة تعني تحمل المسؤولية عن القرارات والنتائج:</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تحديد المسؤوليات: وضوح أدوار ومسؤوليات الأفراد داخل المؤسسة.</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تحفيز الأداء: يؤدي تحديد المسؤوليات إلى تحسين الأداء الفردي والجماعي.</w:t>
      </w:r>
    </w:p>
    <w:p w:rsidR="00181023" w:rsidRPr="00D75CDD" w:rsidRDefault="009762C9" w:rsidP="00D75CDD">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2A98D1E8" wp14:editId="52918B4C">
                <wp:extent cx="5731510" cy="892088"/>
                <wp:effectExtent l="0" t="0" r="2540" b="22860"/>
                <wp:docPr id="207426852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27" name="مجموعة 47"/>
                        <wpg:cNvGrpSpPr/>
                        <wpg:grpSpPr>
                          <a:xfrm>
                            <a:off x="0" y="0"/>
                            <a:ext cx="5731510" cy="895351"/>
                            <a:chOff x="0" y="0"/>
                            <a:chExt cx="5878196" cy="918845"/>
                          </a:xfrm>
                        </wpg:grpSpPr>
                        <wpg:grpSp>
                          <wpg:cNvPr id="2074268528" name="مجموعة 48"/>
                          <wpg:cNvGrpSpPr/>
                          <wpg:grpSpPr>
                            <a:xfrm>
                              <a:off x="0" y="0"/>
                              <a:ext cx="5878196" cy="918845"/>
                              <a:chOff x="0" y="0"/>
                              <a:chExt cx="6240348" cy="919070"/>
                            </a:xfrm>
                          </wpg:grpSpPr>
                          <wpg:grpSp>
                            <wpg:cNvPr id="2074268529" name="مجموعة 49"/>
                            <wpg:cNvGrpSpPr/>
                            <wpg:grpSpPr>
                              <a:xfrm>
                                <a:off x="0" y="169208"/>
                                <a:ext cx="5433072" cy="580613"/>
                                <a:chOff x="0" y="169208"/>
                                <a:chExt cx="5433072" cy="580613"/>
                              </a:xfrm>
                            </wpg:grpSpPr>
                            <wps:wsp>
                              <wps:cNvPr id="20742685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33" name="مربع نص 41"/>
                          <wps:cNvSpPr txBox="1"/>
                          <wps:spPr>
                            <a:xfrm>
                              <a:off x="204466" y="256607"/>
                              <a:ext cx="4615440" cy="389157"/>
                            </a:xfrm>
                            <a:prstGeom prst="rect">
                              <a:avLst/>
                            </a:prstGeom>
                            <a:noFill/>
                          </wps:spPr>
                          <wps:txbx>
                            <w:txbxContent>
                              <w:p w:rsidR="00671334" w:rsidRPr="00D75CDD" w:rsidRDefault="00671334"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 xml:space="preserve"> التكنولوجيا ودورها في تعزيز الشفافية والمساءلة</w:t>
                                </w:r>
                              </w:p>
                            </w:txbxContent>
                          </wps:txbx>
                          <wps:bodyPr wrap="square" rtlCol="1">
                            <a:spAutoFit/>
                          </wps:bodyPr>
                        </wps:wsp>
                      </wpg:grpSp>
                      <pic:pic xmlns:pic="http://schemas.openxmlformats.org/drawingml/2006/picture">
                        <pic:nvPicPr>
                          <pic:cNvPr id="2074268534"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40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BEDXXl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240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EVN1v&#10;zAAAAOMAAAAPAAAAAAAAAAAAAAAAAKoCAABkcnMvZG93bnJldi54bWxQSwUGAAAAAAQABAD6AAAA&#10;owMAAAAA&#10;">
                  <v:group id="مجموعة 48" o:spid="_x0000_s240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1y0kdyQAA&#10;AOMAAAAPAAAAAAAAAAAAAAAAAKoCAABkcnMvZG93bnJldi54bWxQSwUGAAAAAAQABAD6AAAAoAMA&#10;AAAA&#10;">
                    <v:group id="مجموعة 49" o:spid="_x0000_s240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ah+yG&#10;zAAAAOMAAAAPAAAAAAAAAAAAAAAAAKoCAABkcnMvZG93bnJldi54bWxQSwUGAAAAAAQABAD6AAAA&#10;owMAAAAA&#10;">
                      <v:shape id="شكل حر 50" o:spid="_x0000_s240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KMxcgA&#10;AADjAAAADwAAAGRycy9kb3ducmV2LnhtbESPzYrCMBSF94LvEK7gTlPrtErHKCIIMrjQzshsL82d&#10;tkxzU5qo9e3NQnB5OH98q01vGnGjztWWFcymEQjiwuqaSwU/3/vJEoTzyBoby6TgQQ426+FghZm2&#10;dz7TLfelCCPsMlRQed9mUrqiIoNualvi4P3ZzqAPsiul7vAexk0j4yhKpcGaw0OFLe0qKv7zq1GQ&#10;fiW/p1OxT875YX50ZPRFW6/UeNRvP0F46v07/GoftII4WnzE6TKZB4rAFHhArp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sozFyAAAAOM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0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FB/MkA&#10;AADjAAAADwAAAGRycy9kb3ducmV2LnhtbESPQWvCQBSE74X+h+UVvIhuTBuV6CpiKXhsbfH8zD43&#10;wezbmN3G+O9dodDjMDPfMMt1b2vRUesrxwom4wQEceF0xUbBz/fHaA7CB2SNtWNScCMP69Xz0xJz&#10;7a78Rd0+GBEh7HNUUIbQ5FL6oiSLfuwa4uidXGsxRNkaqVu8RritZZokU2mx4rhQYkPbkorz/tcq&#10;wIv9PBxdcL47GvM+zJp+qDOlBi/9ZgEiUB/+w3/tnVaQJrO3dDrPXifw+BT/gFzd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2FB/MkAAADjAAAADwAAAAAAAAAAAAAAAACYAgAA&#10;ZHJzL2Rvd25yZXYueG1sUEsFBgAAAAAEAAQA9QAAAI4DAAAAAA==&#10;" fillcolor="#a5a5a5 [2092]" stroked="f" strokeweight="1pt">
                        <v:stroke joinstyle="miter"/>
                      </v:roundrect>
                    </v:group>
                    <v:oval id="شكل بيضاوي 52" o:spid="_x0000_s240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HP8sA&#10;AADjAAAADwAAAGRycy9kb3ducmV2LnhtbESPUUvDMBSF34X9h3AHvrlkUeuoy8ZQBAUH2m0+X5q7&#10;tqy5KU1cu39vBMHHwznnO5zlenStOFMfGs8G5jMFgrj0tuHKwH73crMAESKyxdYzGbhQgPVqcrXE&#10;3PqBP+lcxEokCIccDdQxdrmUoazJYZj5jjh5R987jEn2lbQ9DgnuWqmVyqTDhtNCjR091VSeim9n&#10;4ON0PFy+3t7VtvJDkQ3uWWu7M+Z6Om4eQUQa43/4r/1qDWj1cKezxf2tht9P6Q/I1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8L4c/ywAAAOMAAAAPAAAAAAAAAAAAAAAAAJgC&#10;AABkcnMvZG93bnJldi54bWxQSwUGAAAAAAQABAD1AAAAkAMAAAAA&#10;" filled="f" strokecolor="#168489" strokeweight="1pt">
                      <v:stroke joinstyle="miter"/>
                    </v:oval>
                  </v:group>
                  <v:shape id="مربع نص 41" o:spid="_x0000_s2410" type="#_x0000_t202" style="position:absolute;left:2044;top:2566;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VkwMkA&#10;AADjAAAADwAAAGRycy9kb3ducmV2LnhtbESPzU7DMBCE70i8g7VI3KjdlJYq1K0qfqQeuLSE+ype&#10;4oh4HcVLk749RkLiOJqZbzSb3RQ6daYhtZEtzGcGFHEdXcuNher99W4NKgmywy4yWbhQgt32+mqD&#10;pYsjH+l8kkZlCKcSLXiRvtQ61Z4CplnsibP3GYeAkuXQaDfgmOGh04UxKx2w5bzgsacnT/XX6TtY&#10;EHH7+aV6CenwMb09j97US6ysvb2Z9o+ghCb5D/+1D85CYR7ui9V6uVjA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RVkwMkAAADjAAAADwAAAAAAAAAAAAAAAACYAgAA&#10;ZHJzL2Rvd25yZXYueG1sUEsFBgAAAAAEAAQA9QAAAI4DAAAAAA==&#10;" filled="f" stroked="f">
                    <v:textbox style="mso-fit-shape-to-text:t">
                      <w:txbxContent>
                        <w:p w:rsidR="00671334" w:rsidRPr="00D75CDD" w:rsidRDefault="00671334"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 xml:space="preserve"> التكنولوجيا ودورها في تعزيز الشفافية والمساءلة</w:t>
                          </w:r>
                        </w:p>
                      </w:txbxContent>
                    </v:textbox>
                  </v:shape>
                </v:group>
                <v:shape id="صورة 54" o:spid="_x0000_s241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L0rtRTNAAAA4wAAAA8AAAAA&#10;AAAAAAAAAAAAnwIAAGRycy9kb3ducmV2LnhtbFBLBQYAAAAABAAEAPcAAACZAwAAAAA=&#10;">
                  <v:imagedata r:id="rId81"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6B556E">
        <w:rPr>
          <w:rFonts w:ascii="Sakkal Majalla" w:hAnsi="Sakkal Majalla"/>
          <w:sz w:val="32"/>
          <w:szCs w:val="32"/>
          <w:rtl/>
        </w:rPr>
        <w:t>التكنولوجيا تساهم في تحسين هذه القيم من خلال:</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الأنظمة الرقمية: تسجيل العمليات والقرارات بشكل دقيق يمكن تتبعه.</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تحليلات البيانات: استخدام التحليلات لفهم الأنماط واتخاذ قرارات مستنيرة.</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3C85711" wp14:editId="4A489E6C">
                <wp:extent cx="5731510" cy="892088"/>
                <wp:effectExtent l="0" t="0" r="2540" b="22860"/>
                <wp:docPr id="207426853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36" name="مجموعة 47"/>
                        <wpg:cNvGrpSpPr/>
                        <wpg:grpSpPr>
                          <a:xfrm>
                            <a:off x="0" y="0"/>
                            <a:ext cx="5731510" cy="895351"/>
                            <a:chOff x="0" y="0"/>
                            <a:chExt cx="5878196" cy="918845"/>
                          </a:xfrm>
                        </wpg:grpSpPr>
                        <wpg:grpSp>
                          <wpg:cNvPr id="2074268537" name="مجموعة 48"/>
                          <wpg:cNvGrpSpPr/>
                          <wpg:grpSpPr>
                            <a:xfrm>
                              <a:off x="0" y="0"/>
                              <a:ext cx="5878196" cy="918845"/>
                              <a:chOff x="0" y="0"/>
                              <a:chExt cx="6240348" cy="919070"/>
                            </a:xfrm>
                          </wpg:grpSpPr>
                          <wpg:grpSp>
                            <wpg:cNvPr id="2074268538" name="مجموعة 49"/>
                            <wpg:cNvGrpSpPr/>
                            <wpg:grpSpPr>
                              <a:xfrm>
                                <a:off x="0" y="169208"/>
                                <a:ext cx="5433072" cy="580613"/>
                                <a:chOff x="0" y="169208"/>
                                <a:chExt cx="5433072" cy="580613"/>
                              </a:xfrm>
                            </wpg:grpSpPr>
                            <wps:wsp>
                              <wps:cNvPr id="20742685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42" name="مربع نص 41"/>
                          <wps:cNvSpPr txBox="1"/>
                          <wps:spPr>
                            <a:xfrm>
                              <a:off x="204466" y="256607"/>
                              <a:ext cx="4615440" cy="389157"/>
                            </a:xfrm>
                            <a:prstGeom prst="rect">
                              <a:avLst/>
                            </a:prstGeom>
                            <a:noFill/>
                          </wps:spPr>
                          <wps:txbx>
                            <w:txbxContent>
                              <w:p w:rsidR="00671334" w:rsidRDefault="00671334"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التحديات والحلول</w:t>
                                </w:r>
                              </w:p>
                            </w:txbxContent>
                          </wps:txbx>
                          <wps:bodyPr wrap="square" rtlCol="1">
                            <a:spAutoFit/>
                          </wps:bodyPr>
                        </wps:wsp>
                      </wpg:grpSp>
                      <pic:pic xmlns:pic="http://schemas.openxmlformats.org/drawingml/2006/picture">
                        <pic:nvPicPr>
                          <pic:cNvPr id="2074268543"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41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a9nOYt0HAADl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241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uwe4p&#10;zAAAAOMAAAAPAAAAAAAAAAAAAAAAAKoCAABkcnMvZG93bnJldi54bWxQSwUGAAAAAAQABAD6AAAA&#10;owMAAAAA&#10;">
                  <v:group id="مجموعة 48" o:spid="_x0000_s241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GNS7LL&#10;AAAA4wAAAA8AAAAAAAAAAAAAAAAAqgIAAGRycy9kb3ducmV2LnhtbFBLBQYAAAAABAAEAPoAAACi&#10;AwAAAAA=&#10;">
                    <v:group id="مجموعة 49" o:spid="_x0000_s241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wEt/AyQAA&#10;AOMAAAAPAAAAAAAAAAAAAAAAAKoCAABkcnMvZG93bnJldi54bWxQSwUGAAAAAAQABAD6AAAAoAMA&#10;AAAA&#10;">
                      <v:shape id="شكل حر 50" o:spid="_x0000_s241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glWMoA&#10;AADjAAAADwAAAGRycy9kb3ducmV2LnhtbESPQWvCQBSE7wX/w/IEb3XTaKJNXaUUBJEeNCq9PrKv&#10;SWj2bciuGv+9WxA8DjPzDbNY9aYRF+pcbVnB2zgCQVxYXXOp4HhYv85BOI+ssbFMCm7kYLUcvCww&#10;0/bKe7rkvhQBwi5DBZX3bSalKyoy6Ma2JQ7er+0M+iC7UuoOrwFuGhlHUSoN1hwWKmzpq6LiLz8b&#10;Bek2+dntinWyzzeTb0dGn7T1So2G/ecHCE+9f4Yf7Y1WEEezaZzOk8k7/H8Kf0Au7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mIJVj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1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XGsgA&#10;AADjAAAADwAAAGRycy9kb3ducmV2LnhtbESPzWrCQBSF9wXfYbhCN2ImDUZDdBSpFLpsbXF9zVwn&#10;wcydmBlj+vadRaHLw/nj2+xG24qBet84VvCSpCCIK6cbNgq+v97mBQgfkDW2jknBD3nYbSdPGyy1&#10;e/AnDcdgRBxhX6KCOoSulNJXNVn0ieuIo3dxvcUQZW+k7vERx20rszRdSosNx4caO3qtqboe71YB&#10;3uzH6eyC88PZmMMs78aZzpV6no77NYhAY/gP/7XftYIsXS2yZZEvIkVkijwgt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4K5cayAAAAOMAAAAPAAAAAAAAAAAAAAAAAJgCAABk&#10;cnMvZG93bnJldi54bWxQSwUGAAAAAAQABAD1AAAAjQMAAAAA&#10;" fillcolor="#a5a5a5 [2092]" stroked="f" strokeweight="1pt">
                        <v:stroke joinstyle="miter"/>
                      </v:roundrect>
                    </v:group>
                    <v:oval id="شكل بيضاوي 52" o:spid="_x0000_s241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tqNcsA&#10;AADjAAAADwAAAGRycy9kb3ducmV2LnhtbESPUUvDMBSF3wX/Q7iDvblkYdbRLRuiDBQUtHN7vjR3&#10;bVlzU5q4dv/eCIKPh3POdzjr7ehacaE+NJ4NzGcKBHHpbcOVga/97m4JIkRki61nMnClANvN7c0a&#10;c+sH/qRLESuRIBxyNFDH2OVShrImh2HmO+LknXzvMCbZV9L2OCS4a6VWKpMOG04LNXb0VFN5Lr6d&#10;gY/z6XA9vr6p98oPRTa4Z63t3pjpZHxcgYg0xv/wX/vFGtDqYaGz5f1iDr+f0h+Qm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U+2o1ywAAAOMAAAAPAAAAAAAAAAAAAAAAAJgC&#10;AABkcnMvZG93bnJldi54bWxQSwUGAAAAAAQABAD1AAAAkAMAAAAA&#10;" filled="f" strokecolor="#168489" strokeweight="1pt">
                      <v:stroke joinstyle="miter"/>
                    </v:oval>
                  </v:group>
                  <v:shape id="مربع نص 41" o:spid="_x0000_s2419" type="#_x0000_t202" style="position:absolute;left:2044;top:2566;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JskA&#10;AADjAAAADwAAAGRycy9kb3ducmV2LnhtbESPzWrDMBCE74W+g9hCb40Uk6TBjRJCfyCHXpq698Xa&#10;WCbWyljb2Hn7qlDocZiZb5jNbgqdutCQ2sgW5jMDiriOruXGQvX59rAGlQTZYReZLFwpwW57e7PB&#10;0sWRP+hylEZlCKcSLXiRvtQ61Z4CplnsibN3ikNAyXJotBtwzPDQ6cKYlQ7Ycl7w2NOzp/p8/A4W&#10;RNx+fq1eQzp8Te8vozf1Eitr7++m/RMooUn+w3/tg7NQmMdFsVovFw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l+yJskAAADjAAAADwAAAAAAAAAAAAAAAACYAgAA&#10;ZHJzL2Rvd25yZXYueG1sUEsFBgAAAAAEAAQA9QAAAI4DAAAAAA==&#10;" filled="f" stroked="f">
                    <v:textbox style="mso-fit-shape-to-text:t">
                      <w:txbxContent>
                        <w:p w:rsidR="00671334" w:rsidRDefault="00671334"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التحديات والحلول</w:t>
                          </w:r>
                        </w:p>
                      </w:txbxContent>
                    </v:textbox>
                  </v:shape>
                </v:group>
                <v:shape id="صورة 54" o:spid="_x0000_s242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GrEXh3NAAAA4wAAAA8AAAAA&#10;AAAAAAAAAAAAnwIAAGRycy9kb3ducmV2LnhtbFBLBQYAAAAABAAEAPcAAACZAwAAAAA=&#10;">
                  <v:imagedata r:id="rId81" o:title=""/>
                  <v:path arrowok="t"/>
                </v:shape>
                <w10:wrap anchorx="page"/>
                <w10:anchorlock/>
              </v:group>
            </w:pict>
          </mc:Fallback>
        </mc:AlternateContent>
      </w:r>
    </w:p>
    <w:p w:rsidR="00181023" w:rsidRPr="006B556E" w:rsidRDefault="00181023" w:rsidP="00181023">
      <w:pPr>
        <w:rPr>
          <w:rFonts w:ascii="Sakkal Majalla" w:hAnsi="Sakkal Majalla"/>
          <w:sz w:val="32"/>
          <w:szCs w:val="32"/>
        </w:rPr>
      </w:pPr>
      <w:r w:rsidRPr="006B556E">
        <w:rPr>
          <w:rFonts w:ascii="Sakkal Majalla" w:hAnsi="Sakkal Majalla"/>
          <w:sz w:val="32"/>
          <w:szCs w:val="32"/>
          <w:rtl/>
        </w:rPr>
        <w:t>تواجه المؤسسات تحديات في تحقيق الشفافية والمساءلة:</w:t>
      </w:r>
    </w:p>
    <w:p w:rsidR="00181023" w:rsidRPr="006B556E" w:rsidRDefault="00181023" w:rsidP="00181023">
      <w:pPr>
        <w:rPr>
          <w:rFonts w:ascii="Sakkal Majalla" w:hAnsi="Sakkal Majalla"/>
          <w:sz w:val="32"/>
          <w:szCs w:val="32"/>
        </w:rPr>
      </w:pPr>
      <w:r w:rsidRPr="006B556E">
        <w:rPr>
          <w:rFonts w:ascii="Sakkal Majalla" w:hAnsi="Sakkal Majalla"/>
          <w:sz w:val="32"/>
          <w:szCs w:val="32"/>
          <w:rtl/>
        </w:rPr>
        <w:t>- مقاومة التغيير: يمكن التغلب عليها من خلال التدريب والتوعية.</w:t>
      </w:r>
    </w:p>
    <w:p w:rsidR="00181023" w:rsidRPr="006B556E" w:rsidRDefault="00181023" w:rsidP="00181023">
      <w:pPr>
        <w:rPr>
          <w:rFonts w:ascii="Sakkal Majalla" w:hAnsi="Sakkal Majalla"/>
          <w:sz w:val="32"/>
          <w:szCs w:val="32"/>
        </w:rPr>
      </w:pPr>
      <w:r w:rsidRPr="006B556E">
        <w:rPr>
          <w:rFonts w:ascii="Sakkal Majalla" w:hAnsi="Sakkal Majalla"/>
          <w:sz w:val="32"/>
          <w:szCs w:val="32"/>
          <w:rtl/>
        </w:rPr>
        <w:t>- الأمان والخصوصية: يجب التوازن بين الشفافية وحماية البيانات الحساسة.</w:t>
      </w:r>
    </w:p>
    <w:p w:rsidR="00181023" w:rsidRPr="006B556E" w:rsidRDefault="009762C9" w:rsidP="002B74A4">
      <w:pPr>
        <w:pageBreakBefore/>
        <w:spacing w:line="360" w:lineRule="auto"/>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30183A12" wp14:editId="61DDF21E">
                <wp:extent cx="5731510" cy="892088"/>
                <wp:effectExtent l="0" t="0" r="2540" b="22860"/>
                <wp:docPr id="207426854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45" name="مجموعة 47"/>
                        <wpg:cNvGrpSpPr/>
                        <wpg:grpSpPr>
                          <a:xfrm>
                            <a:off x="0" y="0"/>
                            <a:ext cx="5731510" cy="895351"/>
                            <a:chOff x="0" y="0"/>
                            <a:chExt cx="5878196" cy="918845"/>
                          </a:xfrm>
                        </wpg:grpSpPr>
                        <wpg:grpSp>
                          <wpg:cNvPr id="2074268546" name="مجموعة 48"/>
                          <wpg:cNvGrpSpPr/>
                          <wpg:grpSpPr>
                            <a:xfrm>
                              <a:off x="0" y="0"/>
                              <a:ext cx="5878196" cy="918845"/>
                              <a:chOff x="0" y="0"/>
                              <a:chExt cx="6240348" cy="919070"/>
                            </a:xfrm>
                          </wpg:grpSpPr>
                          <wpg:grpSp>
                            <wpg:cNvPr id="2074268547" name="مجموعة 49"/>
                            <wpg:cNvGrpSpPr/>
                            <wpg:grpSpPr>
                              <a:xfrm>
                                <a:off x="0" y="169208"/>
                                <a:ext cx="5433072" cy="580613"/>
                                <a:chOff x="0" y="169208"/>
                                <a:chExt cx="5433072" cy="580613"/>
                              </a:xfrm>
                            </wpg:grpSpPr>
                            <wps:wsp>
                              <wps:cNvPr id="20742685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51"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استراتيجيات تعزيز الشفافية والمساءلة</w:t>
                                </w:r>
                              </w:p>
                            </w:txbxContent>
                          </wps:txbx>
                          <wps:bodyPr wrap="square" rtlCol="1">
                            <a:spAutoFit/>
                          </wps:bodyPr>
                        </wps:wsp>
                      </wpg:grpSp>
                      <pic:pic xmlns:pic="http://schemas.openxmlformats.org/drawingml/2006/picture">
                        <pic:nvPicPr>
                          <pic:cNvPr id="2074268552"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42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Bzzphf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242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GFQMj&#10;zAAAAOMAAAAPAAAAAAAAAAAAAAAAAKoCAABkcnMvZG93bnJldi54bWxQSwUGAAAAAAQABAD6AAAA&#10;owMAAAAA&#10;">
                  <v:group id="مجموعة 48" o:spid="_x0000_s242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2x51U&#10;zAAAAOMAAAAPAAAAAAAAAAAAAAAAAKoCAABkcnMvZG93bnJldi54bWxQSwUGAAAAAAQABAD6AAAA&#10;owMAAAAA&#10;">
                    <v:group id="مجموعة 49" o:spid="_x0000_s242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ZizjP&#10;zAAAAOMAAAAPAAAAAAAAAAAAAAAAAKoCAABkcnMvZG93bnJldi54bWxQSwUGAAAAAAQABAD6AAAA&#10;owMAAAAA&#10;">
                      <v:shape id="شكل حر 50" o:spid="_x0000_s242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LzvsYA&#10;AADjAAAADwAAAGRycy9kb3ducmV2LnhtbERPTYvCMBC9C/6HMAt703S7tivVKCIIsnjQ6uJ1aMa2&#10;2ExKE7X7781B8Ph43/Nlbxpxp87VlhV8jSMQxIXVNZcKTsfNaArCeWSNjWVS8E8OlovhYI6Ztg8+&#10;0D33pQgh7DJUUHnfZlK6oiKDbmxb4sBdbGfQB9iVUnf4COGmkXEUpdJgzaGhwpbWFRXX/GYUpL/J&#10;eb8vNskh337vHBn9p61X6vOjX81AeOr9W/xyb7WCOPqZxOk0mYTR4VP4A3Lx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Lzv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2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E+h8kA&#10;AADjAAAADwAAAGRycy9kb3ducmV2LnhtbESPT2vCQBTE7wW/w/IEL6Ibg/FPdJViKfTYqnh+Zp+b&#10;YPZtmt3G9Nt3C4Ueh5n5DbPd97YWHbW+cqxgNk1AEBdOV2wUnE+vkxUIH5A11o5JwTd52O8GT1vM&#10;tXvwB3XHYESEsM9RQRlCk0vpi5Is+qlriKN3c63FEGVrpG7xEeG2lmmSLKTFiuNCiQ0dSiruxy+r&#10;AD/t++XqgvPd1ZiXcdb0Y50pNRr2zxsQgfrwH/5rv2kFabKcp4tVNl/D76f4B+Tu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RE+h8kAAADjAAAADwAAAAAAAAAAAAAAAACYAgAA&#10;ZHJzL2Rvd25yZXYueG1sUEsFBgAAAAAEAAQA9QAAAI4DAAAAAA==&#10;" fillcolor="#a5a5a5 [2092]" stroked="f" strokeweight="1pt">
                        <v:stroke joinstyle="miter"/>
                      </v:roundrect>
                    </v:group>
                    <v:oval id="شكل بيضاوي 52" o:spid="_x0000_s242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Zc8kA&#10;AADjAAAADwAAAGRycy9kb3ducmV2LnhtbESPXUvDMBSG7wX/QziCd2ticHXUZUMUwYGDrVOvD81Z&#10;W9aclCau3b9fLgQvX94vnuV6cp040xBazwYeMgWCuPK25drA1+F9tgARIrLFzjMZuFCA9er2ZomF&#10;9SPv6VzGWqQRDgUaaGLsCylD1ZDDkPmeOHlHPziMSQ61tAOOadx1UiuVS4ctp4cGe3ptqDqVv87A&#10;7nT8vvxsPtW29mOZj+5Na3sw5v5uenkGEWmK/+G/9oc1oNXTo84X83miSEyJB+TqC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5Zc8kAAADjAAAADwAAAAAAAAAAAAAAAACYAgAA&#10;ZHJzL2Rvd25yZXYueG1sUEsFBgAAAAAEAAQA9QAAAI4DAAAAAA==&#10;" filled="f" strokecolor="#168489" strokeweight="1pt">
                      <v:stroke joinstyle="miter"/>
                    </v:oval>
                  </v:group>
                  <v:shape id="مربع نص 41" o:spid="_x0000_s242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S6jMkA&#10;AADjAAAADwAAAGRycy9kb3ducmV2LnhtbESPwWrDMBBE74X+g9hAb41kEyfBjRJCm0IOvTRx7ou1&#10;tUwsyVjb2Pn7qlDocZiZN8xmN7lO3GiIbfAasrkCQb4OpvWNhur8/rwGERm9wS540nCnCLvt48MG&#10;SxNG/0m3EzciQXwsUYNl7kspY23JYZyHnnzyvsLgkJMcGmkGHBPcdTJXaikdtj4tWOzp1VJ9PX07&#10;Dcxmn92rg4vHy/TxNlpVF1hp/TSb9i8gmCb+D/+1j0ZDrlaLfLkuigx+P6U/I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1S6jM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استراتيجيات تعزيز الشفافية والمساءلة</w:t>
                          </w:r>
                        </w:p>
                      </w:txbxContent>
                    </v:textbox>
                  </v:shape>
                </v:group>
                <v:shape id="صورة 54" o:spid="_x0000_s242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IBRbVvNAAAA4wAAAA8AAAAA&#10;AAAAAAAAAAAAnwIAAGRycy9kb3ducmV2LnhtbFBLBQYAAAAABAAEAPcAAACZAwAAAAA=&#10;">
                  <v:imagedata r:id="rId81" o:title=""/>
                  <v:path arrowok="t"/>
                </v:shape>
                <w10:wrap anchorx="page"/>
                <w10:anchorlock/>
              </v:group>
            </w:pict>
          </mc:Fallback>
        </mc:AlternateContent>
      </w:r>
      <w:r w:rsidR="00181023" w:rsidRPr="006B556E">
        <w:rPr>
          <w:rFonts w:ascii="Sakkal Majalla" w:hAnsi="Sakkal Majalla"/>
          <w:sz w:val="32"/>
          <w:szCs w:val="32"/>
          <w:rtl/>
        </w:rPr>
        <w:t>بعض الاستراتيجيات تشمل:</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تطوير سياسات واضحة: وضع سياسات وإجراءات تضمن الشفافية والمساءلة.</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استخدام الأدوات الرقمية: تبني التكنولوجيا لمراقبة الأداء وتقديم تقارير دقيقة.</w:t>
      </w:r>
    </w:p>
    <w:p w:rsidR="00181023" w:rsidRPr="004800E1" w:rsidRDefault="00181023" w:rsidP="004800E1">
      <w:pPr>
        <w:spacing w:line="360" w:lineRule="auto"/>
        <w:rPr>
          <w:rFonts w:ascii="Sakkal Majalla" w:hAnsi="Sakkal Majalla"/>
          <w:sz w:val="32"/>
          <w:szCs w:val="32"/>
          <w:rtl/>
        </w:rPr>
      </w:pPr>
      <w:r w:rsidRPr="004800E1">
        <w:rPr>
          <w:rFonts w:ascii="Sakkal Majalla" w:hAnsi="Sakkal Majalla"/>
          <w:sz w:val="32"/>
          <w:szCs w:val="32"/>
          <w:rtl/>
        </w:rPr>
        <w:t>خلاصة القول: الشفافية والمساءلة في العمليات الرقمية ليست فقط مطلبا</w:t>
      </w:r>
      <w:r w:rsidRPr="004800E1">
        <w:rPr>
          <w:rFonts w:ascii="Sakkal Majalla" w:hAnsi="Sakkal Majalla" w:hint="cs"/>
          <w:sz w:val="32"/>
          <w:szCs w:val="32"/>
          <w:rtl/>
        </w:rPr>
        <w:t>ً</w:t>
      </w:r>
      <w:r w:rsidRPr="004800E1">
        <w:rPr>
          <w:rFonts w:ascii="Sakkal Majalla" w:hAnsi="Sakkal Majalla"/>
          <w:sz w:val="32"/>
          <w:szCs w:val="32"/>
          <w:rtl/>
        </w:rPr>
        <w:t xml:space="preserve"> أخلاقيا</w:t>
      </w:r>
      <w:r w:rsidRPr="004800E1">
        <w:rPr>
          <w:rFonts w:ascii="Sakkal Majalla" w:hAnsi="Sakkal Majalla" w:hint="cs"/>
          <w:sz w:val="32"/>
          <w:szCs w:val="32"/>
          <w:rtl/>
        </w:rPr>
        <w:t>ً</w:t>
      </w:r>
      <w:r w:rsidRPr="004800E1">
        <w:rPr>
          <w:rFonts w:ascii="Sakkal Majalla" w:hAnsi="Sakkal Majalla"/>
          <w:sz w:val="32"/>
          <w:szCs w:val="32"/>
          <w:rtl/>
        </w:rPr>
        <w:t>، بل هي عنصر أساسي لتحقيق النجاح والاستدامة في العصر الرقمي. من خلال تعزيز هذه القيم، يمكن للمؤسسات بناء علاقات قوية وثقة مع عملائها وموظفيها.</w:t>
      </w:r>
    </w:p>
    <w:p w:rsidR="00181023" w:rsidRDefault="00181023" w:rsidP="002B74A4">
      <w:pPr>
        <w:rPr>
          <w:rFonts w:ascii="Adobe Arabic" w:hAnsi="Adobe Arabic" w:cs="Adobe Arabic"/>
          <w:b/>
          <w:bCs/>
          <w:color w:val="2B5474"/>
          <w:kern w:val="24"/>
          <w:sz w:val="56"/>
          <w:szCs w:val="56"/>
          <w:rtl/>
          <w:lang w:bidi="ar-SY"/>
        </w:rPr>
      </w:pPr>
      <w:r>
        <w:rPr>
          <w:rFonts w:asciiTheme="minorHAnsi" w:hAnsiTheme="minorHAnsi" w:cstheme="minorBidi"/>
          <w:noProof/>
          <w:color w:val="auto"/>
          <w:kern w:val="2"/>
          <w:sz w:val="22"/>
          <w:szCs w:val="22"/>
        </w:rPr>
        <mc:AlternateContent>
          <mc:Choice Requires="wpg">
            <w:drawing>
              <wp:inline distT="0" distB="0" distL="0" distR="0" wp14:anchorId="46183A07" wp14:editId="2A770233">
                <wp:extent cx="5633720" cy="593090"/>
                <wp:effectExtent l="0" t="4445" r="0" b="2540"/>
                <wp:docPr id="2074268239" name="Group 20742682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2074268240" name="Rectangle 207426568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74268241" name="Rectangle 207426568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74268242"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Default="00671334" w:rsidP="00181023">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rot="0" vert="horz" wrap="square" lIns="91440" tIns="45720" rIns="91440" bIns="45720" anchor="t" anchorCtr="0" upright="1">
                          <a:noAutofit/>
                        </wps:bodyPr>
                      </wps:wsp>
                    </wpg:wgp>
                  </a:graphicData>
                </a:graphic>
              </wp:inline>
            </w:drawing>
          </mc:Choice>
          <mc:Fallback>
            <w:pict>
              <v:group id="Group 2074268239" o:spid="_x0000_s243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">
                <v:rect id="Rectangle 2074265687" o:spid="_x0000_s2431"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jsQskA&#10;AADjAAAADwAAAGRycy9kb3ducmV2LnhtbESPTUvDQBCG74L/YRnBm911qbHGbosUil48WIPgbcyO&#10;STA7G7PbJv575yB4fHm/eNbbOfTqRGPqIju4XhhQxHX0HTcOqtf91QpUysge+8jk4IcSbDfnZ2ss&#10;fZz4hU6H3CgZ4VSigzbnodQ61S0FTIs4EIv3GceAWeTYaD/iJOOh19aYQgfsWB5aHGjXUv11OAYH&#10;tppv7PS8v3t7rz4eTXH83lkqnLu8mB/uQWWa83/4r/3kpWdul7ZY2aVQCJPwgN7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NjsQskAAADjAAAADwAAAAAAAAAAAAAAAACYAgAA&#10;ZHJzL2Rvd25yZXYueG1sUEsFBgAAAAAEAAQA9QAAAI4DAAAAAA==&#10;" fillcolor="#f2f2f2 [3052]" stroked="f" strokeweight="1pt"/>
                <v:rect id="Rectangle 2074265688" o:spid="_x0000_s2432"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om68sA&#10;AADjAAAADwAAAGRycy9kb3ducmV2LnhtbESPQWvCQBSE74X+h+UVvJS6ySIqqavYQMGTtCo9P7Kv&#10;2dTs25DdatJf3y0UPA4z8w2z2gyuFRfqQ+NZQz7NQBBX3jRcazgdX5+WIEJENth6Jg0jBdis7+9W&#10;WBh/5Xe6HGItEoRDgRpsjF0hZagsOQxT3xEn79P3DmOSfS1Nj9cEd61UWTaXDhtOCxY7Ki1V58O3&#10;0/Bj31RZjvtzzB+349fLyX34vdJ68jBsn0FEGuIt/N/eGQ0qW8zUfKlmOfx9Sn9Arn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ZmibrywAAAOMAAAAPAAAAAAAAAAAAAAAAAJgC&#10;AABkcnMvZG93bnJldi54bWxQSwUGAAAAAAQABAD1AAAAkAMAAAAA&#10;" fillcolor="#168489" stroked="f" strokeweight="1pt"/>
                <v:shape id="TextBox 7" o:spid="_x0000_s2433"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PGMoA&#10;AADjAAAADwAAAGRycy9kb3ducmV2LnhtbESPQWsCMRSE74L/IbxCbzVp2FrdGkWUQk+W2ip4e2ye&#10;u0s3L8smdbf/3hQKHoeZ+YZZrAbXiAt1ofZs4HGiQBAX3tZcGvj6fH2YgQgR2WLjmQz8UoDVcjxa&#10;YG59zx902cdSJAiHHA1UMba5lKGoyGGY+JY4eWffOYxJdqW0HfYJ7hqplZpKhzWnhQpb2lRUfO9/&#10;nIHD7nw6Zuq93LqntveDkuzm0pj7u2H9AiLSEG/h//abNaDVc6anM51p+PuU/oBcX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whDxjKAAAA4wAAAA8AAAAAAAAAAAAAAAAAmAIA&#10;AGRycy9kb3ducmV2LnhtbFBLBQYAAAAABAAEAPUAAACPAwAAAAA=&#10;" filled="f" stroked="f">
                  <v:textbox>
                    <w:txbxContent>
                      <w:p w:rsidR="00671334" w:rsidRDefault="00671334" w:rsidP="00181023">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wrap anchorx="page"/>
                <w10:anchorlock/>
              </v:group>
            </w:pict>
          </mc:Fallback>
        </mc:AlternateContent>
      </w:r>
    </w:p>
    <w:p w:rsidR="00181023" w:rsidRPr="00A84A2A" w:rsidRDefault="00181023" w:rsidP="00181023">
      <w:pPr>
        <w:pStyle w:val="a2"/>
        <w:rPr>
          <w:color w:val="168489"/>
        </w:rPr>
      </w:pPr>
      <w:r w:rsidRPr="00A84A2A">
        <w:rPr>
          <w:color w:val="168489"/>
          <w:rtl/>
        </w:rPr>
        <w:t>تم في هذه الجلسة مناقشة المواضيع والأفكار الآتية:</w:t>
      </w:r>
    </w:p>
    <w:p w:rsidR="00181023" w:rsidRPr="00181023" w:rsidRDefault="00181023">
      <w:pPr>
        <w:pStyle w:val="a2"/>
        <w:numPr>
          <w:ilvl w:val="1"/>
          <w:numId w:val="6"/>
        </w:numPr>
        <w:spacing w:line="360" w:lineRule="auto"/>
      </w:pPr>
      <w:r w:rsidRPr="00181023">
        <w:rPr>
          <w:rtl/>
        </w:rPr>
        <w:t>نماذج الحوكمة في عصر التحوّل الرقمي</w:t>
      </w:r>
      <w:r w:rsidRPr="00181023">
        <w:rPr>
          <w:rFonts w:hint="cs"/>
          <w:rtl/>
        </w:rPr>
        <w:t>.</w:t>
      </w:r>
    </w:p>
    <w:p w:rsidR="00181023" w:rsidRPr="00181023" w:rsidRDefault="00181023">
      <w:pPr>
        <w:pStyle w:val="a2"/>
        <w:numPr>
          <w:ilvl w:val="1"/>
          <w:numId w:val="6"/>
        </w:numPr>
        <w:spacing w:line="360" w:lineRule="auto"/>
      </w:pPr>
      <w:r w:rsidRPr="00181023">
        <w:rPr>
          <w:rtl/>
        </w:rPr>
        <w:t>دور القيادة في تعزيز الحوكمة الرقمية</w:t>
      </w:r>
      <w:r w:rsidRPr="00181023">
        <w:rPr>
          <w:rFonts w:hint="cs"/>
          <w:rtl/>
        </w:rPr>
        <w:t>.</w:t>
      </w:r>
    </w:p>
    <w:p w:rsidR="00181023" w:rsidRPr="00181023" w:rsidRDefault="00181023">
      <w:pPr>
        <w:pStyle w:val="a2"/>
        <w:numPr>
          <w:ilvl w:val="1"/>
          <w:numId w:val="6"/>
        </w:numPr>
        <w:spacing w:line="360" w:lineRule="auto"/>
      </w:pPr>
      <w:r w:rsidRPr="00181023">
        <w:rPr>
          <w:rtl/>
        </w:rPr>
        <w:t>إدارة المخاطر في البيئة الرقمية</w:t>
      </w:r>
      <w:r w:rsidRPr="00181023">
        <w:rPr>
          <w:rFonts w:hint="cs"/>
          <w:rtl/>
        </w:rPr>
        <w:t>.</w:t>
      </w:r>
    </w:p>
    <w:p w:rsidR="00181023" w:rsidRPr="00181023" w:rsidRDefault="00181023">
      <w:pPr>
        <w:pStyle w:val="a2"/>
        <w:numPr>
          <w:ilvl w:val="1"/>
          <w:numId w:val="6"/>
        </w:numPr>
        <w:spacing w:line="360" w:lineRule="auto"/>
        <w:rPr>
          <w:rtl/>
        </w:rPr>
      </w:pPr>
      <w:r w:rsidRPr="00181023">
        <w:rPr>
          <w:rtl/>
        </w:rPr>
        <w:t>الشفافية والمساءلة في العمليات الرقمية</w:t>
      </w:r>
      <w:r w:rsidRPr="00181023">
        <w:rPr>
          <w:rFonts w:hint="cs"/>
          <w:rtl/>
        </w:rPr>
        <w:t>.</w:t>
      </w:r>
    </w:p>
    <w:p w:rsidR="00181023" w:rsidRPr="00403819" w:rsidRDefault="00181023" w:rsidP="00181023"/>
    <w:p w:rsidR="00181023" w:rsidRPr="00F212B0" w:rsidRDefault="00181023" w:rsidP="00181023">
      <w:pPr>
        <w:tabs>
          <w:tab w:val="left" w:pos="8192"/>
        </w:tabs>
        <w:jc w:val="center"/>
        <w:rPr>
          <w:rFonts w:ascii="Adobe Arabic" w:hAnsi="Adobe Arabic" w:cs="Adobe Arabic"/>
          <w:b/>
          <w:bCs/>
          <w:color w:val="2B5474"/>
          <w:kern w:val="24"/>
          <w:sz w:val="56"/>
          <w:szCs w:val="56"/>
          <w:rtl/>
          <w:lang w:bidi="ar-SY"/>
        </w:rPr>
      </w:pPr>
      <w:r w:rsidRPr="00504A7D">
        <w:rPr>
          <w:noProof/>
        </w:rPr>
        <w:drawing>
          <wp:inline distT="0" distB="0" distL="0" distR="0" wp14:anchorId="329C2855" wp14:editId="2BC41B7F">
            <wp:extent cx="1219200" cy="1219200"/>
            <wp:effectExtent l="0" t="0" r="0" b="0"/>
            <wp:docPr id="2074268243" name="Picture 2074268243" descr="Contrac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ontrac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pic:cNvPr>
                    <pic:cNvPicPr>
                      <a:picLocks noChangeAspect="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C0289F" w:rsidRDefault="00C0289F" w:rsidP="00403E19">
      <w:pPr>
        <w:rPr>
          <w:rtl/>
        </w:rPr>
      </w:pPr>
    </w:p>
    <w:p w:rsidR="009F34C6" w:rsidRDefault="009F34C6">
      <w:pPr>
        <w:bidi w:val="0"/>
        <w:spacing w:after="160" w:line="259" w:lineRule="auto"/>
        <w:jc w:val="left"/>
      </w:pPr>
    </w:p>
    <w:p w:rsidR="009F34C6" w:rsidRDefault="009F34C6" w:rsidP="00C0289F">
      <w:pPr>
        <w:jc w:val="center"/>
        <w:rPr>
          <w:rtl/>
        </w:rPr>
        <w:sectPr w:rsidR="009F34C6" w:rsidSect="00AA22C9">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671334">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671334">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671334">
        <w:tc>
          <w:tcPr>
            <w:tcW w:w="2612" w:type="pct"/>
            <w:tcBorders>
              <w:left w:val="single" w:sz="4" w:space="0" w:color="168489"/>
              <w:right w:val="single" w:sz="4" w:space="0" w:color="168489"/>
            </w:tcBorders>
            <w:shd w:val="clear" w:color="auto" w:fill="auto"/>
          </w:tcPr>
          <w:p w:rsidR="00F01FA2" w:rsidRDefault="00F01FA2" w:rsidP="00671334">
            <w:pPr>
              <w:pStyle w:val="bold"/>
              <w:jc w:val="center"/>
              <w:rPr>
                <w:color w:val="168489"/>
                <w:sz w:val="40"/>
                <w:szCs w:val="40"/>
                <w:rtl/>
                <w:lang w:bidi="ar-EG"/>
              </w:rPr>
            </w:pPr>
            <w:r>
              <w:rPr>
                <w:noProof/>
              </w:rPr>
              <w:drawing>
                <wp:inline distT="0" distB="0" distL="0" distR="0" wp14:anchorId="1DE771E2" wp14:editId="5308BF8B">
                  <wp:extent cx="417155" cy="417165"/>
                  <wp:effectExtent l="0" t="0" r="2540" b="2540"/>
                  <wp:docPr id="1465698216" name="Picture 1465698216"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671334">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671334">
            <w:pPr>
              <w:pStyle w:val="bold"/>
              <w:jc w:val="center"/>
              <w:rPr>
                <w:color w:val="168489"/>
                <w:sz w:val="40"/>
                <w:szCs w:val="40"/>
                <w:rtl/>
                <w:lang w:bidi="ar-EG"/>
              </w:rPr>
            </w:pPr>
            <w:r>
              <w:rPr>
                <w:noProof/>
              </w:rPr>
              <w:drawing>
                <wp:inline distT="0" distB="0" distL="0" distR="0" wp14:anchorId="11A92C8A" wp14:editId="221E52F9">
                  <wp:extent cx="371475" cy="400050"/>
                  <wp:effectExtent l="0" t="0" r="9525" b="0"/>
                  <wp:docPr id="1465698217" name="Picture 1465698217"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671334">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671334">
            <w:pPr>
              <w:pStyle w:val="bold"/>
              <w:bidi w:val="0"/>
              <w:jc w:val="center"/>
              <w:rPr>
                <w:color w:val="168489"/>
                <w:sz w:val="40"/>
                <w:szCs w:val="40"/>
                <w:rtl/>
                <w:lang w:bidi="ar-EG"/>
              </w:rPr>
            </w:pPr>
            <w:r w:rsidRPr="00595B2E">
              <w:rPr>
                <w:noProof/>
              </w:rPr>
              <w:drawing>
                <wp:inline distT="0" distB="0" distL="0" distR="0" wp14:anchorId="0061CDB6" wp14:editId="431D7BE2">
                  <wp:extent cx="286893" cy="286893"/>
                  <wp:effectExtent l="0" t="0" r="0" b="0"/>
                  <wp:docPr id="1465698218" name="Picture 1465698218"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671334">
        <w:tc>
          <w:tcPr>
            <w:tcW w:w="2612" w:type="pct"/>
            <w:tcBorders>
              <w:left w:val="single" w:sz="4" w:space="0" w:color="168489"/>
              <w:right w:val="single" w:sz="4" w:space="0" w:color="168489"/>
            </w:tcBorders>
            <w:vAlign w:val="center"/>
          </w:tcPr>
          <w:p w:rsidR="00C9209A" w:rsidRDefault="00C9209A">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lang w:bidi="ar-EG"/>
              </w:rPr>
            </w:pPr>
            <w:r w:rsidRPr="00C9209A">
              <w:rPr>
                <w:rFonts w:ascii="Adobe Arabic" w:eastAsia="Calibri" w:hAnsi="Adobe Arabic" w:cs="Adobe Arabic"/>
                <w:color w:val="0D0D0D" w:themeColor="text1" w:themeTint="F2"/>
                <w:sz w:val="32"/>
                <w:szCs w:val="32"/>
                <w:rtl/>
                <w:lang w:bidi="ar-EG"/>
              </w:rPr>
              <w:t xml:space="preserve">تقنيات البلوكتشين في تعزيز الحوكمة </w:t>
            </w:r>
          </w:p>
          <w:p w:rsidR="00C9209A" w:rsidRDefault="00C9209A">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lang w:bidi="ar-EG"/>
              </w:rPr>
            </w:pPr>
            <w:r w:rsidRPr="00C9209A">
              <w:rPr>
                <w:rFonts w:ascii="Adobe Arabic" w:eastAsia="Calibri" w:hAnsi="Adobe Arabic" w:cs="Adobe Arabic"/>
                <w:color w:val="0D0D0D" w:themeColor="text1" w:themeTint="F2"/>
                <w:sz w:val="32"/>
                <w:szCs w:val="32"/>
                <w:rtl/>
                <w:lang w:bidi="ar-EG"/>
              </w:rPr>
              <w:t>أنظمة إدارة البيانات وأهميتها في الحوكمة الرقمية</w:t>
            </w:r>
          </w:p>
          <w:p w:rsidR="00F01FA2" w:rsidRPr="00F01FA2" w:rsidRDefault="00C9209A">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C9209A">
              <w:rPr>
                <w:rFonts w:ascii="Adobe Arabic" w:eastAsia="Calibri" w:hAnsi="Adobe Arabic" w:cs="Adobe Arabic"/>
                <w:color w:val="0D0D0D" w:themeColor="text1" w:themeTint="F2"/>
                <w:sz w:val="32"/>
                <w:szCs w:val="32"/>
                <w:rtl/>
                <w:lang w:bidi="ar-EG"/>
              </w:rPr>
              <w:t>دور الذكاء الاصطناعي في صنع القرار وإدارة الحوكمة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C9209A" w:rsidRDefault="00C9209A">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C9209A">
              <w:rPr>
                <w:rFonts w:ascii="Adobe Arabic" w:eastAsia="Calibri" w:hAnsi="Adobe Arabic" w:cs="Adobe Arabic"/>
                <w:color w:val="0D0D0D" w:themeColor="text1" w:themeTint="F2"/>
                <w:sz w:val="32"/>
                <w:szCs w:val="32"/>
                <w:rtl/>
                <w:lang w:bidi="ar-EG"/>
              </w:rPr>
              <w:t>أدوات وبرمجيات لتطبيق الحوكمة الرقمية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rsidR="00C9209A" w:rsidRPr="00C9209A" w:rsidRDefault="00C9209A">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C9209A">
              <w:rPr>
                <w:rFonts w:ascii="Adobe Arabic" w:eastAsia="Calibri" w:hAnsi="Adobe Arabic" w:cs="Adobe Arabic" w:hint="cs"/>
                <w:color w:val="0D0D0D" w:themeColor="text1" w:themeTint="F2"/>
                <w:sz w:val="28"/>
                <w:szCs w:val="28"/>
                <w:rtl/>
                <w:lang w:bidi="ar-EG"/>
              </w:rPr>
              <w:t>فيديوهات تدريبية.</w:t>
            </w:r>
          </w:p>
          <w:p w:rsidR="00C9209A" w:rsidRPr="00C9209A" w:rsidRDefault="00C9209A">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C9209A">
              <w:rPr>
                <w:rFonts w:ascii="Adobe Arabic" w:eastAsia="Calibri" w:hAnsi="Adobe Arabic" w:cs="Adobe Arabic"/>
                <w:color w:val="0D0D0D" w:themeColor="text1" w:themeTint="F2"/>
                <w:sz w:val="28"/>
                <w:szCs w:val="28"/>
                <w:rtl/>
                <w:lang w:bidi="ar-EG"/>
              </w:rPr>
              <w:t>العصف الذهني.</w:t>
            </w:r>
          </w:p>
          <w:p w:rsidR="00C9209A" w:rsidRPr="00C9209A" w:rsidRDefault="00C9209A">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C9209A">
              <w:rPr>
                <w:rFonts w:ascii="Adobe Arabic" w:eastAsia="Calibri" w:hAnsi="Adobe Arabic" w:cs="Adobe Arabic"/>
                <w:color w:val="0D0D0D" w:themeColor="text1" w:themeTint="F2"/>
                <w:sz w:val="28"/>
                <w:szCs w:val="28"/>
                <w:rtl/>
                <w:lang w:bidi="ar-EG"/>
              </w:rPr>
              <w:t>المحاكاة في التدريب.</w:t>
            </w:r>
          </w:p>
          <w:p w:rsidR="00C9209A" w:rsidRPr="00C9209A" w:rsidRDefault="00C9209A">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C9209A">
              <w:rPr>
                <w:rFonts w:ascii="Adobe Arabic" w:eastAsia="Calibri" w:hAnsi="Adobe Arabic" w:cs="Adobe Arabic"/>
                <w:color w:val="0D0D0D" w:themeColor="text1" w:themeTint="F2"/>
                <w:sz w:val="28"/>
                <w:szCs w:val="28"/>
                <w:rtl/>
                <w:lang w:bidi="ar-EG"/>
              </w:rPr>
              <w:t>التدريب والتوجيه.</w:t>
            </w:r>
          </w:p>
          <w:p w:rsidR="00C9209A" w:rsidRPr="00C9209A" w:rsidRDefault="00C9209A">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C9209A">
              <w:rPr>
                <w:rFonts w:ascii="Adobe Arabic" w:eastAsia="Calibri" w:hAnsi="Adobe Arabic" w:cs="Adobe Arabic"/>
                <w:color w:val="0D0D0D" w:themeColor="text1" w:themeTint="F2"/>
                <w:sz w:val="28"/>
                <w:szCs w:val="28"/>
                <w:rtl/>
                <w:lang w:bidi="ar-EG"/>
              </w:rPr>
              <w:t>مناقشات جماعية.</w:t>
            </w:r>
          </w:p>
          <w:p w:rsidR="00F01FA2" w:rsidRPr="00C9209A" w:rsidRDefault="00C9209A">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C9209A">
              <w:rPr>
                <w:rFonts w:ascii="Adobe Arabic" w:eastAsia="Calibri" w:hAnsi="Adobe Arabic" w:cs="Adobe Arabic"/>
                <w:color w:val="0D0D0D" w:themeColor="text1" w:themeTint="F2"/>
                <w:sz w:val="28"/>
                <w:szCs w:val="28"/>
                <w:rtl/>
                <w:lang w:bidi="ar-EG"/>
              </w:rPr>
              <w:t>أنشطة تعاونيّة</w:t>
            </w:r>
          </w:p>
        </w:tc>
        <w:tc>
          <w:tcPr>
            <w:tcW w:w="579" w:type="pct"/>
            <w:tcBorders>
              <w:left w:val="single" w:sz="4" w:space="0" w:color="168489"/>
              <w:right w:val="single" w:sz="4" w:space="0" w:color="168489"/>
            </w:tcBorders>
            <w:vAlign w:val="center"/>
          </w:tcPr>
          <w:p w:rsidR="00F01FA2" w:rsidRPr="00F01FA2" w:rsidRDefault="00F01FA2" w:rsidP="00671334">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7472" behindDoc="0" locked="0" layoutInCell="1" allowOverlap="1" wp14:anchorId="4C9B020D" wp14:editId="0EECC437">
                <wp:simplePos x="0" y="0"/>
                <wp:positionH relativeFrom="column">
                  <wp:posOffset>121444</wp:posOffset>
                </wp:positionH>
                <wp:positionV relativeFrom="paragraph">
                  <wp:posOffset>-464344</wp:posOffset>
                </wp:positionV>
                <wp:extent cx="6352560" cy="6929438"/>
                <wp:effectExtent l="0" t="0" r="0" b="5080"/>
                <wp:wrapNone/>
                <wp:docPr id="1451488605" name="Group 1451488605"/>
                <wp:cNvGraphicFramePr/>
                <a:graphic xmlns:a="http://schemas.openxmlformats.org/drawingml/2006/main">
                  <a:graphicData uri="http://schemas.microsoft.com/office/word/2010/wordprocessingGroup">
                    <wpg:wgp>
                      <wpg:cNvGrpSpPr/>
                      <wpg:grpSpPr>
                        <a:xfrm>
                          <a:off x="0" y="0"/>
                          <a:ext cx="6352560" cy="6929438"/>
                          <a:chOff x="0" y="0"/>
                          <a:chExt cx="6352560" cy="6929438"/>
                        </a:xfrm>
                      </wpg:grpSpPr>
                      <wpg:grpSp>
                        <wpg:cNvPr id="1451488606" name="Group 1451488606"/>
                        <wpg:cNvGrpSpPr/>
                        <wpg:grpSpPr>
                          <a:xfrm>
                            <a:off x="161923" y="2571750"/>
                            <a:ext cx="5400004" cy="4357688"/>
                            <a:chOff x="-4" y="0"/>
                            <a:chExt cx="5400076" cy="4357997"/>
                          </a:xfrm>
                        </wpg:grpSpPr>
                        <wpg:grpSp>
                          <wpg:cNvPr id="1451488607" name="Group 25"/>
                          <wpg:cNvGrpSpPr/>
                          <wpg:grpSpPr>
                            <a:xfrm>
                              <a:off x="3130302" y="0"/>
                              <a:ext cx="2262067" cy="515506"/>
                              <a:chOff x="3849928" y="0"/>
                              <a:chExt cx="2262067" cy="515506"/>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4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28" y="69934"/>
                                <a:ext cx="1755152" cy="441349"/>
                              </a:xfrm>
                              <a:prstGeom prst="rect">
                                <a:avLst/>
                              </a:prstGeom>
                              <a:noFill/>
                            </wps:spPr>
                            <wps:txbx>
                              <w:txbxContent>
                                <w:p w:rsidR="00671334" w:rsidRPr="00BC6FB1" w:rsidRDefault="00671334"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12" name="Group 26"/>
                          <wpg:cNvGrpSpPr/>
                          <wpg:grpSpPr>
                            <a:xfrm>
                              <a:off x="-2" y="9939"/>
                              <a:ext cx="2261237" cy="514985"/>
                              <a:chOff x="-2" y="0"/>
                              <a:chExt cx="2261545" cy="515506"/>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2" y="69936"/>
                                <a:ext cx="1756026" cy="441796"/>
                              </a:xfrm>
                              <a:prstGeom prst="rect">
                                <a:avLst/>
                              </a:prstGeom>
                              <a:noFill/>
                            </wps:spPr>
                            <wps:txbx>
                              <w:txbxContent>
                                <w:p w:rsidR="00671334" w:rsidRPr="00BC6FB1" w:rsidRDefault="00671334"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3183646" y="532530"/>
                              <a:ext cx="2216426" cy="3825467"/>
                            </a:xfrm>
                            <a:prstGeom prst="rect">
                              <a:avLst/>
                            </a:prstGeom>
                            <a:noFill/>
                            <a:ln w="6350">
                              <a:noFill/>
                            </a:ln>
                          </wps:spPr>
                          <wps:txbx>
                            <w:txbxContent>
                              <w:p w:rsidR="00671334" w:rsidRPr="000F32C7" w:rsidRDefault="00671334"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671334" w:rsidRPr="00C9209A" w:rsidRDefault="00671334">
                                <w:pPr>
                                  <w:pStyle w:val="ListParagraph"/>
                                  <w:numPr>
                                    <w:ilvl w:val="0"/>
                                    <w:numId w:val="2"/>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 xml:space="preserve">توضيح دور </w:t>
                                </w:r>
                                <w:r w:rsidRPr="00C9209A">
                                  <w:rPr>
                                    <w:rFonts w:ascii="Adobe Arabic" w:eastAsia="GE Dinar One" w:hAnsi="Adobe Arabic" w:cs="Adobe Arabic"/>
                                    <w:color w:val="000000"/>
                                    <w:kern w:val="24"/>
                                    <w:sz w:val="34"/>
                                    <w:szCs w:val="34"/>
                                    <w:rtl/>
                                    <w:lang w:bidi="ar-SY"/>
                                  </w:rPr>
                                  <w:t>تقنيات البلوكتشين في تعزيز الحوكمة</w:t>
                                </w:r>
                                <w:r w:rsidRPr="00C9209A">
                                  <w:rPr>
                                    <w:rFonts w:ascii="Adobe Arabic" w:eastAsia="GE Dinar One" w:hAnsi="Adobe Arabic" w:cs="Adobe Arabic" w:hint="cs"/>
                                    <w:color w:val="000000"/>
                                    <w:kern w:val="24"/>
                                    <w:sz w:val="34"/>
                                    <w:szCs w:val="34"/>
                                    <w:rtl/>
                                    <w:lang w:bidi="ar-SY"/>
                                  </w:rPr>
                                  <w:t>.</w:t>
                                </w:r>
                              </w:p>
                              <w:p w:rsidR="00671334" w:rsidRPr="00C9209A" w:rsidRDefault="00671334">
                                <w:pPr>
                                  <w:pStyle w:val="ListParagraph"/>
                                  <w:numPr>
                                    <w:ilvl w:val="0"/>
                                    <w:numId w:val="2"/>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 xml:space="preserve">توضيح </w:t>
                                </w:r>
                                <w:r w:rsidRPr="00C9209A">
                                  <w:rPr>
                                    <w:rFonts w:ascii="Adobe Arabic" w:eastAsia="GE Dinar One" w:hAnsi="Adobe Arabic" w:cs="Adobe Arabic"/>
                                    <w:color w:val="000000"/>
                                    <w:kern w:val="24"/>
                                    <w:sz w:val="34"/>
                                    <w:szCs w:val="34"/>
                                    <w:rtl/>
                                    <w:lang w:bidi="ar-SY"/>
                                  </w:rPr>
                                  <w:t>دور الذكاء الاصطناعي في صنع القرار وإدارة الحوكمة</w:t>
                                </w:r>
                                <w:r w:rsidRPr="00C9209A">
                                  <w:rPr>
                                    <w:rFonts w:ascii="Adobe Arabic" w:eastAsia="GE Dinar One" w:hAnsi="Adobe Arabic" w:cs="Adobe Arabic" w:hint="cs"/>
                                    <w:color w:val="000000"/>
                                    <w:kern w:val="24"/>
                                    <w:sz w:val="34"/>
                                    <w:szCs w:val="34"/>
                                    <w:rtl/>
                                    <w:lang w:bidi="ar-SY"/>
                                  </w:rPr>
                                  <w:t>.</w:t>
                                </w:r>
                              </w:p>
                              <w:p w:rsidR="00671334" w:rsidRPr="00C9209A" w:rsidRDefault="00671334">
                                <w:pPr>
                                  <w:pStyle w:val="ListParagraph"/>
                                  <w:numPr>
                                    <w:ilvl w:val="0"/>
                                    <w:numId w:val="2"/>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 xml:space="preserve">التعرّف على أهمية </w:t>
                                </w:r>
                                <w:r w:rsidRPr="00C9209A">
                                  <w:rPr>
                                    <w:rFonts w:ascii="Adobe Arabic" w:eastAsia="GE Dinar One" w:hAnsi="Adobe Arabic" w:cs="Adobe Arabic"/>
                                    <w:color w:val="000000"/>
                                    <w:kern w:val="24"/>
                                    <w:sz w:val="34"/>
                                    <w:szCs w:val="34"/>
                                    <w:rtl/>
                                    <w:lang w:bidi="ar-SY"/>
                                  </w:rPr>
                                  <w:t>أنظمة إدارة البيانات في الحوكمة الرقمية</w:t>
                                </w:r>
                                <w:r w:rsidRPr="00C9209A">
                                  <w:rPr>
                                    <w:rFonts w:ascii="Adobe Arabic" w:eastAsia="GE Dinar One" w:hAnsi="Adobe Arabic" w:cs="Adobe Arabic" w:hint="cs"/>
                                    <w:color w:val="000000"/>
                                    <w:kern w:val="24"/>
                                    <w:sz w:val="34"/>
                                    <w:szCs w:val="34"/>
                                    <w:rtl/>
                                    <w:lang w:bidi="ar-SY"/>
                                  </w:rPr>
                                  <w:t>.</w:t>
                                </w:r>
                              </w:p>
                              <w:p w:rsidR="00671334" w:rsidRPr="00C9209A" w:rsidRDefault="00671334">
                                <w:pPr>
                                  <w:pStyle w:val="ListParagraph"/>
                                  <w:numPr>
                                    <w:ilvl w:val="0"/>
                                    <w:numId w:val="2"/>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التعرّف على أبرز ال</w:t>
                                </w:r>
                                <w:r w:rsidRPr="00C9209A">
                                  <w:rPr>
                                    <w:rFonts w:ascii="Adobe Arabic" w:eastAsia="GE Dinar One" w:hAnsi="Adobe Arabic" w:cs="Adobe Arabic"/>
                                    <w:color w:val="000000"/>
                                    <w:kern w:val="24"/>
                                    <w:sz w:val="34"/>
                                    <w:szCs w:val="34"/>
                                    <w:rtl/>
                                    <w:lang w:bidi="ar-SY"/>
                                  </w:rPr>
                                  <w:t>أدوات و</w:t>
                                </w:r>
                                <w:r w:rsidRPr="00C9209A">
                                  <w:rPr>
                                    <w:rFonts w:ascii="Adobe Arabic" w:eastAsia="GE Dinar One" w:hAnsi="Adobe Arabic" w:cs="Adobe Arabic" w:hint="cs"/>
                                    <w:color w:val="000000"/>
                                    <w:kern w:val="24"/>
                                    <w:sz w:val="34"/>
                                    <w:szCs w:val="34"/>
                                    <w:rtl/>
                                    <w:lang w:bidi="ar-SY"/>
                                  </w:rPr>
                                  <w:t>ال</w:t>
                                </w:r>
                                <w:r w:rsidRPr="00C9209A">
                                  <w:rPr>
                                    <w:rFonts w:ascii="Adobe Arabic" w:eastAsia="GE Dinar One" w:hAnsi="Adobe Arabic" w:cs="Adobe Arabic"/>
                                    <w:color w:val="000000"/>
                                    <w:kern w:val="24"/>
                                    <w:sz w:val="34"/>
                                    <w:szCs w:val="34"/>
                                    <w:rtl/>
                                    <w:lang w:bidi="ar-SY"/>
                                  </w:rPr>
                                  <w:t>برمجيات</w:t>
                                </w:r>
                                <w:r w:rsidRPr="00C9209A">
                                  <w:rPr>
                                    <w:rFonts w:ascii="Adobe Arabic" w:eastAsia="GE Dinar One" w:hAnsi="Adobe Arabic" w:cs="Adobe Arabic" w:hint="cs"/>
                                    <w:color w:val="000000"/>
                                    <w:kern w:val="24"/>
                                    <w:sz w:val="34"/>
                                    <w:szCs w:val="34"/>
                                    <w:rtl/>
                                    <w:lang w:bidi="ar-SY"/>
                                  </w:rPr>
                                  <w:t xml:space="preserve"> التي تساعد في </w:t>
                                </w:r>
                                <w:r w:rsidRPr="00C9209A">
                                  <w:rPr>
                                    <w:rFonts w:ascii="Adobe Arabic" w:eastAsia="GE Dinar One" w:hAnsi="Adobe Arabic" w:cs="Adobe Arabic"/>
                                    <w:color w:val="000000"/>
                                    <w:kern w:val="24"/>
                                    <w:sz w:val="34"/>
                                    <w:szCs w:val="34"/>
                                    <w:rtl/>
                                    <w:lang w:bidi="ar-SY"/>
                                  </w:rPr>
                                  <w:t>تطبيق الحوكمة الرقمية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4" y="532394"/>
                              <a:ext cx="2216426" cy="3825284"/>
                            </a:xfrm>
                            <a:prstGeom prst="rect">
                              <a:avLst/>
                            </a:prstGeom>
                            <a:noFill/>
                            <a:ln w="6350">
                              <a:noFill/>
                            </a:ln>
                          </wps:spPr>
                          <wps:txbx>
                            <w:txbxContent>
                              <w:p w:rsidR="00671334" w:rsidRPr="00C9209A"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hint="cs"/>
                                    <w:color w:val="000000"/>
                                    <w:kern w:val="24"/>
                                    <w:sz w:val="36"/>
                                    <w:szCs w:val="36"/>
                                    <w:rtl/>
                                    <w:lang w:bidi="ar-SY"/>
                                  </w:rPr>
                                  <w:t>فيديو تدريبي.</w:t>
                                </w:r>
                              </w:p>
                              <w:p w:rsidR="00671334" w:rsidRPr="00C9209A"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9209A">
                                  <w:rPr>
                                    <w:rFonts w:ascii="Adobe Arabic" w:eastAsia="GE Dinar One" w:hAnsi="Adobe Arabic" w:cs="Adobe Arabic"/>
                                    <w:color w:val="000000"/>
                                    <w:kern w:val="24"/>
                                    <w:sz w:val="36"/>
                                    <w:szCs w:val="36"/>
                                    <w:rtl/>
                                    <w:lang w:bidi="ar-SY"/>
                                  </w:rPr>
                                  <w:t>تقنيات البلوكتشين في تعزيز الحوكمة</w:t>
                                </w:r>
                                <w:r w:rsidRPr="00C9209A">
                                  <w:rPr>
                                    <w:rFonts w:ascii="Adobe Arabic" w:eastAsia="GE Dinar One" w:hAnsi="Adobe Arabic" w:cs="Adobe Arabic" w:hint="cs"/>
                                    <w:color w:val="000000"/>
                                    <w:kern w:val="24"/>
                                    <w:sz w:val="36"/>
                                    <w:szCs w:val="36"/>
                                    <w:rtl/>
                                    <w:lang w:bidi="ar-SY"/>
                                  </w:rPr>
                                  <w:t>.</w:t>
                                </w:r>
                              </w:p>
                              <w:p w:rsidR="00671334" w:rsidRPr="00C9209A"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color w:val="000000"/>
                                    <w:kern w:val="24"/>
                                    <w:sz w:val="36"/>
                                    <w:szCs w:val="36"/>
                                    <w:rtl/>
                                    <w:lang w:bidi="ar-SY"/>
                                  </w:rPr>
                                  <w:t>أنظمة إدارة البيانات وأهميتها في الحوكمة الرقمية</w:t>
                                </w:r>
                                <w:r w:rsidRPr="00C9209A">
                                  <w:rPr>
                                    <w:rFonts w:ascii="Adobe Arabic" w:eastAsia="GE Dinar One" w:hAnsi="Adobe Arabic" w:cs="Adobe Arabic" w:hint="cs"/>
                                    <w:color w:val="000000"/>
                                    <w:kern w:val="24"/>
                                    <w:sz w:val="36"/>
                                    <w:szCs w:val="36"/>
                                    <w:rtl/>
                                    <w:lang w:bidi="ar-SY"/>
                                  </w:rPr>
                                  <w:t>.</w:t>
                                </w:r>
                              </w:p>
                              <w:p w:rsidR="00671334" w:rsidRPr="00C9209A"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hint="cs"/>
                                    <w:color w:val="000000"/>
                                    <w:kern w:val="24"/>
                                    <w:sz w:val="36"/>
                                    <w:szCs w:val="36"/>
                                    <w:rtl/>
                                    <w:lang w:bidi="ar-SY"/>
                                  </w:rPr>
                                  <w:t>تمرين.</w:t>
                                </w:r>
                              </w:p>
                              <w:p w:rsidR="00671334" w:rsidRPr="00C9209A"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9209A">
                                  <w:rPr>
                                    <w:rFonts w:ascii="Adobe Arabic" w:eastAsia="GE Dinar One" w:hAnsi="Adobe Arabic" w:cs="Adobe Arabic"/>
                                    <w:color w:val="000000"/>
                                    <w:kern w:val="24"/>
                                    <w:sz w:val="36"/>
                                    <w:szCs w:val="36"/>
                                    <w:rtl/>
                                    <w:lang w:bidi="ar-SY"/>
                                  </w:rPr>
                                  <w:t>دور الذكاء الاصطناعي في صنع القرار وإدارة الحوكمة</w:t>
                                </w:r>
                                <w:r w:rsidRPr="00C9209A">
                                  <w:rPr>
                                    <w:rFonts w:ascii="Adobe Arabic" w:eastAsia="GE Dinar One" w:hAnsi="Adobe Arabic" w:cs="Adobe Arabic" w:hint="cs"/>
                                    <w:color w:val="000000"/>
                                    <w:kern w:val="24"/>
                                    <w:sz w:val="36"/>
                                    <w:szCs w:val="36"/>
                                    <w:rtl/>
                                    <w:lang w:bidi="ar-SY"/>
                                  </w:rPr>
                                  <w:t>.</w:t>
                                </w:r>
                              </w:p>
                              <w:p w:rsidR="00671334" w:rsidRPr="00C9209A"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color w:val="000000"/>
                                    <w:kern w:val="24"/>
                                    <w:sz w:val="36"/>
                                    <w:szCs w:val="36"/>
                                    <w:rtl/>
                                    <w:lang w:bidi="ar-SY"/>
                                  </w:rPr>
                                  <w:t>أدوات وبرمجيات لتطبيق الحوكمة الرقمية</w:t>
                                </w:r>
                                <w:r w:rsidRPr="00C9209A">
                                  <w:rPr>
                                    <w:rFonts w:ascii="Adobe Arabic" w:eastAsia="GE Dinar One" w:hAnsi="Adobe Arabic" w:cs="Adobe Arabic" w:hint="cs"/>
                                    <w:color w:val="000000"/>
                                    <w:kern w:val="24"/>
                                    <w:sz w:val="36"/>
                                    <w:szCs w:val="36"/>
                                    <w:rtl/>
                                    <w:lang w:bidi="ar-SY"/>
                                  </w:rPr>
                                  <w:t>.</w:t>
                                </w:r>
                              </w:p>
                              <w:p w:rsidR="00671334" w:rsidRPr="000F32C7"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9209A">
                                  <w:rPr>
                                    <w:rFonts w:ascii="Adobe Arabic" w:eastAsia="GE Dinar One" w:hAnsi="Adobe Arabic" w:cs="Adobe Arabic" w:hint="cs"/>
                                    <w:color w:val="000000"/>
                                    <w:kern w:val="24"/>
                                    <w:sz w:val="36"/>
                                    <w:szCs w:val="36"/>
                                    <w:rtl/>
                                    <w:lang w:bidi="ar-SY"/>
                                  </w:rPr>
                                  <w:t>نشاط تدريبي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52560" cy="2053908"/>
                            <a:chOff x="0" y="0"/>
                            <a:chExt cx="6352560" cy="2053908"/>
                          </a:xfrm>
                        </wpg:grpSpPr>
                        <pic:pic xmlns:pic="http://schemas.openxmlformats.org/drawingml/2006/picture">
                          <pic:nvPicPr>
                            <pic:cNvPr id="1451488619" name="Picture 1451488619" descr="Calendar "/>
                            <pic:cNvPicPr>
                              <a:picLocks noChangeAspect="1"/>
                            </pic:cNvPicPr>
                          </pic:nvPicPr>
                          <pic:blipFill>
                            <a:blip r:embed="rId5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55" y="1072198"/>
                              <a:ext cx="1132205" cy="981710"/>
                            </a:xfrm>
                            <a:prstGeom prst="rect">
                              <a:avLst/>
                            </a:prstGeom>
                            <a:noFill/>
                          </wps:spPr>
                          <wps:txbx>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20" y="19867"/>
                              <a:ext cx="2430145" cy="536575"/>
                            </a:xfrm>
                            <a:prstGeom prst="rect">
                              <a:avLst/>
                            </a:prstGeom>
                            <a:noFill/>
                          </wps:spPr>
                          <wps:txbx>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0959"/>
                              <a:ext cx="4567555" cy="536575"/>
                            </a:xfrm>
                            <a:prstGeom prst="rect">
                              <a:avLst/>
                            </a:prstGeom>
                            <a:noFill/>
                          </wps:spPr>
                          <wps:txbx>
                            <w:txbxContent>
                              <w:p w:rsidR="00671334" w:rsidRPr="00C9209A" w:rsidRDefault="00671334" w:rsidP="00F01FA2">
                                <w:pPr>
                                  <w:bidi w:val="0"/>
                                  <w:jc w:val="center"/>
                                  <w:rPr>
                                    <w:rFonts w:ascii="Adobe Arabic" w:eastAsia="GE Dinar One" w:hAnsi="Adobe Arabic" w:cs="Adobe Arabic"/>
                                    <w:b/>
                                    <w:bCs/>
                                    <w:kern w:val="24"/>
                                    <w:sz w:val="56"/>
                                    <w:szCs w:val="56"/>
                                    <w:lang w:bidi="ar-SY"/>
                                  </w:rPr>
                                </w:pPr>
                                <w:r w:rsidRPr="00C9209A">
                                  <w:rPr>
                                    <w:rFonts w:ascii="Adobe Arabic" w:eastAsia="GE Dinar One" w:hAnsi="Adobe Arabic" w:cs="Adobe Arabic"/>
                                    <w:b/>
                                    <w:bCs/>
                                    <w:kern w:val="24"/>
                                    <w:sz w:val="56"/>
                                    <w:szCs w:val="56"/>
                                    <w:rtl/>
                                    <w:lang w:bidi="ar-SY"/>
                                  </w:rPr>
                                  <w:t>التكنولوجيا وأدوات الحوكمة الرقمية</w:t>
                                </w:r>
                              </w:p>
                            </w:txbxContent>
                          </wps:txbx>
                          <wps:bodyPr wrap="square" rtlCol="0">
                            <a:spAutoFit/>
                          </wps:bodyPr>
                        </wps:wsp>
                      </wpg:grpSp>
                    </wpg:wgp>
                  </a:graphicData>
                </a:graphic>
                <wp14:sizeRelV relativeFrom="margin">
                  <wp14:pctHeight>0</wp14:pctHeight>
                </wp14:sizeRelV>
              </wp:anchor>
            </w:drawing>
          </mc:Choice>
          <mc:Fallback>
            <w:pict>
              <v:group id="Group 1451488605" o:spid="_x0000_s2434" style="position:absolute;left:0;text-align:left;margin-left:9.55pt;margin-top:-36.55pt;width:500.2pt;height:545.65pt;z-index:252777472;mso-position-horizontal-relative:text;mso-position-vertical-relative:text;mso-height-relative:margin" coordsize="63525,69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">
                <v:group id="Group 1451488606" o:spid="_x0000_s2435" style="position:absolute;left:1619;top:25717;width:54000;height:43577" coordorigin="" coordsize="54000,435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THTsrIAAAA&#10;4wAAAA8AAAAAAAAAAAAAAAAAqgIAAGRycy9kb3ducmV2LnhtbFBLBQYAAAAABAAEAPoAAACfAwAA&#10;AAA=&#10;">
                  <v:group id="Group 25" o:spid="_x0000_s2436"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uL61HIAAAA&#10;4wAAAA8AAAAAAAAAAAAAAAAAqgIAAGRycy9kb3ducmV2LnhtbFBLBQYAAAAABAAEAPoAAACfAwAA&#10;AAA=&#10;">
                    <v:group id="Group 1451488608" o:spid="_x0000_s2437"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qFH8j&#10;zAAAAOMAAAAPAAAAAAAAAAAAAAAAAKoCAABkcnMvZG93bnJldi54bWxQSwUGAAAAAAQABAD6AAAA&#10;owMAAAAA&#10;">
                      <v:oval id="Oval 1451488609" o:spid="_x0000_s2438"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AmtMcA&#10;AADjAAAADwAAAGRycy9kb3ducmV2LnhtbERPX2vCMBB/F/Ydwg32pqmuk64aZQxkIu5hVnw+mrMt&#10;NpeSZLV+eyMM9ni//7dcD6YVPTnfWFYwnSQgiEurG64UHIvNOAPhA7LG1jIpuJGH9epptMRc2yv/&#10;UH8IlYgh7HNUUIfQ5VL6siaDfmI74sidrTMY4ukqqR1eY7hp5SxJ5tJgw7Ghxo4+ayovh1+jYG9e&#10;i1Ofuq9bd9yfLjtnvjfFTKmX5+FjASLQEP7Ff+6tjvPTt2maZfPkHR4/RQDk6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QJrTHAAAA4wAAAA8AAAAAAAAAAAAAAAAAmAIAAGRy&#10;cy9kb3ducmV2LnhtbFBLBQYAAAAABAAEAPUAAACMAwAAAAA=&#10;" fillcolor="#168489" stroked="f" strokeweight="1pt">
                        <v:fill opacity="49087f"/>
                        <v:stroke joinstyle="miter"/>
                      </v:oval>
                      <v:shape id="Picture 1451488610" o:spid="_x0000_s2439"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cu4HLAAAA4wAAAA8AAABkcnMvZG93bnJldi54bWxEj0FrwzAMhe+D/gejwm6rk5KVkNYtpTDY&#10;oTCa9dKbiNUkbWyH2HO9/frpMNhR0tN779vskhlEpMn3zirIFxkIso3TvW0VnD/fXkoQPqDVODhL&#10;Cr7Jw247e9pgpd3DnijWoRVsYn2FCroQxkpK33Rk0C/cSJZvVzcZDDxOrdQTPtjcDHKZZStpsLec&#10;0OFIh46ae/1lFHxEPPusLvQhHS9pf4q3ZTz+KPU8T/s1iEAp/Iv/vt811y9e86IsVzlTMBMvQG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H3LuBywAAAOMAAAAPAAAAAAAA&#10;AAAAAAAAAJ8CAABkcnMvZG93bnJldi54bWxQSwUGAAAAAAQABAD3AAAAlwMAAAAA&#10;">
                        <v:imagedata r:id="rId53" o:title="Target " gain="19661f" blacklevel="22938f"/>
                      </v:shape>
                    </v:group>
                    <v:shape id="TextBox 34" o:spid="_x0000_s2440"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RpEsUA&#10;AADjAAAADwAAAGRycy9kb3ducmV2LnhtbERPS2vDMAy+D/YfjAq7rY5HW0JWt5Q9oIdd1mV3EWtx&#10;aCyHWGvSfz8PBjvqe2u7n0OvLjSmLrIFsyxAETfRddxaqD9e70tQSZAd9pHJwpUS7He3N1usXJz4&#10;nS4naVUO4VShBS8yVFqnxlPAtIwDcea+4hhQ8jm22o045fDQ64ei2OiAHecGjwM9eWrOp+9gQcQd&#10;zLV+Cen4Ob89T75o1lhbe7eYD4+ghGb5F/+5jy7PX63Nqiw3xsD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VGkSxQAAAOMAAAAPAAAAAAAAAAAAAAAAAJgCAABkcnMv&#10;ZG93bnJldi54bWxQSwUGAAAAAAQABAD1AAAAigMAAAAA&#10;" filled="f" stroked="f">
                      <v:textbox style="mso-fit-shape-to-text:t">
                        <w:txbxContent>
                          <w:p w:rsidR="00671334" w:rsidRPr="00BC6FB1" w:rsidRDefault="00671334"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2441"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4l3hTIAAAA&#10;4wAAAA8AAAAAAAAAAAAAAAAAqgIAAGRycy9kb3ducmV2LnhtbFBLBQYAAAAABAAEAPoAAACfAwAA&#10;AAA=&#10;">
                    <v:oval id="Oval 1451488613" o:spid="_x0000_s2442"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Hg8cA&#10;AADjAAAADwAAAGRycy9kb3ducmV2LnhtbERPX2vCMBB/H/gdwgl7m2m1k9IZRQayMdzDrPh8NGdb&#10;bC4lyWr99stA8PF+/2+1GU0nBnK+tawgnSUgiCurW64VHMvdSw7CB2SNnWVScCMPm/XkaYWFtlf+&#10;oeEQahFD2BeooAmhL6T0VUMG/cz2xJE7W2cwxNPVUju8xnDTyXmSLKXBlmNDgz29N1RdDr9Gwd4s&#10;ytOQuY9bf9yfLl/OfO/KuVLP03H7BiLQGB7iu/tTx/nZa5rl+TJdwP9PEQC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7hh4PHAAAA4wAAAA8AAAAAAAAAAAAAAAAAmAIAAGRy&#10;cy9kb3ducmV2LnhtbFBLBQYAAAAABAAEAPUAAACMAwAAAAA=&#10;" fillcolor="#168489" stroked="f" strokeweight="1pt">
                      <v:fill opacity="49087f"/>
                      <v:stroke joinstyle="miter"/>
                    </v:oval>
                    <v:shape id="TextBox 34" o:spid="_x0000_s2443"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PKisUA&#10;AADjAAAADwAAAGRycy9kb3ducmV2LnhtbERPzUrDQBC+C32HZQRvdhNJS4jdllIr9ODFGu9DdswG&#10;s7MhO23St3cFweN8/7PZzb5XVxpjF9hAvsxAETfBdtwaqD9eH0tQUZAt9oHJwI0i7LaLuw1WNkz8&#10;TteztCqFcKzQgBMZKq1j48hjXIaBOHFfYfQo6RxbbUecUrjv9VOWrbXHjlODw4EOjprv88UbELH7&#10;/FYffTx9zm8vk8uaFdbGPNzP+2dQQrP8i//cJ5vmF6u8KMt1XsD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I8qKxQAAAOMAAAAPAAAAAAAAAAAAAAAAAJgCAABkcnMv&#10;ZG93bnJldi54bWxQSwUGAAAAAAQABAD1AAAAigMAAAAA&#10;" filled="f" stroked="f">
                      <v:textbox style="mso-fit-shape-to-text:t">
                        <w:txbxContent>
                          <w:p w:rsidR="00671334" w:rsidRPr="00BC6FB1" w:rsidRDefault="00671334"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15" o:spid="_x0000_s2444"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7qrrJAAAA4wAAAA8AAABkcnMvZG93bnJldi54bWxET0trwkAQvhf8D8sIvRTdpPgIqauUQlsp&#10;9mDU+5Adk9TsbJrdaPz3rlDocb73LFa9qcWZWldZVhCPIxDEudUVFwr2u/dRAsJ5ZI21ZVJwJQer&#10;5eBhgam2F97SOfOFCCHsUlRQet+kUrq8JINubBviwB1ta9CHsy2kbvESwk0tn6NoJg1WHBpKbOit&#10;pPyUdUaB/8o212P2tP756KL57/eh++QTKfU47F9fQHjq/b/4z73WYf5kGk+SZBZP4f5TAEAub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fuquskAAADjAAAADwAAAAAAAAAA&#10;AAAAAACfAgAAZHJzL2Rvd25yZXYueG1sUEsFBgAAAAAEAAQA9wAAAJUDAAAAAA==&#10;">
                      <v:imagedata r:id="rId54" o:title="Note " gain="19661f" blacklevel="22938f"/>
                    </v:shape>
                  </v:group>
                  <v:shape id="Text Box 1451488616" o:spid="_x0000_s2445" type="#_x0000_t202" style="position:absolute;left:31836;top:5325;width:22164;height:38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YcAcgA&#10;AADjAAAADwAAAGRycy9kb3ducmV2LnhtbERPzWrCQBC+C32HZYTedBPREKKrSEBaih60Xnobs2MS&#10;zM6m2a2mPr1bKHic738Wq9404kqdqy0riMcRCOLC6ppLBcfPzSgF4TyyxsYyKfglB6vly2CBmbY3&#10;3tP14EsRQthlqKDyvs2kdEVFBt3YtsSBO9vOoA9nV0rd4S2Em0ZOoiiRBmsODRW2lFdUXA4/RsFH&#10;vtnh/jQx6b3J37bndft9/Jop9Trs13MQnnr/FP+733WYP53F0zRN4gT+fgoAyO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BhwByAAAAOMAAAAPAAAAAAAAAAAAAAAAAJgCAABk&#10;cnMvZG93bnJldi54bWxQSwUGAAAAAAQABAD1AAAAjQMAAAAA&#10;" filled="f" stroked="f" strokeweight=".5pt">
                    <v:textbox>
                      <w:txbxContent>
                        <w:p w:rsidR="00671334" w:rsidRPr="000F32C7" w:rsidRDefault="00671334"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671334" w:rsidRPr="00C9209A" w:rsidRDefault="00671334">
                          <w:pPr>
                            <w:pStyle w:val="ListParagraph"/>
                            <w:numPr>
                              <w:ilvl w:val="0"/>
                              <w:numId w:val="2"/>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 xml:space="preserve">توضيح دور </w:t>
                          </w:r>
                          <w:r w:rsidRPr="00C9209A">
                            <w:rPr>
                              <w:rFonts w:ascii="Adobe Arabic" w:eastAsia="GE Dinar One" w:hAnsi="Adobe Arabic" w:cs="Adobe Arabic"/>
                              <w:color w:val="000000"/>
                              <w:kern w:val="24"/>
                              <w:sz w:val="34"/>
                              <w:szCs w:val="34"/>
                              <w:rtl/>
                              <w:lang w:bidi="ar-SY"/>
                            </w:rPr>
                            <w:t>تقنيات البلوكتشين في تعزيز الحوكمة</w:t>
                          </w:r>
                          <w:r w:rsidRPr="00C9209A">
                            <w:rPr>
                              <w:rFonts w:ascii="Adobe Arabic" w:eastAsia="GE Dinar One" w:hAnsi="Adobe Arabic" w:cs="Adobe Arabic" w:hint="cs"/>
                              <w:color w:val="000000"/>
                              <w:kern w:val="24"/>
                              <w:sz w:val="34"/>
                              <w:szCs w:val="34"/>
                              <w:rtl/>
                              <w:lang w:bidi="ar-SY"/>
                            </w:rPr>
                            <w:t>.</w:t>
                          </w:r>
                        </w:p>
                        <w:p w:rsidR="00671334" w:rsidRPr="00C9209A" w:rsidRDefault="00671334">
                          <w:pPr>
                            <w:pStyle w:val="ListParagraph"/>
                            <w:numPr>
                              <w:ilvl w:val="0"/>
                              <w:numId w:val="2"/>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 xml:space="preserve">توضيح </w:t>
                          </w:r>
                          <w:r w:rsidRPr="00C9209A">
                            <w:rPr>
                              <w:rFonts w:ascii="Adobe Arabic" w:eastAsia="GE Dinar One" w:hAnsi="Adobe Arabic" w:cs="Adobe Arabic"/>
                              <w:color w:val="000000"/>
                              <w:kern w:val="24"/>
                              <w:sz w:val="34"/>
                              <w:szCs w:val="34"/>
                              <w:rtl/>
                              <w:lang w:bidi="ar-SY"/>
                            </w:rPr>
                            <w:t>دور الذكاء الاصطناعي في صنع القرار وإدارة الحوكمة</w:t>
                          </w:r>
                          <w:r w:rsidRPr="00C9209A">
                            <w:rPr>
                              <w:rFonts w:ascii="Adobe Arabic" w:eastAsia="GE Dinar One" w:hAnsi="Adobe Arabic" w:cs="Adobe Arabic" w:hint="cs"/>
                              <w:color w:val="000000"/>
                              <w:kern w:val="24"/>
                              <w:sz w:val="34"/>
                              <w:szCs w:val="34"/>
                              <w:rtl/>
                              <w:lang w:bidi="ar-SY"/>
                            </w:rPr>
                            <w:t>.</w:t>
                          </w:r>
                        </w:p>
                        <w:p w:rsidR="00671334" w:rsidRPr="00C9209A" w:rsidRDefault="00671334">
                          <w:pPr>
                            <w:pStyle w:val="ListParagraph"/>
                            <w:numPr>
                              <w:ilvl w:val="0"/>
                              <w:numId w:val="2"/>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 xml:space="preserve">التعرّف على أهمية </w:t>
                          </w:r>
                          <w:r w:rsidRPr="00C9209A">
                            <w:rPr>
                              <w:rFonts w:ascii="Adobe Arabic" w:eastAsia="GE Dinar One" w:hAnsi="Adobe Arabic" w:cs="Adobe Arabic"/>
                              <w:color w:val="000000"/>
                              <w:kern w:val="24"/>
                              <w:sz w:val="34"/>
                              <w:szCs w:val="34"/>
                              <w:rtl/>
                              <w:lang w:bidi="ar-SY"/>
                            </w:rPr>
                            <w:t>أنظمة إدارة البيانات في الحوكمة الرقمية</w:t>
                          </w:r>
                          <w:r w:rsidRPr="00C9209A">
                            <w:rPr>
                              <w:rFonts w:ascii="Adobe Arabic" w:eastAsia="GE Dinar One" w:hAnsi="Adobe Arabic" w:cs="Adobe Arabic" w:hint="cs"/>
                              <w:color w:val="000000"/>
                              <w:kern w:val="24"/>
                              <w:sz w:val="34"/>
                              <w:szCs w:val="34"/>
                              <w:rtl/>
                              <w:lang w:bidi="ar-SY"/>
                            </w:rPr>
                            <w:t>.</w:t>
                          </w:r>
                        </w:p>
                        <w:p w:rsidR="00671334" w:rsidRPr="00C9209A" w:rsidRDefault="00671334">
                          <w:pPr>
                            <w:pStyle w:val="ListParagraph"/>
                            <w:numPr>
                              <w:ilvl w:val="0"/>
                              <w:numId w:val="2"/>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التعرّف على أبرز ال</w:t>
                          </w:r>
                          <w:r w:rsidRPr="00C9209A">
                            <w:rPr>
                              <w:rFonts w:ascii="Adobe Arabic" w:eastAsia="GE Dinar One" w:hAnsi="Adobe Arabic" w:cs="Adobe Arabic"/>
                              <w:color w:val="000000"/>
                              <w:kern w:val="24"/>
                              <w:sz w:val="34"/>
                              <w:szCs w:val="34"/>
                              <w:rtl/>
                              <w:lang w:bidi="ar-SY"/>
                            </w:rPr>
                            <w:t>أدوات و</w:t>
                          </w:r>
                          <w:r w:rsidRPr="00C9209A">
                            <w:rPr>
                              <w:rFonts w:ascii="Adobe Arabic" w:eastAsia="GE Dinar One" w:hAnsi="Adobe Arabic" w:cs="Adobe Arabic" w:hint="cs"/>
                              <w:color w:val="000000"/>
                              <w:kern w:val="24"/>
                              <w:sz w:val="34"/>
                              <w:szCs w:val="34"/>
                              <w:rtl/>
                              <w:lang w:bidi="ar-SY"/>
                            </w:rPr>
                            <w:t>ال</w:t>
                          </w:r>
                          <w:r w:rsidRPr="00C9209A">
                            <w:rPr>
                              <w:rFonts w:ascii="Adobe Arabic" w:eastAsia="GE Dinar One" w:hAnsi="Adobe Arabic" w:cs="Adobe Arabic"/>
                              <w:color w:val="000000"/>
                              <w:kern w:val="24"/>
                              <w:sz w:val="34"/>
                              <w:szCs w:val="34"/>
                              <w:rtl/>
                              <w:lang w:bidi="ar-SY"/>
                            </w:rPr>
                            <w:t>برمجيات</w:t>
                          </w:r>
                          <w:r w:rsidRPr="00C9209A">
                            <w:rPr>
                              <w:rFonts w:ascii="Adobe Arabic" w:eastAsia="GE Dinar One" w:hAnsi="Adobe Arabic" w:cs="Adobe Arabic" w:hint="cs"/>
                              <w:color w:val="000000"/>
                              <w:kern w:val="24"/>
                              <w:sz w:val="34"/>
                              <w:szCs w:val="34"/>
                              <w:rtl/>
                              <w:lang w:bidi="ar-SY"/>
                            </w:rPr>
                            <w:t xml:space="preserve"> التي تساعد في </w:t>
                          </w:r>
                          <w:r w:rsidRPr="00C9209A">
                            <w:rPr>
                              <w:rFonts w:ascii="Adobe Arabic" w:eastAsia="GE Dinar One" w:hAnsi="Adobe Arabic" w:cs="Adobe Arabic"/>
                              <w:color w:val="000000"/>
                              <w:kern w:val="24"/>
                              <w:sz w:val="34"/>
                              <w:szCs w:val="34"/>
                              <w:rtl/>
                              <w:lang w:bidi="ar-SY"/>
                            </w:rPr>
                            <w:t>تطبيق الحوكمة الرقمية</w:t>
                          </w:r>
                        </w:p>
                      </w:txbxContent>
                    </v:textbox>
                  </v:shape>
                  <v:shape id="Text Box 1451488617" o:spid="_x0000_s2446" type="#_x0000_t202" style="position:absolute;top:5323;width:22164;height:38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q5mskA&#10;AADjAAAADwAAAGRycy9kb3ducmV2LnhtbERPzWrCQBC+C77DMkJvuomoDamrSEAqUg9aL71Ns2MS&#10;mp1Ns1uNPr1bEDzO9z/zZWdqcabWVZYVxKMIBHFudcWFguPnepiAcB5ZY22ZFFzJwXLR780x1fbC&#10;ezoffCFCCLsUFZTeN6mULi/JoBvZhjhwJ9sa9OFsC6lbvIRwU8txFM2kwYpDQ4kNZSXlP4c/o2Cb&#10;rXe4/x6b5FZn7x+nVfN7/Joq9TLoVm8gPHX+KX64NzrMn0zjSZLM4lf4/ykAIB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Eq5mskAAADjAAAADwAAAAAAAAAAAAAAAACYAgAA&#10;ZHJzL2Rvd25yZXYueG1sUEsFBgAAAAAEAAQA9QAAAI4DAAAAAA==&#10;" filled="f" stroked="f" strokeweight=".5pt">
                    <v:textbox>
                      <w:txbxContent>
                        <w:p w:rsidR="00671334" w:rsidRPr="00C9209A"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hint="cs"/>
                              <w:color w:val="000000"/>
                              <w:kern w:val="24"/>
                              <w:sz w:val="36"/>
                              <w:szCs w:val="36"/>
                              <w:rtl/>
                              <w:lang w:bidi="ar-SY"/>
                            </w:rPr>
                            <w:t>فيديو تدريبي.</w:t>
                          </w:r>
                        </w:p>
                        <w:p w:rsidR="00671334" w:rsidRPr="00C9209A"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9209A">
                            <w:rPr>
                              <w:rFonts w:ascii="Adobe Arabic" w:eastAsia="GE Dinar One" w:hAnsi="Adobe Arabic" w:cs="Adobe Arabic"/>
                              <w:color w:val="000000"/>
                              <w:kern w:val="24"/>
                              <w:sz w:val="36"/>
                              <w:szCs w:val="36"/>
                              <w:rtl/>
                              <w:lang w:bidi="ar-SY"/>
                            </w:rPr>
                            <w:t>تقنيات البلوكتشين في تعزيز الحوكمة</w:t>
                          </w:r>
                          <w:r w:rsidRPr="00C9209A">
                            <w:rPr>
                              <w:rFonts w:ascii="Adobe Arabic" w:eastAsia="GE Dinar One" w:hAnsi="Adobe Arabic" w:cs="Adobe Arabic" w:hint="cs"/>
                              <w:color w:val="000000"/>
                              <w:kern w:val="24"/>
                              <w:sz w:val="36"/>
                              <w:szCs w:val="36"/>
                              <w:rtl/>
                              <w:lang w:bidi="ar-SY"/>
                            </w:rPr>
                            <w:t>.</w:t>
                          </w:r>
                        </w:p>
                        <w:p w:rsidR="00671334" w:rsidRPr="00C9209A"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color w:val="000000"/>
                              <w:kern w:val="24"/>
                              <w:sz w:val="36"/>
                              <w:szCs w:val="36"/>
                              <w:rtl/>
                              <w:lang w:bidi="ar-SY"/>
                            </w:rPr>
                            <w:t>أنظمة إدارة البيانات وأهميتها في الحوكمة الرقمية</w:t>
                          </w:r>
                          <w:r w:rsidRPr="00C9209A">
                            <w:rPr>
                              <w:rFonts w:ascii="Adobe Arabic" w:eastAsia="GE Dinar One" w:hAnsi="Adobe Arabic" w:cs="Adobe Arabic" w:hint="cs"/>
                              <w:color w:val="000000"/>
                              <w:kern w:val="24"/>
                              <w:sz w:val="36"/>
                              <w:szCs w:val="36"/>
                              <w:rtl/>
                              <w:lang w:bidi="ar-SY"/>
                            </w:rPr>
                            <w:t>.</w:t>
                          </w:r>
                        </w:p>
                        <w:p w:rsidR="00671334" w:rsidRPr="00C9209A"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hint="cs"/>
                              <w:color w:val="000000"/>
                              <w:kern w:val="24"/>
                              <w:sz w:val="36"/>
                              <w:szCs w:val="36"/>
                              <w:rtl/>
                              <w:lang w:bidi="ar-SY"/>
                            </w:rPr>
                            <w:t>تمرين.</w:t>
                          </w:r>
                        </w:p>
                        <w:p w:rsidR="00671334" w:rsidRPr="00C9209A"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9209A">
                            <w:rPr>
                              <w:rFonts w:ascii="Adobe Arabic" w:eastAsia="GE Dinar One" w:hAnsi="Adobe Arabic" w:cs="Adobe Arabic"/>
                              <w:color w:val="000000"/>
                              <w:kern w:val="24"/>
                              <w:sz w:val="36"/>
                              <w:szCs w:val="36"/>
                              <w:rtl/>
                              <w:lang w:bidi="ar-SY"/>
                            </w:rPr>
                            <w:t>دور الذكاء الاصطناعي في صنع القرار وإدارة الحوكمة</w:t>
                          </w:r>
                          <w:r w:rsidRPr="00C9209A">
                            <w:rPr>
                              <w:rFonts w:ascii="Adobe Arabic" w:eastAsia="GE Dinar One" w:hAnsi="Adobe Arabic" w:cs="Adobe Arabic" w:hint="cs"/>
                              <w:color w:val="000000"/>
                              <w:kern w:val="24"/>
                              <w:sz w:val="36"/>
                              <w:szCs w:val="36"/>
                              <w:rtl/>
                              <w:lang w:bidi="ar-SY"/>
                            </w:rPr>
                            <w:t>.</w:t>
                          </w:r>
                        </w:p>
                        <w:p w:rsidR="00671334" w:rsidRPr="00C9209A"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color w:val="000000"/>
                              <w:kern w:val="24"/>
                              <w:sz w:val="36"/>
                              <w:szCs w:val="36"/>
                              <w:rtl/>
                              <w:lang w:bidi="ar-SY"/>
                            </w:rPr>
                            <w:t>أدوات وبرمجيات لتطبيق الحوكمة الرقمية</w:t>
                          </w:r>
                          <w:r w:rsidRPr="00C9209A">
                            <w:rPr>
                              <w:rFonts w:ascii="Adobe Arabic" w:eastAsia="GE Dinar One" w:hAnsi="Adobe Arabic" w:cs="Adobe Arabic" w:hint="cs"/>
                              <w:color w:val="000000"/>
                              <w:kern w:val="24"/>
                              <w:sz w:val="36"/>
                              <w:szCs w:val="36"/>
                              <w:rtl/>
                              <w:lang w:bidi="ar-SY"/>
                            </w:rPr>
                            <w:t>.</w:t>
                          </w:r>
                        </w:p>
                        <w:p w:rsidR="00671334" w:rsidRPr="000F32C7"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9209A">
                            <w:rPr>
                              <w:rFonts w:ascii="Adobe Arabic" w:eastAsia="GE Dinar One" w:hAnsi="Adobe Arabic" w:cs="Adobe Arabic" w:hint="cs"/>
                              <w:color w:val="000000"/>
                              <w:kern w:val="24"/>
                              <w:sz w:val="36"/>
                              <w:szCs w:val="36"/>
                              <w:rtl/>
                              <w:lang w:bidi="ar-SY"/>
                            </w:rPr>
                            <w:t>نشاط تدريبي</w:t>
                          </w:r>
                        </w:p>
                      </w:txbxContent>
                    </v:textbox>
                  </v:shape>
                </v:group>
                <v:group id="Group 1451488618" o:spid="_x0000_s2447" style="position:absolute;width:63525;height:20539" coordsize="63525,20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vzen+&#10;zAAAAOMAAAAPAAAAAAAAAAAAAAAAAKoCAABkcnMvZG93bnJldi54bWxQSwUGAAAAAAQABAD6AAAA&#10;owMAAAAA&#10;">
                  <v:shape id="Picture 1451488619" o:spid="_x0000_s2448"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B913HAAAA4wAAAA8AAABkcnMvZG93bnJldi54bWxET19LwzAQfxf2HcINfHNp5xy1LhujIBOF&#10;wepe9nY0Z1psLiWJXf32RhB8vN//2+wm24uRfOgcK8gXGQjixumOjYLz+/NdASJEZI29Y1LwTQF2&#10;29nNBkvtrnyisY5GpBAOJSpoYxxKKUPTksWwcANx4j6ctxjT6Y3UHq8p3PZymWVrabHj1NDiQFVL&#10;zWf9ZRXcvx7k0YzF5eDezMnXoardsVLqdj7tn0BEmuK/+M/9otP81UO+Kop1/gi/PyUA5PY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FB913HAAAA4wAAAA8AAAAAAAAAAAAA&#10;AAAAnwIAAGRycy9kb3ducmV2LnhtbFBLBQYAAAAABAAEAPcAAACTAwAAAAA=&#10;">
                    <v:imagedata r:id="rId55" o:title="Calendar " gain="19661f" blacklevel="22938f"/>
                    <v:path arrowok="t"/>
                  </v:shape>
                  <v:shape id="TextBox 34" o:spid="_x0000_s2449" type="#_x0000_t202" style="position:absolute;left:52203;top:10721;width:11322;height:9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QGNMkA&#10;AADjAAAADwAAAGRycy9kb3ducmV2LnhtbESPQW/CMAyF75P4D5GRdhtpEaCqIyDEQOKwy1h3txqv&#10;qWicqvFo+ffLYdKOtp/fe992P/lO3WmIbWAD+SIDRVwH23JjoPo8vxSgoiBb7AKTgQdF2O9mT1ss&#10;bRj5g+5XaVQy4ViiASfSl1rH2pHHuAg9cbp9h8GjpHFotB1wTOa+08ss22iPLacEhz0dHdW36483&#10;IGIP+aM6+Xj5mt7fRpfVa6yMeZ5Ph1dQQpP8i/++LzbVX63zVVFslokiMaUF6N0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HQGNMkAAADjAAAADwAAAAAAAAAAAAAAAACYAgAA&#10;ZHJzL2Rvd25yZXYueG1sUEsFBgAAAAAEAAQA9QAAAI4DAAAAAA==&#10;" filled="f" stroked="f">
                    <v:textbox style="mso-fit-shape-to-text:t">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TextBox 34" o:spid="_x0000_s2450"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ijr8UA&#10;AADjAAAADwAAAGRycy9kb3ducmV2LnhtbERPzWrCQBC+F3yHZYTe6iaiElJXEW3BQy/V9D5kp9nQ&#10;7GzITk18+26h0ON8/7PdT75TNxpiG9hAvshAEdfBttwYqK6vTwWoKMgWu8Bk4E4R9rvZwxZLG0Z+&#10;p9tFGpVCOJZowIn0pdaxduQxLkJPnLjPMHiUdA6NtgOOKdx3epllG+2x5dTgsKejo/rr8u0NiNhD&#10;fq9efDx/TG+n0WX1GitjHufT4RmU0CT/4j/32ab5q3W+KorNMo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OKOvxQAAAOMAAAAPAAAAAAAAAAAAAAAAAJgCAABkcnMv&#10;ZG93bnJldi54bWxQSwUGAAAAAAQABAD1AAAAigMAAAAA&#10;" filled="f" stroked="f">
                    <v:textbox style="mso-fit-shape-to-text:t">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451" type="#_x0000_t202" style="position:absolute;top:12909;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92MUA&#10;AADjAAAADwAAAGRycy9kb3ducmV2LnhtbERPS2vDMAy+D/YfjAa7rU5CW0JWt5Q9oIdd1mZ3EWtx&#10;WCyHWGvSf18XBjvqe2uzm32vzjTGLrCBfJGBIm6C7bg1UJ/en0pQUZAt9oHJwIUi7Lb3dxusbJj4&#10;k85HaVUK4VihAScyVFrHxpHHuAgDceK+w+hR0jm22o44pXDf6yLL1tpjx6nB4UAvjpqf4683IGL3&#10;+aV+8/HwNX+8Ti5rVlgb8/gw759BCc3yL/5zH2yav1zly7JcFwXcfkoA6O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6j3YxQAAAOMAAAAPAAAAAAAAAAAAAAAAAJgCAABkcnMv&#10;ZG93bnJldi54bWxQSwUGAAAAAAQABAD1AAAAigMAAAAA&#10;" filled="f" stroked="f">
                    <v:textbox style="mso-fit-shape-to-text:t">
                      <w:txbxContent>
                        <w:p w:rsidR="00671334" w:rsidRPr="00C9209A" w:rsidRDefault="00671334" w:rsidP="00F01FA2">
                          <w:pPr>
                            <w:bidi w:val="0"/>
                            <w:jc w:val="center"/>
                            <w:rPr>
                              <w:rFonts w:ascii="Adobe Arabic" w:eastAsia="GE Dinar One" w:hAnsi="Adobe Arabic" w:cs="Adobe Arabic"/>
                              <w:b/>
                              <w:bCs/>
                              <w:kern w:val="24"/>
                              <w:sz w:val="56"/>
                              <w:szCs w:val="56"/>
                              <w:lang w:bidi="ar-SY"/>
                            </w:rPr>
                          </w:pPr>
                          <w:r w:rsidRPr="00C9209A">
                            <w:rPr>
                              <w:rFonts w:ascii="Adobe Arabic" w:eastAsia="GE Dinar One" w:hAnsi="Adobe Arabic" w:cs="Adobe Arabic"/>
                              <w:b/>
                              <w:bCs/>
                              <w:kern w:val="24"/>
                              <w:sz w:val="56"/>
                              <w:szCs w:val="56"/>
                              <w:rtl/>
                              <w:lang w:bidi="ar-SY"/>
                            </w:rPr>
                            <w:t>التكنولوجيا وأدوات الحوكمة الرقمية</w:t>
                          </w:r>
                        </w:p>
                      </w:txbxContent>
                    </v:textbox>
                  </v:shape>
                </v:group>
              </v:group>
            </w:pict>
          </mc:Fallback>
        </mc:AlternateContent>
      </w:r>
    </w:p>
    <w:p w:rsidR="00DB7FDB" w:rsidRPr="00BD4553" w:rsidRDefault="00DB7FDB" w:rsidP="000F1708">
      <w:pPr>
        <w:bidi w:val="0"/>
        <w:rPr>
          <w:rFonts w:ascii="Adobe Arabic" w:hAnsi="Adobe Arabic" w:cs="Adobe Arabic"/>
          <w:b/>
          <w:bCs/>
          <w:color w:val="002060"/>
          <w:sz w:val="48"/>
          <w:szCs w:val="36"/>
          <w:rtl/>
        </w:rPr>
      </w:pPr>
      <w:r w:rsidRPr="00BD4553">
        <w:rPr>
          <w:rFonts w:ascii="Adobe Arabic" w:hAnsi="Adobe Arabic" w:cs="Adobe Arabic"/>
          <w:b/>
          <w:bCs/>
          <w:color w:val="002060"/>
          <w:sz w:val="48"/>
          <w:szCs w:val="36"/>
          <w:rtl/>
        </w:rPr>
        <w:t xml:space="preserve"> </w:t>
      </w:r>
    </w:p>
    <w:p w:rsidR="00DB7FDB" w:rsidRDefault="00DB7FDB" w:rsidP="00F04847">
      <w:pPr>
        <w:pStyle w:val="ListParagraph"/>
        <w:spacing w:after="0" w:line="276" w:lineRule="auto"/>
        <w:jc w:val="center"/>
        <w:rPr>
          <w:rFonts w:ascii="Adobe Arabic" w:hAnsi="Adobe Arabic" w:cs="Adobe Arabic"/>
          <w:b/>
          <w:bCs/>
          <w:color w:val="002060"/>
          <w:sz w:val="48"/>
          <w:szCs w:val="36"/>
          <w:rtl/>
        </w:rPr>
      </w:pPr>
    </w:p>
    <w:p w:rsidR="00DB7FDB" w:rsidRDefault="00DB7FDB" w:rsidP="00DB7FDB">
      <w:pPr>
        <w:pStyle w:val="ListParagraph"/>
        <w:spacing w:line="360" w:lineRule="auto"/>
        <w:rPr>
          <w:rFonts w:ascii="Adobe Arabic" w:hAnsi="Adobe Arabic" w:cs="Adobe Arabic"/>
          <w:b/>
          <w:bCs/>
          <w:color w:val="002060"/>
          <w:sz w:val="48"/>
          <w:szCs w:val="36"/>
          <w:rtl/>
        </w:rPr>
      </w:pPr>
    </w:p>
    <w:p w:rsidR="00DB7FDB" w:rsidRPr="000F1708" w:rsidRDefault="00F9007F" w:rsidP="000F1708">
      <w:pPr>
        <w:bidi w:val="0"/>
        <w:spacing w:after="160" w:line="256" w:lineRule="auto"/>
        <w:jc w:val="left"/>
        <w:rPr>
          <w:rFonts w:cs="PT Bold Heading"/>
          <w:sz w:val="52"/>
          <w:szCs w:val="56"/>
          <w:rtl/>
        </w:rPr>
      </w:pPr>
      <w:r>
        <w:rPr>
          <w:rFonts w:cs="PT Bold Heading"/>
          <w:noProof/>
          <w:sz w:val="52"/>
          <w:szCs w:val="56"/>
          <w:rtl/>
        </w:rPr>
        <w:t xml:space="preserve"> </w:t>
      </w:r>
      <w:r w:rsidR="00DB7FDB">
        <w:rPr>
          <w:rFonts w:cs="PT Bold Heading" w:hint="cs"/>
          <w:sz w:val="52"/>
          <w:szCs w:val="56"/>
          <w:rtl/>
        </w:rPr>
        <w:br w:type="page"/>
      </w:r>
    </w:p>
    <w:p w:rsidR="003F41BB" w:rsidRDefault="006A6738" w:rsidP="002B74A4">
      <w:pPr>
        <w:keepNext/>
        <w:ind w:left="-227"/>
        <w:jc w:val="center"/>
        <w:rPr>
          <w:rtl/>
        </w:rPr>
      </w:pPr>
      <w:r>
        <w:rPr>
          <w:noProof/>
        </w:rPr>
        <w:lastRenderedPageBreak/>
        <mc:AlternateContent>
          <mc:Choice Requires="wpg">
            <w:drawing>
              <wp:inline distT="0" distB="0" distL="0" distR="0" wp14:anchorId="57FA4BBE" wp14:editId="60421372">
                <wp:extent cx="5266690" cy="1388110"/>
                <wp:effectExtent l="0" t="22860" r="19685" b="17780"/>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6783" cy="1388110"/>
                          <a:chOff x="9439" y="0"/>
                          <a:chExt cx="56778" cy="13883"/>
                        </a:xfrm>
                      </wpg:grpSpPr>
                      <wps:wsp>
                        <wps:cNvPr id="30" name="Rectangle 164"/>
                        <wps:cNvSpPr>
                          <a:spLocks noChangeArrowheads="1"/>
                        </wps:cNvSpPr>
                        <wps:spPr bwMode="auto">
                          <a:xfrm>
                            <a:off x="9737" y="0"/>
                            <a:ext cx="56480" cy="13883"/>
                          </a:xfrm>
                          <a:prstGeom prst="rect">
                            <a:avLst/>
                          </a:prstGeom>
                          <a:solidFill>
                            <a:schemeClr val="bg1">
                              <a:lumMod val="95000"/>
                              <a:lumOff val="0"/>
                            </a:schemeClr>
                          </a:solidFill>
                          <a:ln w="28575">
                            <a:solidFill>
                              <a:srgbClr val="168489"/>
                            </a:solidFill>
                            <a:miter lim="800000"/>
                            <a:headEnd/>
                            <a:tailEnd/>
                          </a:ln>
                        </wps:spPr>
                        <wps:txbx>
                          <w:txbxContent>
                            <w:p w:rsidR="00671334" w:rsidRDefault="00671334" w:rsidP="006A6738">
                              <w:pPr>
                                <w:jc w:val="center"/>
                              </w:pPr>
                            </w:p>
                            <w:p w:rsidR="00671334" w:rsidRDefault="00671334" w:rsidP="006A6738">
                              <w:pPr>
                                <w:jc w:val="center"/>
                              </w:pPr>
                            </w:p>
                            <w:p w:rsidR="00671334" w:rsidRPr="00277E38" w:rsidRDefault="00671334" w:rsidP="006A6738">
                              <w:pPr>
                                <w:jc w:val="center"/>
                                <w:rPr>
                                  <w:rStyle w:val="Hyperlink"/>
                                  <w:rFonts w:ascii="Sakkal Majalla" w:eastAsia="Calibri" w:hAnsi="Sakkal Majalla"/>
                                  <w:b/>
                                  <w:bCs/>
                                  <w:kern w:val="24"/>
                                  <w:sz w:val="32"/>
                                  <w:szCs w:val="32"/>
                                </w:rPr>
                              </w:pPr>
                              <w:r>
                                <w:rPr>
                                  <w:rFonts w:hint="cs"/>
                                  <w:rtl/>
                                </w:rPr>
                                <w:t xml:space="preserve">    </w:t>
                              </w:r>
                              <w:r w:rsidRPr="00277E38">
                                <w:rPr>
                                  <w:rtl/>
                                </w:rPr>
                                <w:t>امسح الرمز لمشاهدة الفيديو</w:t>
                              </w:r>
                            </w:p>
                            <w:p w:rsidR="00671334" w:rsidRDefault="00671334" w:rsidP="006A6738">
                              <w:pPr>
                                <w:jc w:val="center"/>
                              </w:pPr>
                            </w:p>
                          </w:txbxContent>
                        </wps:txbx>
                        <wps:bodyPr rot="0" vert="horz" wrap="square" lIns="91440" tIns="45720" rIns="91440" bIns="45720" anchor="ctr" anchorCtr="0" upright="1">
                          <a:noAutofit/>
                        </wps:bodyPr>
                      </wps:wsp>
                      <wps:wsp>
                        <wps:cNvPr id="34" name="TextBox 36"/>
                        <wps:cNvSpPr txBox="1">
                          <a:spLocks noChangeArrowheads="1"/>
                        </wps:cNvSpPr>
                        <wps:spPr bwMode="auto">
                          <a:xfrm>
                            <a:off x="54375" y="3161"/>
                            <a:ext cx="9949" cy="9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162DA3" w:rsidRDefault="00671334" w:rsidP="006A6738">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5EF8D474" wp14:editId="6A9377B3">
                                    <wp:extent cx="826135" cy="82613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174">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671334" w:rsidRPr="00B43298" w:rsidRDefault="00671334" w:rsidP="006A6738">
                              <w:pPr>
                                <w:jc w:val="center"/>
                                <w:rPr>
                                  <w:rFonts w:asciiTheme="minorBidi" w:eastAsia="Calibri" w:hAnsiTheme="minorBidi"/>
                                  <w:b/>
                                  <w:bCs/>
                                  <w:color w:val="168489"/>
                                  <w:kern w:val="24"/>
                                  <w:sz w:val="32"/>
                                  <w:szCs w:val="32"/>
                                  <w:rtl/>
                                  <w:lang w:bidi="ar-SY"/>
                                </w:rPr>
                              </w:pPr>
                            </w:p>
                            <w:p w:rsidR="00671334" w:rsidRPr="00162DA3" w:rsidRDefault="00671334" w:rsidP="006A6738">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wps:txbx>
                        <wps:bodyPr rot="0" vert="horz" wrap="square" lIns="91440" tIns="45720" rIns="91440" bIns="45720" anchor="t" anchorCtr="0" upright="1">
                          <a:noAutofit/>
                        </wps:bodyPr>
                      </wps:wsp>
                      <wps:wsp>
                        <wps:cNvPr id="37" name="TextBox 38"/>
                        <wps:cNvSpPr txBox="1">
                          <a:spLocks noChangeArrowheads="1"/>
                        </wps:cNvSpPr>
                        <wps:spPr bwMode="auto">
                          <a:xfrm>
                            <a:off x="9439" y="1619"/>
                            <a:ext cx="48333" cy="4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C9209A" w:rsidRDefault="00671334" w:rsidP="00C9209A">
                              <w:pPr>
                                <w:spacing w:line="259" w:lineRule="auto"/>
                                <w:jc w:val="center"/>
                                <w:rPr>
                                  <w:rFonts w:ascii="Adobe Arabic" w:eastAsia="Calibri" w:hAnsi="Adobe Arabic" w:cs="Adobe Arabic"/>
                                  <w:b/>
                                  <w:bCs/>
                                  <w:color w:val="168489"/>
                                  <w:kern w:val="24"/>
                                  <w:szCs w:val="28"/>
                                  <w:rtl/>
                                  <w:lang w:bidi="ar-SY"/>
                                </w:rPr>
                              </w:pPr>
                              <w:r w:rsidRPr="00C9209A">
                                <w:rPr>
                                  <w:rFonts w:ascii="Adobe Arabic" w:eastAsia="Calibri" w:hAnsi="Adobe Arabic" w:cs="Adobe Arabic"/>
                                  <w:b/>
                                  <w:bCs/>
                                  <w:color w:val="168489"/>
                                  <w:kern w:val="24"/>
                                  <w:szCs w:val="28"/>
                                  <w:rtl/>
                                  <w:lang w:bidi="ar-SY"/>
                                </w:rPr>
                                <w:t xml:space="preserve">مقطع الفيديو الآتي يقدم معلومات </w:t>
                              </w:r>
                              <w:r w:rsidRPr="00C9209A">
                                <w:rPr>
                                  <w:rFonts w:ascii="Adobe Arabic" w:eastAsia="Calibri" w:hAnsi="Adobe Arabic" w:cs="Adobe Arabic" w:hint="cs"/>
                                  <w:b/>
                                  <w:bCs/>
                                  <w:color w:val="168489"/>
                                  <w:kern w:val="24"/>
                                  <w:szCs w:val="28"/>
                                  <w:rtl/>
                                  <w:lang w:bidi="ar-SY"/>
                                </w:rPr>
                                <w:t>عن حوكمة تقنية المعلومات</w:t>
                              </w:r>
                            </w:p>
                            <w:p w:rsidR="00671334" w:rsidRPr="00C9209A" w:rsidRDefault="00671334" w:rsidP="00C9209A">
                              <w:pPr>
                                <w:jc w:val="center"/>
                                <w:rPr>
                                  <w:rFonts w:ascii="Adobe Arabic" w:eastAsia="Calibri" w:hAnsi="Adobe Arabic" w:cs="Adobe Arabic"/>
                                  <w:b/>
                                  <w:bCs/>
                                  <w:color w:val="168489"/>
                                  <w:kern w:val="24"/>
                                  <w:szCs w:val="28"/>
                                  <w:rtl/>
                                  <w:lang w:bidi="ar-SY"/>
                                </w:rPr>
                              </w:pPr>
                            </w:p>
                            <w:p w:rsidR="00671334" w:rsidRPr="00C9209A" w:rsidRDefault="00671334" w:rsidP="006A6738">
                              <w:pPr>
                                <w:jc w:val="center"/>
                                <w:rPr>
                                  <w:rFonts w:ascii="Adobe Arabic" w:eastAsia="Calibri" w:hAnsi="Adobe Arabic" w:cs="Adobe Arabic"/>
                                  <w:b/>
                                  <w:bCs/>
                                  <w:color w:val="168489"/>
                                  <w:kern w:val="24"/>
                                  <w:szCs w:val="28"/>
                                  <w:rtl/>
                                  <w:lang w:bidi="ar-SY"/>
                                </w:rPr>
                              </w:pPr>
                            </w:p>
                          </w:txbxContent>
                        </wps:txbx>
                        <wps:bodyPr rot="0" vert="horz" wrap="square" lIns="91440" tIns="45720" rIns="91440" bIns="45720" anchor="t" anchorCtr="0" upright="1">
                          <a:noAutofit/>
                        </wps:bodyPr>
                      </wps:wsp>
                    </wpg:wgp>
                  </a:graphicData>
                </a:graphic>
              </wp:inline>
            </w:drawing>
          </mc:Choice>
          <mc:Fallback>
            <w:pict>
              <v:group id="Group 29" o:spid="_x0000_s2452" style="width:414.7pt;height:109.3pt;mso-position-horizontal-relative:char;mso-position-vertical-relative:line" coordorigin="9439" coordsize="56778,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">
                <v:rect id="Rectangle 164" o:spid="_x0000_s2453"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dxLMEA&#10;AADbAAAADwAAAGRycy9kb3ducmV2LnhtbERPz2vCMBS+D/Y/hDfYbaZTEK2mZRsIc6dVd5i3Z/Ns&#10;is1LSWKt//1yGHj8+H6vy9F2YiAfWscKXicZCOLa6ZYbBT/7zcsCRIjIGjvHpOBGAcri8WGNuXZX&#10;rmjYxUakEA45KjAx9rmUoTZkMUxcT5y4k/MWY4K+kdrjNYXbTk6zbC4ttpwaDPb0Yag+7y5WwbsZ&#10;fqc4q76wnm8P3407HpaVV+r5aXxbgYg0xrv43/2pFczS+vQl/QBZ/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3cSzBAAAA2wAAAA8AAAAAAAAAAAAAAAAAmAIAAGRycy9kb3du&#10;cmV2LnhtbFBLBQYAAAAABAAEAPUAAACGAwAAAAA=&#10;" fillcolor="#f2f2f2 [3052]" strokecolor="#168489" strokeweight="2.25pt">
                  <v:textbox>
                    <w:txbxContent>
                      <w:p w:rsidR="00671334" w:rsidRDefault="00671334" w:rsidP="006A6738">
                        <w:pPr>
                          <w:jc w:val="center"/>
                        </w:pPr>
                      </w:p>
                      <w:p w:rsidR="00671334" w:rsidRDefault="00671334" w:rsidP="006A6738">
                        <w:pPr>
                          <w:jc w:val="center"/>
                        </w:pPr>
                      </w:p>
                      <w:p w:rsidR="00671334" w:rsidRPr="00277E38" w:rsidRDefault="00671334" w:rsidP="006A6738">
                        <w:pPr>
                          <w:jc w:val="center"/>
                          <w:rPr>
                            <w:rStyle w:val="Hyperlink"/>
                            <w:rFonts w:ascii="Sakkal Majalla" w:eastAsia="Calibri" w:hAnsi="Sakkal Majalla"/>
                            <w:b/>
                            <w:bCs/>
                            <w:kern w:val="24"/>
                            <w:sz w:val="32"/>
                            <w:szCs w:val="32"/>
                          </w:rPr>
                        </w:pPr>
                        <w:r>
                          <w:rPr>
                            <w:rFonts w:hint="cs"/>
                            <w:rtl/>
                          </w:rPr>
                          <w:t xml:space="preserve">    </w:t>
                        </w:r>
                        <w:r w:rsidRPr="00277E38">
                          <w:rPr>
                            <w:rtl/>
                          </w:rPr>
                          <w:t>امسح الرمز لمشاهدة الفيديو</w:t>
                        </w:r>
                      </w:p>
                      <w:p w:rsidR="00671334" w:rsidRDefault="00671334" w:rsidP="006A6738">
                        <w:pPr>
                          <w:jc w:val="center"/>
                        </w:pPr>
                      </w:p>
                    </w:txbxContent>
                  </v:textbox>
                </v:rect>
                <v:shape id="TextBox 36" o:spid="_x0000_s2454" type="#_x0000_t202" style="position:absolute;left:54375;top:3161;width:9949;height:9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rsidR="00671334" w:rsidRPr="00162DA3" w:rsidRDefault="00671334" w:rsidP="006A6738">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5EF8D474" wp14:editId="6A9377B3">
                              <wp:extent cx="826135" cy="82613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174">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671334" w:rsidRPr="00B43298" w:rsidRDefault="00671334" w:rsidP="006A6738">
                        <w:pPr>
                          <w:jc w:val="center"/>
                          <w:rPr>
                            <w:rFonts w:asciiTheme="minorBidi" w:eastAsia="Calibri" w:hAnsiTheme="minorBidi"/>
                            <w:b/>
                            <w:bCs/>
                            <w:color w:val="168489"/>
                            <w:kern w:val="24"/>
                            <w:sz w:val="32"/>
                            <w:szCs w:val="32"/>
                            <w:rtl/>
                            <w:lang w:bidi="ar-SY"/>
                          </w:rPr>
                        </w:pPr>
                      </w:p>
                      <w:p w:rsidR="00671334" w:rsidRPr="00162DA3" w:rsidRDefault="00671334" w:rsidP="006A6738">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v:textbox>
                </v:shape>
                <v:shape id="TextBox 38" o:spid="_x0000_s2455" type="#_x0000_t202" style="position:absolute;left:9439;top:1619;width:48333;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7cQA&#10;AADbAAAADwAAAGRycy9kb3ducmV2LnhtbESPT2sCMRTE7wW/Q3hCb5rUqm23G0UsgqeKVgu9PTZv&#10;/+DmZdmk7vrtG0HocZiZ3zDpsre1uFDrK8cansYKBHHmTMWFhuPXZvQKwgdkg7Vj0nAlD8vF4CHF&#10;xLiO93Q5hEJECPsENZQhNImUPivJoh+7hjh6uWsthijbQpoWuwi3tZwoNZcWK44LJTa0Lik7H36t&#10;htNn/vM9Vbviw86azvVKsn2TWj8O+9U7iEB9+A/f21uj4fkF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Ee3EAAAA2wAAAA8AAAAAAAAAAAAAAAAAmAIAAGRycy9k&#10;b3ducmV2LnhtbFBLBQYAAAAABAAEAPUAAACJAwAAAAA=&#10;" filled="f" stroked="f">
                  <v:textbox>
                    <w:txbxContent>
                      <w:p w:rsidR="00671334" w:rsidRPr="00C9209A" w:rsidRDefault="00671334" w:rsidP="00C9209A">
                        <w:pPr>
                          <w:spacing w:line="259" w:lineRule="auto"/>
                          <w:jc w:val="center"/>
                          <w:rPr>
                            <w:rFonts w:ascii="Adobe Arabic" w:eastAsia="Calibri" w:hAnsi="Adobe Arabic" w:cs="Adobe Arabic"/>
                            <w:b/>
                            <w:bCs/>
                            <w:color w:val="168489"/>
                            <w:kern w:val="24"/>
                            <w:szCs w:val="28"/>
                            <w:rtl/>
                            <w:lang w:bidi="ar-SY"/>
                          </w:rPr>
                        </w:pPr>
                        <w:r w:rsidRPr="00C9209A">
                          <w:rPr>
                            <w:rFonts w:ascii="Adobe Arabic" w:eastAsia="Calibri" w:hAnsi="Adobe Arabic" w:cs="Adobe Arabic"/>
                            <w:b/>
                            <w:bCs/>
                            <w:color w:val="168489"/>
                            <w:kern w:val="24"/>
                            <w:szCs w:val="28"/>
                            <w:rtl/>
                            <w:lang w:bidi="ar-SY"/>
                          </w:rPr>
                          <w:t xml:space="preserve">مقطع الفيديو الآتي يقدم معلومات </w:t>
                        </w:r>
                        <w:r w:rsidRPr="00C9209A">
                          <w:rPr>
                            <w:rFonts w:ascii="Adobe Arabic" w:eastAsia="Calibri" w:hAnsi="Adobe Arabic" w:cs="Adobe Arabic" w:hint="cs"/>
                            <w:b/>
                            <w:bCs/>
                            <w:color w:val="168489"/>
                            <w:kern w:val="24"/>
                            <w:szCs w:val="28"/>
                            <w:rtl/>
                            <w:lang w:bidi="ar-SY"/>
                          </w:rPr>
                          <w:t>عن حوكمة تقنية المعلومات</w:t>
                        </w:r>
                      </w:p>
                      <w:p w:rsidR="00671334" w:rsidRPr="00C9209A" w:rsidRDefault="00671334" w:rsidP="00C9209A">
                        <w:pPr>
                          <w:jc w:val="center"/>
                          <w:rPr>
                            <w:rFonts w:ascii="Adobe Arabic" w:eastAsia="Calibri" w:hAnsi="Adobe Arabic" w:cs="Adobe Arabic"/>
                            <w:b/>
                            <w:bCs/>
                            <w:color w:val="168489"/>
                            <w:kern w:val="24"/>
                            <w:szCs w:val="28"/>
                            <w:rtl/>
                            <w:lang w:bidi="ar-SY"/>
                          </w:rPr>
                        </w:pPr>
                      </w:p>
                      <w:p w:rsidR="00671334" w:rsidRPr="00C9209A" w:rsidRDefault="00671334" w:rsidP="006A6738">
                        <w:pPr>
                          <w:jc w:val="center"/>
                          <w:rPr>
                            <w:rFonts w:ascii="Adobe Arabic" w:eastAsia="Calibri" w:hAnsi="Adobe Arabic" w:cs="Adobe Arabic"/>
                            <w:b/>
                            <w:bCs/>
                            <w:color w:val="168489"/>
                            <w:kern w:val="24"/>
                            <w:szCs w:val="28"/>
                            <w:rtl/>
                            <w:lang w:bidi="ar-SY"/>
                          </w:rPr>
                        </w:pPr>
                      </w:p>
                    </w:txbxContent>
                  </v:textbox>
                </v:shape>
                <w10:wrap anchorx="page"/>
                <w10:anchorlock/>
              </v:group>
            </w:pict>
          </mc:Fallback>
        </mc:AlternateContent>
      </w:r>
    </w:p>
    <w:p w:rsidR="00181023" w:rsidRPr="00D75CDD" w:rsidRDefault="009762C9" w:rsidP="002B74A4">
      <w:pPr>
        <w:spacing w:line="278" w:lineRule="auto"/>
        <w:rPr>
          <w:rFonts w:ascii="Sakkal Majalla" w:hAnsi="Sakkal Majalla"/>
          <w:b/>
          <w:bCs/>
          <w:color w:val="FF0000"/>
          <w:sz w:val="32"/>
          <w:szCs w:val="32"/>
        </w:rPr>
      </w:pPr>
      <w:r w:rsidRPr="002A078C">
        <w:rPr>
          <w:rFonts w:ascii="Sakkal Majalla" w:hAnsi="Sakkal Majalla"/>
          <w:noProof/>
          <w:color w:val="002060"/>
          <w:sz w:val="34"/>
        </w:rPr>
        <mc:AlternateContent>
          <mc:Choice Requires="wpg">
            <w:drawing>
              <wp:inline distT="0" distB="0" distL="0" distR="0" wp14:anchorId="31352380" wp14:editId="6FFFE943">
                <wp:extent cx="5731510" cy="895350"/>
                <wp:effectExtent l="0" t="0" r="21590" b="19050"/>
                <wp:docPr id="207426833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338"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339" name="مجموعة 39"/>
                        <wpg:cNvGrpSpPr/>
                        <wpg:grpSpPr>
                          <a:xfrm>
                            <a:off x="0" y="0"/>
                            <a:ext cx="5731510" cy="895350"/>
                            <a:chOff x="0" y="0"/>
                            <a:chExt cx="5878196" cy="918845"/>
                          </a:xfrm>
                        </wpg:grpSpPr>
                        <wpg:grpSp>
                          <wpg:cNvPr id="2074268340" name="مجموعة 40"/>
                          <wpg:cNvGrpSpPr/>
                          <wpg:grpSpPr>
                            <a:xfrm>
                              <a:off x="0" y="0"/>
                              <a:ext cx="5878196" cy="918845"/>
                              <a:chOff x="0" y="0"/>
                              <a:chExt cx="6240348" cy="919070"/>
                            </a:xfrm>
                          </wpg:grpSpPr>
                          <wpg:grpSp>
                            <wpg:cNvPr id="2074268341" name="مجموعة 41"/>
                            <wpg:cNvGrpSpPr/>
                            <wpg:grpSpPr>
                              <a:xfrm>
                                <a:off x="0" y="169208"/>
                                <a:ext cx="5433072" cy="580613"/>
                                <a:chOff x="0" y="169208"/>
                                <a:chExt cx="5433072" cy="580613"/>
                              </a:xfrm>
                            </wpg:grpSpPr>
                            <wps:wsp>
                              <wps:cNvPr id="207426834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34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4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45" name="مربع نص 41"/>
                          <wps:cNvSpPr txBox="1"/>
                          <wps:spPr>
                            <a:xfrm>
                              <a:off x="204484" y="257055"/>
                              <a:ext cx="4616071" cy="387740"/>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تقنيات البلوكتشين في تعزيز الحوكمة</w:t>
                                </w:r>
                              </w:p>
                            </w:txbxContent>
                          </wps:txbx>
                          <wps:bodyPr wrap="square" rtlCol="1">
                            <a:spAutoFit/>
                          </wps:bodyPr>
                        </wps:wsp>
                      </wpg:grpSp>
                    </wpg:wgp>
                  </a:graphicData>
                </a:graphic>
              </wp:inline>
            </w:drawing>
          </mc:Choice>
          <mc:Fallback>
            <w:pict>
              <v:group id="_x0000_s245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">
                <v:shape id="صورة 38" o:spid="_x0000_s2457"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q4ebHAAAA4wAAAA8AAABkcnMvZG93bnJldi54bWxET89rwjAUvgv+D+EJu2lqO1Q6o4go7DKm&#10;Vdj10bw1Zc1LbWLt/vvlMPD48f1ebwfbiJ46XztWMJ8lIIhLp2uuFFwvx+kKhA/IGhvHpOCXPGw3&#10;49Eac+0efKa+CJWIIexzVGBCaHMpfWnIop+5ljhy366zGCLsKqk7fMRw28g0SRbSYs2xwWBLe0Pl&#10;T3G3CrJDPxyy/eeH/zLt5VbYXe3PJ6VeJsPuDUSgITzF/+53rSBNlq/pYpVlcXT8FP+A3Pw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Cq4ebHAAAA4wAAAA8AAAAAAAAAAAAA&#10;AAAAnwIAAGRycy9kb3ducmV2LnhtbFBLBQYAAAAABAAEAPcAAACTAwAAAAA=&#10;">
                  <v:imagedata r:id="rId67" o:title=""/>
                </v:shape>
                <v:group id="مجموعة 39" o:spid="_x0000_s245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Fbij&#10;zAAAAOMAAAAPAAAAAAAAAAAAAAAAAKoCAABkcnMvZG93bnJldi54bWxQSwUGAAAAAAQABAD6AAAA&#10;owMAAAAA&#10;">
                  <v:group id="مجموعة 40" o:spid="_x0000_s245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YCliQ8oA&#10;AADjAAAADwAAAAAAAAAAAAAAAACqAgAAZHJzL2Rvd25yZXYueG1sUEsFBgAAAAAEAAQA+gAAAKED&#10;AAAAAA==&#10;">
                    <v:group id="مجموعة 41" o:spid="_x0000_s246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PZcfY&#10;zAAAAOMAAAAPAAAAAAAAAAAAAAAAAKoCAABkcnMvZG93bnJldi54bWxQSwUGAAAAAAQABAD6AAAA&#10;owMAAAAA&#10;">
                      <v:shape id="شكل حر 42" o:spid="_x0000_s246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0sIskA&#10;AADjAAAADwAAAGRycy9kb3ducmV2LnhtbESPwW7CMBBE75X6D9Yi9VZsQkRQikEVoioHLqX9gFW8&#10;jQPxOsQuhL/HSEg9jmbmjWaxGlwrztSHxrOGyViBIK68abjW8PP98ToHESKywdYzabhSgNXy+WmB&#10;pfEX/qLzPtYiQTiUqMHG2JVShsqSwzD2HXHyfn3vMCbZ19L0eElw18pMqZl02HBasNjR2lJ13P85&#10;DUblG5cXnwWtTzurDhMTj1Oj9ctoeH8DEWmI/+FHe2s0ZKrIs9l8mmdw/5T+gFz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z0sIskAAADj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46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GlS8wA&#10;AADjAAAADwAAAGRycy9kb3ducmV2LnhtbESPT0sDMRTE74LfITzBm03clm3ZNi1VqIh66B+x18fm&#10;ubuYvCybtLt++6YgeBxm5jfMYjU4K87UhcazhseRAkFcetNwpeHzsHmYgQgR2aD1TBp+KcBqeXuz&#10;wML4nnd03sdKJAiHAjXUMbaFlKGsyWEY+ZY4ed++cxiT7CppOuwT3FmZKZVLhw2nhRpbeq6p/Nmf&#10;nIbpdnPqw0t+eHv6sh+Nssd19s5a398N6zmISEP8D/+1X42GTE0nWT4bT8Zw/ZT+gFx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OeGlS8wAAADjAAAADwAAAAAAAAAAAAAAAACY&#10;AgAAZHJzL2Rvd25yZXYueG1sUEsFBgAAAAAEAAQA9QAAAJEDAAAAAA==&#10;" fillcolor="#168489" stroked="f" strokeweight="1pt">
                        <v:stroke joinstyle="miter"/>
                      </v:roundrect>
                    </v:group>
                    <v:oval id="شكل بيضاوي 44" o:spid="_x0000_s246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mvi8sA&#10;AADjAAAADwAAAGRycy9kb3ducmV2LnhtbESPUWvCMBSF3wf+h3CFvc3UrjjpjCIDUQYyjPsBd821&#10;6WxuuibT7t8vwmCPh3POdziL1eBacaE+NJ4VTCcZCOLKm4ZrBe/HzcMcRIjIBlvPpOCHAqyWo7sF&#10;lsZf+UAXHWuRIBxKVGBj7EopQ2XJYZj4jjh5J987jEn2tTQ9XhPctTLPspl02HBasNjRi6XqrL+d&#10;Aj0c9dv2VEu/1/b1Y/rpv9xhp9T9eFg/g4g0xP/wX3tnFOTZU5HP5o9FAbdP6Q/I5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Aaa+LywAAAOMAAAAPAAAAAAAAAAAAAAAAAJgC&#10;AABkcnMvZG93bnJldi54bWxQSwUGAAAAAAQABAD1AAAAkAMAAAAA&#10;" filled="f" strokecolor="#a5a5a5 [2092]" strokeweight="1pt">
                      <v:stroke joinstyle="miter"/>
                    </v:oval>
                  </v:group>
                  <v:shape id="مربع نص 41" o:spid="_x0000_s2464"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qskA&#10;AADjAAAADwAAAGRycy9kb3ducmV2LnhtbESPzU7DMBCE70i8g7VI3Kjd0JYq1K0qfqQeuLSE+ype&#10;4oh4HcVLk749RkLiOJqZbzSb3RQ6daYhtZEtzGcGFHEdXcuNher99W4NKgmywy4yWbhQgt32+mqD&#10;pYsjH+l8kkZlCKcSLXiRvtQ61Z4CplnsibP3GYeAkuXQaDfgmOGh04UxKx2w5bzgsacnT/XX6TtY&#10;EHH7+aV6CenwMb09j97US6ysvb2Z9o+ghCb5D/+1D85CYR4WxWp9v1jC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oqs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تقنيات البلوكتشين في تعزيز الحوكمة</w:t>
                          </w:r>
                        </w:p>
                      </w:txbxContent>
                    </v:textbox>
                  </v:shape>
                </v:group>
                <w10:wrap anchorx="page"/>
                <w10:anchorlock/>
              </v:group>
            </w:pict>
          </mc:Fallback>
        </mc:AlternateContent>
      </w:r>
    </w:p>
    <w:p w:rsidR="00181023" w:rsidRPr="004800E1" w:rsidRDefault="00181023" w:rsidP="004800E1">
      <w:pPr>
        <w:spacing w:line="360" w:lineRule="auto"/>
        <w:rPr>
          <w:rFonts w:ascii="Sakkal Majalla" w:hAnsi="Sakkal Majalla"/>
          <w:sz w:val="32"/>
          <w:szCs w:val="32"/>
          <w:rtl/>
        </w:rPr>
      </w:pPr>
      <w:r w:rsidRPr="004800E1">
        <w:rPr>
          <w:rFonts w:ascii="Sakkal Majalla" w:hAnsi="Sakkal Majalla"/>
          <w:sz w:val="32"/>
          <w:szCs w:val="32"/>
          <w:rtl/>
        </w:rPr>
        <w:t>ت</w:t>
      </w:r>
      <w:r w:rsidRPr="004800E1">
        <w:rPr>
          <w:rFonts w:ascii="Sakkal Majalla" w:hAnsi="Sakkal Majalla" w:hint="cs"/>
          <w:sz w:val="32"/>
          <w:szCs w:val="32"/>
          <w:rtl/>
        </w:rPr>
        <w:t>ُ</w:t>
      </w:r>
      <w:r w:rsidRPr="004800E1">
        <w:rPr>
          <w:rFonts w:ascii="Sakkal Majalla" w:hAnsi="Sakkal Majalla"/>
          <w:sz w:val="32"/>
          <w:szCs w:val="32"/>
          <w:rtl/>
        </w:rPr>
        <w:t>عتبر تقنية البلوكتشين من الأدوات الفع</w:t>
      </w:r>
      <w:r w:rsidRPr="004800E1">
        <w:rPr>
          <w:rFonts w:ascii="Sakkal Majalla" w:hAnsi="Sakkal Majalla" w:hint="cs"/>
          <w:sz w:val="32"/>
          <w:szCs w:val="32"/>
          <w:rtl/>
        </w:rPr>
        <w:t>ّ</w:t>
      </w:r>
      <w:r w:rsidRPr="004800E1">
        <w:rPr>
          <w:rFonts w:ascii="Sakkal Majalla" w:hAnsi="Sakkal Majalla"/>
          <w:sz w:val="32"/>
          <w:szCs w:val="32"/>
          <w:rtl/>
        </w:rPr>
        <w:t>الة لتعزيز الحوكمة في المؤسسات، حيث توفر مستويات عالية من الشفافية والأمان.</w:t>
      </w:r>
    </w:p>
    <w:p w:rsidR="00BC2A7E" w:rsidRDefault="00BC2A7E" w:rsidP="00BC2A7E">
      <w:pPr>
        <w:jc w:val="center"/>
        <w:rPr>
          <w:rFonts w:ascii="Sakkal Majalla" w:hAnsi="Sakkal Majalla"/>
          <w:sz w:val="32"/>
          <w:szCs w:val="32"/>
          <w:rtl/>
        </w:rPr>
      </w:pPr>
      <w:r w:rsidRPr="00BC2A7E">
        <w:rPr>
          <w:rFonts w:ascii="Sakkal Majalla" w:hAnsi="Sakkal Majalla"/>
          <w:noProof/>
          <w:sz w:val="32"/>
          <w:szCs w:val="32"/>
        </w:rPr>
        <mc:AlternateContent>
          <mc:Choice Requires="wpg">
            <w:drawing>
              <wp:inline distT="0" distB="0" distL="0" distR="0" wp14:anchorId="4928696C" wp14:editId="45A6DF67">
                <wp:extent cx="4055615" cy="4539778"/>
                <wp:effectExtent l="0" t="0" r="0" b="0"/>
                <wp:docPr id="2074270065" name="Group 99"/>
                <wp:cNvGraphicFramePr/>
                <a:graphic xmlns:a="http://schemas.openxmlformats.org/drawingml/2006/main">
                  <a:graphicData uri="http://schemas.microsoft.com/office/word/2010/wordprocessingGroup">
                    <wpg:wgp>
                      <wpg:cNvGrpSpPr/>
                      <wpg:grpSpPr>
                        <a:xfrm>
                          <a:off x="0" y="0"/>
                          <a:ext cx="4055615" cy="4539778"/>
                          <a:chOff x="0" y="0"/>
                          <a:chExt cx="5574244" cy="6239703"/>
                        </a:xfrm>
                      </wpg:grpSpPr>
                      <wpg:grpSp>
                        <wpg:cNvPr id="2074270066" name="Group 2074270066"/>
                        <wpg:cNvGrpSpPr/>
                        <wpg:grpSpPr>
                          <a:xfrm>
                            <a:off x="3602643" y="0"/>
                            <a:ext cx="1971601" cy="3545248"/>
                            <a:chOff x="3602643" y="0"/>
                            <a:chExt cx="1971601" cy="3545248"/>
                          </a:xfrm>
                        </wpg:grpSpPr>
                        <wpg:grpSp>
                          <wpg:cNvPr id="2074270067" name="Graphic 2"/>
                          <wpg:cNvGrpSpPr/>
                          <wpg:grpSpPr>
                            <a:xfrm>
                              <a:off x="3796577" y="0"/>
                              <a:ext cx="1517291" cy="2927533"/>
                              <a:chOff x="3796577" y="0"/>
                              <a:chExt cx="1517291" cy="2927533"/>
                            </a:xfrm>
                            <a:solidFill>
                              <a:srgbClr val="FFC000"/>
                            </a:solidFill>
                          </wpg:grpSpPr>
                          <wps:wsp>
                            <wps:cNvPr id="2074270068" name="Freeform: Shape 2074270068"/>
                            <wps:cNvSpPr/>
                            <wps:spPr>
                              <a:xfrm>
                                <a:off x="3883474" y="603665"/>
                                <a:ext cx="1348340" cy="1487126"/>
                              </a:xfrm>
                              <a:custGeom>
                                <a:avLst/>
                                <a:gdLst>
                                  <a:gd name="connsiteX0" fmla="*/ 1235793 w 1348340"/>
                                  <a:gd name="connsiteY0" fmla="*/ 289383 h 1487126"/>
                                  <a:gd name="connsiteX1" fmla="*/ 786783 w 1348340"/>
                                  <a:gd name="connsiteY1" fmla="*/ 30133 h 1487126"/>
                                  <a:gd name="connsiteX2" fmla="*/ 561557 w 1348340"/>
                                  <a:gd name="connsiteY2" fmla="*/ 30133 h 1487126"/>
                                  <a:gd name="connsiteX3" fmla="*/ 112547 w 1348340"/>
                                  <a:gd name="connsiteY3" fmla="*/ 289383 h 1487126"/>
                                  <a:gd name="connsiteX4" fmla="*/ 0 w 1348340"/>
                                  <a:gd name="connsiteY4" fmla="*/ 484378 h 1487126"/>
                                  <a:gd name="connsiteX5" fmla="*/ 0 w 1348340"/>
                                  <a:gd name="connsiteY5" fmla="*/ 1002749 h 1487126"/>
                                  <a:gd name="connsiteX6" fmla="*/ 112547 w 1348340"/>
                                  <a:gd name="connsiteY6" fmla="*/ 1197743 h 1487126"/>
                                  <a:gd name="connsiteX7" fmla="*/ 561557 w 1348340"/>
                                  <a:gd name="connsiteY7" fmla="*/ 1456994 h 1487126"/>
                                  <a:gd name="connsiteX8" fmla="*/ 786783 w 1348340"/>
                                  <a:gd name="connsiteY8" fmla="*/ 1456994 h 1487126"/>
                                  <a:gd name="connsiteX9" fmla="*/ 1235793 w 1348340"/>
                                  <a:gd name="connsiteY9" fmla="*/ 1197743 h 1487126"/>
                                  <a:gd name="connsiteX10" fmla="*/ 1348340 w 1348340"/>
                                  <a:gd name="connsiteY10" fmla="*/ 1002749 h 1487126"/>
                                  <a:gd name="connsiteX11" fmla="*/ 1348340 w 1348340"/>
                                  <a:gd name="connsiteY11" fmla="*/ 484378 h 1487126"/>
                                  <a:gd name="connsiteX12" fmla="*/ 1235793 w 1348340"/>
                                  <a:gd name="connsiteY12" fmla="*/ 289383 h 14871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348340" h="1487126">
                                    <a:moveTo>
                                      <a:pt x="1235793" y="289383"/>
                                    </a:moveTo>
                                    <a:lnTo>
                                      <a:pt x="786783" y="30133"/>
                                    </a:lnTo>
                                    <a:cubicBezTo>
                                      <a:pt x="717160" y="-10044"/>
                                      <a:pt x="631311" y="-10044"/>
                                      <a:pt x="561557" y="30133"/>
                                    </a:cubicBezTo>
                                    <a:lnTo>
                                      <a:pt x="112547" y="289383"/>
                                    </a:lnTo>
                                    <a:cubicBezTo>
                                      <a:pt x="42925" y="329560"/>
                                      <a:pt x="0" y="403894"/>
                                      <a:pt x="0" y="484378"/>
                                    </a:cubicBezTo>
                                    <a:lnTo>
                                      <a:pt x="0" y="1002749"/>
                                    </a:lnTo>
                                    <a:cubicBezTo>
                                      <a:pt x="0" y="1083233"/>
                                      <a:pt x="42925" y="1157567"/>
                                      <a:pt x="112547" y="1197743"/>
                                    </a:cubicBezTo>
                                    <a:lnTo>
                                      <a:pt x="561557" y="1456994"/>
                                    </a:lnTo>
                                    <a:cubicBezTo>
                                      <a:pt x="631180" y="1497171"/>
                                      <a:pt x="717029" y="1497171"/>
                                      <a:pt x="786783" y="1456994"/>
                                    </a:cubicBezTo>
                                    <a:lnTo>
                                      <a:pt x="1235793" y="1197743"/>
                                    </a:lnTo>
                                    <a:cubicBezTo>
                                      <a:pt x="1305416" y="1157567"/>
                                      <a:pt x="1348340" y="1083233"/>
                                      <a:pt x="1348340" y="1002749"/>
                                    </a:cubicBezTo>
                                    <a:lnTo>
                                      <a:pt x="1348340" y="484378"/>
                                    </a:lnTo>
                                    <a:cubicBezTo>
                                      <a:pt x="1348340" y="403894"/>
                                      <a:pt x="1305416" y="329560"/>
                                      <a:pt x="1235793" y="289383"/>
                                    </a:cubicBezTo>
                                    <a:close/>
                                  </a:path>
                                </a:pathLst>
                              </a:custGeom>
                              <a:solidFill>
                                <a:srgbClr val="FFCC5E"/>
                              </a:solidFill>
                              <a:ln w="13082" cap="flat">
                                <a:noFill/>
                                <a:prstDash val="solid"/>
                                <a:miter/>
                              </a:ln>
                            </wps:spPr>
                            <wps:bodyPr rtlCol="0" anchor="ctr"/>
                          </wps:wsp>
                          <wps:wsp>
                            <wps:cNvPr id="2074270069" name="Freeform: Shape 2074270069"/>
                            <wps:cNvSpPr/>
                            <wps:spPr>
                              <a:xfrm>
                                <a:off x="4003742" y="0"/>
                                <a:ext cx="1131752" cy="742287"/>
                              </a:xfrm>
                              <a:custGeom>
                                <a:avLst/>
                                <a:gdLst>
                                  <a:gd name="connsiteX0" fmla="*/ 583544 w 1131752"/>
                                  <a:gd name="connsiteY0" fmla="*/ 384231 h 742287"/>
                                  <a:gd name="connsiteX1" fmla="*/ 583544 w 1131752"/>
                                  <a:gd name="connsiteY1" fmla="*/ 0 h 742287"/>
                                  <a:gd name="connsiteX2" fmla="*/ 548340 w 1131752"/>
                                  <a:gd name="connsiteY2" fmla="*/ 0 h 742287"/>
                                  <a:gd name="connsiteX3" fmla="*/ 548340 w 1131752"/>
                                  <a:gd name="connsiteY3" fmla="*/ 384231 h 742287"/>
                                  <a:gd name="connsiteX4" fmla="*/ 0 w 1131752"/>
                                  <a:gd name="connsiteY4" fmla="*/ 712188 h 742287"/>
                                  <a:gd name="connsiteX5" fmla="*/ 18060 w 1131752"/>
                                  <a:gd name="connsiteY5" fmla="*/ 742287 h 742287"/>
                                  <a:gd name="connsiteX6" fmla="*/ 565877 w 1131752"/>
                                  <a:gd name="connsiteY6" fmla="*/ 414723 h 742287"/>
                                  <a:gd name="connsiteX7" fmla="*/ 1113693 w 1131752"/>
                                  <a:gd name="connsiteY7" fmla="*/ 742287 h 742287"/>
                                  <a:gd name="connsiteX8" fmla="*/ 1131753 w 1131752"/>
                                  <a:gd name="connsiteY8" fmla="*/ 712188 h 742287"/>
                                  <a:gd name="connsiteX9" fmla="*/ 583544 w 1131752"/>
                                  <a:gd name="connsiteY9" fmla="*/ 384231 h 7422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31752" h="742287">
                                    <a:moveTo>
                                      <a:pt x="583544" y="384231"/>
                                    </a:moveTo>
                                    <a:lnTo>
                                      <a:pt x="583544" y="0"/>
                                    </a:lnTo>
                                    <a:lnTo>
                                      <a:pt x="548340" y="0"/>
                                    </a:lnTo>
                                    <a:lnTo>
                                      <a:pt x="548340" y="384231"/>
                                    </a:lnTo>
                                    <a:lnTo>
                                      <a:pt x="0" y="712188"/>
                                    </a:lnTo>
                                    <a:lnTo>
                                      <a:pt x="18060" y="742287"/>
                                    </a:lnTo>
                                    <a:lnTo>
                                      <a:pt x="565877" y="414723"/>
                                    </a:lnTo>
                                    <a:lnTo>
                                      <a:pt x="1113693" y="742287"/>
                                    </a:lnTo>
                                    <a:lnTo>
                                      <a:pt x="1131753" y="712188"/>
                                    </a:lnTo>
                                    <a:lnTo>
                                      <a:pt x="583544" y="384231"/>
                                    </a:lnTo>
                                    <a:close/>
                                  </a:path>
                                </a:pathLst>
                              </a:custGeom>
                              <a:solidFill>
                                <a:srgbClr val="FFCC5E"/>
                              </a:solidFill>
                              <a:ln w="13082" cap="flat">
                                <a:noFill/>
                                <a:prstDash val="solid"/>
                                <a:miter/>
                              </a:ln>
                            </wps:spPr>
                            <wps:bodyPr rtlCol="0" anchor="ctr"/>
                          </wps:wsp>
                          <wps:wsp>
                            <wps:cNvPr id="2074270070" name="Freeform: Shape 2074270070"/>
                            <wps:cNvSpPr/>
                            <wps:spPr>
                              <a:xfrm>
                                <a:off x="4003742" y="1939082"/>
                                <a:ext cx="1131752" cy="988451"/>
                              </a:xfrm>
                              <a:custGeom>
                                <a:avLst/>
                                <a:gdLst>
                                  <a:gd name="connsiteX0" fmla="*/ 548340 w 1131752"/>
                                  <a:gd name="connsiteY0" fmla="*/ 358057 h 988451"/>
                                  <a:gd name="connsiteX1" fmla="*/ 548340 w 1131752"/>
                                  <a:gd name="connsiteY1" fmla="*/ 988452 h 988451"/>
                                  <a:gd name="connsiteX2" fmla="*/ 583544 w 1131752"/>
                                  <a:gd name="connsiteY2" fmla="*/ 988452 h 988451"/>
                                  <a:gd name="connsiteX3" fmla="*/ 583544 w 1131752"/>
                                  <a:gd name="connsiteY3" fmla="*/ 358057 h 988451"/>
                                  <a:gd name="connsiteX4" fmla="*/ 1131753 w 1131752"/>
                                  <a:gd name="connsiteY4" fmla="*/ 30231 h 988451"/>
                                  <a:gd name="connsiteX5" fmla="*/ 1113693 w 1131752"/>
                                  <a:gd name="connsiteY5" fmla="*/ 0 h 988451"/>
                                  <a:gd name="connsiteX6" fmla="*/ 565877 w 1131752"/>
                                  <a:gd name="connsiteY6" fmla="*/ 327565 h 988451"/>
                                  <a:gd name="connsiteX7" fmla="*/ 18060 w 1131752"/>
                                  <a:gd name="connsiteY7" fmla="*/ 0 h 988451"/>
                                  <a:gd name="connsiteX8" fmla="*/ 0 w 1131752"/>
                                  <a:gd name="connsiteY8" fmla="*/ 30231 h 988451"/>
                                  <a:gd name="connsiteX9" fmla="*/ 548340 w 1131752"/>
                                  <a:gd name="connsiteY9" fmla="*/ 358057 h 9884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31752" h="988451">
                                    <a:moveTo>
                                      <a:pt x="548340" y="358057"/>
                                    </a:moveTo>
                                    <a:lnTo>
                                      <a:pt x="548340" y="988452"/>
                                    </a:lnTo>
                                    <a:lnTo>
                                      <a:pt x="583544" y="988452"/>
                                    </a:lnTo>
                                    <a:lnTo>
                                      <a:pt x="583544" y="358057"/>
                                    </a:lnTo>
                                    <a:lnTo>
                                      <a:pt x="1131753" y="30231"/>
                                    </a:lnTo>
                                    <a:lnTo>
                                      <a:pt x="1113693" y="0"/>
                                    </a:lnTo>
                                    <a:lnTo>
                                      <a:pt x="565877" y="327565"/>
                                    </a:lnTo>
                                    <a:lnTo>
                                      <a:pt x="18060" y="0"/>
                                    </a:lnTo>
                                    <a:lnTo>
                                      <a:pt x="0" y="30231"/>
                                    </a:lnTo>
                                    <a:lnTo>
                                      <a:pt x="548340" y="358057"/>
                                    </a:lnTo>
                                    <a:close/>
                                  </a:path>
                                </a:pathLst>
                              </a:custGeom>
                              <a:solidFill>
                                <a:srgbClr val="FFCC5E"/>
                              </a:solidFill>
                              <a:ln w="13082" cap="flat">
                                <a:noFill/>
                                <a:prstDash val="solid"/>
                                <a:miter/>
                              </a:ln>
                            </wps:spPr>
                            <wps:bodyPr rtlCol="0" anchor="ctr"/>
                          </wps:wsp>
                          <wps:wsp>
                            <wps:cNvPr id="2074270071" name="Freeform: Shape 2074270071"/>
                            <wps:cNvSpPr/>
                            <wps:spPr>
                              <a:xfrm>
                                <a:off x="3796577" y="1003502"/>
                                <a:ext cx="28136" cy="637854"/>
                              </a:xfrm>
                              <a:custGeom>
                                <a:avLst/>
                                <a:gdLst>
                                  <a:gd name="connsiteX0" fmla="*/ 0 w 28136"/>
                                  <a:gd name="connsiteY0" fmla="*/ 0 h 637854"/>
                                  <a:gd name="connsiteX1" fmla="*/ 28137 w 28136"/>
                                  <a:gd name="connsiteY1" fmla="*/ 0 h 637854"/>
                                  <a:gd name="connsiteX2" fmla="*/ 28137 w 28136"/>
                                  <a:gd name="connsiteY2" fmla="*/ 637854 h 637854"/>
                                  <a:gd name="connsiteX3" fmla="*/ 0 w 28136"/>
                                  <a:gd name="connsiteY3" fmla="*/ 637854 h 637854"/>
                                </a:gdLst>
                                <a:ahLst/>
                                <a:cxnLst>
                                  <a:cxn ang="0">
                                    <a:pos x="connsiteX0" y="connsiteY0"/>
                                  </a:cxn>
                                  <a:cxn ang="0">
                                    <a:pos x="connsiteX1" y="connsiteY1"/>
                                  </a:cxn>
                                  <a:cxn ang="0">
                                    <a:pos x="connsiteX2" y="connsiteY2"/>
                                  </a:cxn>
                                  <a:cxn ang="0">
                                    <a:pos x="connsiteX3" y="connsiteY3"/>
                                  </a:cxn>
                                </a:cxnLst>
                                <a:rect l="l" t="t" r="r" b="b"/>
                                <a:pathLst>
                                  <a:path w="28136" h="637854">
                                    <a:moveTo>
                                      <a:pt x="0" y="0"/>
                                    </a:moveTo>
                                    <a:lnTo>
                                      <a:pt x="28137" y="0"/>
                                    </a:lnTo>
                                    <a:lnTo>
                                      <a:pt x="28137" y="637854"/>
                                    </a:lnTo>
                                    <a:lnTo>
                                      <a:pt x="0" y="637854"/>
                                    </a:lnTo>
                                    <a:close/>
                                  </a:path>
                                </a:pathLst>
                              </a:custGeom>
                              <a:solidFill>
                                <a:srgbClr val="FFCC5E"/>
                              </a:solidFill>
                              <a:ln w="13082" cap="flat">
                                <a:noFill/>
                                <a:prstDash val="solid"/>
                                <a:miter/>
                              </a:ln>
                            </wps:spPr>
                            <wps:bodyPr rtlCol="0" anchor="ctr"/>
                          </wps:wsp>
                          <wps:wsp>
                            <wps:cNvPr id="2074270072" name="Freeform: Shape 2074270072"/>
                            <wps:cNvSpPr/>
                            <wps:spPr>
                              <a:xfrm>
                                <a:off x="5285732" y="1003502"/>
                                <a:ext cx="28136" cy="637854"/>
                              </a:xfrm>
                              <a:custGeom>
                                <a:avLst/>
                                <a:gdLst>
                                  <a:gd name="connsiteX0" fmla="*/ 0 w 28136"/>
                                  <a:gd name="connsiteY0" fmla="*/ 0 h 637854"/>
                                  <a:gd name="connsiteX1" fmla="*/ 28137 w 28136"/>
                                  <a:gd name="connsiteY1" fmla="*/ 0 h 637854"/>
                                  <a:gd name="connsiteX2" fmla="*/ 28137 w 28136"/>
                                  <a:gd name="connsiteY2" fmla="*/ 637854 h 637854"/>
                                  <a:gd name="connsiteX3" fmla="*/ 0 w 28136"/>
                                  <a:gd name="connsiteY3" fmla="*/ 637854 h 637854"/>
                                </a:gdLst>
                                <a:ahLst/>
                                <a:cxnLst>
                                  <a:cxn ang="0">
                                    <a:pos x="connsiteX0" y="connsiteY0"/>
                                  </a:cxn>
                                  <a:cxn ang="0">
                                    <a:pos x="connsiteX1" y="connsiteY1"/>
                                  </a:cxn>
                                  <a:cxn ang="0">
                                    <a:pos x="connsiteX2" y="connsiteY2"/>
                                  </a:cxn>
                                  <a:cxn ang="0">
                                    <a:pos x="connsiteX3" y="connsiteY3"/>
                                  </a:cxn>
                                </a:cxnLst>
                                <a:rect l="l" t="t" r="r" b="b"/>
                                <a:pathLst>
                                  <a:path w="28136" h="637854">
                                    <a:moveTo>
                                      <a:pt x="0" y="0"/>
                                    </a:moveTo>
                                    <a:lnTo>
                                      <a:pt x="28137" y="0"/>
                                    </a:lnTo>
                                    <a:lnTo>
                                      <a:pt x="28137" y="637854"/>
                                    </a:lnTo>
                                    <a:lnTo>
                                      <a:pt x="0" y="637854"/>
                                    </a:lnTo>
                                    <a:close/>
                                  </a:path>
                                </a:pathLst>
                              </a:custGeom>
                              <a:solidFill>
                                <a:srgbClr val="FFCC5E"/>
                              </a:solidFill>
                              <a:ln w="13082" cap="flat">
                                <a:noFill/>
                                <a:prstDash val="solid"/>
                                <a:miter/>
                              </a:ln>
                            </wps:spPr>
                            <wps:bodyPr rtlCol="0" anchor="ctr"/>
                          </wps:wsp>
                        </wpg:grpSp>
                        <wps:wsp>
                          <wps:cNvPr id="2074270073" name="TextBox 54"/>
                          <wps:cNvSpPr txBox="1"/>
                          <wps:spPr>
                            <a:xfrm>
                              <a:off x="3602643" y="3025946"/>
                              <a:ext cx="1971601" cy="519302"/>
                            </a:xfrm>
                            <a:prstGeom prst="rect">
                              <a:avLst/>
                            </a:prstGeom>
                            <a:noFill/>
                          </wps:spPr>
                          <wps:txb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الشفافية</w:t>
                                </w:r>
                              </w:p>
                            </w:txbxContent>
                          </wps:txbx>
                          <wps:bodyPr wrap="square">
                            <a:spAutoFit/>
                          </wps:bodyPr>
                        </wps:wsp>
                      </wpg:grpSp>
                      <wpg:grpSp>
                        <wpg:cNvPr id="2074270074" name="Group 2074270074"/>
                        <wpg:cNvGrpSpPr/>
                        <wpg:grpSpPr>
                          <a:xfrm>
                            <a:off x="1753609" y="0"/>
                            <a:ext cx="1971601" cy="3541187"/>
                            <a:chOff x="1753609" y="0"/>
                            <a:chExt cx="1971601" cy="3541187"/>
                          </a:xfrm>
                        </wpg:grpSpPr>
                        <wpg:grpSp>
                          <wpg:cNvPr id="2074270075" name="Graphic 2"/>
                          <wpg:cNvGrpSpPr/>
                          <wpg:grpSpPr>
                            <a:xfrm>
                              <a:off x="1948370" y="0"/>
                              <a:ext cx="1517291" cy="2927533"/>
                              <a:chOff x="1948370" y="0"/>
                              <a:chExt cx="1517291" cy="2927533"/>
                            </a:xfrm>
                            <a:solidFill>
                              <a:srgbClr val="63B1B5"/>
                            </a:solidFill>
                          </wpg:grpSpPr>
                          <wps:wsp>
                            <wps:cNvPr id="2074270076" name="Freeform: Shape 2074270076"/>
                            <wps:cNvSpPr/>
                            <wps:spPr>
                              <a:xfrm>
                                <a:off x="2035267" y="603665"/>
                                <a:ext cx="1348340" cy="1487126"/>
                              </a:xfrm>
                              <a:custGeom>
                                <a:avLst/>
                                <a:gdLst>
                                  <a:gd name="connsiteX0" fmla="*/ 1235794 w 1348340"/>
                                  <a:gd name="connsiteY0" fmla="*/ 289383 h 1487126"/>
                                  <a:gd name="connsiteX1" fmla="*/ 786783 w 1348340"/>
                                  <a:gd name="connsiteY1" fmla="*/ 30133 h 1487126"/>
                                  <a:gd name="connsiteX2" fmla="*/ 561558 w 1348340"/>
                                  <a:gd name="connsiteY2" fmla="*/ 30133 h 1487126"/>
                                  <a:gd name="connsiteX3" fmla="*/ 112547 w 1348340"/>
                                  <a:gd name="connsiteY3" fmla="*/ 289383 h 1487126"/>
                                  <a:gd name="connsiteX4" fmla="*/ 0 w 1348340"/>
                                  <a:gd name="connsiteY4" fmla="*/ 484378 h 1487126"/>
                                  <a:gd name="connsiteX5" fmla="*/ 0 w 1348340"/>
                                  <a:gd name="connsiteY5" fmla="*/ 1002749 h 1487126"/>
                                  <a:gd name="connsiteX6" fmla="*/ 112547 w 1348340"/>
                                  <a:gd name="connsiteY6" fmla="*/ 1197743 h 1487126"/>
                                  <a:gd name="connsiteX7" fmla="*/ 561558 w 1348340"/>
                                  <a:gd name="connsiteY7" fmla="*/ 1456994 h 1487126"/>
                                  <a:gd name="connsiteX8" fmla="*/ 786783 w 1348340"/>
                                  <a:gd name="connsiteY8" fmla="*/ 1456994 h 1487126"/>
                                  <a:gd name="connsiteX9" fmla="*/ 1235794 w 1348340"/>
                                  <a:gd name="connsiteY9" fmla="*/ 1197743 h 1487126"/>
                                  <a:gd name="connsiteX10" fmla="*/ 1348340 w 1348340"/>
                                  <a:gd name="connsiteY10" fmla="*/ 1002749 h 1487126"/>
                                  <a:gd name="connsiteX11" fmla="*/ 1348340 w 1348340"/>
                                  <a:gd name="connsiteY11" fmla="*/ 484378 h 1487126"/>
                                  <a:gd name="connsiteX12" fmla="*/ 1235794 w 1348340"/>
                                  <a:gd name="connsiteY12" fmla="*/ 289383 h 14871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348340" h="1487126">
                                    <a:moveTo>
                                      <a:pt x="1235794" y="289383"/>
                                    </a:moveTo>
                                    <a:lnTo>
                                      <a:pt x="786783" y="30133"/>
                                    </a:lnTo>
                                    <a:cubicBezTo>
                                      <a:pt x="717161" y="-10044"/>
                                      <a:pt x="631311" y="-10044"/>
                                      <a:pt x="561558" y="30133"/>
                                    </a:cubicBezTo>
                                    <a:lnTo>
                                      <a:pt x="112547" y="289383"/>
                                    </a:lnTo>
                                    <a:cubicBezTo>
                                      <a:pt x="42925" y="329560"/>
                                      <a:pt x="0" y="403894"/>
                                      <a:pt x="0" y="484378"/>
                                    </a:cubicBezTo>
                                    <a:lnTo>
                                      <a:pt x="0" y="1002749"/>
                                    </a:lnTo>
                                    <a:cubicBezTo>
                                      <a:pt x="0" y="1083233"/>
                                      <a:pt x="42925" y="1157567"/>
                                      <a:pt x="112547" y="1197743"/>
                                    </a:cubicBezTo>
                                    <a:lnTo>
                                      <a:pt x="561558" y="1456994"/>
                                    </a:lnTo>
                                    <a:cubicBezTo>
                                      <a:pt x="631180" y="1497171"/>
                                      <a:pt x="717030" y="1497171"/>
                                      <a:pt x="786783" y="1456994"/>
                                    </a:cubicBezTo>
                                    <a:lnTo>
                                      <a:pt x="1235794" y="1197743"/>
                                    </a:lnTo>
                                    <a:cubicBezTo>
                                      <a:pt x="1305416" y="1157567"/>
                                      <a:pt x="1348340" y="1083233"/>
                                      <a:pt x="1348340" y="1002749"/>
                                    </a:cubicBezTo>
                                    <a:lnTo>
                                      <a:pt x="1348340" y="484378"/>
                                    </a:lnTo>
                                    <a:cubicBezTo>
                                      <a:pt x="1348340" y="403894"/>
                                      <a:pt x="1305416" y="329560"/>
                                      <a:pt x="1235794" y="289383"/>
                                    </a:cubicBezTo>
                                    <a:close/>
                                  </a:path>
                                </a:pathLst>
                              </a:custGeom>
                              <a:grpFill/>
                              <a:ln w="13082" cap="flat">
                                <a:noFill/>
                                <a:prstDash val="solid"/>
                                <a:miter/>
                              </a:ln>
                            </wps:spPr>
                            <wps:bodyPr rtlCol="0" anchor="ctr"/>
                          </wps:wsp>
                          <wps:wsp>
                            <wps:cNvPr id="2074270077" name="Freeform: Shape 2074270077"/>
                            <wps:cNvSpPr/>
                            <wps:spPr>
                              <a:xfrm>
                                <a:off x="2155535" y="0"/>
                                <a:ext cx="1131752" cy="742287"/>
                              </a:xfrm>
                              <a:custGeom>
                                <a:avLst/>
                                <a:gdLst>
                                  <a:gd name="connsiteX0" fmla="*/ 583544 w 1131752"/>
                                  <a:gd name="connsiteY0" fmla="*/ 384231 h 742287"/>
                                  <a:gd name="connsiteX1" fmla="*/ 583544 w 1131752"/>
                                  <a:gd name="connsiteY1" fmla="*/ 0 h 742287"/>
                                  <a:gd name="connsiteX2" fmla="*/ 548340 w 1131752"/>
                                  <a:gd name="connsiteY2" fmla="*/ 0 h 742287"/>
                                  <a:gd name="connsiteX3" fmla="*/ 548340 w 1131752"/>
                                  <a:gd name="connsiteY3" fmla="*/ 384231 h 742287"/>
                                  <a:gd name="connsiteX4" fmla="*/ 0 w 1131752"/>
                                  <a:gd name="connsiteY4" fmla="*/ 712188 h 742287"/>
                                  <a:gd name="connsiteX5" fmla="*/ 18060 w 1131752"/>
                                  <a:gd name="connsiteY5" fmla="*/ 742287 h 742287"/>
                                  <a:gd name="connsiteX6" fmla="*/ 565876 w 1131752"/>
                                  <a:gd name="connsiteY6" fmla="*/ 414723 h 742287"/>
                                  <a:gd name="connsiteX7" fmla="*/ 1113693 w 1131752"/>
                                  <a:gd name="connsiteY7" fmla="*/ 742287 h 742287"/>
                                  <a:gd name="connsiteX8" fmla="*/ 1131753 w 1131752"/>
                                  <a:gd name="connsiteY8" fmla="*/ 712188 h 742287"/>
                                  <a:gd name="connsiteX9" fmla="*/ 583544 w 1131752"/>
                                  <a:gd name="connsiteY9" fmla="*/ 384231 h 7422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31752" h="742287">
                                    <a:moveTo>
                                      <a:pt x="583544" y="384231"/>
                                    </a:moveTo>
                                    <a:lnTo>
                                      <a:pt x="583544" y="0"/>
                                    </a:lnTo>
                                    <a:lnTo>
                                      <a:pt x="548340" y="0"/>
                                    </a:lnTo>
                                    <a:lnTo>
                                      <a:pt x="548340" y="384231"/>
                                    </a:lnTo>
                                    <a:lnTo>
                                      <a:pt x="0" y="712188"/>
                                    </a:lnTo>
                                    <a:lnTo>
                                      <a:pt x="18060" y="742287"/>
                                    </a:lnTo>
                                    <a:lnTo>
                                      <a:pt x="565876" y="414723"/>
                                    </a:lnTo>
                                    <a:lnTo>
                                      <a:pt x="1113693" y="742287"/>
                                    </a:lnTo>
                                    <a:lnTo>
                                      <a:pt x="1131753" y="712188"/>
                                    </a:lnTo>
                                    <a:lnTo>
                                      <a:pt x="583544" y="384231"/>
                                    </a:lnTo>
                                    <a:close/>
                                  </a:path>
                                </a:pathLst>
                              </a:custGeom>
                              <a:grpFill/>
                              <a:ln w="13082" cap="flat">
                                <a:noFill/>
                                <a:prstDash val="solid"/>
                                <a:miter/>
                              </a:ln>
                            </wps:spPr>
                            <wps:bodyPr rtlCol="0" anchor="ctr"/>
                          </wps:wsp>
                          <wps:wsp>
                            <wps:cNvPr id="2074270078" name="Freeform: Shape 2074270078"/>
                            <wps:cNvSpPr/>
                            <wps:spPr>
                              <a:xfrm>
                                <a:off x="2155535" y="1939082"/>
                                <a:ext cx="1131752" cy="988451"/>
                              </a:xfrm>
                              <a:custGeom>
                                <a:avLst/>
                                <a:gdLst>
                                  <a:gd name="connsiteX0" fmla="*/ 548340 w 1131752"/>
                                  <a:gd name="connsiteY0" fmla="*/ 358057 h 988451"/>
                                  <a:gd name="connsiteX1" fmla="*/ 548340 w 1131752"/>
                                  <a:gd name="connsiteY1" fmla="*/ 988452 h 988451"/>
                                  <a:gd name="connsiteX2" fmla="*/ 583544 w 1131752"/>
                                  <a:gd name="connsiteY2" fmla="*/ 988452 h 988451"/>
                                  <a:gd name="connsiteX3" fmla="*/ 583544 w 1131752"/>
                                  <a:gd name="connsiteY3" fmla="*/ 358057 h 988451"/>
                                  <a:gd name="connsiteX4" fmla="*/ 1131753 w 1131752"/>
                                  <a:gd name="connsiteY4" fmla="*/ 30231 h 988451"/>
                                  <a:gd name="connsiteX5" fmla="*/ 1113693 w 1131752"/>
                                  <a:gd name="connsiteY5" fmla="*/ 0 h 988451"/>
                                  <a:gd name="connsiteX6" fmla="*/ 565876 w 1131752"/>
                                  <a:gd name="connsiteY6" fmla="*/ 327565 h 988451"/>
                                  <a:gd name="connsiteX7" fmla="*/ 18060 w 1131752"/>
                                  <a:gd name="connsiteY7" fmla="*/ 0 h 988451"/>
                                  <a:gd name="connsiteX8" fmla="*/ 0 w 1131752"/>
                                  <a:gd name="connsiteY8" fmla="*/ 30231 h 988451"/>
                                  <a:gd name="connsiteX9" fmla="*/ 548340 w 1131752"/>
                                  <a:gd name="connsiteY9" fmla="*/ 358057 h 9884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31752" h="988451">
                                    <a:moveTo>
                                      <a:pt x="548340" y="358057"/>
                                    </a:moveTo>
                                    <a:lnTo>
                                      <a:pt x="548340" y="988452"/>
                                    </a:lnTo>
                                    <a:lnTo>
                                      <a:pt x="583544" y="988452"/>
                                    </a:lnTo>
                                    <a:lnTo>
                                      <a:pt x="583544" y="358057"/>
                                    </a:lnTo>
                                    <a:lnTo>
                                      <a:pt x="1131753" y="30231"/>
                                    </a:lnTo>
                                    <a:lnTo>
                                      <a:pt x="1113693" y="0"/>
                                    </a:lnTo>
                                    <a:lnTo>
                                      <a:pt x="565876" y="327565"/>
                                    </a:lnTo>
                                    <a:lnTo>
                                      <a:pt x="18060" y="0"/>
                                    </a:lnTo>
                                    <a:lnTo>
                                      <a:pt x="0" y="30231"/>
                                    </a:lnTo>
                                    <a:lnTo>
                                      <a:pt x="548340" y="358057"/>
                                    </a:lnTo>
                                    <a:close/>
                                  </a:path>
                                </a:pathLst>
                              </a:custGeom>
                              <a:grpFill/>
                              <a:ln w="13082" cap="flat">
                                <a:noFill/>
                                <a:prstDash val="solid"/>
                                <a:miter/>
                              </a:ln>
                            </wps:spPr>
                            <wps:bodyPr rtlCol="0" anchor="ctr"/>
                          </wps:wsp>
                          <wps:wsp>
                            <wps:cNvPr id="2074270079" name="Freeform: Shape 2074270079"/>
                            <wps:cNvSpPr/>
                            <wps:spPr>
                              <a:xfrm>
                                <a:off x="1948370" y="1003502"/>
                                <a:ext cx="28136" cy="637854"/>
                              </a:xfrm>
                              <a:custGeom>
                                <a:avLst/>
                                <a:gdLst>
                                  <a:gd name="connsiteX0" fmla="*/ 0 w 28136"/>
                                  <a:gd name="connsiteY0" fmla="*/ 0 h 637854"/>
                                  <a:gd name="connsiteX1" fmla="*/ 28137 w 28136"/>
                                  <a:gd name="connsiteY1" fmla="*/ 0 h 637854"/>
                                  <a:gd name="connsiteX2" fmla="*/ 28137 w 28136"/>
                                  <a:gd name="connsiteY2" fmla="*/ 637854 h 637854"/>
                                  <a:gd name="connsiteX3" fmla="*/ 0 w 28136"/>
                                  <a:gd name="connsiteY3" fmla="*/ 637854 h 637854"/>
                                </a:gdLst>
                                <a:ahLst/>
                                <a:cxnLst>
                                  <a:cxn ang="0">
                                    <a:pos x="connsiteX0" y="connsiteY0"/>
                                  </a:cxn>
                                  <a:cxn ang="0">
                                    <a:pos x="connsiteX1" y="connsiteY1"/>
                                  </a:cxn>
                                  <a:cxn ang="0">
                                    <a:pos x="connsiteX2" y="connsiteY2"/>
                                  </a:cxn>
                                  <a:cxn ang="0">
                                    <a:pos x="connsiteX3" y="connsiteY3"/>
                                  </a:cxn>
                                </a:cxnLst>
                                <a:rect l="l" t="t" r="r" b="b"/>
                                <a:pathLst>
                                  <a:path w="28136" h="637854">
                                    <a:moveTo>
                                      <a:pt x="0" y="0"/>
                                    </a:moveTo>
                                    <a:lnTo>
                                      <a:pt x="28137" y="0"/>
                                    </a:lnTo>
                                    <a:lnTo>
                                      <a:pt x="28137" y="637854"/>
                                    </a:lnTo>
                                    <a:lnTo>
                                      <a:pt x="0" y="637854"/>
                                    </a:lnTo>
                                    <a:close/>
                                  </a:path>
                                </a:pathLst>
                              </a:custGeom>
                              <a:grpFill/>
                              <a:ln w="13082" cap="flat">
                                <a:noFill/>
                                <a:prstDash val="solid"/>
                                <a:miter/>
                              </a:ln>
                            </wps:spPr>
                            <wps:bodyPr rtlCol="0" anchor="ctr"/>
                          </wps:wsp>
                          <wps:wsp>
                            <wps:cNvPr id="2074270080" name="Freeform: Shape 2074270080"/>
                            <wps:cNvSpPr/>
                            <wps:spPr>
                              <a:xfrm>
                                <a:off x="3437525" y="1003502"/>
                                <a:ext cx="28136" cy="637854"/>
                              </a:xfrm>
                              <a:custGeom>
                                <a:avLst/>
                                <a:gdLst>
                                  <a:gd name="connsiteX0" fmla="*/ 0 w 28136"/>
                                  <a:gd name="connsiteY0" fmla="*/ 0 h 637854"/>
                                  <a:gd name="connsiteX1" fmla="*/ 28137 w 28136"/>
                                  <a:gd name="connsiteY1" fmla="*/ 0 h 637854"/>
                                  <a:gd name="connsiteX2" fmla="*/ 28137 w 28136"/>
                                  <a:gd name="connsiteY2" fmla="*/ 637854 h 637854"/>
                                  <a:gd name="connsiteX3" fmla="*/ 0 w 28136"/>
                                  <a:gd name="connsiteY3" fmla="*/ 637854 h 637854"/>
                                </a:gdLst>
                                <a:ahLst/>
                                <a:cxnLst>
                                  <a:cxn ang="0">
                                    <a:pos x="connsiteX0" y="connsiteY0"/>
                                  </a:cxn>
                                  <a:cxn ang="0">
                                    <a:pos x="connsiteX1" y="connsiteY1"/>
                                  </a:cxn>
                                  <a:cxn ang="0">
                                    <a:pos x="connsiteX2" y="connsiteY2"/>
                                  </a:cxn>
                                  <a:cxn ang="0">
                                    <a:pos x="connsiteX3" y="connsiteY3"/>
                                  </a:cxn>
                                </a:cxnLst>
                                <a:rect l="l" t="t" r="r" b="b"/>
                                <a:pathLst>
                                  <a:path w="28136" h="637854">
                                    <a:moveTo>
                                      <a:pt x="0" y="0"/>
                                    </a:moveTo>
                                    <a:lnTo>
                                      <a:pt x="28137" y="0"/>
                                    </a:lnTo>
                                    <a:lnTo>
                                      <a:pt x="28137" y="637854"/>
                                    </a:lnTo>
                                    <a:lnTo>
                                      <a:pt x="0" y="637854"/>
                                    </a:lnTo>
                                    <a:close/>
                                  </a:path>
                                </a:pathLst>
                              </a:custGeom>
                              <a:grpFill/>
                              <a:ln w="13082" cap="flat">
                                <a:noFill/>
                                <a:prstDash val="solid"/>
                                <a:miter/>
                              </a:ln>
                            </wps:spPr>
                            <wps:bodyPr rtlCol="0" anchor="ctr"/>
                          </wps:wsp>
                        </wpg:grpSp>
                        <wps:wsp>
                          <wps:cNvPr id="2074270081" name="TextBox 62"/>
                          <wps:cNvSpPr txBox="1"/>
                          <wps:spPr>
                            <a:xfrm>
                              <a:off x="1753609" y="3021885"/>
                              <a:ext cx="1971601" cy="519302"/>
                            </a:xfrm>
                            <a:prstGeom prst="rect">
                              <a:avLst/>
                            </a:prstGeom>
                            <a:noFill/>
                          </wps:spPr>
                          <wps:txb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الأمان</w:t>
                                </w:r>
                              </w:p>
                            </w:txbxContent>
                          </wps:txbx>
                          <wps:bodyPr wrap="square">
                            <a:spAutoFit/>
                          </wps:bodyPr>
                        </wps:wsp>
                      </wpg:grpSp>
                      <wpg:grpSp>
                        <wpg:cNvPr id="2074270082" name="Group 2074270082"/>
                        <wpg:cNvGrpSpPr/>
                        <wpg:grpSpPr>
                          <a:xfrm>
                            <a:off x="0" y="0"/>
                            <a:ext cx="1971601" cy="3545248"/>
                            <a:chOff x="0" y="0"/>
                            <a:chExt cx="1971601" cy="3545248"/>
                          </a:xfrm>
                        </wpg:grpSpPr>
                        <wpg:grpSp>
                          <wpg:cNvPr id="2074270083" name="Graphic 2"/>
                          <wpg:cNvGrpSpPr/>
                          <wpg:grpSpPr>
                            <a:xfrm>
                              <a:off x="200567" y="0"/>
                              <a:ext cx="1517291" cy="2927533"/>
                              <a:chOff x="200567" y="0"/>
                              <a:chExt cx="1517291" cy="2927533"/>
                            </a:xfrm>
                            <a:solidFill>
                              <a:srgbClr val="B0B0B0"/>
                            </a:solidFill>
                          </wpg:grpSpPr>
                          <wps:wsp>
                            <wps:cNvPr id="2074270084" name="Freeform: Shape 2074270084"/>
                            <wps:cNvSpPr/>
                            <wps:spPr>
                              <a:xfrm>
                                <a:off x="287463" y="603665"/>
                                <a:ext cx="1348340" cy="1487126"/>
                              </a:xfrm>
                              <a:custGeom>
                                <a:avLst/>
                                <a:gdLst>
                                  <a:gd name="connsiteX0" fmla="*/ 1235793 w 1348340"/>
                                  <a:gd name="connsiteY0" fmla="*/ 289383 h 1487126"/>
                                  <a:gd name="connsiteX1" fmla="*/ 786783 w 1348340"/>
                                  <a:gd name="connsiteY1" fmla="*/ 30133 h 1487126"/>
                                  <a:gd name="connsiteX2" fmla="*/ 561558 w 1348340"/>
                                  <a:gd name="connsiteY2" fmla="*/ 30133 h 1487126"/>
                                  <a:gd name="connsiteX3" fmla="*/ 112547 w 1348340"/>
                                  <a:gd name="connsiteY3" fmla="*/ 289383 h 1487126"/>
                                  <a:gd name="connsiteX4" fmla="*/ 0 w 1348340"/>
                                  <a:gd name="connsiteY4" fmla="*/ 484378 h 1487126"/>
                                  <a:gd name="connsiteX5" fmla="*/ 0 w 1348340"/>
                                  <a:gd name="connsiteY5" fmla="*/ 1002749 h 1487126"/>
                                  <a:gd name="connsiteX6" fmla="*/ 112547 w 1348340"/>
                                  <a:gd name="connsiteY6" fmla="*/ 1197743 h 1487126"/>
                                  <a:gd name="connsiteX7" fmla="*/ 561558 w 1348340"/>
                                  <a:gd name="connsiteY7" fmla="*/ 1456994 h 1487126"/>
                                  <a:gd name="connsiteX8" fmla="*/ 786783 w 1348340"/>
                                  <a:gd name="connsiteY8" fmla="*/ 1456994 h 1487126"/>
                                  <a:gd name="connsiteX9" fmla="*/ 1235793 w 1348340"/>
                                  <a:gd name="connsiteY9" fmla="*/ 1197743 h 1487126"/>
                                  <a:gd name="connsiteX10" fmla="*/ 1348340 w 1348340"/>
                                  <a:gd name="connsiteY10" fmla="*/ 1002749 h 1487126"/>
                                  <a:gd name="connsiteX11" fmla="*/ 1348340 w 1348340"/>
                                  <a:gd name="connsiteY11" fmla="*/ 484378 h 1487126"/>
                                  <a:gd name="connsiteX12" fmla="*/ 1235793 w 1348340"/>
                                  <a:gd name="connsiteY12" fmla="*/ 289383 h 14871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348340" h="1487126">
                                    <a:moveTo>
                                      <a:pt x="1235793" y="289383"/>
                                    </a:moveTo>
                                    <a:lnTo>
                                      <a:pt x="786783" y="30133"/>
                                    </a:lnTo>
                                    <a:cubicBezTo>
                                      <a:pt x="717161" y="-10044"/>
                                      <a:pt x="631311" y="-10044"/>
                                      <a:pt x="561558" y="30133"/>
                                    </a:cubicBezTo>
                                    <a:lnTo>
                                      <a:pt x="112547" y="289383"/>
                                    </a:lnTo>
                                    <a:cubicBezTo>
                                      <a:pt x="42925" y="329560"/>
                                      <a:pt x="0" y="403894"/>
                                      <a:pt x="0" y="484378"/>
                                    </a:cubicBezTo>
                                    <a:lnTo>
                                      <a:pt x="0" y="1002749"/>
                                    </a:lnTo>
                                    <a:cubicBezTo>
                                      <a:pt x="0" y="1083233"/>
                                      <a:pt x="42925" y="1157567"/>
                                      <a:pt x="112547" y="1197743"/>
                                    </a:cubicBezTo>
                                    <a:lnTo>
                                      <a:pt x="561558" y="1456994"/>
                                    </a:lnTo>
                                    <a:cubicBezTo>
                                      <a:pt x="631180" y="1497171"/>
                                      <a:pt x="717030" y="1497171"/>
                                      <a:pt x="786783" y="1456994"/>
                                    </a:cubicBezTo>
                                    <a:lnTo>
                                      <a:pt x="1235793" y="1197743"/>
                                    </a:lnTo>
                                    <a:cubicBezTo>
                                      <a:pt x="1305416" y="1157567"/>
                                      <a:pt x="1348340" y="1083233"/>
                                      <a:pt x="1348340" y="1002749"/>
                                    </a:cubicBezTo>
                                    <a:lnTo>
                                      <a:pt x="1348340" y="484378"/>
                                    </a:lnTo>
                                    <a:cubicBezTo>
                                      <a:pt x="1348340" y="403894"/>
                                      <a:pt x="1305416" y="329560"/>
                                      <a:pt x="1235793" y="289383"/>
                                    </a:cubicBezTo>
                                    <a:close/>
                                  </a:path>
                                </a:pathLst>
                              </a:custGeom>
                              <a:grpFill/>
                              <a:ln w="13082" cap="flat">
                                <a:noFill/>
                                <a:prstDash val="solid"/>
                                <a:miter/>
                              </a:ln>
                            </wps:spPr>
                            <wps:bodyPr rtlCol="0" anchor="ctr"/>
                          </wps:wsp>
                          <wps:wsp>
                            <wps:cNvPr id="2074270085" name="Freeform: Shape 2074270085"/>
                            <wps:cNvSpPr/>
                            <wps:spPr>
                              <a:xfrm>
                                <a:off x="407732" y="0"/>
                                <a:ext cx="1131752" cy="742287"/>
                              </a:xfrm>
                              <a:custGeom>
                                <a:avLst/>
                                <a:gdLst>
                                  <a:gd name="connsiteX0" fmla="*/ 583413 w 1131752"/>
                                  <a:gd name="connsiteY0" fmla="*/ 384231 h 742287"/>
                                  <a:gd name="connsiteX1" fmla="*/ 583413 w 1131752"/>
                                  <a:gd name="connsiteY1" fmla="*/ 0 h 742287"/>
                                  <a:gd name="connsiteX2" fmla="*/ 548340 w 1131752"/>
                                  <a:gd name="connsiteY2" fmla="*/ 0 h 742287"/>
                                  <a:gd name="connsiteX3" fmla="*/ 548340 w 1131752"/>
                                  <a:gd name="connsiteY3" fmla="*/ 384231 h 742287"/>
                                  <a:gd name="connsiteX4" fmla="*/ 0 w 1131752"/>
                                  <a:gd name="connsiteY4" fmla="*/ 712188 h 742287"/>
                                  <a:gd name="connsiteX5" fmla="*/ 18060 w 1131752"/>
                                  <a:gd name="connsiteY5" fmla="*/ 742287 h 742287"/>
                                  <a:gd name="connsiteX6" fmla="*/ 565876 w 1131752"/>
                                  <a:gd name="connsiteY6" fmla="*/ 414723 h 742287"/>
                                  <a:gd name="connsiteX7" fmla="*/ 1113693 w 1131752"/>
                                  <a:gd name="connsiteY7" fmla="*/ 742287 h 742287"/>
                                  <a:gd name="connsiteX8" fmla="*/ 1131753 w 1131752"/>
                                  <a:gd name="connsiteY8" fmla="*/ 712188 h 742287"/>
                                  <a:gd name="connsiteX9" fmla="*/ 583413 w 1131752"/>
                                  <a:gd name="connsiteY9" fmla="*/ 384231 h 7422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31752" h="742287">
                                    <a:moveTo>
                                      <a:pt x="583413" y="384231"/>
                                    </a:moveTo>
                                    <a:lnTo>
                                      <a:pt x="583413" y="0"/>
                                    </a:lnTo>
                                    <a:lnTo>
                                      <a:pt x="548340" y="0"/>
                                    </a:lnTo>
                                    <a:lnTo>
                                      <a:pt x="548340" y="384231"/>
                                    </a:lnTo>
                                    <a:lnTo>
                                      <a:pt x="0" y="712188"/>
                                    </a:lnTo>
                                    <a:lnTo>
                                      <a:pt x="18060" y="742287"/>
                                    </a:lnTo>
                                    <a:lnTo>
                                      <a:pt x="565876" y="414723"/>
                                    </a:lnTo>
                                    <a:lnTo>
                                      <a:pt x="1113693" y="742287"/>
                                    </a:lnTo>
                                    <a:lnTo>
                                      <a:pt x="1131753" y="712188"/>
                                    </a:lnTo>
                                    <a:lnTo>
                                      <a:pt x="583413" y="384231"/>
                                    </a:lnTo>
                                    <a:close/>
                                  </a:path>
                                </a:pathLst>
                              </a:custGeom>
                              <a:grpFill/>
                              <a:ln w="13082" cap="flat">
                                <a:noFill/>
                                <a:prstDash val="solid"/>
                                <a:miter/>
                              </a:ln>
                            </wps:spPr>
                            <wps:bodyPr rtlCol="0" anchor="ctr"/>
                          </wps:wsp>
                          <wps:wsp>
                            <wps:cNvPr id="2074270086" name="Freeform: Shape 2074270086"/>
                            <wps:cNvSpPr/>
                            <wps:spPr>
                              <a:xfrm>
                                <a:off x="407732" y="1939082"/>
                                <a:ext cx="1131752" cy="988451"/>
                              </a:xfrm>
                              <a:custGeom>
                                <a:avLst/>
                                <a:gdLst>
                                  <a:gd name="connsiteX0" fmla="*/ 548340 w 1131752"/>
                                  <a:gd name="connsiteY0" fmla="*/ 358057 h 988451"/>
                                  <a:gd name="connsiteX1" fmla="*/ 548340 w 1131752"/>
                                  <a:gd name="connsiteY1" fmla="*/ 988452 h 988451"/>
                                  <a:gd name="connsiteX2" fmla="*/ 583413 w 1131752"/>
                                  <a:gd name="connsiteY2" fmla="*/ 988452 h 988451"/>
                                  <a:gd name="connsiteX3" fmla="*/ 583413 w 1131752"/>
                                  <a:gd name="connsiteY3" fmla="*/ 358057 h 988451"/>
                                  <a:gd name="connsiteX4" fmla="*/ 1131753 w 1131752"/>
                                  <a:gd name="connsiteY4" fmla="*/ 30231 h 988451"/>
                                  <a:gd name="connsiteX5" fmla="*/ 1113693 w 1131752"/>
                                  <a:gd name="connsiteY5" fmla="*/ 0 h 988451"/>
                                  <a:gd name="connsiteX6" fmla="*/ 565876 w 1131752"/>
                                  <a:gd name="connsiteY6" fmla="*/ 327565 h 988451"/>
                                  <a:gd name="connsiteX7" fmla="*/ 18060 w 1131752"/>
                                  <a:gd name="connsiteY7" fmla="*/ 0 h 988451"/>
                                  <a:gd name="connsiteX8" fmla="*/ 0 w 1131752"/>
                                  <a:gd name="connsiteY8" fmla="*/ 30231 h 988451"/>
                                  <a:gd name="connsiteX9" fmla="*/ 548340 w 1131752"/>
                                  <a:gd name="connsiteY9" fmla="*/ 358057 h 9884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31752" h="988451">
                                    <a:moveTo>
                                      <a:pt x="548340" y="358057"/>
                                    </a:moveTo>
                                    <a:lnTo>
                                      <a:pt x="548340" y="988452"/>
                                    </a:lnTo>
                                    <a:lnTo>
                                      <a:pt x="583413" y="988452"/>
                                    </a:lnTo>
                                    <a:lnTo>
                                      <a:pt x="583413" y="358057"/>
                                    </a:lnTo>
                                    <a:lnTo>
                                      <a:pt x="1131753" y="30231"/>
                                    </a:lnTo>
                                    <a:lnTo>
                                      <a:pt x="1113693" y="0"/>
                                    </a:lnTo>
                                    <a:lnTo>
                                      <a:pt x="565876" y="327565"/>
                                    </a:lnTo>
                                    <a:lnTo>
                                      <a:pt x="18060" y="0"/>
                                    </a:lnTo>
                                    <a:lnTo>
                                      <a:pt x="0" y="30231"/>
                                    </a:lnTo>
                                    <a:lnTo>
                                      <a:pt x="548340" y="358057"/>
                                    </a:lnTo>
                                    <a:close/>
                                  </a:path>
                                </a:pathLst>
                              </a:custGeom>
                              <a:grpFill/>
                              <a:ln w="13082" cap="flat">
                                <a:noFill/>
                                <a:prstDash val="solid"/>
                                <a:miter/>
                              </a:ln>
                            </wps:spPr>
                            <wps:bodyPr rtlCol="0" anchor="ctr"/>
                          </wps:wsp>
                          <wps:wsp>
                            <wps:cNvPr id="2074270087" name="Freeform: Shape 2074270087"/>
                            <wps:cNvSpPr/>
                            <wps:spPr>
                              <a:xfrm>
                                <a:off x="200567" y="1003502"/>
                                <a:ext cx="28136" cy="637854"/>
                              </a:xfrm>
                              <a:custGeom>
                                <a:avLst/>
                                <a:gdLst>
                                  <a:gd name="connsiteX0" fmla="*/ 0 w 28136"/>
                                  <a:gd name="connsiteY0" fmla="*/ 0 h 637854"/>
                                  <a:gd name="connsiteX1" fmla="*/ 28137 w 28136"/>
                                  <a:gd name="connsiteY1" fmla="*/ 0 h 637854"/>
                                  <a:gd name="connsiteX2" fmla="*/ 28137 w 28136"/>
                                  <a:gd name="connsiteY2" fmla="*/ 637854 h 637854"/>
                                  <a:gd name="connsiteX3" fmla="*/ 0 w 28136"/>
                                  <a:gd name="connsiteY3" fmla="*/ 637854 h 637854"/>
                                </a:gdLst>
                                <a:ahLst/>
                                <a:cxnLst>
                                  <a:cxn ang="0">
                                    <a:pos x="connsiteX0" y="connsiteY0"/>
                                  </a:cxn>
                                  <a:cxn ang="0">
                                    <a:pos x="connsiteX1" y="connsiteY1"/>
                                  </a:cxn>
                                  <a:cxn ang="0">
                                    <a:pos x="connsiteX2" y="connsiteY2"/>
                                  </a:cxn>
                                  <a:cxn ang="0">
                                    <a:pos x="connsiteX3" y="connsiteY3"/>
                                  </a:cxn>
                                </a:cxnLst>
                                <a:rect l="l" t="t" r="r" b="b"/>
                                <a:pathLst>
                                  <a:path w="28136" h="637854">
                                    <a:moveTo>
                                      <a:pt x="0" y="0"/>
                                    </a:moveTo>
                                    <a:lnTo>
                                      <a:pt x="28137" y="0"/>
                                    </a:lnTo>
                                    <a:lnTo>
                                      <a:pt x="28137" y="637854"/>
                                    </a:lnTo>
                                    <a:lnTo>
                                      <a:pt x="0" y="637854"/>
                                    </a:lnTo>
                                    <a:close/>
                                  </a:path>
                                </a:pathLst>
                              </a:custGeom>
                              <a:grpFill/>
                              <a:ln w="13082" cap="flat">
                                <a:noFill/>
                                <a:prstDash val="solid"/>
                                <a:miter/>
                              </a:ln>
                            </wps:spPr>
                            <wps:bodyPr rtlCol="0" anchor="ctr"/>
                          </wps:wsp>
                          <wps:wsp>
                            <wps:cNvPr id="2074270088" name="Freeform: Shape 2074270088"/>
                            <wps:cNvSpPr/>
                            <wps:spPr>
                              <a:xfrm>
                                <a:off x="1689722" y="1003502"/>
                                <a:ext cx="28136" cy="637854"/>
                              </a:xfrm>
                              <a:custGeom>
                                <a:avLst/>
                                <a:gdLst>
                                  <a:gd name="connsiteX0" fmla="*/ 0 w 28136"/>
                                  <a:gd name="connsiteY0" fmla="*/ 0 h 637854"/>
                                  <a:gd name="connsiteX1" fmla="*/ 28137 w 28136"/>
                                  <a:gd name="connsiteY1" fmla="*/ 0 h 637854"/>
                                  <a:gd name="connsiteX2" fmla="*/ 28137 w 28136"/>
                                  <a:gd name="connsiteY2" fmla="*/ 637854 h 637854"/>
                                  <a:gd name="connsiteX3" fmla="*/ 0 w 28136"/>
                                  <a:gd name="connsiteY3" fmla="*/ 637854 h 637854"/>
                                </a:gdLst>
                                <a:ahLst/>
                                <a:cxnLst>
                                  <a:cxn ang="0">
                                    <a:pos x="connsiteX0" y="connsiteY0"/>
                                  </a:cxn>
                                  <a:cxn ang="0">
                                    <a:pos x="connsiteX1" y="connsiteY1"/>
                                  </a:cxn>
                                  <a:cxn ang="0">
                                    <a:pos x="connsiteX2" y="connsiteY2"/>
                                  </a:cxn>
                                  <a:cxn ang="0">
                                    <a:pos x="connsiteX3" y="connsiteY3"/>
                                  </a:cxn>
                                </a:cxnLst>
                                <a:rect l="l" t="t" r="r" b="b"/>
                                <a:pathLst>
                                  <a:path w="28136" h="637854">
                                    <a:moveTo>
                                      <a:pt x="0" y="0"/>
                                    </a:moveTo>
                                    <a:lnTo>
                                      <a:pt x="28137" y="0"/>
                                    </a:lnTo>
                                    <a:lnTo>
                                      <a:pt x="28137" y="637854"/>
                                    </a:lnTo>
                                    <a:lnTo>
                                      <a:pt x="0" y="637854"/>
                                    </a:lnTo>
                                    <a:close/>
                                  </a:path>
                                </a:pathLst>
                              </a:custGeom>
                              <a:grpFill/>
                              <a:ln w="13082" cap="flat">
                                <a:noFill/>
                                <a:prstDash val="solid"/>
                                <a:miter/>
                              </a:ln>
                            </wps:spPr>
                            <wps:bodyPr rtlCol="0" anchor="ctr"/>
                          </wps:wsp>
                        </wpg:grpSp>
                        <wps:wsp>
                          <wps:cNvPr id="2074270089" name="TextBox 70"/>
                          <wps:cNvSpPr txBox="1"/>
                          <wps:spPr>
                            <a:xfrm>
                              <a:off x="0" y="3025946"/>
                              <a:ext cx="1971601" cy="519302"/>
                            </a:xfrm>
                            <a:prstGeom prst="rect">
                              <a:avLst/>
                            </a:prstGeom>
                            <a:noFill/>
                          </wps:spPr>
                          <wps:txb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المساءلة</w:t>
                                </w:r>
                              </w:p>
                            </w:txbxContent>
                          </wps:txbx>
                          <wps:bodyPr wrap="square">
                            <a:spAutoFit/>
                          </wps:bodyPr>
                        </wps:wsp>
                      </wpg:grpSp>
                      <pic:pic xmlns:pic="http://schemas.openxmlformats.org/drawingml/2006/picture">
                        <pic:nvPicPr>
                          <pic:cNvPr id="2074270090" name="Picture 2074270090"/>
                          <pic:cNvPicPr>
                            <a:picLocks noChangeAspect="1"/>
                          </pic:cNvPicPr>
                        </pic:nvPicPr>
                        <pic:blipFill>
                          <a:blip r:embed="rId175">
                            <a:biLevel thresh="75000"/>
                          </a:blip>
                          <a:stretch>
                            <a:fillRect/>
                          </a:stretch>
                        </pic:blipFill>
                        <pic:spPr>
                          <a:xfrm>
                            <a:off x="4190233" y="1022976"/>
                            <a:ext cx="797012" cy="797012"/>
                          </a:xfrm>
                          <a:prstGeom prst="rect">
                            <a:avLst/>
                          </a:prstGeom>
                        </pic:spPr>
                      </pic:pic>
                      <pic:pic xmlns:pic="http://schemas.openxmlformats.org/drawingml/2006/picture">
                        <pic:nvPicPr>
                          <pic:cNvPr id="2074270091" name="Picture 2074270091"/>
                          <pic:cNvPicPr>
                            <a:picLocks noChangeAspect="1"/>
                          </pic:cNvPicPr>
                        </pic:nvPicPr>
                        <pic:blipFill>
                          <a:blip r:embed="rId108"/>
                          <a:stretch>
                            <a:fillRect/>
                          </a:stretch>
                        </pic:blipFill>
                        <pic:spPr>
                          <a:xfrm>
                            <a:off x="2440957" y="1047147"/>
                            <a:ext cx="597610" cy="597610"/>
                          </a:xfrm>
                          <a:prstGeom prst="rect">
                            <a:avLst/>
                          </a:prstGeom>
                        </pic:spPr>
                      </pic:pic>
                      <pic:pic xmlns:pic="http://schemas.openxmlformats.org/drawingml/2006/picture">
                        <pic:nvPicPr>
                          <pic:cNvPr id="2074270092" name="Picture 2074270092"/>
                          <pic:cNvPicPr>
                            <a:picLocks noChangeAspect="1"/>
                          </pic:cNvPicPr>
                        </pic:nvPicPr>
                        <pic:blipFill>
                          <a:blip r:embed="rId92"/>
                          <a:stretch>
                            <a:fillRect/>
                          </a:stretch>
                        </pic:blipFill>
                        <pic:spPr>
                          <a:xfrm>
                            <a:off x="559619" y="980229"/>
                            <a:ext cx="778029" cy="778029"/>
                          </a:xfrm>
                          <a:prstGeom prst="rect">
                            <a:avLst/>
                          </a:prstGeom>
                        </pic:spPr>
                      </pic:pic>
                      <wpg:grpSp>
                        <wpg:cNvPr id="2074270093" name="Group 2074270093"/>
                        <wpg:cNvGrpSpPr/>
                        <wpg:grpSpPr>
                          <a:xfrm>
                            <a:off x="2605903" y="2587838"/>
                            <a:ext cx="1971601" cy="3651766"/>
                            <a:chOff x="2605903" y="2587838"/>
                            <a:chExt cx="1971601" cy="3651766"/>
                          </a:xfrm>
                        </wpg:grpSpPr>
                        <wpg:grpSp>
                          <wpg:cNvPr id="2074270094" name="Group 2074270094"/>
                          <wpg:cNvGrpSpPr/>
                          <wpg:grpSpPr>
                            <a:xfrm>
                              <a:off x="2605903" y="2587838"/>
                              <a:ext cx="1971601" cy="3651766"/>
                              <a:chOff x="2605903" y="2587838"/>
                              <a:chExt cx="1971601" cy="3651766"/>
                            </a:xfrm>
                          </wpg:grpSpPr>
                          <wpg:grpSp>
                            <wpg:cNvPr id="2074270095" name="Graphic 2"/>
                            <wpg:cNvGrpSpPr/>
                            <wpg:grpSpPr>
                              <a:xfrm rot="10800000">
                                <a:off x="2898709" y="2587838"/>
                                <a:ext cx="1517160" cy="2980142"/>
                                <a:chOff x="2898708" y="2587838"/>
                                <a:chExt cx="1517160" cy="2980142"/>
                              </a:xfrm>
                              <a:solidFill>
                                <a:srgbClr val="3D8E92"/>
                              </a:solidFill>
                            </wpg:grpSpPr>
                            <wps:wsp>
                              <wps:cNvPr id="2074270096" name="Freeform: Shape 2074270096"/>
                              <wps:cNvSpPr/>
                              <wps:spPr>
                                <a:xfrm>
                                  <a:off x="2985474" y="3437667"/>
                                  <a:ext cx="1348340" cy="1487126"/>
                                </a:xfrm>
                                <a:custGeom>
                                  <a:avLst/>
                                  <a:gdLst>
                                    <a:gd name="connsiteX0" fmla="*/ 1235793 w 1348340"/>
                                    <a:gd name="connsiteY0" fmla="*/ 289384 h 1487126"/>
                                    <a:gd name="connsiteX1" fmla="*/ 786783 w 1348340"/>
                                    <a:gd name="connsiteY1" fmla="*/ 30133 h 1487126"/>
                                    <a:gd name="connsiteX2" fmla="*/ 561558 w 1348340"/>
                                    <a:gd name="connsiteY2" fmla="*/ 30133 h 1487126"/>
                                    <a:gd name="connsiteX3" fmla="*/ 112547 w 1348340"/>
                                    <a:gd name="connsiteY3" fmla="*/ 289384 h 1487126"/>
                                    <a:gd name="connsiteX4" fmla="*/ 0 w 1348340"/>
                                    <a:gd name="connsiteY4" fmla="*/ 484378 h 1487126"/>
                                    <a:gd name="connsiteX5" fmla="*/ 0 w 1348340"/>
                                    <a:gd name="connsiteY5" fmla="*/ 1002749 h 1487126"/>
                                    <a:gd name="connsiteX6" fmla="*/ 112547 w 1348340"/>
                                    <a:gd name="connsiteY6" fmla="*/ 1197743 h 1487126"/>
                                    <a:gd name="connsiteX7" fmla="*/ 561558 w 1348340"/>
                                    <a:gd name="connsiteY7" fmla="*/ 1456994 h 1487126"/>
                                    <a:gd name="connsiteX8" fmla="*/ 786783 w 1348340"/>
                                    <a:gd name="connsiteY8" fmla="*/ 1456994 h 1487126"/>
                                    <a:gd name="connsiteX9" fmla="*/ 1235793 w 1348340"/>
                                    <a:gd name="connsiteY9" fmla="*/ 1197743 h 1487126"/>
                                    <a:gd name="connsiteX10" fmla="*/ 1348340 w 1348340"/>
                                    <a:gd name="connsiteY10" fmla="*/ 1002749 h 1487126"/>
                                    <a:gd name="connsiteX11" fmla="*/ 1348340 w 1348340"/>
                                    <a:gd name="connsiteY11" fmla="*/ 484378 h 1487126"/>
                                    <a:gd name="connsiteX12" fmla="*/ 1235793 w 1348340"/>
                                    <a:gd name="connsiteY12" fmla="*/ 289384 h 14871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348340" h="1487126">
                                      <a:moveTo>
                                        <a:pt x="1235793" y="289384"/>
                                      </a:moveTo>
                                      <a:lnTo>
                                        <a:pt x="786783" y="30133"/>
                                      </a:lnTo>
                                      <a:cubicBezTo>
                                        <a:pt x="717160" y="-10044"/>
                                        <a:pt x="631311" y="-10044"/>
                                        <a:pt x="561558" y="30133"/>
                                      </a:cubicBezTo>
                                      <a:lnTo>
                                        <a:pt x="112547" y="289384"/>
                                      </a:lnTo>
                                      <a:cubicBezTo>
                                        <a:pt x="42925" y="329560"/>
                                        <a:pt x="0" y="403894"/>
                                        <a:pt x="0" y="484378"/>
                                      </a:cubicBezTo>
                                      <a:lnTo>
                                        <a:pt x="0" y="1002749"/>
                                      </a:lnTo>
                                      <a:cubicBezTo>
                                        <a:pt x="0" y="1083233"/>
                                        <a:pt x="42925" y="1157567"/>
                                        <a:pt x="112547" y="1197743"/>
                                      </a:cubicBezTo>
                                      <a:lnTo>
                                        <a:pt x="561558" y="1456994"/>
                                      </a:lnTo>
                                      <a:cubicBezTo>
                                        <a:pt x="631180" y="1497171"/>
                                        <a:pt x="717030" y="1497171"/>
                                        <a:pt x="786783" y="1456994"/>
                                      </a:cubicBezTo>
                                      <a:lnTo>
                                        <a:pt x="1235793" y="1197743"/>
                                      </a:lnTo>
                                      <a:cubicBezTo>
                                        <a:pt x="1305416" y="1157567"/>
                                        <a:pt x="1348340" y="1083233"/>
                                        <a:pt x="1348340" y="1002749"/>
                                      </a:cubicBezTo>
                                      <a:lnTo>
                                        <a:pt x="1348340" y="484378"/>
                                      </a:lnTo>
                                      <a:cubicBezTo>
                                        <a:pt x="1348340" y="403894"/>
                                        <a:pt x="1305416" y="329560"/>
                                        <a:pt x="1235793" y="289384"/>
                                      </a:cubicBezTo>
                                      <a:close/>
                                    </a:path>
                                  </a:pathLst>
                                </a:custGeom>
                                <a:grpFill/>
                                <a:ln w="13082" cap="flat">
                                  <a:noFill/>
                                  <a:prstDash val="solid"/>
                                  <a:miter/>
                                </a:ln>
                              </wps:spPr>
                              <wps:bodyPr rtlCol="0" anchor="ctr"/>
                            </wps:wsp>
                            <wps:wsp>
                              <wps:cNvPr id="2074270097" name="Freeform: Shape 2074270097"/>
                              <wps:cNvSpPr/>
                              <wps:spPr>
                                <a:xfrm>
                                  <a:off x="3105873" y="2587838"/>
                                  <a:ext cx="1131752" cy="988451"/>
                                </a:xfrm>
                                <a:custGeom>
                                  <a:avLst/>
                                  <a:gdLst>
                                    <a:gd name="connsiteX0" fmla="*/ 583413 w 1131752"/>
                                    <a:gd name="connsiteY0" fmla="*/ 630395 h 988451"/>
                                    <a:gd name="connsiteX1" fmla="*/ 583413 w 1131752"/>
                                    <a:gd name="connsiteY1" fmla="*/ 0 h 988451"/>
                                    <a:gd name="connsiteX2" fmla="*/ 548209 w 1131752"/>
                                    <a:gd name="connsiteY2" fmla="*/ 0 h 988451"/>
                                    <a:gd name="connsiteX3" fmla="*/ 548209 w 1131752"/>
                                    <a:gd name="connsiteY3" fmla="*/ 630395 h 988451"/>
                                    <a:gd name="connsiteX4" fmla="*/ 0 w 1131752"/>
                                    <a:gd name="connsiteY4" fmla="*/ 958221 h 988451"/>
                                    <a:gd name="connsiteX5" fmla="*/ 18060 w 1131752"/>
                                    <a:gd name="connsiteY5" fmla="*/ 988451 h 988451"/>
                                    <a:gd name="connsiteX6" fmla="*/ 565876 w 1131752"/>
                                    <a:gd name="connsiteY6" fmla="*/ 660756 h 988451"/>
                                    <a:gd name="connsiteX7" fmla="*/ 1113693 w 1131752"/>
                                    <a:gd name="connsiteY7" fmla="*/ 988451 h 988451"/>
                                    <a:gd name="connsiteX8" fmla="*/ 1131753 w 1131752"/>
                                    <a:gd name="connsiteY8" fmla="*/ 958221 h 988451"/>
                                    <a:gd name="connsiteX9" fmla="*/ 583413 w 1131752"/>
                                    <a:gd name="connsiteY9" fmla="*/ 630395 h 9884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31752" h="988451">
                                      <a:moveTo>
                                        <a:pt x="583413" y="630395"/>
                                      </a:moveTo>
                                      <a:lnTo>
                                        <a:pt x="583413" y="0"/>
                                      </a:lnTo>
                                      <a:lnTo>
                                        <a:pt x="548209" y="0"/>
                                      </a:lnTo>
                                      <a:lnTo>
                                        <a:pt x="548209" y="630395"/>
                                      </a:lnTo>
                                      <a:lnTo>
                                        <a:pt x="0" y="958221"/>
                                      </a:lnTo>
                                      <a:lnTo>
                                        <a:pt x="18060" y="988451"/>
                                      </a:lnTo>
                                      <a:lnTo>
                                        <a:pt x="565876" y="660756"/>
                                      </a:lnTo>
                                      <a:lnTo>
                                        <a:pt x="1113693" y="988451"/>
                                      </a:lnTo>
                                      <a:lnTo>
                                        <a:pt x="1131753" y="958221"/>
                                      </a:lnTo>
                                      <a:lnTo>
                                        <a:pt x="583413" y="630395"/>
                                      </a:lnTo>
                                      <a:close/>
                                    </a:path>
                                  </a:pathLst>
                                </a:custGeom>
                                <a:grpFill/>
                                <a:ln w="13082" cap="flat">
                                  <a:noFill/>
                                  <a:prstDash val="solid"/>
                                  <a:miter/>
                                </a:ln>
                              </wps:spPr>
                              <wps:bodyPr rtlCol="0" anchor="ctr"/>
                            </wps:wsp>
                            <wps:wsp>
                              <wps:cNvPr id="2074270098" name="Freeform: Shape 2074270098"/>
                              <wps:cNvSpPr/>
                              <wps:spPr>
                                <a:xfrm>
                                  <a:off x="3105873" y="4773084"/>
                                  <a:ext cx="1131752" cy="794896"/>
                                </a:xfrm>
                                <a:custGeom>
                                  <a:avLst/>
                                  <a:gdLst>
                                    <a:gd name="connsiteX0" fmla="*/ 548209 w 1131752"/>
                                    <a:gd name="connsiteY0" fmla="*/ 358057 h 794896"/>
                                    <a:gd name="connsiteX1" fmla="*/ 548209 w 1131752"/>
                                    <a:gd name="connsiteY1" fmla="*/ 794897 h 794896"/>
                                    <a:gd name="connsiteX2" fmla="*/ 583413 w 1131752"/>
                                    <a:gd name="connsiteY2" fmla="*/ 794897 h 794896"/>
                                    <a:gd name="connsiteX3" fmla="*/ 583413 w 1131752"/>
                                    <a:gd name="connsiteY3" fmla="*/ 358057 h 794896"/>
                                    <a:gd name="connsiteX4" fmla="*/ 1131753 w 1131752"/>
                                    <a:gd name="connsiteY4" fmla="*/ 30100 h 794896"/>
                                    <a:gd name="connsiteX5" fmla="*/ 1113693 w 1131752"/>
                                    <a:gd name="connsiteY5" fmla="*/ 0 h 794896"/>
                                    <a:gd name="connsiteX6" fmla="*/ 565876 w 1131752"/>
                                    <a:gd name="connsiteY6" fmla="*/ 327564 h 794896"/>
                                    <a:gd name="connsiteX7" fmla="*/ 18060 w 1131752"/>
                                    <a:gd name="connsiteY7" fmla="*/ 0 h 794896"/>
                                    <a:gd name="connsiteX8" fmla="*/ 0 w 1131752"/>
                                    <a:gd name="connsiteY8" fmla="*/ 30100 h 794896"/>
                                    <a:gd name="connsiteX9" fmla="*/ 548209 w 1131752"/>
                                    <a:gd name="connsiteY9" fmla="*/ 358057 h 7948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31752" h="794896">
                                      <a:moveTo>
                                        <a:pt x="548209" y="358057"/>
                                      </a:moveTo>
                                      <a:lnTo>
                                        <a:pt x="548209" y="794897"/>
                                      </a:lnTo>
                                      <a:lnTo>
                                        <a:pt x="583413" y="794897"/>
                                      </a:lnTo>
                                      <a:lnTo>
                                        <a:pt x="583413" y="358057"/>
                                      </a:lnTo>
                                      <a:lnTo>
                                        <a:pt x="1131753" y="30100"/>
                                      </a:lnTo>
                                      <a:lnTo>
                                        <a:pt x="1113693" y="0"/>
                                      </a:lnTo>
                                      <a:lnTo>
                                        <a:pt x="565876" y="327564"/>
                                      </a:lnTo>
                                      <a:lnTo>
                                        <a:pt x="18060" y="0"/>
                                      </a:lnTo>
                                      <a:lnTo>
                                        <a:pt x="0" y="30100"/>
                                      </a:lnTo>
                                      <a:lnTo>
                                        <a:pt x="548209" y="358057"/>
                                      </a:lnTo>
                                      <a:close/>
                                    </a:path>
                                  </a:pathLst>
                                </a:custGeom>
                                <a:grpFill/>
                                <a:ln w="13082" cap="flat">
                                  <a:noFill/>
                                  <a:prstDash val="solid"/>
                                  <a:miter/>
                                </a:ln>
                              </wps:spPr>
                              <wps:bodyPr rtlCol="0" anchor="ctr"/>
                            </wps:wsp>
                            <wps:wsp>
                              <wps:cNvPr id="2074270099" name="Freeform: Shape 2074270099"/>
                              <wps:cNvSpPr/>
                              <wps:spPr>
                                <a:xfrm>
                                  <a:off x="2898708" y="3837504"/>
                                  <a:ext cx="28136" cy="637854"/>
                                </a:xfrm>
                                <a:custGeom>
                                  <a:avLst/>
                                  <a:gdLst>
                                    <a:gd name="connsiteX0" fmla="*/ 0 w 28136"/>
                                    <a:gd name="connsiteY0" fmla="*/ 0 h 637854"/>
                                    <a:gd name="connsiteX1" fmla="*/ 28137 w 28136"/>
                                    <a:gd name="connsiteY1" fmla="*/ 0 h 637854"/>
                                    <a:gd name="connsiteX2" fmla="*/ 28137 w 28136"/>
                                    <a:gd name="connsiteY2" fmla="*/ 637854 h 637854"/>
                                    <a:gd name="connsiteX3" fmla="*/ 0 w 28136"/>
                                    <a:gd name="connsiteY3" fmla="*/ 637854 h 637854"/>
                                  </a:gdLst>
                                  <a:ahLst/>
                                  <a:cxnLst>
                                    <a:cxn ang="0">
                                      <a:pos x="connsiteX0" y="connsiteY0"/>
                                    </a:cxn>
                                    <a:cxn ang="0">
                                      <a:pos x="connsiteX1" y="connsiteY1"/>
                                    </a:cxn>
                                    <a:cxn ang="0">
                                      <a:pos x="connsiteX2" y="connsiteY2"/>
                                    </a:cxn>
                                    <a:cxn ang="0">
                                      <a:pos x="connsiteX3" y="connsiteY3"/>
                                    </a:cxn>
                                  </a:cxnLst>
                                  <a:rect l="l" t="t" r="r" b="b"/>
                                  <a:pathLst>
                                    <a:path w="28136" h="637854">
                                      <a:moveTo>
                                        <a:pt x="0" y="0"/>
                                      </a:moveTo>
                                      <a:lnTo>
                                        <a:pt x="28137" y="0"/>
                                      </a:lnTo>
                                      <a:lnTo>
                                        <a:pt x="28137" y="637854"/>
                                      </a:lnTo>
                                      <a:lnTo>
                                        <a:pt x="0" y="637854"/>
                                      </a:lnTo>
                                      <a:close/>
                                    </a:path>
                                  </a:pathLst>
                                </a:custGeom>
                                <a:grpFill/>
                                <a:ln w="13082" cap="flat">
                                  <a:noFill/>
                                  <a:prstDash val="solid"/>
                                  <a:miter/>
                                </a:ln>
                              </wps:spPr>
                              <wps:bodyPr rtlCol="0" anchor="ctr"/>
                            </wps:wsp>
                            <wps:wsp>
                              <wps:cNvPr id="2074270100" name="Freeform: Shape 2074270100"/>
                              <wps:cNvSpPr/>
                              <wps:spPr>
                                <a:xfrm>
                                  <a:off x="4387732" y="3837504"/>
                                  <a:ext cx="28136" cy="637854"/>
                                </a:xfrm>
                                <a:custGeom>
                                  <a:avLst/>
                                  <a:gdLst>
                                    <a:gd name="connsiteX0" fmla="*/ 0 w 28136"/>
                                    <a:gd name="connsiteY0" fmla="*/ 0 h 637854"/>
                                    <a:gd name="connsiteX1" fmla="*/ 28137 w 28136"/>
                                    <a:gd name="connsiteY1" fmla="*/ 0 h 637854"/>
                                    <a:gd name="connsiteX2" fmla="*/ 28137 w 28136"/>
                                    <a:gd name="connsiteY2" fmla="*/ 637854 h 637854"/>
                                    <a:gd name="connsiteX3" fmla="*/ 0 w 28136"/>
                                    <a:gd name="connsiteY3" fmla="*/ 637854 h 637854"/>
                                  </a:gdLst>
                                  <a:ahLst/>
                                  <a:cxnLst>
                                    <a:cxn ang="0">
                                      <a:pos x="connsiteX0" y="connsiteY0"/>
                                    </a:cxn>
                                    <a:cxn ang="0">
                                      <a:pos x="connsiteX1" y="connsiteY1"/>
                                    </a:cxn>
                                    <a:cxn ang="0">
                                      <a:pos x="connsiteX2" y="connsiteY2"/>
                                    </a:cxn>
                                    <a:cxn ang="0">
                                      <a:pos x="connsiteX3" y="connsiteY3"/>
                                    </a:cxn>
                                  </a:cxnLst>
                                  <a:rect l="l" t="t" r="r" b="b"/>
                                  <a:pathLst>
                                    <a:path w="28136" h="637854">
                                      <a:moveTo>
                                        <a:pt x="0" y="0"/>
                                      </a:moveTo>
                                      <a:lnTo>
                                        <a:pt x="28137" y="0"/>
                                      </a:lnTo>
                                      <a:lnTo>
                                        <a:pt x="28137" y="637854"/>
                                      </a:lnTo>
                                      <a:lnTo>
                                        <a:pt x="0" y="637854"/>
                                      </a:lnTo>
                                      <a:close/>
                                    </a:path>
                                  </a:pathLst>
                                </a:custGeom>
                                <a:grpFill/>
                                <a:ln w="13082" cap="flat">
                                  <a:noFill/>
                                  <a:prstDash val="solid"/>
                                  <a:miter/>
                                </a:ln>
                              </wps:spPr>
                              <wps:bodyPr rtlCol="0" anchor="ctr"/>
                            </wps:wsp>
                          </wpg:grpSp>
                          <wps:wsp>
                            <wps:cNvPr id="2074270101" name="TextBox 83"/>
                            <wps:cNvSpPr txBox="1"/>
                            <wps:spPr>
                              <a:xfrm>
                                <a:off x="2605903" y="5720302"/>
                                <a:ext cx="1971601" cy="519302"/>
                              </a:xfrm>
                              <a:prstGeom prst="rect">
                                <a:avLst/>
                              </a:prstGeom>
                              <a:noFill/>
                            </wps:spPr>
                            <wps:txb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الكفاءة</w:t>
                                  </w:r>
                                </w:p>
                              </w:txbxContent>
                            </wps:txbx>
                            <wps:bodyPr wrap="square">
                              <a:spAutoFit/>
                            </wps:bodyPr>
                          </wps:wsp>
                        </wpg:grpSp>
                        <pic:pic xmlns:pic="http://schemas.openxmlformats.org/drawingml/2006/picture">
                          <pic:nvPicPr>
                            <pic:cNvPr id="2074270102" name="Picture 2074270102"/>
                            <pic:cNvPicPr>
                              <a:picLocks noChangeAspect="1"/>
                            </pic:cNvPicPr>
                          </pic:nvPicPr>
                          <pic:blipFill>
                            <a:blip r:embed="rId176">
                              <a:lum bright="70000" contrast="-70000"/>
                            </a:blip>
                            <a:stretch>
                              <a:fillRect/>
                            </a:stretch>
                          </pic:blipFill>
                          <pic:spPr>
                            <a:xfrm>
                              <a:off x="3272258" y="3627086"/>
                              <a:ext cx="695004" cy="695004"/>
                            </a:xfrm>
                            <a:prstGeom prst="rect">
                              <a:avLst/>
                            </a:prstGeom>
                          </pic:spPr>
                        </pic:pic>
                      </wpg:grpSp>
                      <wpg:grpSp>
                        <wpg:cNvPr id="2074270103" name="Group 2074270103"/>
                        <wpg:cNvGrpSpPr/>
                        <wpg:grpSpPr>
                          <a:xfrm>
                            <a:off x="951403" y="2694456"/>
                            <a:ext cx="1971601" cy="3545247"/>
                            <a:chOff x="951403" y="2694456"/>
                            <a:chExt cx="1971601" cy="3545247"/>
                          </a:xfrm>
                        </wpg:grpSpPr>
                        <wpg:grpSp>
                          <wpg:cNvPr id="2074270104" name="Group 2074270104"/>
                          <wpg:cNvGrpSpPr/>
                          <wpg:grpSpPr>
                            <a:xfrm>
                              <a:off x="951403" y="2694456"/>
                              <a:ext cx="1971601" cy="3545247"/>
                              <a:chOff x="951403" y="2694456"/>
                              <a:chExt cx="1971601" cy="3545247"/>
                            </a:xfrm>
                          </wpg:grpSpPr>
                          <wpg:grpSp>
                            <wpg:cNvPr id="2074270105" name="Graphic 2"/>
                            <wpg:cNvGrpSpPr/>
                            <wpg:grpSpPr>
                              <a:xfrm>
                                <a:off x="1145293" y="2694456"/>
                                <a:ext cx="1517291" cy="2927533"/>
                                <a:chOff x="1145293" y="2694456"/>
                                <a:chExt cx="1517291" cy="2927533"/>
                              </a:xfrm>
                              <a:solidFill>
                                <a:srgbClr val="FFC000"/>
                              </a:solidFill>
                            </wpg:grpSpPr>
                            <wps:wsp>
                              <wps:cNvPr id="2074270106" name="Freeform: Shape 2074270106"/>
                              <wps:cNvSpPr/>
                              <wps:spPr>
                                <a:xfrm>
                                  <a:off x="1232190" y="3298121"/>
                                  <a:ext cx="1348340" cy="1487126"/>
                                </a:xfrm>
                                <a:custGeom>
                                  <a:avLst/>
                                  <a:gdLst>
                                    <a:gd name="connsiteX0" fmla="*/ 1235793 w 1348340"/>
                                    <a:gd name="connsiteY0" fmla="*/ 289383 h 1487126"/>
                                    <a:gd name="connsiteX1" fmla="*/ 786783 w 1348340"/>
                                    <a:gd name="connsiteY1" fmla="*/ 30133 h 1487126"/>
                                    <a:gd name="connsiteX2" fmla="*/ 561557 w 1348340"/>
                                    <a:gd name="connsiteY2" fmla="*/ 30133 h 1487126"/>
                                    <a:gd name="connsiteX3" fmla="*/ 112547 w 1348340"/>
                                    <a:gd name="connsiteY3" fmla="*/ 289383 h 1487126"/>
                                    <a:gd name="connsiteX4" fmla="*/ 0 w 1348340"/>
                                    <a:gd name="connsiteY4" fmla="*/ 484378 h 1487126"/>
                                    <a:gd name="connsiteX5" fmla="*/ 0 w 1348340"/>
                                    <a:gd name="connsiteY5" fmla="*/ 1002749 h 1487126"/>
                                    <a:gd name="connsiteX6" fmla="*/ 112547 w 1348340"/>
                                    <a:gd name="connsiteY6" fmla="*/ 1197743 h 1487126"/>
                                    <a:gd name="connsiteX7" fmla="*/ 561557 w 1348340"/>
                                    <a:gd name="connsiteY7" fmla="*/ 1456994 h 1487126"/>
                                    <a:gd name="connsiteX8" fmla="*/ 786783 w 1348340"/>
                                    <a:gd name="connsiteY8" fmla="*/ 1456994 h 1487126"/>
                                    <a:gd name="connsiteX9" fmla="*/ 1235793 w 1348340"/>
                                    <a:gd name="connsiteY9" fmla="*/ 1197743 h 1487126"/>
                                    <a:gd name="connsiteX10" fmla="*/ 1348340 w 1348340"/>
                                    <a:gd name="connsiteY10" fmla="*/ 1002749 h 1487126"/>
                                    <a:gd name="connsiteX11" fmla="*/ 1348340 w 1348340"/>
                                    <a:gd name="connsiteY11" fmla="*/ 484378 h 1487126"/>
                                    <a:gd name="connsiteX12" fmla="*/ 1235793 w 1348340"/>
                                    <a:gd name="connsiteY12" fmla="*/ 289383 h 14871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348340" h="1487126">
                                      <a:moveTo>
                                        <a:pt x="1235793" y="289383"/>
                                      </a:moveTo>
                                      <a:lnTo>
                                        <a:pt x="786783" y="30133"/>
                                      </a:lnTo>
                                      <a:cubicBezTo>
                                        <a:pt x="717160" y="-10044"/>
                                        <a:pt x="631311" y="-10044"/>
                                        <a:pt x="561557" y="30133"/>
                                      </a:cubicBezTo>
                                      <a:lnTo>
                                        <a:pt x="112547" y="289383"/>
                                      </a:lnTo>
                                      <a:cubicBezTo>
                                        <a:pt x="42925" y="329560"/>
                                        <a:pt x="0" y="403894"/>
                                        <a:pt x="0" y="484378"/>
                                      </a:cubicBezTo>
                                      <a:lnTo>
                                        <a:pt x="0" y="1002749"/>
                                      </a:lnTo>
                                      <a:cubicBezTo>
                                        <a:pt x="0" y="1083233"/>
                                        <a:pt x="42925" y="1157567"/>
                                        <a:pt x="112547" y="1197743"/>
                                      </a:cubicBezTo>
                                      <a:lnTo>
                                        <a:pt x="561557" y="1456994"/>
                                      </a:lnTo>
                                      <a:cubicBezTo>
                                        <a:pt x="631180" y="1497171"/>
                                        <a:pt x="717029" y="1497171"/>
                                        <a:pt x="786783" y="1456994"/>
                                      </a:cubicBezTo>
                                      <a:lnTo>
                                        <a:pt x="1235793" y="1197743"/>
                                      </a:lnTo>
                                      <a:cubicBezTo>
                                        <a:pt x="1305416" y="1157567"/>
                                        <a:pt x="1348340" y="1083233"/>
                                        <a:pt x="1348340" y="1002749"/>
                                      </a:cubicBezTo>
                                      <a:lnTo>
                                        <a:pt x="1348340" y="484378"/>
                                      </a:lnTo>
                                      <a:cubicBezTo>
                                        <a:pt x="1348340" y="403894"/>
                                        <a:pt x="1305416" y="329560"/>
                                        <a:pt x="1235793" y="289383"/>
                                      </a:cubicBezTo>
                                      <a:close/>
                                    </a:path>
                                  </a:pathLst>
                                </a:custGeom>
                                <a:solidFill>
                                  <a:srgbClr val="FFCC5E"/>
                                </a:solidFill>
                                <a:ln w="13082" cap="flat">
                                  <a:noFill/>
                                  <a:prstDash val="solid"/>
                                  <a:miter/>
                                </a:ln>
                              </wps:spPr>
                              <wps:bodyPr rtlCol="0" anchor="ctr"/>
                            </wps:wsp>
                            <wps:wsp>
                              <wps:cNvPr id="2074270107" name="Freeform: Shape 2074270107"/>
                              <wps:cNvSpPr/>
                              <wps:spPr>
                                <a:xfrm>
                                  <a:off x="1352458" y="2694456"/>
                                  <a:ext cx="1131752" cy="742287"/>
                                </a:xfrm>
                                <a:custGeom>
                                  <a:avLst/>
                                  <a:gdLst>
                                    <a:gd name="connsiteX0" fmla="*/ 583544 w 1131752"/>
                                    <a:gd name="connsiteY0" fmla="*/ 384231 h 742287"/>
                                    <a:gd name="connsiteX1" fmla="*/ 583544 w 1131752"/>
                                    <a:gd name="connsiteY1" fmla="*/ 0 h 742287"/>
                                    <a:gd name="connsiteX2" fmla="*/ 548340 w 1131752"/>
                                    <a:gd name="connsiteY2" fmla="*/ 0 h 742287"/>
                                    <a:gd name="connsiteX3" fmla="*/ 548340 w 1131752"/>
                                    <a:gd name="connsiteY3" fmla="*/ 384231 h 742287"/>
                                    <a:gd name="connsiteX4" fmla="*/ 0 w 1131752"/>
                                    <a:gd name="connsiteY4" fmla="*/ 712188 h 742287"/>
                                    <a:gd name="connsiteX5" fmla="*/ 18060 w 1131752"/>
                                    <a:gd name="connsiteY5" fmla="*/ 742287 h 742287"/>
                                    <a:gd name="connsiteX6" fmla="*/ 565877 w 1131752"/>
                                    <a:gd name="connsiteY6" fmla="*/ 414723 h 742287"/>
                                    <a:gd name="connsiteX7" fmla="*/ 1113693 w 1131752"/>
                                    <a:gd name="connsiteY7" fmla="*/ 742287 h 742287"/>
                                    <a:gd name="connsiteX8" fmla="*/ 1131753 w 1131752"/>
                                    <a:gd name="connsiteY8" fmla="*/ 712188 h 742287"/>
                                    <a:gd name="connsiteX9" fmla="*/ 583544 w 1131752"/>
                                    <a:gd name="connsiteY9" fmla="*/ 384231 h 7422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31752" h="742287">
                                      <a:moveTo>
                                        <a:pt x="583544" y="384231"/>
                                      </a:moveTo>
                                      <a:lnTo>
                                        <a:pt x="583544" y="0"/>
                                      </a:lnTo>
                                      <a:lnTo>
                                        <a:pt x="548340" y="0"/>
                                      </a:lnTo>
                                      <a:lnTo>
                                        <a:pt x="548340" y="384231"/>
                                      </a:lnTo>
                                      <a:lnTo>
                                        <a:pt x="0" y="712188"/>
                                      </a:lnTo>
                                      <a:lnTo>
                                        <a:pt x="18060" y="742287"/>
                                      </a:lnTo>
                                      <a:lnTo>
                                        <a:pt x="565877" y="414723"/>
                                      </a:lnTo>
                                      <a:lnTo>
                                        <a:pt x="1113693" y="742287"/>
                                      </a:lnTo>
                                      <a:lnTo>
                                        <a:pt x="1131753" y="712188"/>
                                      </a:lnTo>
                                      <a:lnTo>
                                        <a:pt x="583544" y="384231"/>
                                      </a:lnTo>
                                      <a:close/>
                                    </a:path>
                                  </a:pathLst>
                                </a:custGeom>
                                <a:solidFill>
                                  <a:srgbClr val="FFCC5E"/>
                                </a:solidFill>
                                <a:ln w="13082" cap="flat">
                                  <a:noFill/>
                                  <a:prstDash val="solid"/>
                                  <a:miter/>
                                </a:ln>
                              </wps:spPr>
                              <wps:bodyPr rtlCol="0" anchor="ctr"/>
                            </wps:wsp>
                            <wps:wsp>
                              <wps:cNvPr id="2074270108" name="Freeform: Shape 2074270108"/>
                              <wps:cNvSpPr/>
                              <wps:spPr>
                                <a:xfrm>
                                  <a:off x="1352458" y="4633538"/>
                                  <a:ext cx="1131752" cy="988451"/>
                                </a:xfrm>
                                <a:custGeom>
                                  <a:avLst/>
                                  <a:gdLst>
                                    <a:gd name="connsiteX0" fmla="*/ 548340 w 1131752"/>
                                    <a:gd name="connsiteY0" fmla="*/ 358057 h 988451"/>
                                    <a:gd name="connsiteX1" fmla="*/ 548340 w 1131752"/>
                                    <a:gd name="connsiteY1" fmla="*/ 988452 h 988451"/>
                                    <a:gd name="connsiteX2" fmla="*/ 583544 w 1131752"/>
                                    <a:gd name="connsiteY2" fmla="*/ 988452 h 988451"/>
                                    <a:gd name="connsiteX3" fmla="*/ 583544 w 1131752"/>
                                    <a:gd name="connsiteY3" fmla="*/ 358057 h 988451"/>
                                    <a:gd name="connsiteX4" fmla="*/ 1131753 w 1131752"/>
                                    <a:gd name="connsiteY4" fmla="*/ 30231 h 988451"/>
                                    <a:gd name="connsiteX5" fmla="*/ 1113693 w 1131752"/>
                                    <a:gd name="connsiteY5" fmla="*/ 0 h 988451"/>
                                    <a:gd name="connsiteX6" fmla="*/ 565877 w 1131752"/>
                                    <a:gd name="connsiteY6" fmla="*/ 327565 h 988451"/>
                                    <a:gd name="connsiteX7" fmla="*/ 18060 w 1131752"/>
                                    <a:gd name="connsiteY7" fmla="*/ 0 h 988451"/>
                                    <a:gd name="connsiteX8" fmla="*/ 0 w 1131752"/>
                                    <a:gd name="connsiteY8" fmla="*/ 30231 h 988451"/>
                                    <a:gd name="connsiteX9" fmla="*/ 548340 w 1131752"/>
                                    <a:gd name="connsiteY9" fmla="*/ 358057 h 9884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31752" h="988451">
                                      <a:moveTo>
                                        <a:pt x="548340" y="358057"/>
                                      </a:moveTo>
                                      <a:lnTo>
                                        <a:pt x="548340" y="988452"/>
                                      </a:lnTo>
                                      <a:lnTo>
                                        <a:pt x="583544" y="988452"/>
                                      </a:lnTo>
                                      <a:lnTo>
                                        <a:pt x="583544" y="358057"/>
                                      </a:lnTo>
                                      <a:lnTo>
                                        <a:pt x="1131753" y="30231"/>
                                      </a:lnTo>
                                      <a:lnTo>
                                        <a:pt x="1113693" y="0"/>
                                      </a:lnTo>
                                      <a:lnTo>
                                        <a:pt x="565877" y="327565"/>
                                      </a:lnTo>
                                      <a:lnTo>
                                        <a:pt x="18060" y="0"/>
                                      </a:lnTo>
                                      <a:lnTo>
                                        <a:pt x="0" y="30231"/>
                                      </a:lnTo>
                                      <a:lnTo>
                                        <a:pt x="548340" y="358057"/>
                                      </a:lnTo>
                                      <a:close/>
                                    </a:path>
                                  </a:pathLst>
                                </a:custGeom>
                                <a:solidFill>
                                  <a:srgbClr val="FFCC5E"/>
                                </a:solidFill>
                                <a:ln w="13082" cap="flat">
                                  <a:noFill/>
                                  <a:prstDash val="solid"/>
                                  <a:miter/>
                                </a:ln>
                              </wps:spPr>
                              <wps:bodyPr rtlCol="0" anchor="ctr"/>
                            </wps:wsp>
                            <wps:wsp>
                              <wps:cNvPr id="2074270109" name="Freeform: Shape 2074270109"/>
                              <wps:cNvSpPr/>
                              <wps:spPr>
                                <a:xfrm>
                                  <a:off x="1145293" y="3697958"/>
                                  <a:ext cx="28136" cy="637854"/>
                                </a:xfrm>
                                <a:custGeom>
                                  <a:avLst/>
                                  <a:gdLst>
                                    <a:gd name="connsiteX0" fmla="*/ 0 w 28136"/>
                                    <a:gd name="connsiteY0" fmla="*/ 0 h 637854"/>
                                    <a:gd name="connsiteX1" fmla="*/ 28137 w 28136"/>
                                    <a:gd name="connsiteY1" fmla="*/ 0 h 637854"/>
                                    <a:gd name="connsiteX2" fmla="*/ 28137 w 28136"/>
                                    <a:gd name="connsiteY2" fmla="*/ 637854 h 637854"/>
                                    <a:gd name="connsiteX3" fmla="*/ 0 w 28136"/>
                                    <a:gd name="connsiteY3" fmla="*/ 637854 h 637854"/>
                                  </a:gdLst>
                                  <a:ahLst/>
                                  <a:cxnLst>
                                    <a:cxn ang="0">
                                      <a:pos x="connsiteX0" y="connsiteY0"/>
                                    </a:cxn>
                                    <a:cxn ang="0">
                                      <a:pos x="connsiteX1" y="connsiteY1"/>
                                    </a:cxn>
                                    <a:cxn ang="0">
                                      <a:pos x="connsiteX2" y="connsiteY2"/>
                                    </a:cxn>
                                    <a:cxn ang="0">
                                      <a:pos x="connsiteX3" y="connsiteY3"/>
                                    </a:cxn>
                                  </a:cxnLst>
                                  <a:rect l="l" t="t" r="r" b="b"/>
                                  <a:pathLst>
                                    <a:path w="28136" h="637854">
                                      <a:moveTo>
                                        <a:pt x="0" y="0"/>
                                      </a:moveTo>
                                      <a:lnTo>
                                        <a:pt x="28137" y="0"/>
                                      </a:lnTo>
                                      <a:lnTo>
                                        <a:pt x="28137" y="637854"/>
                                      </a:lnTo>
                                      <a:lnTo>
                                        <a:pt x="0" y="637854"/>
                                      </a:lnTo>
                                      <a:close/>
                                    </a:path>
                                  </a:pathLst>
                                </a:custGeom>
                                <a:solidFill>
                                  <a:srgbClr val="FFCC5E"/>
                                </a:solidFill>
                                <a:ln w="13082" cap="flat">
                                  <a:noFill/>
                                  <a:prstDash val="solid"/>
                                  <a:miter/>
                                </a:ln>
                              </wps:spPr>
                              <wps:bodyPr rtlCol="0" anchor="ctr"/>
                            </wps:wsp>
                            <wps:wsp>
                              <wps:cNvPr id="2074270110" name="Freeform: Shape 2074270110"/>
                              <wps:cNvSpPr/>
                              <wps:spPr>
                                <a:xfrm>
                                  <a:off x="2634448" y="3697958"/>
                                  <a:ext cx="28136" cy="637854"/>
                                </a:xfrm>
                                <a:custGeom>
                                  <a:avLst/>
                                  <a:gdLst>
                                    <a:gd name="connsiteX0" fmla="*/ 0 w 28136"/>
                                    <a:gd name="connsiteY0" fmla="*/ 0 h 637854"/>
                                    <a:gd name="connsiteX1" fmla="*/ 28137 w 28136"/>
                                    <a:gd name="connsiteY1" fmla="*/ 0 h 637854"/>
                                    <a:gd name="connsiteX2" fmla="*/ 28137 w 28136"/>
                                    <a:gd name="connsiteY2" fmla="*/ 637854 h 637854"/>
                                    <a:gd name="connsiteX3" fmla="*/ 0 w 28136"/>
                                    <a:gd name="connsiteY3" fmla="*/ 637854 h 637854"/>
                                  </a:gdLst>
                                  <a:ahLst/>
                                  <a:cxnLst>
                                    <a:cxn ang="0">
                                      <a:pos x="connsiteX0" y="connsiteY0"/>
                                    </a:cxn>
                                    <a:cxn ang="0">
                                      <a:pos x="connsiteX1" y="connsiteY1"/>
                                    </a:cxn>
                                    <a:cxn ang="0">
                                      <a:pos x="connsiteX2" y="connsiteY2"/>
                                    </a:cxn>
                                    <a:cxn ang="0">
                                      <a:pos x="connsiteX3" y="connsiteY3"/>
                                    </a:cxn>
                                  </a:cxnLst>
                                  <a:rect l="l" t="t" r="r" b="b"/>
                                  <a:pathLst>
                                    <a:path w="28136" h="637854">
                                      <a:moveTo>
                                        <a:pt x="0" y="0"/>
                                      </a:moveTo>
                                      <a:lnTo>
                                        <a:pt x="28137" y="0"/>
                                      </a:lnTo>
                                      <a:lnTo>
                                        <a:pt x="28137" y="637854"/>
                                      </a:lnTo>
                                      <a:lnTo>
                                        <a:pt x="0" y="637854"/>
                                      </a:lnTo>
                                      <a:close/>
                                    </a:path>
                                  </a:pathLst>
                                </a:custGeom>
                                <a:solidFill>
                                  <a:srgbClr val="FFCC5E"/>
                                </a:solidFill>
                                <a:ln w="13082" cap="flat">
                                  <a:noFill/>
                                  <a:prstDash val="solid"/>
                                  <a:miter/>
                                </a:ln>
                              </wps:spPr>
                              <wps:bodyPr rtlCol="0" anchor="ctr"/>
                            </wps:wsp>
                          </wpg:grpSp>
                          <wps:wsp>
                            <wps:cNvPr id="2074270111" name="TextBox 93"/>
                            <wps:cNvSpPr txBox="1"/>
                            <wps:spPr>
                              <a:xfrm>
                                <a:off x="951403" y="5720401"/>
                                <a:ext cx="1971601" cy="519302"/>
                              </a:xfrm>
                              <a:prstGeom prst="rect">
                                <a:avLst/>
                              </a:prstGeom>
                              <a:noFill/>
                            </wps:spPr>
                            <wps:txb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التحديات والحلول</w:t>
                                  </w:r>
                                </w:p>
                              </w:txbxContent>
                            </wps:txbx>
                            <wps:bodyPr wrap="square">
                              <a:spAutoFit/>
                            </wps:bodyPr>
                          </wps:wsp>
                        </wpg:grpSp>
                        <pic:pic xmlns:pic="http://schemas.openxmlformats.org/drawingml/2006/picture">
                          <pic:nvPicPr>
                            <pic:cNvPr id="2074270112" name="Picture 2074270112"/>
                            <pic:cNvPicPr>
                              <a:picLocks noChangeAspect="1"/>
                            </pic:cNvPicPr>
                          </pic:nvPicPr>
                          <pic:blipFill>
                            <a:blip r:embed="rId177"/>
                            <a:stretch>
                              <a:fillRect/>
                            </a:stretch>
                          </pic:blipFill>
                          <pic:spPr>
                            <a:xfrm>
                              <a:off x="1519712" y="3630685"/>
                              <a:ext cx="844907" cy="844907"/>
                            </a:xfrm>
                            <a:prstGeom prst="rect">
                              <a:avLst/>
                            </a:prstGeom>
                          </pic:spPr>
                        </pic:pic>
                      </wpg:grpSp>
                    </wpg:wgp>
                  </a:graphicData>
                </a:graphic>
              </wp:inline>
            </w:drawing>
          </mc:Choice>
          <mc:Fallback>
            <w:pict>
              <v:group id="Group 99" o:spid="_x0000_s2465" style="width:319.35pt;height:357.45pt;mso-position-horizontal-relative:char;mso-position-vertical-relative:line" coordsize="55742,62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">
                <v:group id="Group 2074270066" o:spid="_x0000_s2466" style="position:absolute;left:36026;width:19716;height:35452" coordorigin="36026" coordsize="19716,35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ZBg9HL&#10;AAAA4wAAAA8AAAAAAAAAAAAAAAAAqgIAAGRycy9kb3ducmV2LnhtbFBLBQYAAAAABAAEAPoAAACi&#10;AwAAAAA=&#10;">
                  <v:group id="Graphic 2" o:spid="_x0000_s2467" style="position:absolute;left:37965;width:15173;height:29275" coordorigin="37965" coordsize="15172,29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kNJkrL&#10;AAAA4wAAAA8AAAAAAAAAAAAAAAAAqgIAAGRycy9kb3ducmV2LnhtbFBLBQYAAAAABAAEAPoAAACi&#10;AwAAAAA=&#10;">
                    <v:shape id="Freeform: Shape 2074270068" o:spid="_x0000_s2468" style="position:absolute;left:38834;top:6036;width:13484;height:14871;visibility:visible;mso-wrap-style:square;v-text-anchor:middle" coordsize="1348340,1487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Gu6swA&#10;AADjAAAADwAAAGRycy9kb3ducmV2LnhtbESPTWvCQBCG74X+h2UKvdWNUUyJrlILQovQj1RKj2N2&#10;TILZ2ZDdavz3nYPQ4/DO+8w8i9XgWnWiPjSeDYxHCSji0tuGKwO7r83DI6gQkS22nsnAhQKslrc3&#10;C8ytP/MnnYpYKYFwyNFAHWOXax3KmhyGke+IJTv43mGUsa+07fEscNfqNElm2mHDcqHGjp5rKo/F&#10;rzOw7S7TI60L/tju3sL3+89+sn7NjLm/G57moCIN8X/52n6xBtIkm6aZYOVpcRIf0Ms/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WaGu6swAAADjAAAADwAAAAAAAAAAAAAAAACY&#10;AgAAZHJzL2Rvd25yZXYueG1sUEsFBgAAAAAEAAQA9QAAAJEDAAAAAA==&#10;" path="m1235793,289383l786783,30133v-69623,-40177,-155472,-40177,-225226,l112547,289383c42925,329560,,403894,,484378r,518371c,1083233,42925,1157567,112547,1197743r449010,259251c631180,1497171,717029,1497171,786783,1456994r449010,-259251c1305416,1157567,1348340,1083233,1348340,1002749r,-518371c1348340,403894,1305416,329560,1235793,289383xe" fillcolor="#ffcc5e" stroked="f" strokeweight=".36339mm">
                      <v:stroke joinstyle="miter"/>
                      <v:path arrowok="t" o:connecttype="custom" o:connectlocs="1235793,289383;786783,30133;561557,30133;112547,289383;0,484378;0,1002749;112547,1197743;561557,1456994;786783,1456994;1235793,1197743;1348340,1002749;1348340,484378;1235793,289383" o:connectangles="0,0,0,0,0,0,0,0,0,0,0,0,0"/>
                    </v:shape>
                    <v:shape id="Freeform: Shape 2074270069" o:spid="_x0000_s2469" style="position:absolute;left:40037;width:11317;height:7422;visibility:visible;mso-wrap-style:square;v-text-anchor:middle" coordsize="1131752,742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wj9ckA&#10;AADjAAAADwAAAGRycy9kb3ducmV2LnhtbESPQWvCQBSE70L/w/IKvenGIMZGV4liofRSo+39NftM&#10;gtm3Ibs18d93C4LHYWa+YVabwTTiSp2rLSuYTiIQxIXVNZcKvk5v4wUI55E1NpZJwY0cbNZPoxWm&#10;2vac0/XoSxEg7FJUUHnfplK6oiKDbmJb4uCdbWfQB9mVUnfYB7hpZBxFc2mw5rBQYUu7iorL8dco&#10;IPvxfcm2Jv/M97PkZ8rZ4bTrlXp5HrIlCE+Df4Tv7XetII6SWZwE7Cv8fwp/QK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rwj9ckAAADjAAAADwAAAAAAAAAAAAAAAACYAgAA&#10;ZHJzL2Rvd25yZXYueG1sUEsFBgAAAAAEAAQA9QAAAI4DAAAAAA==&#10;" path="m583544,384231l583544,,548340,r,384231l,712188r18060,30099l565877,414723r547816,327564l1131753,712188,583544,384231xe" fillcolor="#ffcc5e" stroked="f" strokeweight=".36339mm">
                      <v:stroke joinstyle="miter"/>
                      <v:path arrowok="t" o:connecttype="custom" o:connectlocs="583544,384231;583544,0;548340,0;548340,384231;0,712188;18060,742287;565877,414723;1113693,742287;1131753,712188;583544,384231" o:connectangles="0,0,0,0,0,0,0,0,0,0"/>
                    </v:shape>
                    <v:shape id="Freeform: Shape 2074270070" o:spid="_x0000_s2470" style="position:absolute;left:40037;top:19390;width:11317;height:9885;visibility:visible;mso-wrap-style:square;v-text-anchor:middle" coordsize="1131752,988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86skA&#10;AADjAAAADwAAAGRycy9kb3ducmV2LnhtbESPT2vCMBjG7wO/Q3gFL2MmK3OVzihjMJBdxnSX3l6S&#10;17TYvClNtPXbm8Ngx4fnH7/NbvKduNIQ28AanpcKBLEJtmWn4ff4+bQGEROyxS4wabhRhN129rDB&#10;yoaRf+h6SE7kEY4VamhS6ispo2nIY1yGnjh7pzB4TFkOTtoBxzzuO1ko9So9tpwfGuzpoyFzPly8&#10;htqtLl/qeD59t240vVnXjyuqtV7Mp/c3EImm9B/+a++thkKVL0WpVJkpMlPmAbm9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7/86skAAADjAAAADwAAAAAAAAAAAAAAAACYAgAA&#10;ZHJzL2Rvd25yZXYueG1sUEsFBgAAAAAEAAQA9QAAAI4DAAAAAA==&#10;" path="m548340,358057r,630395l583544,988452r,-630395l1131753,30231,1113693,,565877,327565,18060,,,30231,548340,358057xe" fillcolor="#ffcc5e" stroked="f" strokeweight=".36339mm">
                      <v:stroke joinstyle="miter"/>
                      <v:path arrowok="t" o:connecttype="custom" o:connectlocs="548340,358057;548340,988452;583544,988452;583544,358057;1131753,30231;1113693,0;565877,327565;18060,0;0,30231;548340,358057" o:connectangles="0,0,0,0,0,0,0,0,0,0"/>
                    </v:shape>
                    <v:shape id="Freeform: Shape 2074270071" o:spid="_x0000_s2471" style="position:absolute;left:37965;top:10035;width:282;height:6378;visibility:visible;mso-wrap-style:square;v-text-anchor:middle" coordsize="28136,637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Z4ncwA&#10;AADjAAAADwAAAGRycy9kb3ducmV2LnhtbESPUUvDMBSF34X9h3AHvohLWsRKXTbKQBBhBacwHy/N&#10;ta1rbkqSbdVfbwRhj4dzznc4y/VkB3EiH3rHGrKFAkHcONNzq+H97en2AUSIyAYHx6ThmwKsV7Or&#10;JZbGnfmVTrvYigThUKKGLsaxlDI0HVkMCzcSJ+/TeYsxSd9K4/Gc4HaQuVL30mLPaaHDkTYdNYfd&#10;0WqobpqvrP7YvtTZPjf1du9/jpXX+no+VY8gIk3xEv5vPxsNuSru8kKpIoO/T+kPyNU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ITZ4ncwAAADjAAAADwAAAAAAAAAAAAAAAACY&#10;AgAAZHJzL2Rvd25yZXYueG1sUEsFBgAAAAAEAAQA9QAAAJEDAAAAAA==&#10;" path="m,l28137,r,637854l,637854,,xe" fillcolor="#ffcc5e" stroked="f" strokeweight=".36339mm">
                      <v:stroke joinstyle="miter"/>
                      <v:path arrowok="t" o:connecttype="custom" o:connectlocs="0,0;28137,0;28137,637854;0,637854" o:connectangles="0,0,0,0"/>
                    </v:shape>
                    <v:shape id="Freeform: Shape 2074270072" o:spid="_x0000_s2472" style="position:absolute;left:52857;top:10035;width:281;height:6378;visibility:visible;mso-wrap-style:square;v-text-anchor:middle" coordsize="28136,637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Tm6ssA&#10;AADjAAAADwAAAGRycy9kb3ducmV2LnhtbESPUUvDMBSF3wX/Q7iCL+KSBrFSl40iCCKs4BTm46W5&#10;ttXmpiTZVv31RhD2eDjnfIezXM9uFAcKcfBsoFgoEMSttwN3Bt5eH6/vQMSEbHH0TAa+KcJ6dX62&#10;xMr6I7/QYZs6kSEcKzTQpzRVUsa2J4dx4Sfi7H344DBlGTppAx4z3I1SK3UrHQ6cF3qc6KGn9mu7&#10;dwbqq/azaN43z02x07bZ7MLPvg7GXF7M9T2IRHM6hf/bT9aAVuWNLpUqNfx9yn9Arn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R5ObqywAAAOMAAAAPAAAAAAAAAAAAAAAAAJgC&#10;AABkcnMvZG93bnJldi54bWxQSwUGAAAAAAQABAD1AAAAkAMAAAAA&#10;" path="m,l28137,r,637854l,637854,,xe" fillcolor="#ffcc5e" stroked="f" strokeweight=".36339mm">
                      <v:stroke joinstyle="miter"/>
                      <v:path arrowok="t" o:connecttype="custom" o:connectlocs="0,0;28137,0;28137,637854;0,637854" o:connectangles="0,0,0,0"/>
                    </v:shape>
                  </v:group>
                  <v:shape id="TextBox 54" o:spid="_x0000_s2473" type="#_x0000_t202" style="position:absolute;left:36026;top:30259;width:19716;height:5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yf5ckA&#10;AADjAAAADwAAAGRycy9kb3ducmV2LnhtbESPS2vDMBCE74X+B7GF3hop7sPBjRJCH5BDL03d+2Jt&#10;LFNrZaxt7Pz7qlDocZiZb5j1dg69OtGYusgWlgsDiriJruPWQv3xerMClQTZYR+ZLJwpwXZzebHG&#10;ysWJ3+l0kFZlCKcKLXiRodI6NZ4CpkUciLN3jGNAyXJstRtxyvDQ68KYBx2w47zgcaAnT83X4TtY&#10;EHG75bl+CWn/Ob89T94091hbe3017x5BCc3yH/5r752FwpR3RWlMeQu/n/If0J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Eyf5ckAAADjAAAADwAAAAAAAAAAAAAAAACYAgAA&#10;ZHJzL2Rvd25yZXYueG1sUEsFBgAAAAAEAAQA9QAAAI4DAAAAAA==&#10;" filled="f" stroked="f">
                    <v:textbox style="mso-fit-shape-to-text:t">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الشفافية</w:t>
                          </w:r>
                        </w:p>
                      </w:txbxContent>
                    </v:textbox>
                  </v:shape>
                </v:group>
                <v:group id="Group 2074270074" o:spid="_x0000_s2474" style="position:absolute;left:17536;width:19716;height:35411" coordorigin="17536" coordsize="19716,35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cBi7gyQAA&#10;AOMAAAAPAAAAAAAAAAAAAAAAAKoCAABkcnMvZG93bnJldi54bWxQSwUGAAAAAAQABAD6AAAAoAMA&#10;AAAA&#10;">
                  <v:group id="Graphic 2" o:spid="_x0000_s2475" style="position:absolute;left:19483;width:15173;height:29275" coordorigin="19483" coordsize="15172,29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zSot7&#10;zAAAAOMAAAAPAAAAAAAAAAAAAAAAAKoCAABkcnMvZG93bnJldi54bWxQSwUGAAAAAAQABAD6AAAA&#10;owMAAAAA&#10;">
                    <v:shape id="Freeform: Shape 2074270076" o:spid="_x0000_s2476" style="position:absolute;left:20352;top:6036;width:13484;height:14871;visibility:visible;mso-wrap-style:square;v-text-anchor:middle" coordsize="1348340,1487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K19soA&#10;AADjAAAADwAAAGRycy9kb3ducmV2LnhtbESPQWsCMRSE7wX/Q3iF3mrSRd12axQRpBZPtaXQ22Pz&#10;urt087Ik0V399Y0geBxm5htmvhxsK47kQ+NYw9NYgSAunWm40vD1uXl8BhEissHWMWk4UYDlYnQ3&#10;x8K4nj/ouI+VSBAOBWqoY+wKKUNZk8Uwdh1x8n6dtxiT9JU0HvsEt63MlJpJiw2nhRo7WtdU/u0P&#10;VsOmP3heV7udl9/vZ357sT/TidX64X5YvYKINMRb+NreGg2ZyidZrlQ+g8un9Afk4h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OStfbKAAAA4wAAAA8AAAAAAAAAAAAAAAAAmAIA&#10;AGRycy9kb3ducmV2LnhtbFBLBQYAAAAABAAEAPUAAACPAwAAAAA=&#10;" path="m1235794,289383l786783,30133v-69622,-40177,-155472,-40177,-225225,l112547,289383c42925,329560,,403894,,484378r,518371c,1083233,42925,1157567,112547,1197743r449011,259251c631180,1497171,717030,1497171,786783,1456994r449011,-259251c1305416,1157567,1348340,1083233,1348340,1002749r,-518371c1348340,403894,1305416,329560,1235794,289383xe" filled="f" stroked="f" strokeweight=".36339mm">
                      <v:stroke joinstyle="miter"/>
                      <v:path arrowok="t" o:connecttype="custom" o:connectlocs="1235794,289383;786783,30133;561558,30133;112547,289383;0,484378;0,1002749;112547,1197743;561558,1456994;786783,1456994;1235794,1197743;1348340,1002749;1348340,484378;1235794,289383" o:connectangles="0,0,0,0,0,0,0,0,0,0,0,0,0"/>
                    </v:shape>
                    <v:shape id="Freeform: Shape 2074270077" o:spid="_x0000_s2477" style="position:absolute;left:21555;width:11317;height:7422;visibility:visible;mso-wrap-style:square;v-text-anchor:middle" coordsize="1131752,742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Is1ckA&#10;AADjAAAADwAAAGRycy9kb3ducmV2LnhtbESP0UoDMRRE34X+Q7gF32ziot26Ni1FFPRFaO0HXDa3&#10;m8XNTZrEduvXG0HwcZiZM8xyPbpBnCim3rOG25kCQdx603OnYf/xcrMAkTKywcEzabhQgvVqcrXE&#10;xvgzb+m0y50oEE4NarA5h0bK1FpymGY+EBfv4KPDXGTspIl4LnA3yEqpuXTYc1mwGOjJUvu5+3Ia&#10;Dq29PPThOX4Pb4HM/Zbm3fFd6+vpuHkEkWnM/+G/9qvRUKn6rqqVqmv4/VT+gFz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BIs1ckAAADjAAAADwAAAAAAAAAAAAAAAACYAgAA&#10;ZHJzL2Rvd25yZXYueG1sUEsFBgAAAAAEAAQA9QAAAI4DAAAAAA==&#10;" path="m583544,384231l583544,,548340,r,384231l,712188r18060,30099l565876,414723r547817,327564l1131753,712188,583544,384231xe" filled="f" stroked="f" strokeweight=".36339mm">
                      <v:stroke joinstyle="miter"/>
                      <v:path arrowok="t" o:connecttype="custom" o:connectlocs="583544,384231;583544,0;548340,0;548340,384231;0,712188;18060,742287;565876,414723;1113693,742287;1131753,712188;583544,384231" o:connectangles="0,0,0,0,0,0,0,0,0,0"/>
                    </v:shape>
                    <v:shape id="Freeform: Shape 2074270078" o:spid="_x0000_s2478" style="position:absolute;left:21555;top:19390;width:11317;height:9885;visibility:visible;mso-wrap-style:square;v-text-anchor:middle" coordsize="1131752,988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wSYsgA&#10;AADjAAAADwAAAGRycy9kb3ducmV2LnhtbERPz0vDMBS+C/sfwhO8uWRF1lGXDRkKCoK47bDjs3lr&#10;ujUvJYlr9a83B2HHj+/3cj26TlwoxNazhtlUgSCuvWm50bDfvdwvQMSEbLDzTBp+KMJ6NblZYmX8&#10;wJ902aZG5BCOFWqwKfWVlLG25DBOfU+cuaMPDlOGoZEm4JDDXScLpebSYcu5wWJPG0v1efvtNPjF&#10;6fftC/e2GD7off4880GdD1rf3Y5PjyASjekq/ne/Gg2FKh+KUqkyj86f8h+Qq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zBJiyAAAAOMAAAAPAAAAAAAAAAAAAAAAAJgCAABk&#10;cnMvZG93bnJldi54bWxQSwUGAAAAAAQABAD1AAAAjQMAAAAA&#10;" path="m548340,358057r,630395l583544,988452r,-630395l1131753,30231,1113693,,565876,327565,18060,,,30231,548340,358057xe" filled="f" stroked="f" strokeweight=".36339mm">
                      <v:stroke joinstyle="miter"/>
                      <v:path arrowok="t" o:connecttype="custom" o:connectlocs="548340,358057;548340,988452;583544,988452;583544,358057;1131753,30231;1113693,0;565876,327565;18060,0;0,30231;548340,358057" o:connectangles="0,0,0,0,0,0,0,0,0,0"/>
                    </v:shape>
                    <v:shape id="Freeform: Shape 2074270079" o:spid="_x0000_s2479" style="position:absolute;left:19483;top:10035;width:282;height:6378;visibility:visible;mso-wrap-style:square;v-text-anchor:middle" coordsize="28136,637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1vswA&#10;AADjAAAADwAAAGRycy9kb3ducmV2LnhtbESP0WrCQBRE3wv9h+UW+lZ3jU2jqauIxVKwD23aD7hk&#10;b5Ng9m7Mrhr/3hWEPg4zc4aZLwfbiiP1vnGsYTxSIIhLZxquNPz+bJ6mIHxANtg6Jg1n8rBc3N/N&#10;MTfuxN90LEIlIoR9jhrqELpcSl/WZNGPXEccvT/XWwxR9pU0PZ4i3LYyUepFWmw4LtTY0bqmclcc&#10;rIZZmr5/njeH6debnXTbrSnSYV9o/fgwrF5BBBrCf/jW/jAaEpU9J5lS2Qyun+IfkIsL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p/c1vswAAADjAAAADwAAAAAAAAAAAAAAAACY&#10;AgAAZHJzL2Rvd25yZXYueG1sUEsFBgAAAAAEAAQA9QAAAJEDAAAAAA==&#10;" path="m,l28137,r,637854l,637854,,xe" filled="f" stroked="f" strokeweight=".36339mm">
                      <v:stroke joinstyle="miter"/>
                      <v:path arrowok="t" o:connecttype="custom" o:connectlocs="0,0;28137,0;28137,637854;0,637854" o:connectangles="0,0,0,0"/>
                    </v:shape>
                    <v:shape id="Freeform: Shape 2074270080" o:spid="_x0000_s2480" style="position:absolute;left:34375;top:10035;width:281;height:6378;visibility:visible;mso-wrap-style:square;v-text-anchor:middle" coordsize="28136,637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jsBMoA&#10;AADjAAAADwAAAGRycy9kb3ducmV2LnhtbESP32rCMBTG7wXfIZyBd5qsrrPrjDI2HIK72KoPcGjO&#10;2rLmpDZR69svF4KXH98/fsv1YFtxpt43jjU8zhQI4tKZhisNh/1mmoHwAdlg65g0XMnDejUeLTE3&#10;7sI/dC5CJeII+xw11CF0uZS+rMmin7mOOHq/rrcYouwraXq8xHHbykSpZ2mx4fhQY0fvNZV/xclq&#10;eEnTz6/r5pR9f9h5t9uZIh2OhdaTh+HtFUSgIdzDt/bWaEjU4ilZKJVFisgUeUCu/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MY7ATKAAAA4wAAAA8AAAAAAAAAAAAAAAAAmAIA&#10;AGRycy9kb3ducmV2LnhtbFBLBQYAAAAABAAEAPUAAACPAwAAAAA=&#10;" path="m,l28137,r,637854l,637854,,xe" filled="f" stroked="f" strokeweight=".36339mm">
                      <v:stroke joinstyle="miter"/>
                      <v:path arrowok="t" o:connecttype="custom" o:connectlocs="0,0;28137,0;28137,637854;0,637854" o:connectangles="0,0,0,0"/>
                    </v:shape>
                  </v:group>
                  <v:shape id="TextBox 62" o:spid="_x0000_s2481" type="#_x0000_t202" style="position:absolute;left:17536;top:30218;width:19716;height:5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fULsgA&#10;AADjAAAADwAAAGRycy9kb3ducmV2LnhtbESPzWrDMBCE74W+g9hAb41k0zbBjRJCfyCHXpq698Xa&#10;WibWyljb2Hn7qlDocZiZb5jNbg69OtOYusgWiqUBRdxE13Frof54vV2DSoLssI9MFi6UYLe9vtpg&#10;5eLE73Q+SqsyhFOFFrzIUGmdGk8B0zIOxNn7imNAyXJstRtxyvDQ69KYBx2w47zgcaAnT83p+B0s&#10;iLh9calfQjp8zm/PkzfNPdbW3izm/SMooVn+w3/tg7NQmtVduTJmXcDvp/wH9P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B9QuyAAAAOMAAAAPAAAAAAAAAAAAAAAAAJgCAABk&#10;cnMvZG93bnJldi54bWxQSwUGAAAAAAQABAD1AAAAjQMAAAAA&#10;" filled="f" stroked="f">
                    <v:textbox style="mso-fit-shape-to-text:t">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الأمان</w:t>
                          </w:r>
                        </w:p>
                      </w:txbxContent>
                    </v:textbox>
                  </v:shape>
                </v:group>
                <v:group id="Group 2074270082" o:spid="_x0000_s2482" style="position:absolute;width:19716;height:35452" coordsize="19716,35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l2YyjL&#10;AAAA4wAAAA8AAAAAAAAAAAAAAAAAqgIAAGRycy9kb3ducmV2LnhtbFBLBQYAAAAABAAEAPoAAACi&#10;AwAAAAA=&#10;">
                  <v:group id="Graphic 2" o:spid="_x0000_s2483" style="position:absolute;left:2005;width:15173;height:29275" coordorigin="2005" coordsize="15172,29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mOsaz&#10;zAAAAOMAAAAPAAAAAAAAAAAAAAAAAKoCAABkcnMvZG93bnJldi54bWxQSwUGAAAAAAQABAD6AAAA&#10;owMAAAAA&#10;">
                    <v:shape id="Freeform: Shape 2074270084" o:spid="_x0000_s2484" style="position:absolute;left:2874;top:6036;width:13484;height:14871;visibility:visible;mso-wrap-style:square;v-text-anchor:middle" coordsize="1348340,1487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n+PcoA&#10;AADjAAAADwAAAGRycy9kb3ducmV2LnhtbESPQWsCMRSE70L/Q3gFb5q4bKvdGkUEscVTbSn09ti8&#10;7i5uXpYkumt/fVMoeBxm5htmuR5sKy7kQ+NYw2yqQBCXzjRcafh4300WIEJENtg6Jg1XCrBe3Y2W&#10;WBjX8xtdjrESCcKhQA11jF0hZShrshimriNO3rfzFmOSvpLGY5/gtpWZUo/SYsNpocaOtjWVp+PZ&#10;atj1Z8/b6nDw8vP1h/dP9usht1qP74fNM4hIQ7yF/9svRkOm5nk2V2qRw9+n9Afk6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nZ/j3KAAAA4wAAAA8AAAAAAAAAAAAAAAAAmAIA&#10;AGRycy9kb3ducmV2LnhtbFBLBQYAAAAABAAEAPUAAACPAwAAAAA=&#10;" path="m1235793,289383l786783,30133v-69622,-40177,-155472,-40177,-225225,l112547,289383c42925,329560,,403894,,484378r,518371c,1083233,42925,1157567,112547,1197743r449011,259251c631180,1497171,717030,1497171,786783,1456994r449010,-259251c1305416,1157567,1348340,1083233,1348340,1002749r,-518371c1348340,403894,1305416,329560,1235793,289383xe" filled="f" stroked="f" strokeweight=".36339mm">
                      <v:stroke joinstyle="miter"/>
                      <v:path arrowok="t" o:connecttype="custom" o:connectlocs="1235793,289383;786783,30133;561558,30133;112547,289383;0,484378;0,1002749;112547,1197743;561558,1456994;786783,1456994;1235793,1197743;1348340,1002749;1348340,484378;1235793,289383" o:connectangles="0,0,0,0,0,0,0,0,0,0,0,0,0"/>
                    </v:shape>
                    <v:shape id="Freeform: Shape 2074270085" o:spid="_x0000_s2485" style="position:absolute;left:4077;width:11317;height:7422;visibility:visible;mso-wrap-style:square;v-text-anchor:middle" coordsize="1131752,742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lnHskA&#10;AADjAAAADwAAAGRycy9kb3ducmV2LnhtbESP3UoDMRSE74W+QziCdzZxsT9umxYRBXsjtPoAh83p&#10;ZunmJE1iu/XpTUHwcpiZb5jlenC9OFFMnWcND2MFgrjxpuNWw9fn2/0cRMrIBnvPpOFCCdar0c0S&#10;a+PPvKXTLreiQDjVqMHmHGopU2PJYRr7QFy8vY8Oc5GxlSbiucBdLyulptJhx2XBYqAXS81h9+00&#10;7Bt7eerCa/zpN4HMZEvT9vih9d3t8LwAkWnI/+G/9rvRUKnZYzVTaj6B66fyB+Tq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llnHskAAADjAAAADwAAAAAAAAAAAAAAAACYAgAA&#10;ZHJzL2Rvd25yZXYueG1sUEsFBgAAAAAEAAQA9QAAAI4DAAAAAA==&#10;" path="m583413,384231l583413,,548340,r,384231l,712188r18060,30099l565876,414723r547817,327564l1131753,712188,583413,384231xe" filled="f" stroked="f" strokeweight=".36339mm">
                      <v:stroke joinstyle="miter"/>
                      <v:path arrowok="t" o:connecttype="custom" o:connectlocs="583413,384231;583413,0;548340,0;548340,384231;0,712188;18060,742287;565876,414723;1113693,742287;1131753,712188;583413,384231" o:connectangles="0,0,0,0,0,0,0,0,0,0"/>
                    </v:shape>
                    <v:shape id="Freeform: Shape 2074270086" o:spid="_x0000_s2486" style="position:absolute;left:4077;top:19390;width:11317;height:9885;visibility:visible;mso-wrap-style:square;v-text-anchor:middle" coordsize="1131752,988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pTrMoA&#10;AADjAAAADwAAAGRycy9kb3ducmV2LnhtbESPQUsDMRSE70L/Q3gFbzbpIttlbVpEFBQEsfbQ4+vm&#10;uVm7eVmS2F399UYQPA4z8w2z3k6uF2cKsfOsYblQIIgbbzpuNezfHq4qEDEhG+w9k4YvirDdzC7W&#10;WBs/8iudd6kVGcKxRg02paGWMjaWHMaFH4iz9+6Dw5RlaKUJOGa462WhVCkddpwXLA50Z6k57T6d&#10;Bl99fD8dcW+L8YWey/ulD+p00PpyPt3egEg0pf/wX/vRaCjU6rpYKVWV8Psp/wG5+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jKU6zKAAAA4wAAAA8AAAAAAAAAAAAAAAAAmAIA&#10;AGRycy9kb3ducmV2LnhtbFBLBQYAAAAABAAEAPUAAACPAwAAAAA=&#10;" path="m548340,358057r,630395l583413,988452r,-630395l1131753,30231,1113693,,565876,327565,18060,,,30231,548340,358057xe" filled="f" stroked="f" strokeweight=".36339mm">
                      <v:stroke joinstyle="miter"/>
                      <v:path arrowok="t" o:connecttype="custom" o:connectlocs="548340,358057;548340,988452;583413,988452;583413,358057;1131753,30231;1113693,0;565876,327565;18060,0;0,30231;548340,358057" o:connectangles="0,0,0,0,0,0,0,0,0,0"/>
                    </v:shape>
                    <v:shape id="Freeform: Shape 2074270087" o:spid="_x0000_s2487" style="position:absolute;left:2005;top:10035;width:282;height:6378;visibility:visible;mso-wrap-style:square;v-text-anchor:middle" coordsize="28136,637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F0cMwA&#10;AADjAAAADwAAAGRycy9kb3ducmV2LnhtbESP0UrDQBRE3wv+w3IF3+yu0Zg0dltEqQjtg037AZfs&#10;NQlm78bstk3/3hUKfRxm5gwzX462E0cafOtYw8NUgSCunGm51rDfre5zED4gG+wck4YzeVgubiZz&#10;LIw78ZaOZahFhLAvUEMTQl9I6auGLPqp64mj9+0GiyHKoZZmwFOE204mSj1Liy3HhQZ7emuo+ikP&#10;VsMsTT8259Uh/3q3j/16bcp0/C21vrsdX19ABBrDNXxpfxoNicqekkypPIP/T/EPyMU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jPF0cMwAAADjAAAADwAAAAAAAAAAAAAAAACY&#10;AgAAZHJzL2Rvd25yZXYueG1sUEsFBgAAAAAEAAQA9QAAAJEDAAAAAA==&#10;" path="m,l28137,r,637854l,637854,,xe" filled="f" stroked="f" strokeweight=".36339mm">
                      <v:stroke joinstyle="miter"/>
                      <v:path arrowok="t" o:connecttype="custom" o:connectlocs="0,0;28137,0;28137,637854;0,637854" o:connectangles="0,0,0,0"/>
                    </v:shape>
                    <v:shape id="Freeform: Shape 2074270088" o:spid="_x0000_s2488" style="position:absolute;left:16897;top:10035;width:281;height:6378;visibility:visible;mso-wrap-style:square;v-text-anchor:middle" coordsize="28136,637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gAsgA&#10;AADjAAAADwAAAGRycy9kb3ducmV2LnhtbERP3WrCMBS+F3yHcAbeabK6zq4zythwCO5iqz7AoTlr&#10;y5qT2kStb79cCF5+fP/L9WBbcabeN441PM4UCOLSmYYrDYf9ZpqB8AHZYOuYNFzJw3o1Hi0xN+7C&#10;P3QuQiViCPscNdQhdLmUvqzJop+5jjhyv663GCLsK2l6vMRw28pEqWdpseHYUGNH7zWVf8XJanhJ&#10;08+v6+aUfX/YebfbmSIdjoXWk4fh7RVEoCHcxTf31mhI1OIpWSiVxdHxU/wDcvU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buACyAAAAOMAAAAPAAAAAAAAAAAAAAAAAJgCAABk&#10;cnMvZG93bnJldi54bWxQSwUGAAAAAAQABAD1AAAAjQMAAAAA&#10;" path="m,l28137,r,637854l,637854,,xe" filled="f" stroked="f" strokeweight=".36339mm">
                      <v:stroke joinstyle="miter"/>
                      <v:path arrowok="t" o:connecttype="custom" o:connectlocs="0,0;28137,0;28137,637854;0,637854" o:connectangles="0,0,0,0"/>
                    </v:shape>
                  </v:group>
                  <v:shape id="TextBox 70" o:spid="_x0000_s2489" type="#_x0000_t202" style="position:absolute;top:30259;width:19716;height:5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HYKMkA&#10;AADjAAAADwAAAGRycy9kb3ducmV2LnhtbESPzU7DMBCE70i8g7VI3KjdCGgb6lYVP1IPXFrCfRVv&#10;44h4HcVLk749RkLiOJqZbzTr7RQ6daYhtZEtzGcGFHEdXcuNherj7W4JKgmywy4yWbhQgu3m+mqN&#10;pYsjH+h8lEZlCKcSLXiRvtQ61Z4CplnsibN3ikNAyXJotBtwzPDQ6cKYRx2w5bzgsadnT/XX8TtY&#10;EHG7+aV6DWn/Ob2/jN7UD1hZe3sz7Z5ACU3yH/5r752Fwizui4Uxyx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HHYKMkAAADjAAAADwAAAAAAAAAAAAAAAACYAgAA&#10;ZHJzL2Rvd25yZXYueG1sUEsFBgAAAAAEAAQA9QAAAI4DAAAAAA==&#10;" filled="f" stroked="f">
                    <v:textbox style="mso-fit-shape-to-text:t">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المساءلة</w:t>
                          </w:r>
                        </w:p>
                      </w:txbxContent>
                    </v:textbox>
                  </v:shape>
                </v:group>
                <v:shape id="Picture 2074270090" o:spid="_x0000_s2490" type="#_x0000_t75" style="position:absolute;left:41902;top:10229;width:7970;height:79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KdljKAAAA4wAAAA8AAABkcnMvZG93bnJldi54bWxEj01Lw0AQhu9C/8Myghexu6ZibdptqQFR&#10;Kh6svXgbsmMSmpmN2TVN/717EDy+vF88q83IrRqoD40XC7dTA4qk9K6RysLh4+nmAVSIKA5bL2Th&#10;TAE268nFCnPnT/JOwz5WKo1IyNFCHWOXax3KmhjD1HckyfvyPWNMsq+06/GUxrnVmTH3mrGR9FBj&#10;R0VN5XH/wxYGftwV3/xGn7ydXb8+D8UBZ2drry7H7RJUpDH+h//aL85CZuZ32dyYRaJITIkH9PoX&#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PvKdljKAAAA4wAAAA8AAAAAAAAA&#10;AAAAAAAAnwIAAGRycy9kb3ducmV2LnhtbFBLBQYAAAAABAAEAPcAAACWAwAAAAA=&#10;">
                  <v:imagedata r:id="rId178" o:title="" grayscale="t" bilevel="t"/>
                  <v:path arrowok="t"/>
                </v:shape>
                <v:shape id="Picture 2074270091" o:spid="_x0000_s2491" type="#_x0000_t75" style="position:absolute;left:24409;top:10471;width:5976;height:59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CGl6q8wAAADjAAAADwAAAAAA&#10;AAAAAAAAAACfAgAAZHJzL2Rvd25yZXYueG1sUEsFBgAAAAAEAAQA9wAAAJgDAAAAAA==&#10;">
                  <v:imagedata r:id="rId114" o:title=""/>
                  <v:path arrowok="t"/>
                </v:shape>
                <v:shape id="Picture 2074270092" o:spid="_x0000_s2492" type="#_x0000_t75" style="position:absolute;left:5596;top:9802;width:7780;height:77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X8BtrMwAAADjAAAADwAAAAAA&#10;AAAAAAAAAACfAgAAZHJzL2Rvd25yZXYueG1sUEsFBgAAAAAEAAQA9wAAAJgDAAAAAA==&#10;">
                  <v:imagedata r:id="rId99" o:title=""/>
                  <v:path arrowok="t"/>
                </v:shape>
                <v:group id="Group 2074270093" o:spid="_x0000_s2493" style="position:absolute;left:26059;top:25878;width:19716;height:36518" coordorigin="26059,25878" coordsize="19716,36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j41Bu&#10;zAAAAOMAAAAPAAAAAAAAAAAAAAAAAKoCAABkcnMvZG93bnJldi54bWxQSwUGAAAAAAQABAD6AAAA&#10;owMAAAAA&#10;">
                  <v:group id="Group 2074270094" o:spid="_x0000_s2494" style="position:absolute;left:26059;top:25878;width:19716;height:36518" coordorigin="26059,25878" coordsize="19716,36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sCsga&#10;zAAAAOMAAAAPAAAAAAAAAAAAAAAAAKoCAABkcnMvZG93bnJldi54bWxQSwUGAAAAAAQABAD6AAAA&#10;owMAAAAA&#10;">
                    <v:group id="Graphic 2" o:spid="_x0000_s2495" style="position:absolute;left:28987;top:25878;width:15171;height:29801;rotation:180" coordorigin="28987,25878" coordsize="15171,298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qHvxJ8oA&#10;AADjAAAADwAAAAAAAAAAAAAAAACqAgAAZHJzL2Rvd25yZXYueG1sUEsFBgAAAAAEAAQA+gAAAKED&#10;AAAAAA==&#10;">
                      <v:shape id="Freeform: Shape 2074270096" o:spid="_x0000_s2496" style="position:absolute;left:29854;top:34376;width:13484;height:14871;visibility:visible;mso-wrap-style:square;v-text-anchor:middle" coordsize="1348340,1487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5TDMsA&#10;AADjAAAADwAAAGRycy9kb3ducmV2LnhtbESPT2sCMRTE74LfIbxCb5p0sf5ZjSKC1OKptgjeHpvX&#10;3aWblyWJ7tpP3xQKPQ4z8xtmteltI27kQ+1Yw9NYgSAunKm51PDxvh/NQYSIbLBxTBruFGCzHg5W&#10;mBvX8RvdTrEUCcIhRw1VjG0uZSgqshjGriVO3qfzFmOSvpTGY5fgtpGZUlNpsea0UGFLu4qKr9PV&#10;ath3V8+78nj08vz6zS8Le3meWK0fH/rtEkSkPv6H/9oHoyFTs0k2U2oxhd9P6Q/I9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znlMMywAAAOMAAAAPAAAAAAAAAAAAAAAAAJgC&#10;AABkcnMvZG93bnJldi54bWxQSwUGAAAAAAQABAD1AAAAkAMAAAAA&#10;" path="m1235793,289384l786783,30133v-69623,-40177,-155472,-40177,-225225,l112547,289384c42925,329560,,403894,,484378r,518371c,1083233,42925,1157567,112547,1197743r449011,259251c631180,1497171,717030,1497171,786783,1456994r449010,-259251c1305416,1157567,1348340,1083233,1348340,1002749r,-518371c1348340,403894,1305416,329560,1235793,289384xe" filled="f" stroked="f" strokeweight=".36339mm">
                        <v:stroke joinstyle="miter"/>
                        <v:path arrowok="t" o:connecttype="custom" o:connectlocs="1235793,289384;786783,30133;561558,30133;112547,289384;0,484378;0,1002749;112547,1197743;561558,1456994;786783,1456994;1235793,1197743;1348340,1002749;1348340,484378;1235793,289384" o:connectangles="0,0,0,0,0,0,0,0,0,0,0,0,0"/>
                      </v:shape>
                      <v:shape id="Freeform: Shape 2074270097" o:spid="_x0000_s2497" style="position:absolute;left:31058;top:25878;width:11318;height:9884;visibility:visible;mso-wrap-style:square;v-text-anchor:middle" coordsize="1131752,988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9g6ssA&#10;AADjAAAADwAAAGRycy9kb3ducmV2LnhtbESPT0sDMRTE74LfITzBm026SLeuTUspCgqC9M/B43Pz&#10;3KzdvCxJ7K5+eiMIPQ4z8xtmsRpdJ04UYutZw3SiQBDX3rTcaDjsH2/mIGJCNth5Jg3fFGG1vLxY&#10;YGX8wFs67VIjMoRjhRpsSn0lZawtOYwT3xNn78MHhynL0EgTcMhw18lCqZl02HJesNjTxlJ93H05&#10;DX7++fP8jgdbDK/0MnuY+qCOb1pfX43rexCJxnQO/7efjIZClbdFqdRdCX+f8h+Qy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SX2DqywAAAOMAAAAPAAAAAAAAAAAAAAAAAJgC&#10;AABkcnMvZG93bnJldi54bWxQSwUGAAAAAAQABAD1AAAAkAMAAAAA&#10;" path="m583413,630395l583413,,548209,r,630395l,958221r18060,30230l565876,660756r547817,327695l1131753,958221,583413,630395xe" filled="f" stroked="f" strokeweight=".36339mm">
                        <v:stroke joinstyle="miter"/>
                        <v:path arrowok="t" o:connecttype="custom" o:connectlocs="583413,630395;583413,0;548209,0;548209,630395;0,958221;18060,988451;565876,660756;1113693,988451;1131753,958221;583413,630395" o:connectangles="0,0,0,0,0,0,0,0,0,0"/>
                      </v:shape>
                      <v:shape id="Freeform: Shape 2074270098" o:spid="_x0000_s2498" style="position:absolute;left:31058;top:47730;width:11318;height:7949;visibility:visible;mso-wrap-style:square;v-text-anchor:middle" coordsize="1131752,7948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7LPccA&#10;AADjAAAADwAAAGRycy9kb3ducmV2LnhtbERPXUvDMBR9F/wP4Qq+DJdYxG512dCCoggD4/Z+aa5N&#10;sbkpTVzrvzcPwh4P53uzm30vTjTGLrCG26UCQdwE23Gr4fD5fLMCEROyxT4wafilCLvt5cUGKxsm&#10;/qCTSa3IIRwr1OBSGiopY+PIY1yGgThzX2H0mDIcW2lHnHK472Wh1L302HFucDhQ7aj5Nj9ew/T+&#10;slqY2uwXT/LYFG+u3pdHo/X11fz4ACLRnM7if/er1VCo8q4olVrn0flT/gNy+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uyz3HAAAA4wAAAA8AAAAAAAAAAAAAAAAAmAIAAGRy&#10;cy9kb3ducmV2LnhtbFBLBQYAAAAABAAEAPUAAACMAwAAAAA=&#10;" path="m548209,358057r,436840l583413,794897r,-436840l1131753,30100,1113693,,565876,327564,18060,,,30100,548209,358057xe" filled="f" stroked="f" strokeweight=".36339mm">
                        <v:stroke joinstyle="miter"/>
                        <v:path arrowok="t" o:connecttype="custom" o:connectlocs="548209,358057;548209,794897;583413,794897;583413,358057;1131753,30100;1113693,0;565876,327564;18060,0;0,30100;548209,358057" o:connectangles="0,0,0,0,0,0,0,0,0,0"/>
                      </v:shape>
                      <v:shape id="Freeform: Shape 2074270099" o:spid="_x0000_s2499" style="position:absolute;left:28987;top:38375;width:281;height:6378;visibility:visible;mso-wrap-style:square;v-text-anchor:middle" coordsize="28136,637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TRMsA&#10;AADjAAAADwAAAGRycy9kb3ducmV2LnhtbESP0UrDQBRE3wX/YblC3+yusbFNzLaIpUWoDxr9gEv2&#10;mgSzd2N2m6Z/7woFH4eZOcMUm8l2YqTBt4413M0VCOLKmZZrDZ8fu9sVCB+QDXaOScOZPGzW11cF&#10;5sad+J3GMtQiQtjnqKEJoc+l9FVDFv3c9cTR+3KDxRDlUEsz4CnCbScTpR6kxZbjQoM9PTdUfZdH&#10;qyFL0/3reXdcvW3tfX84mDKdfkqtZzfT0yOIQFP4D1/aL0ZDopaLZKlUlsHfp/gH5Po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X+9NEywAAAOMAAAAPAAAAAAAAAAAAAAAAAJgC&#10;AABkcnMvZG93bnJldi54bWxQSwUGAAAAAAQABAD1AAAAkAMAAAAA&#10;" path="m,l28137,r,637854l,637854,,xe" filled="f" stroked="f" strokeweight=".36339mm">
                        <v:stroke joinstyle="miter"/>
                        <v:path arrowok="t" o:connecttype="custom" o:connectlocs="0,0;28137,0;28137,637854;0,637854" o:connectangles="0,0,0,0"/>
                      </v:shape>
                      <v:shape id="Freeform: Shape 2074270100" o:spid="_x0000_s2500" style="position:absolute;left:43877;top:38375;width:281;height:6378;visibility:visible;mso-wrap-style:square;v-text-anchor:middle" coordsize="28136,637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rgw8oA&#10;AADjAAAADwAAAGRycy9kb3ducmV2LnhtbESP32rCMBTG7wXfIZyBd5pYV3WdUcaGMtAL1+0BDs1Z&#10;W9ac1CZqfXtzMfDy4/vHb7XpbSMu1PnasYbpRIEgLpypudTw870dL0H4gGywcUwabuRhsx4OVpgZ&#10;d+UvuuShFHGEfYYaqhDaTEpfVGTRT1xLHL1f11kMUXalNB1e47htZKLUXFqsOT5U2NJ7RcVffrYa&#10;XtJ0d7htz8vjh521+73J0/6Uaz166t9eQQTqwyP83/40GhK1eE4WaqoiRWSKPCDX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gq4MPKAAAA4wAAAA8AAAAAAAAAAAAAAAAAmAIA&#10;AGRycy9kb3ducmV2LnhtbFBLBQYAAAAABAAEAPUAAACPAwAAAAA=&#10;" path="m,l28137,r,637854l,637854,,xe" filled="f" stroked="f" strokeweight=".36339mm">
                        <v:stroke joinstyle="miter"/>
                        <v:path arrowok="t" o:connecttype="custom" o:connectlocs="0,0;28137,0;28137,637854;0,637854" o:connectangles="0,0,0,0"/>
                      </v:shape>
                    </v:group>
                    <v:shape id="TextBox 83" o:spid="_x0000_s2501" type="#_x0000_t202" style="position:absolute;left:26059;top:57203;width:19716;height:5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XY6cgA&#10;AADjAAAADwAAAGRycy9kb3ducmV2LnhtbESPzWrDMBCE74W+g9hAb41k0zbFjRJCfyCHXpq498Xa&#10;WibWyljb2Hn7qlDocZiZb5j1dg69OtOYusgWiqUBRdxE13FroT6+3T6CSoLssI9MFi6UYLu5vlpj&#10;5eLEH3Q+SKsyhFOFFrzIUGmdGk8B0zIOxNn7imNAyXJstRtxyvDQ69KYBx2w47zgcaBnT83p8B0s&#10;iLhdcalfQ9p/zu8vkzfNPdbW3izm3RMooVn+w3/tvbNQmtVduTKFKeD3U/4DevM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NdjpyAAAAOMAAAAPAAAAAAAAAAAAAAAAAJgCAABk&#10;cnMvZG93bnJldi54bWxQSwUGAAAAAAQABAD1AAAAjQMAAAAA&#10;" filled="f" stroked="f">
                      <v:textbox style="mso-fit-shape-to-text:t">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الكفاءة</w:t>
                            </w:r>
                          </w:p>
                        </w:txbxContent>
                      </v:textbox>
                    </v:shape>
                  </v:group>
                  <v:shape id="Picture 2074270102" o:spid="_x0000_s2502" type="#_x0000_t75" style="position:absolute;left:32722;top:36270;width:6950;height:6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Yu13JAAAA4wAAAA8AAABkcnMvZG93bnJldi54bWxEj0FLAzEUhO+C/yE8wZtNNixuWZsWWxBE&#10;Uei24PWZPDeLm2RJYrv+eyMIHoeZ+YZZbWY3shPFNASvoFoIYOR1MIPvFRwPDzdLYCmjNzgGTwq+&#10;KcFmfXmxwtaEs9/Tqcs9KxCfWlRgc55azpO25DAtwkS+eB8hOsxFxp6biOcCdyOXQtxyh4MvCxYn&#10;2lnSn92XU/Ba29Q18aXBbVVr+fQu9NvzUanrq/n+DlimOf+H/9qPRoEUTS0bUQkJv5/KH+DrH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65i7XckAAADjAAAADwAAAAAAAAAA&#10;AAAAAACfAgAAZHJzL2Rvd25yZXYueG1sUEsFBgAAAAAEAAQA9wAAAJUDAAAAAA==&#10;">
                    <v:imagedata r:id="rId179" o:title="" gain="19661f" blacklevel="22938f"/>
                    <v:path arrowok="t"/>
                  </v:shape>
                </v:group>
                <v:group id="Group 2074270103" o:spid="_x0000_s2503" style="position:absolute;left:9514;top:26944;width:19716;height:35453" coordorigin="9514,26944" coordsize="19716,35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0IynTL&#10;AAAA4wAAAA8AAAAAAAAAAAAAAAAAqgIAAGRycy9kb3ducmV2LnhtbFBLBQYAAAAABAAEAPoAAACi&#10;AwAAAAA=&#10;">
                  <v:group id="Group 2074270104" o:spid="_x0000_s2504" style="position:absolute;left:9514;top:26944;width:19716;height:35453" coordorigin="9514,26944" coordsize="19716,35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LhUgDL&#10;AAAA4wAAAA8AAAAAAAAAAAAAAAAAqgIAAGRycy9kb3ducmV2LnhtbFBLBQYAAAAABAAEAPoAAACi&#10;AwAAAAA=&#10;">
                    <v:group id="Graphic 2" o:spid="_x0000_s2505" style="position:absolute;left:11452;top:26944;width:15173;height:29275" coordorigin="11452,26944" coordsize="15172,29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2t95vL&#10;AAAA4wAAAA8AAAAAAAAAAAAAAAAAqgIAAGRycy9kb3ducmV2LnhtbFBLBQYAAAAABAAEAPoAAACi&#10;AwAAAAA=&#10;">
                      <v:shape id="Freeform: Shape 2074270106" o:spid="_x0000_s2506" style="position:absolute;left:12321;top:32981;width:13484;height:14871;visibility:visible;mso-wrap-style:square;v-text-anchor:middle" coordsize="1348340,1487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x1PswA&#10;AADjAAAADwAAAGRycy9kb3ducmV2LnhtbESPQWvCQBSE74X+h+UVequ7RjGSuooKQotQayqlx2f2&#10;mQSzb0N2q/HfdwuFHoeZ+YaZLXrbiAt1vnasYThQIIgLZ2ouNRw+Nk9TED4gG2wck4YbeVjM7+9m&#10;mBl35T1d8lCKCGGfoYYqhDaT0hcVWfQD1xJH7+Q6iyHKrpSmw2uE20YmSk2kxZrjQoUtrSsqzvm3&#10;1bBtb+MzrXJ+3x7e/Ofu6zhavaZaPz70y2cQgfrwH/5rvxgNiUrHSaqGagK/n+IfkPM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7Ex1PswAAADjAAAADwAAAAAAAAAAAAAAAACY&#10;AgAAZHJzL2Rvd25yZXYueG1sUEsFBgAAAAAEAAQA9QAAAJEDAAAAAA==&#10;" path="m1235793,289383l786783,30133v-69623,-40177,-155472,-40177,-225226,l112547,289383c42925,329560,,403894,,484378r,518371c,1083233,42925,1157567,112547,1197743r449010,259251c631180,1497171,717029,1497171,786783,1456994r449010,-259251c1305416,1157567,1348340,1083233,1348340,1002749r,-518371c1348340,403894,1305416,329560,1235793,289383xe" fillcolor="#ffcc5e" stroked="f" strokeweight=".36339mm">
                        <v:stroke joinstyle="miter"/>
                        <v:path arrowok="t" o:connecttype="custom" o:connectlocs="1235793,289383;786783,30133;561557,30133;112547,289383;0,484378;0,1002749;112547,1197743;561557,1456994;786783,1456994;1235793,1197743;1348340,1002749;1348340,484378;1235793,289383" o:connectangles="0,0,0,0,0,0,0,0,0,0,0,0,0"/>
                      </v:shape>
                      <v:shape id="Freeform: Shape 2074270107" o:spid="_x0000_s2507" style="position:absolute;left:13524;top:26944;width:11318;height:7423;visibility:visible;mso-wrap-style:square;v-text-anchor:middle" coordsize="1131752,742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H4IcoA&#10;AADjAAAADwAAAGRycy9kb3ducmV2LnhtbESPQUvDQBSE74L/YXmCN7ubUIzEbktaKkgvmlbvr9nX&#10;JDT7NmTXJv33riD0OMzMN8xiNdlOXGjwrWMNyUyBIK6cabnW8HV4e3oB4QOywc4xabiSh9Xy/m6B&#10;uXEjl3TZh1pECPscNTQh9LmUvmrIop+5njh6JzdYDFEOtTQDjhFuO5kq9SwtthwXGuxp01B13v9Y&#10;DeR23+dibcuPcjvPjgkXn4fNqPXjw1S8ggg0hVv4v/1uNKQqm6eZSlQGf5/iH5DL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NR+CHKAAAA4wAAAA8AAAAAAAAAAAAAAAAAmAIA&#10;AGRycy9kb3ducmV2LnhtbFBLBQYAAAAABAAEAPUAAACPAwAAAAA=&#10;" path="m583544,384231l583544,,548340,r,384231l,712188r18060,30099l565877,414723r547816,327564l1131753,712188,583544,384231xe" fillcolor="#ffcc5e" stroked="f" strokeweight=".36339mm">
                        <v:stroke joinstyle="miter"/>
                        <v:path arrowok="t" o:connecttype="custom" o:connectlocs="583544,384231;583544,0;548340,0;548340,384231;0,712188;18060,742287;565877,414723;1113693,742287;1131753,712188;583544,384231" o:connectangles="0,0,0,0,0,0,0,0,0,0"/>
                      </v:shape>
                      <v:shape id="Freeform: Shape 2074270108" o:spid="_x0000_s2508" style="position:absolute;left:13524;top:46335;width:11318;height:9884;visibility:visible;mso-wrap-style:square;v-text-anchor:middle" coordsize="1131752,988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6MDMcA&#10;AADjAAAADwAAAGRycy9kb3ducmV2LnhtbERPy2oCMRTdF/yHcIVuiiYO9cFoFCkUSjel6mZ2l+Sa&#10;GZzcDJPoTP++WRS6PJz37jD6Vjyoj01gDYu5AkFsgm3Yabic32cbEDEhW2wDk4YfinDYT552WNow&#10;8Dc9TsmJHMKxRA11Sl0pZTQ1eYzz0BFn7hp6jynD3knb45DDfSsLpVbSY8O5ocaO3moyt9Pda6jc&#10;8v6pzrfrV+MG05lN9bKkSuvn6Xjcgkg0pn/xn/vDaijU+rVYq4XKo/On/Afk/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ujAzHAAAA4wAAAA8AAAAAAAAAAAAAAAAAmAIAAGRy&#10;cy9kb3ducmV2LnhtbFBLBQYAAAAABAAEAPUAAACMAwAAAAA=&#10;" path="m548340,358057r,630395l583544,988452r,-630395l1131753,30231,1113693,,565877,327565,18060,,,30231,548340,358057xe" fillcolor="#ffcc5e" stroked="f" strokeweight=".36339mm">
                        <v:stroke joinstyle="miter"/>
                        <v:path arrowok="t" o:connecttype="custom" o:connectlocs="548340,358057;548340,988452;583544,988452;583544,358057;1131753,30231;1113693,0;565877,327565;18060,0;0,30231;548340,358057" o:connectangles="0,0,0,0,0,0,0,0,0,0"/>
                      </v:shape>
                      <v:shape id="Freeform: Shape 2074270109" o:spid="_x0000_s2509" style="position:absolute;left:11452;top:36979;width:282;height:6379;visibility:visible;mso-wrap-style:square;v-text-anchor:middle" coordsize="28136,637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cIe8wA&#10;AADjAAAADwAAAGRycy9kb3ducmV2LnhtbESPUUvDMBSF34X9h3AHvsiWtIibddkogiDCCm6D+Xhp&#10;rm21uSlJtlV/vREEHw/nnO9wVpvR9uJMPnSONWRzBYK4dqbjRsNh/zRbgggR2WDvmDR8UYDNenK1&#10;wsK4C7/SeRcbkSAcCtTQxjgUUoa6JYth7gbi5L07bzEm6RtpPF4S3PYyV+pOWuw4LbQ40GNL9efu&#10;ZDWUN/VHVr1tX6rsmJtqe/Tfp9JrfT0dywcQkcb4H/5rPxsNuVrc5guVqXv4/ZT+gFz/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8acIe8wAAADjAAAADwAAAAAAAAAAAAAAAACY&#10;AgAAZHJzL2Rvd25yZXYueG1sUEsFBgAAAAAEAAQA9QAAAJEDAAAAAA==&#10;" path="m,l28137,r,637854l,637854,,xe" fillcolor="#ffcc5e" stroked="f" strokeweight=".36339mm">
                        <v:stroke joinstyle="miter"/>
                        <v:path arrowok="t" o:connecttype="custom" o:connectlocs="0,0;28137,0;28137,637854;0,637854" o:connectangles="0,0,0,0"/>
                      </v:shape>
                      <v:shape id="Freeform: Shape 2074270110" o:spid="_x0000_s2510" style="position:absolute;left:26344;top:36979;width:281;height:6379;visibility:visible;mso-wrap-style:square;v-text-anchor:middle" coordsize="28136,637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Q3O8oA&#10;AADjAAAADwAAAGRycy9kb3ducmV2LnhtbESPXUvDMBSG74X9h3AG3ohLUsRJXTbKYCDCCk5hXh6a&#10;Y1ttTkqSbdVfby4EL1/eL57VZnKDOFOIvWcDeqFAEDfe9twaeHvd3T6AiAnZ4uCZDHxThM16drXC&#10;0voLv9D5kFqRRziWaKBLaSyljE1HDuPCj8TZ+/DBYcoytNIGvORxN8hCqXvpsOf80OFI246ar8PJ&#10;Gahumk9dv++fa30sbL0/hp9TFYy5nk/VI4hEU/oP/7WfrIFCLe+KpdI6U2SmzANy/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VENzvKAAAA4wAAAA8AAAAAAAAAAAAAAAAAmAIA&#10;AGRycy9kb3ducmV2LnhtbFBLBQYAAAAABAAEAPUAAACPAwAAAAA=&#10;" path="m,l28137,r,637854l,637854,,xe" fillcolor="#ffcc5e" stroked="f" strokeweight=".36339mm">
                        <v:stroke joinstyle="miter"/>
                        <v:path arrowok="t" o:connecttype="custom" o:connectlocs="0,0;28137,0;28137,637854;0,637854" o:connectangles="0,0,0,0"/>
                      </v:shape>
                    </v:group>
                    <v:shape id="TextBox 93" o:spid="_x0000_s2511" type="#_x0000_t202" style="position:absolute;left:9514;top:57204;width:19716;height:5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xONMgA&#10;AADjAAAADwAAAGRycy9kb3ducmV2LnhtbESPwWrDMBBE74X+g9hAb40kkzbBjRJCm0IOvTRx7ou1&#10;tUyslbHU2Pn7qlDocZiZN8x6O/lOXGmIbWADeq5AENfBttwYqE7vjysQMSFb7AKTgRtF2G7u79ZY&#10;2jDyJ12PqREZwrFEAy6lvpQy1o48xnnoibP3FQaPKcuhkXbAMcN9JwulnqXHlvOCw55eHdWX47c3&#10;kJLd6Vu19/Fwnj7eRqfqJ6yMeZhNuxcQiab0H/5rH6yBQi0XxVJpreH3U/4DcvM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7E40yAAAAOMAAAAPAAAAAAAAAAAAAAAAAJgCAABk&#10;cnMvZG93bnJldi54bWxQSwUGAAAAAAQABAD1AAAAjQMAAAAA&#10;" filled="f" stroked="f">
                      <v:textbox style="mso-fit-shape-to-text:t">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التحديات والحلول</w:t>
                            </w:r>
                          </w:p>
                        </w:txbxContent>
                      </v:textbox>
                    </v:shape>
                  </v:group>
                  <v:shape id="Picture 2074270112" o:spid="_x0000_s2512" type="#_x0000_t75" style="position:absolute;left:15197;top:36306;width:8449;height:84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hZE7JAAAA4wAAAA8AAABkcnMvZG93bnJldi54bWxEj81uwjAQhO9IfQdrK/WCiu0I8ZNiUIXa&#10;iiuhD7CKt0kgXqexgfD2dSUkjqOZ+Uaz2gyuFRfqQ+PZgJ4oEMSltw1XBr4Pn68LECEiW2w9k4Eb&#10;Bdisn0YrzK2/8p4uRaxEgnDI0UAdY5dLGcqaHIaJ74iT9+N7hzHJvpK2x2uCu1ZmSs2kw4bTQo0d&#10;bWsqT8XZGZgdx9UwXdyWv8fiw2t9+gpLcsa8PA/vbyAiDfERvrd31kCm5tNsrrTO4P9T+gNy/Q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aFkTskAAADjAAAADwAAAAAAAAAA&#10;AAAAAACfAgAAZHJzL2Rvd25yZXYueG1sUEsFBgAAAAAEAAQA9wAAAJUDAAAAAA==&#10;">
                    <v:imagedata r:id="rId180" o:title=""/>
                    <v:path arrowok="t"/>
                  </v:shape>
                </v:group>
                <w10:wrap anchorx="page"/>
                <w10:anchorlock/>
              </v:group>
            </w:pict>
          </mc:Fallback>
        </mc:AlternateContent>
      </w:r>
    </w:p>
    <w:p w:rsidR="00181023" w:rsidRPr="00D75CDD" w:rsidRDefault="009762C9" w:rsidP="002B74A4">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37B11D19" wp14:editId="0F48AB57">
                <wp:extent cx="5731510" cy="892088"/>
                <wp:effectExtent l="0" t="0" r="2540" b="22860"/>
                <wp:docPr id="207426855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54" name="مجموعة 47"/>
                        <wpg:cNvGrpSpPr/>
                        <wpg:grpSpPr>
                          <a:xfrm>
                            <a:off x="0" y="0"/>
                            <a:ext cx="5731510" cy="895351"/>
                            <a:chOff x="0" y="0"/>
                            <a:chExt cx="5878196" cy="918845"/>
                          </a:xfrm>
                        </wpg:grpSpPr>
                        <wpg:grpSp>
                          <wpg:cNvPr id="2074268555" name="مجموعة 48"/>
                          <wpg:cNvGrpSpPr/>
                          <wpg:grpSpPr>
                            <a:xfrm>
                              <a:off x="0" y="0"/>
                              <a:ext cx="5878196" cy="918845"/>
                              <a:chOff x="0" y="0"/>
                              <a:chExt cx="6240348" cy="919070"/>
                            </a:xfrm>
                          </wpg:grpSpPr>
                          <wpg:grpSp>
                            <wpg:cNvPr id="2074268556" name="مجموعة 49"/>
                            <wpg:cNvGrpSpPr/>
                            <wpg:grpSpPr>
                              <a:xfrm>
                                <a:off x="0" y="169208"/>
                                <a:ext cx="5433072" cy="580613"/>
                                <a:chOff x="0" y="169208"/>
                                <a:chExt cx="5433072" cy="580613"/>
                              </a:xfrm>
                            </wpg:grpSpPr>
                            <wps:wsp>
                              <wps:cNvPr id="20742685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60"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الشفافية</w:t>
                                </w:r>
                              </w:p>
                            </w:txbxContent>
                          </wps:txbx>
                          <wps:bodyPr wrap="square" rtlCol="1">
                            <a:spAutoFit/>
                          </wps:bodyPr>
                        </wps:wsp>
                      </wpg:grpSp>
                      <pic:pic xmlns:pic="http://schemas.openxmlformats.org/drawingml/2006/picture">
                        <pic:nvPicPr>
                          <pic:cNvPr id="2074268561"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1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hvO74w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2Ibzu+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251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sgDBl&#10;zAAAAOMAAAAPAAAAAAAAAAAAAAAAAKoCAABkcnMvZG93bnJldi54bWxQSwUGAAAAAAQABAD6AAAA&#10;owMAAAAA&#10;">
                  <v:group id="مجموعة 48" o:spid="_x0000_s251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DzJX+&#10;zAAAAOMAAAAPAAAAAAAAAAAAAAAAAKoCAABkcnMvZG93bnJldi54bWxQSwUGAAAAAAQABAD6AAAA&#10;owMAAAAA&#10;">
                    <v:group id="مجموعة 49" o:spid="_x0000_s251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zHguJ&#10;zAAAAOMAAAAPAAAAAAAAAAAAAAAAAKoCAABkcnMvZG93bnJldi54bWxQSwUGAAAAAAQABAD6AAAA&#10;owMAAAAA&#10;">
                      <v:shape id="شكل حر 50" o:spid="_x0000_s251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TxEckA&#10;AADjAAAADwAAAGRycy9kb3ducmV2LnhtbESPQWvCQBSE7wX/w/IEb3VjaqJEVykFQaQHjYrXR/aZ&#10;BLNvQ3ar8d93CwWPw8x8wyzXvWnEnTpXW1YwGUcgiAuray4VnI6b9zkI55E1NpZJwZMcrFeDtyVm&#10;2j74QPfclyJA2GWooPK+zaR0RUUG3di2xMG72s6gD7Irpe7wEeCmkXEUpdJgzWGhwpa+Kipu+Y9R&#10;kO6Sy35fbJJDvv34dmT0WVuv1GjYfy5AeOr9K/zf3moFcTSbxuk8SWbw9yn8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oTxEc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1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QNwcYA&#10;AADjAAAADwAAAGRycy9kb3ducmV2LnhtbERPz2vCMBS+C/4P4Q12kTW1WFc6o8jGwOOs4vnZvKVl&#10;zUttstr998thsOPH93uzm2wnRhp861jBMklBENdOt2wUnE/vTwUIH5A1do5JwQ952G3nsw2W2t35&#10;SGMVjIgh7EtU0ITQl1L6uiGLPnE9ceQ+3WAxRDgYqQe8x3DbySxN19Jiy7GhwZ5eG6q/qm+rAG/2&#10;43J1wfnxaszbIu+nhc6VenyY9i8gAk3hX/znPmgFWfq8ytZFnsfR8VP8A3L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4QNwcYAAADjAAAADwAAAAAAAAAAAAAAAACYAgAAZHJz&#10;L2Rvd25yZXYueG1sUEsFBgAAAAAEAAQA9QAAAIsDAAAAAA==&#10;" fillcolor="#a5a5a5 [2092]" stroked="f" strokeweight="1pt">
                        <v:stroke joinstyle="miter"/>
                      </v:roundrect>
                    </v:group>
                    <v:oval id="شكل بيضاوي 52" o:spid="_x0000_s251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Tw7ssA&#10;AADjAAAADwAAAGRycy9kb3ducmV2LnhtbESPUUvDMBSF34X9h3AHvrnE4LpZlw1RBAUF17k9X5q7&#10;tqy5KU1cu39vBMHHwznnO5zVZnStOFMfGs8GbmcKBHHpbcOVga/dy80SRIjIFlvPZOBCATbrydUK&#10;c+sH3tK5iJVIEA45Gqhj7HIpQ1mTwzDzHXHyjr53GJPsK2l7HBLctVIrlUmHDaeFGjt6qqk8Fd/O&#10;wOfpuL8c3t7VR+WHIhvcs9Z2Z8z1dHx8ABFpjP/hv/arNaDV4k5ny/n8Hn4/pT8g1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vVPDuywAAAOMAAAAPAAAAAAAAAAAAAAAAAJgC&#10;AABkcnMvZG93bnJldi54bWxQSwUGAAAAAAQABAD1AAAAkAMAAAAA&#10;" filled="f" strokecolor="#168489" strokeweight="1pt">
                      <v:stroke joinstyle="miter"/>
                    </v:oval>
                  </v:group>
                  <v:shape id="مربع نص 41" o:spid="_x0000_s252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TVqsgA&#10;AADjAAAADwAAAGRycy9kb3ducmV2LnhtbESPy2rDMBBF94X+g5hCd40U07jBjRJCH5BFN03d/WBN&#10;LBNrZKxp7Px9tSh0ebkvzmY3h15daExdZAvLhQFF3ETXcWuh/np/WINKguywj0wWrpRgt7292WDl&#10;4sSfdDlKq/IIpwoteJGh0jo1ngKmRRyIs3eKY0DJcmy1G3HK46HXhTGlDthxfvA40Iun5nz8CRZE&#10;3H55rd9COnzPH6+TN80Ka2vv7+b9MyihWf7Df+2Ds1CYp8eiXK/KTJGZMg/o7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dNWqyAAAAOMAAAAPAAAAAAAAAAAAAAAAAJgCAABk&#10;cnMvZG93bnJldi54bWxQSwUGAAAAAAQABAD1AAAAjQM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الشفافية</w:t>
                          </w:r>
                        </w:p>
                      </w:txbxContent>
                    </v:textbox>
                  </v:shape>
                </v:group>
                <v:shape id="صورة 54" o:spid="_x0000_s252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vu85kcwAAADjAAAADwAAAAAA&#10;AAAAAAAAAACfAgAAZHJzL2Rvd25yZXYueG1sUEsFBgAAAAAEAAQA9wAAAJgDAAAAAA==&#10;">
                  <v:imagedata r:id="rId81" o:title=""/>
                  <v:path arrowok="t"/>
                </v:shape>
                <w10:wrap anchorx="page"/>
                <w10:anchorlock/>
              </v:group>
            </w:pict>
          </mc:Fallback>
        </mc:AlternateContent>
      </w:r>
    </w:p>
    <w:p w:rsidR="00181023" w:rsidRPr="006B556E" w:rsidRDefault="00181023" w:rsidP="00181023">
      <w:pPr>
        <w:rPr>
          <w:rFonts w:ascii="Sakkal Majalla" w:hAnsi="Sakkal Majalla"/>
          <w:sz w:val="32"/>
          <w:szCs w:val="32"/>
        </w:rPr>
      </w:pPr>
      <w:r w:rsidRPr="006B556E">
        <w:rPr>
          <w:rFonts w:ascii="Sakkal Majalla" w:hAnsi="Sakkal Majalla"/>
          <w:sz w:val="32"/>
          <w:szCs w:val="32"/>
          <w:rtl/>
        </w:rPr>
        <w:t>تتيح البلوكتشين تسجيل جميع المعاملات بشكل شفاف:</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دفتر الأستاذ الموزع: يمكن لجميع الأطراف الاطلاع على السجلات بشكل مفتوح.</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تتبع المعاملات: يسهل تتبع العمليات والتحقق منها دون الحاجة إلى وسطاء.</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2045ECB" wp14:editId="2763D433">
                <wp:extent cx="5731510" cy="892088"/>
                <wp:effectExtent l="0" t="0" r="2540" b="22860"/>
                <wp:docPr id="207426856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63" name="مجموعة 47"/>
                        <wpg:cNvGrpSpPr/>
                        <wpg:grpSpPr>
                          <a:xfrm>
                            <a:off x="0" y="0"/>
                            <a:ext cx="5731510" cy="895351"/>
                            <a:chOff x="0" y="0"/>
                            <a:chExt cx="5878196" cy="918845"/>
                          </a:xfrm>
                        </wpg:grpSpPr>
                        <wpg:grpSp>
                          <wpg:cNvPr id="2074268564" name="مجموعة 48"/>
                          <wpg:cNvGrpSpPr/>
                          <wpg:grpSpPr>
                            <a:xfrm>
                              <a:off x="0" y="0"/>
                              <a:ext cx="5878196" cy="918845"/>
                              <a:chOff x="0" y="0"/>
                              <a:chExt cx="6240348" cy="919070"/>
                            </a:xfrm>
                          </wpg:grpSpPr>
                          <wpg:grpSp>
                            <wpg:cNvPr id="2074268565" name="مجموعة 49"/>
                            <wpg:cNvGrpSpPr/>
                            <wpg:grpSpPr>
                              <a:xfrm>
                                <a:off x="0" y="169208"/>
                                <a:ext cx="5433072" cy="580613"/>
                                <a:chOff x="0" y="169208"/>
                                <a:chExt cx="5433072" cy="580613"/>
                              </a:xfrm>
                            </wpg:grpSpPr>
                            <wps:wsp>
                              <wps:cNvPr id="20742685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69"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الأمان</w:t>
                                </w:r>
                              </w:p>
                            </w:txbxContent>
                          </wps:txbx>
                          <wps:bodyPr wrap="square" rtlCol="1">
                            <a:spAutoFit/>
                          </wps:bodyPr>
                        </wps:wsp>
                      </wpg:grpSp>
                      <pic:pic xmlns:pic="http://schemas.openxmlformats.org/drawingml/2006/picture">
                        <pic:nvPicPr>
                          <pic:cNvPr id="2074268570"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2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fvec3w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&#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C2fvec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252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tBWKs&#10;zAAAAOMAAAAPAAAAAAAAAAAAAAAAAKoCAABkcnMvZG93bnJldi54bWxQSwUGAAAAAAQABAD6AAAA&#10;owMAAAAA&#10;">
                  <v:group id="مجموعة 48" o:spid="_x0000_s252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i7PrY&#10;zAAAAOMAAAAPAAAAAAAAAAAAAAAAAKoCAABkcnMvZG93bnJldi54bWxQSwUGAAAAAAQABAD6AAAA&#10;owMAAAAA&#10;">
                    <v:group id="مجموعة 49" o:spid="_x0000_s252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NoF9D&#10;zAAAAOMAAAAPAAAAAAAAAAAAAAAAAKoCAABkcnMvZG93bnJldi54bWxQSwUGAAAAAAQABAD6AAAA&#10;owMAAAAA&#10;">
                      <v:shape id="شكل حر 50" o:spid="_x0000_s252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SeN8oA&#10;AADjAAAADwAAAGRycy9kb3ducmV2LnhtbESPQWvCQBSE7wX/w/KE3urGtNlK6ioiCFI8aGzp9ZF9&#10;TYLZtyG71fTfu4LgcZiZb5j5crCtOFPvG8cappMEBHHpTMOVhq/j5mUGwgdkg61j0vBPHpaL0dMc&#10;c+MufKBzESoRIexz1FCH0OVS+rImi37iOuLo/breYoiyr6Tp8RLhtpVpkihpseG4UGNH65rKU/Fn&#10;NajP7Ge/LzfZodi+7jxZ821c0Pp5PKw+QAQawiN8b2+NhjR5f0vVLFMKbp/iH5C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uknjf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2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dTDskA&#10;AADjAAAADwAAAGRycy9kb3ducmV2LnhtbESPQWvCQBSE7wX/w/IKvYhuGkyU6CqlpeCxVfH8zD43&#10;odm3MbuN6b/vCoLHYWa+YVabwTaip87XjhW8ThMQxKXTNRsFh/3nZAHCB2SNjWNS8EceNuvR0woL&#10;7a78Tf0uGBEh7AtUUIXQFlL6siKLfupa4uidXWcxRNkZqTu8RrhtZJokubRYc1yosKX3isqf3a9V&#10;gBf7dTy54Hx/MuZjnLXDWGdKvTwPb0sQgYbwCN/bW60gTeazNF9k+Rxun+IfkO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HdTDskAAADjAAAADwAAAAAAAAAAAAAAAACYAgAA&#10;ZHJzL2Rvd25yZXYueG1sUEsFBgAAAAAEAAQA9QAAAI4DAAAAAA==&#10;" fillcolor="#a5a5a5 [2092]" stroked="f" strokeweight="1pt">
                        <v:stroke joinstyle="miter"/>
                      </v:roundrect>
                    </v:group>
                    <v:oval id="شكل بيضاوي 52" o:spid="_x0000_s252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SfyMgA&#10;AADjAAAADwAAAGRycy9kb3ducmV2LnhtbERPW0vDMBR+F/wP4Qi+ucQw6+iWDVEGGyjM7vJ8aM7a&#10;suakNHHt/r15EHz8+O6L1ehacaU+NJ4NPE8UCOLS24YrA4f9+mkGIkRki61nMnCjAKvl/d0Cc+sH&#10;/qZrESuRQjjkaKCOsculDGVNDsPEd8SJO/veYUywr6TtcUjhrpVaqUw6bDg11NjRe03lpfhxBnaX&#10;8/F22n6qr8oPRTa4D63t3pjHh/FtDiLSGP/Ff+6NNaDV61Rns5csjU6f0h+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dJ/IyAAAAOMAAAAPAAAAAAAAAAAAAAAAAJgCAABk&#10;cnMvZG93bnJldi54bWxQSwUGAAAAAAQABAD1AAAAjQMAAAAA&#10;" filled="f" strokecolor="#168489" strokeweight="1pt">
                      <v:stroke joinstyle="miter"/>
                    </v:oval>
                  </v:group>
                  <v:shape id="مربع نص 41" o:spid="_x0000_s252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58N8kA&#10;AADjAAAADwAAAGRycy9kb3ducmV2LnhtbESPzU7DMBCE70i8g7VI3KjdiIYS6lYVP1IPXCjhvoqX&#10;OCJeR/HSpG+PkZA4jmbmG81mN4denWhMXWQLy4UBRdxE13FroX5/uVmDSoLssI9MFs6UYLe9vNhg&#10;5eLEb3Q6SqsyhFOFFrzIUGmdGk8B0yIOxNn7jGNAyXJstRtxyvDQ68KYUgfsOC94HOjRU/N1/A4W&#10;RNx+ea6fQzp8zK9PkzfNCmtrr6/m/QMooVn+w3/tg7NQmLvbolyvyn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058N8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الأمان</w:t>
                          </w:r>
                        </w:p>
                      </w:txbxContent>
                    </v:textbox>
                  </v:shape>
                </v:group>
                <v:shape id="صورة 54" o:spid="_x0000_s253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UegrXywAAAOMAAAAPAAAAAAAA&#10;AAAAAAAAAJ8CAABkcnMvZG93bnJldi54bWxQSwUGAAAAAAQABAD3AAAAlwMAAAAA&#10;">
                  <v:imagedata r:id="rId81"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6B556E">
        <w:rPr>
          <w:rFonts w:ascii="Sakkal Majalla" w:hAnsi="Sakkal Majalla"/>
          <w:sz w:val="32"/>
          <w:szCs w:val="32"/>
          <w:rtl/>
        </w:rPr>
        <w:t>توفر البلوكتشين أمانا</w:t>
      </w:r>
      <w:r>
        <w:rPr>
          <w:rFonts w:ascii="Sakkal Majalla" w:hAnsi="Sakkal Majalla" w:hint="cs"/>
          <w:sz w:val="32"/>
          <w:szCs w:val="32"/>
          <w:rtl/>
        </w:rPr>
        <w:t>ً</w:t>
      </w:r>
      <w:r w:rsidRPr="006B556E">
        <w:rPr>
          <w:rFonts w:ascii="Sakkal Majalla" w:hAnsi="Sakkal Majalla"/>
          <w:sz w:val="32"/>
          <w:szCs w:val="32"/>
          <w:rtl/>
        </w:rPr>
        <w:t xml:space="preserve"> عاليا</w:t>
      </w:r>
      <w:r>
        <w:rPr>
          <w:rFonts w:ascii="Sakkal Majalla" w:hAnsi="Sakkal Majalla" w:hint="cs"/>
          <w:sz w:val="32"/>
          <w:szCs w:val="32"/>
          <w:rtl/>
        </w:rPr>
        <w:t>ً</w:t>
      </w:r>
      <w:r w:rsidRPr="006B556E">
        <w:rPr>
          <w:rFonts w:ascii="Sakkal Majalla" w:hAnsi="Sakkal Majalla"/>
          <w:sz w:val="32"/>
          <w:szCs w:val="32"/>
          <w:rtl/>
        </w:rPr>
        <w:t xml:space="preserve"> للبيانات:</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التشفير: جميع البيانات مشفرة مما يجعلها مقاومة للتلاعب.</w:t>
      </w:r>
    </w:p>
    <w:p w:rsidR="00181023" w:rsidRPr="004800E1" w:rsidRDefault="00181023">
      <w:pPr>
        <w:pStyle w:val="ListParagraph"/>
        <w:numPr>
          <w:ilvl w:val="0"/>
          <w:numId w:val="15"/>
        </w:numPr>
        <w:spacing w:line="360" w:lineRule="auto"/>
        <w:ind w:left="454" w:hanging="454"/>
        <w:jc w:val="both"/>
        <w:rPr>
          <w:rFonts w:ascii="Sakkal Majalla" w:hAnsi="Sakkal Majalla"/>
          <w:sz w:val="32"/>
          <w:szCs w:val="32"/>
        </w:rPr>
      </w:pPr>
      <w:r w:rsidRPr="004800E1">
        <w:rPr>
          <w:rFonts w:ascii="Sakkal Majalla" w:hAnsi="Sakkal Majalla" w:cs="Sakkal Majalla"/>
          <w:sz w:val="32"/>
          <w:szCs w:val="32"/>
          <w:rtl/>
        </w:rPr>
        <w:t>اللامركزية: عدم وجود نقطة مركزية يجعل النظام أكثر صمودا</w:t>
      </w:r>
      <w:r w:rsidRPr="004800E1">
        <w:rPr>
          <w:rFonts w:ascii="Sakkal Majalla" w:hAnsi="Sakkal Majalla" w:cs="Sakkal Majalla" w:hint="cs"/>
          <w:sz w:val="32"/>
          <w:szCs w:val="32"/>
          <w:rtl/>
        </w:rPr>
        <w:t>ً</w:t>
      </w:r>
      <w:r w:rsidRPr="004800E1">
        <w:rPr>
          <w:rFonts w:ascii="Sakkal Majalla" w:hAnsi="Sakkal Majalla" w:cs="Sakkal Majalla"/>
          <w:sz w:val="32"/>
          <w:szCs w:val="32"/>
          <w:rtl/>
        </w:rPr>
        <w:t xml:space="preserve"> ضد الاختراقات.</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53DC3905" wp14:editId="7D3EC335">
                <wp:extent cx="5731510" cy="892088"/>
                <wp:effectExtent l="0" t="0" r="2540" b="22860"/>
                <wp:docPr id="207426857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72" name="مجموعة 47"/>
                        <wpg:cNvGrpSpPr/>
                        <wpg:grpSpPr>
                          <a:xfrm>
                            <a:off x="0" y="0"/>
                            <a:ext cx="5731510" cy="895351"/>
                            <a:chOff x="0" y="0"/>
                            <a:chExt cx="5878196" cy="918845"/>
                          </a:xfrm>
                        </wpg:grpSpPr>
                        <wpg:grpSp>
                          <wpg:cNvPr id="2074268573" name="مجموعة 48"/>
                          <wpg:cNvGrpSpPr/>
                          <wpg:grpSpPr>
                            <a:xfrm>
                              <a:off x="0" y="0"/>
                              <a:ext cx="5878196" cy="918845"/>
                              <a:chOff x="0" y="0"/>
                              <a:chExt cx="6240348" cy="919070"/>
                            </a:xfrm>
                          </wpg:grpSpPr>
                          <wpg:grpSp>
                            <wpg:cNvPr id="2074268574" name="مجموعة 49"/>
                            <wpg:cNvGrpSpPr/>
                            <wpg:grpSpPr>
                              <a:xfrm>
                                <a:off x="0" y="169208"/>
                                <a:ext cx="5433072" cy="580613"/>
                                <a:chOff x="0" y="169208"/>
                                <a:chExt cx="5433072" cy="580613"/>
                              </a:xfrm>
                            </wpg:grpSpPr>
                            <wps:wsp>
                              <wps:cNvPr id="20742685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78"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المساءلة</w:t>
                                </w:r>
                              </w:p>
                            </w:txbxContent>
                          </wps:txbx>
                          <wps:bodyPr wrap="square" rtlCol="1">
                            <a:spAutoFit/>
                          </wps:bodyPr>
                        </wps:wsp>
                      </wpg:grpSp>
                      <pic:pic xmlns:pic="http://schemas.openxmlformats.org/drawingml/2006/picture">
                        <pic:nvPicPr>
                          <pic:cNvPr id="2074268579"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3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8JJc4g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CF8JJc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253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HkFHq&#10;zAAAAOMAAAAPAAAAAAAAAAAAAAAAAKoCAABkcnMvZG93bnJldi54bWxQSwUGAAAAAAQABAD6AAAA&#10;owMAAAAA&#10;">
                  <v:group id="مجموعة 48" o:spid="_x0000_s253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jc9HHL&#10;AAAA4wAAAA8AAAAAAAAAAAAAAAAAqgIAAGRycy9kb3ducmV2LnhtbFBLBQYAAAAABAAEAPoAAACi&#10;AwAAAAA=&#10;">
                    <v:group id="مجموعة 49" o:spid="_x0000_s253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nNWwF&#10;zAAAAOMAAAAPAAAAAAAAAAAAAAAAAKoCAABkcnMvZG93bnJldi54bWxQSwUGAAAAAAQABAD6AAAA&#10;owMAAAAA&#10;">
                      <v:shape id="شكل حر 50" o:spid="_x0000_s253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nckA&#10;AADjAAAADwAAAGRycy9kb3ducmV2LnhtbESPQWvCQBSE7wX/w/IEb3VjaqJEVykFQaQHjYrXR/aZ&#10;BLNvQ3ar8d93CwWPw8x8wyzXvWnEnTpXW1YwGUcgiAuray4VnI6b9zkI55E1NpZJwZMcrFeDtyVm&#10;2j74QPfclyJA2GWooPK+zaR0RUUG3di2xMG72s6gD7Irpe7wEeCmkXEUpdJgzWGhwpa+Kipu+Y9R&#10;kO6Sy35fbJJDvv34dmT0WVuv1GjYfy5AeOr9K/zf3moFcTSbxuk8mSXw9yn8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q+Wnc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3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gSMkA&#10;AADjAAAADwAAAGRycy9kb3ducmV2LnhtbESPQWvCQBSE7wX/w/IKvYhuGkyU6CqlpeCxVfH8zD43&#10;odm3MbuN6b/vCoLHYWa+YVabwTaip87XjhW8ThMQxKXTNRsFh/3nZAHCB2SNjWNS8EceNuvR0woL&#10;7a78Tf0uGBEh7AtUUIXQFlL6siKLfupa4uidXWcxRNkZqTu8RrhtZJokubRYc1yosKX3isqf3a9V&#10;gBf7dTy54Hx/MuZjnLXDWGdKvTwPb0sQgYbwCN/bW60gTeazNF9k8xxun+IfkO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uJgSMkAAADjAAAADwAAAAAAAAAAAAAAAACYAgAA&#10;ZHJzL2Rvd25yZXYueG1sUEsFBgAAAAAEAAQA9QAAAI4DAAAAAA==&#10;" fillcolor="#a5a5a5 [2092]" stroked="f" strokeweight="1pt">
                        <v:stroke joinstyle="miter"/>
                      </v:roundrect>
                    </v:group>
                    <v:oval id="شكل بيضاوي 52" o:spid="_x0000_s253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KdZ8oA&#10;AADjAAAADwAAAGRycy9kb3ducmV2LnhtbESPUUvDMBSF34X9h3AF31xi0HbUZWMogoLC1qnPl+au&#10;LWtuShPX7t8bQdjj4ZzzHc5yPblOnGgIrWcDd3MFgrjytuXawOf+5XYBIkRki51nMnCmAOvV7GqJ&#10;hfUj7+hUxlokCIcCDTQx9oWUoWrIYZj7njh5Bz84jEkOtbQDjgnuOqmVyqTDltNCgz09NVQdyx9n&#10;YHs8fJ2/397VR+3HMhvds9Z2b8zN9bR5BBFpipfwf/vVGtAqv9fZ4iHP4e9T+gNy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oynWfKAAAA4wAAAA8AAAAAAAAAAAAAAAAAmAIA&#10;AGRycy9kb3ducmV2LnhtbFBLBQYAAAAABAAEAPUAAACPAwAAAAA=&#10;" filled="f" strokecolor="#168489" strokeweight="1pt">
                      <v:stroke joinstyle="miter"/>
                    </v:oval>
                  </v:group>
                  <v:shape id="مربع نص 41" o:spid="_x0000_s253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tPccYA&#10;AADjAAAADwAAAGRycy9kb3ducmV2LnhtbERPO0/DMBDekfgP1iGxUbsRfSjUrSqgUgcW2rCf4iOO&#10;iM9RfDTpv68HJMZP33uzm0KnLjSkNrKF+cyAIq6ja7mxUJ0PT2tQSZAddpHJwpUS7Lb3dxssXRz5&#10;ky4naVQO4VSiBS/Sl1qn2lPANIs9cea+4xBQMhwa7QYcc3jodGHMUgdsOTd47OnVU/1z+g0WRNx+&#10;fq3eQzp+TR9vozf1AitrHx+m/QsooUn+xX/uo7NQmNVzsVwvVnl0/pT/gN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tPccYAAADjAAAADwAAAAAAAAAAAAAAAACYAgAAZHJz&#10;L2Rvd25yZXYueG1sUEsFBgAAAAAEAAQA9QAAAIs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المساءلة</w:t>
                          </w:r>
                        </w:p>
                      </w:txbxContent>
                    </v:textbox>
                  </v:shape>
                </v:group>
                <v:shape id="صورة 54" o:spid="_x0000_s253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xUCjSswAAADjAAAADwAAAAAA&#10;AAAAAAAAAACfAgAAZHJzL2Rvd25yZXYueG1sUEsFBgAAAAAEAAQA9wAAAJgDAAAAAA==&#10;">
                  <v:imagedata r:id="rId81"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6B556E">
        <w:rPr>
          <w:rFonts w:ascii="Sakkal Majalla" w:hAnsi="Sakkal Majalla"/>
          <w:sz w:val="32"/>
          <w:szCs w:val="32"/>
          <w:rtl/>
        </w:rPr>
        <w:t>تعزز البلوكتشين المساءلة من خلال:</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سجلات غير قابلة للتغيير: لا يمكن تعديل السجلات بعد تسجيلها، مما يضمن الشفافية.</w:t>
      </w:r>
    </w:p>
    <w:p w:rsidR="00181023" w:rsidRPr="004800E1" w:rsidRDefault="00181023">
      <w:pPr>
        <w:pStyle w:val="ListParagraph"/>
        <w:numPr>
          <w:ilvl w:val="0"/>
          <w:numId w:val="15"/>
        </w:numPr>
        <w:spacing w:line="360" w:lineRule="auto"/>
        <w:ind w:left="454" w:hanging="454"/>
        <w:jc w:val="both"/>
        <w:rPr>
          <w:rFonts w:ascii="Sakkal Majalla" w:hAnsi="Sakkal Majalla"/>
          <w:sz w:val="32"/>
          <w:szCs w:val="32"/>
        </w:rPr>
      </w:pPr>
      <w:r w:rsidRPr="004800E1">
        <w:rPr>
          <w:rFonts w:ascii="Sakkal Majalla" w:hAnsi="Sakkal Majalla" w:cs="Sakkal Majalla"/>
          <w:sz w:val="32"/>
          <w:szCs w:val="32"/>
          <w:rtl/>
        </w:rPr>
        <w:t>العقود الذكية: تنفيذ العقود تلقائيا</w:t>
      </w:r>
      <w:r w:rsidRPr="004800E1">
        <w:rPr>
          <w:rFonts w:ascii="Sakkal Majalla" w:hAnsi="Sakkal Majalla" w:cs="Sakkal Majalla" w:hint="cs"/>
          <w:sz w:val="32"/>
          <w:szCs w:val="32"/>
          <w:rtl/>
        </w:rPr>
        <w:t>ً</w:t>
      </w:r>
      <w:r w:rsidRPr="004800E1">
        <w:rPr>
          <w:rFonts w:ascii="Sakkal Majalla" w:hAnsi="Sakkal Majalla" w:cs="Sakkal Majalla"/>
          <w:sz w:val="32"/>
          <w:szCs w:val="32"/>
          <w:rtl/>
        </w:rPr>
        <w:t xml:space="preserve"> عند استيفاء الشروط المحددة، مما يقلل من الأخطاء البشرية</w:t>
      </w:r>
      <w:r w:rsidRPr="004800E1">
        <w:rPr>
          <w:rFonts w:ascii="Sakkal Majalla" w:hAnsi="Sakkal Majalla"/>
          <w:sz w:val="32"/>
          <w:szCs w:val="32"/>
          <w:rtl/>
        </w:rPr>
        <w:t>.</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8F621EC" wp14:editId="25E355DB">
                <wp:extent cx="5731510" cy="892088"/>
                <wp:effectExtent l="0" t="0" r="2540" b="22860"/>
                <wp:docPr id="207426858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81" name="مجموعة 47"/>
                        <wpg:cNvGrpSpPr/>
                        <wpg:grpSpPr>
                          <a:xfrm>
                            <a:off x="0" y="0"/>
                            <a:ext cx="5731510" cy="895351"/>
                            <a:chOff x="0" y="0"/>
                            <a:chExt cx="5878196" cy="918845"/>
                          </a:xfrm>
                        </wpg:grpSpPr>
                        <wpg:grpSp>
                          <wpg:cNvPr id="2074268582" name="مجموعة 48"/>
                          <wpg:cNvGrpSpPr/>
                          <wpg:grpSpPr>
                            <a:xfrm>
                              <a:off x="0" y="0"/>
                              <a:ext cx="5878196" cy="918845"/>
                              <a:chOff x="0" y="0"/>
                              <a:chExt cx="6240348" cy="919070"/>
                            </a:xfrm>
                          </wpg:grpSpPr>
                          <wpg:grpSp>
                            <wpg:cNvPr id="2074268583" name="مجموعة 49"/>
                            <wpg:cNvGrpSpPr/>
                            <wpg:grpSpPr>
                              <a:xfrm>
                                <a:off x="0" y="169208"/>
                                <a:ext cx="5433072" cy="580613"/>
                                <a:chOff x="0" y="169208"/>
                                <a:chExt cx="5433072" cy="580613"/>
                              </a:xfrm>
                            </wpg:grpSpPr>
                            <wps:wsp>
                              <wps:cNvPr id="20742685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8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87"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الكفاءة</w:t>
                                </w:r>
                              </w:p>
                            </w:txbxContent>
                          </wps:txbx>
                          <wps:bodyPr wrap="square" rtlCol="1">
                            <a:spAutoFit/>
                          </wps:bodyPr>
                        </wps:wsp>
                      </wpg:grpSp>
                      <pic:pic xmlns:pic="http://schemas.openxmlformats.org/drawingml/2006/picture">
                        <pic:nvPicPr>
                          <pic:cNvPr id="2074268588"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4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j/4K4A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5o/+Cu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54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Cl7+6&#10;zAAAAOMAAAAPAAAAAAAAAAAAAAAAAKoCAABkcnMvZG93bnJldi54bWxQSwUGAAAAAAQABAD6AAAA&#10;owMAAAAA&#10;">
                  <v:group id="مجموعة 48" o:spid="_x0000_s254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yRSHN&#10;zAAAAOMAAAAPAAAAAAAAAAAAAAAAAKoCAABkcnMvZG93bnJldi54bWxQSwUGAAAAAAQABAD6AAAA&#10;owMAAAAA&#10;">
                    <v:group id="مجموعة 49" o:spid="_x0000_s254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dCYRW&#10;zAAAAOMAAAAPAAAAAAAAAAAAAAAAAKoCAABkcnMvZG93bnJldi54bWxQSwUGAAAAAAQABAD6AAAA&#10;owMAAAAA&#10;">
                      <v:shape id="شكل حر 50" o:spid="_x0000_s254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ZDIcoA&#10;AADjAAAADwAAAGRycy9kb3ducmV2LnhtbESPQWvCQBSE7wX/w/IEb3VjNGlIXUUEQUoPGi29PrLP&#10;JJh9G7Krpv++Wyh4HGbmG2a5Hkwr7tS7xrKC2TQCQVxa3XCl4HzavWYgnEfW2FomBT/kYL0avSwx&#10;1/bBR7oXvhIBwi5HBbX3XS6lK2sy6Ka2Iw7exfYGfZB9JXWPjwA3rYyjKJUGGw4LNXa0ram8Fjej&#10;IP1Ivg+Hcpcci/3805HRX9p6pSbjYfMOwtPgn+H/9l4riKO3RZxmSbaAv0/hD8jV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Q2QyH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4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OGMkA&#10;AADjAAAADwAAAGRycy9kb3ducmV2LnhtbESPQWvCQBSE74L/YXlCL6KbhkZD6iqlRehRben5mX3d&#10;BLNvY3Yb4793BaHHYWa+YVabwTaip87XjhU8zxMQxKXTNRsF31/bWQ7CB2SNjWNScCUPm/V4tMJC&#10;uwvvqT8EIyKEfYEKqhDaQkpfVmTRz11LHL1f11kMUXZG6g4vEW4bmSbJQlqsOS5U2NJ7ReXp8GcV&#10;4Nnufo4uON8fjfmYZu0w1ZlST5Ph7RVEoCH8hx/tT60gTZYv6SLP8gzun+IfkO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WOGMkAAADjAAAADwAAAAAAAAAAAAAAAACYAgAA&#10;ZHJzL2Rvd25yZXYueG1sUEsFBgAAAAAEAAQA9QAAAI4DAAAAAA==&#10;" fillcolor="#a5a5a5 [2092]" stroked="f" strokeweight="1pt">
                        <v:stroke joinstyle="miter"/>
                      </v:roundrect>
                    </v:group>
                    <v:oval id="شكل بيضاوي 52" o:spid="_x0000_s254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tI28oA&#10;AADjAAAADwAAAGRycy9kb3ducmV2LnhtbESPUUvDMBSF3wX/Q7iCby5Z0Fq6ZWNMBAUF7dyeL81d&#10;W9bclCau3b83guDj4ZzzHc5yPblOnGkIrWcD85kCQVx523Jt4Gv3fJeDCBHZYueZDFwowHp1fbXE&#10;wvqRP+lcxlokCIcCDTQx9oWUoWrIYZj5njh5Rz84jEkOtbQDjgnuOqmVyqTDltNCgz1tG6pO5bcz&#10;8HE67i+H1zf1XvuxzEb3pLXdGXN7M20WICJN8T/8136xBrR6vNdZ/pBn8Psp/QG5+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CrSNvKAAAA4wAAAA8AAAAAAAAAAAAAAAAAmAIA&#10;AGRycy9kb3ducmV2LnhtbFBLBQYAAAAABAAEAPUAAACPAwAAAAA=&#10;" filled="f" strokecolor="#168489" strokeweight="1pt">
                      <v:stroke joinstyle="miter"/>
                    </v:oval>
                  </v:group>
                  <v:shape id="مربع نص 41" o:spid="_x0000_s254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GrJMkA&#10;AADjAAAADwAAAGRycy9kb3ducmV2LnhtbESPzWrDMBCE74W+g9hCb40U0yTGjRJCfyCHXpq698Xa&#10;WqbWyljb2Hn7qlDocZiZb5jtfg69OtOYusgWlgsDiriJruPWQv3+cleCSoLssI9MFi6UYL+7vtpi&#10;5eLEb3Q+SasyhFOFFrzIUGmdGk8B0yIOxNn7jGNAyXJstRtxyvDQ68KYtQ7YcV7wONCjp+br9B0s&#10;iLjD8lI/h3T8mF+fJm+aFdbW3t7MhwdQQrP8h//aR2ehMJv7Yl2uyg38fsp/QO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ZGrJM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الكفاءة</w:t>
                          </w:r>
                        </w:p>
                      </w:txbxContent>
                    </v:textbox>
                  </v:shape>
                </v:group>
                <v:shape id="صورة 54" o:spid="_x0000_s254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dvbJAAAA4wAAAA8AAABkcnMvZG93bnJldi54bWxET89PwjAUvpv4PzSPxJt0TIU5KUQNJiac&#10;YGo8PtfnNmlfZ1th/vf0QMLxy/d7vhysEXvyoXOsYDLOQBDXTnfcKHirXq4LECEiazSOScE/BVgu&#10;Li/mWGp34A3tt7ERKYRDiQraGPtSylC3ZDGMXU+cuG/nLcYEfSO1x0MKt0bmWTaVFjtODS329NxS&#10;vdv+WQVr//T1c199mOp387kqzM3sfbdaK3U1Gh4fQEQa4ll8cr9qBXk2u82nxV2RRqdP6Q/IxR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n9l29skAAADjAAAADwAAAAAAAAAA&#10;AAAAAACfAgAAZHJzL2Rvd25yZXYueG1sUEsFBgAAAAAEAAQA9wAAAJUDAAAAAA==&#10;">
                  <v:imagedata r:id="rId81"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6B556E">
        <w:rPr>
          <w:rFonts w:ascii="Sakkal Majalla" w:hAnsi="Sakkal Majalla"/>
          <w:sz w:val="32"/>
          <w:szCs w:val="32"/>
          <w:rtl/>
        </w:rPr>
        <w:t>تساعد البلوكتشين في تحسين كفاءة العمليات:</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تقليل التكاليف: إلغاء الحاجة إلى الوسطاء يقلل من التكاليف التشغيلية.</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lastRenderedPageBreak/>
        <w:t>تسريع العمليات: تسريع المعاملات من خلال الأتمتة والعقود الذكية.</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2EDF3B5D" wp14:editId="34FA79D0">
                <wp:extent cx="5731510" cy="892088"/>
                <wp:effectExtent l="0" t="0" r="2540" b="22860"/>
                <wp:docPr id="20742685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90" name="مجموعة 47"/>
                        <wpg:cNvGrpSpPr/>
                        <wpg:grpSpPr>
                          <a:xfrm>
                            <a:off x="0" y="0"/>
                            <a:ext cx="5731510" cy="895351"/>
                            <a:chOff x="0" y="0"/>
                            <a:chExt cx="5878196" cy="918845"/>
                          </a:xfrm>
                        </wpg:grpSpPr>
                        <wpg:grpSp>
                          <wpg:cNvPr id="2074268591" name="مجموعة 48"/>
                          <wpg:cNvGrpSpPr/>
                          <wpg:grpSpPr>
                            <a:xfrm>
                              <a:off x="0" y="0"/>
                              <a:ext cx="5878196" cy="918845"/>
                              <a:chOff x="0" y="0"/>
                              <a:chExt cx="6240348" cy="919070"/>
                            </a:xfrm>
                          </wpg:grpSpPr>
                          <wpg:grpSp>
                            <wpg:cNvPr id="2074268592" name="مجموعة 49"/>
                            <wpg:cNvGrpSpPr/>
                            <wpg:grpSpPr>
                              <a:xfrm>
                                <a:off x="0" y="169208"/>
                                <a:ext cx="5433072" cy="580613"/>
                                <a:chOff x="0" y="169208"/>
                                <a:chExt cx="5433072" cy="580613"/>
                              </a:xfrm>
                            </wpg:grpSpPr>
                            <wps:wsp>
                              <wps:cNvPr id="20742685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9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96"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التحديات والحلول</w:t>
                                </w:r>
                              </w:p>
                            </w:txbxContent>
                          </wps:txbx>
                          <wps:bodyPr wrap="square" rtlCol="1">
                            <a:spAutoFit/>
                          </wps:bodyPr>
                        </wps:wsp>
                      </wpg:grpSp>
                      <pic:pic xmlns:pic="http://schemas.openxmlformats.org/drawingml/2006/picture">
                        <pic:nvPicPr>
                          <pic:cNvPr id="2074268597"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4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BU+XPB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255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gCjPzL&#10;AAAA4wAAAA8AAAAAAAAAAAAAAAAAqgIAAGRycy9kb3ducmV2LnhtbFBLBQYAAAAABAAEAPoAAACi&#10;AwAAAAA=&#10;">
                  <v:group id="مجموعة 48" o:spid="_x0000_s255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HTiln&#10;zAAAAOMAAAAPAAAAAAAAAAAAAAAAAKoCAABkcnMvZG93bnJldi54bWxQSwUGAAAAAAQABAD6AAAA&#10;owMAAAAA&#10;">
                    <v:group id="مجموعة 49" o:spid="_x0000_s255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3nLcQ&#10;zAAAAOMAAAAPAAAAAAAAAAAAAAAAAKoCAABkcnMvZG93bnJldi54bWxQSwUGAAAAAAQABAD6AAAA&#10;owMAAAAA&#10;">
                      <v:shape id="شكل حر 50" o:spid="_x0000_s255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NiMoA&#10;AADjAAAADwAAAGRycy9kb3ducmV2LnhtbESPQWvCQBSE7wX/w/IEb3XTaKJNXaUUBJEeNCq9PrKv&#10;SWj2bciuGv+9WxA8DjPzDbNY9aYRF+pcbVnB2zgCQVxYXXOp4HhYv85BOI+ssbFMCm7kYLUcvCww&#10;0/bKe7rkvhQBwi5DBZX3bSalKyoy6Ma2JQ7er+0M+iC7UuoOrwFuGhlHUSoN1hwWKmzpq6LiLz8b&#10;Bek2+dntinWyzzeTb0dGn7T1So2G/ecHCE+9f4Yf7Y1WEEezaZzOk/cJ/H8Kf0Au7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4GTYj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5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9XskA&#10;AADjAAAADwAAAGRycy9kb3ducmV2LnhtbESPT2vCQBTE7wW/w/IEL6Ibg/FPdJViKfTYqnh+Zp+b&#10;YPZtmt3G9Nt3C4Ueh5n5DbPd97YWHbW+cqxgNk1AEBdOV2wUnE+vkxUIH5A11o5JwTd52O8GT1vM&#10;tXvwB3XHYESEsM9RQRlCk0vpi5Is+qlriKN3c63FEGVrpG7xEeG2lmmSLKTFiuNCiQ0dSiruxy+r&#10;AD/t++XqgvPd1ZiXcdb0Y50pNRr2zxsQgfrwH/5rv2kFabKcp4tVtp7D76f4B+Tu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C9XskAAADjAAAADwAAAAAAAAAAAAAAAACYAgAA&#10;ZHJzL2Rvd25yZXYueG1sUEsFBgAAAAAEAAQA9QAAAI4DAAAAAA==&#10;" fillcolor="#a5a5a5 [2092]" stroked="f" strokeweight="1pt">
                        <v:stroke joinstyle="miter"/>
                      </v:roundrect>
                    </v:group>
                    <v:oval id="شكل بيضاوي 52" o:spid="_x0000_s255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BAccsA&#10;AADjAAAADwAAAGRycy9kb3ducmV2LnhtbESPUUvDMBSF34X9h3AHvrnE4LpZlw1RBAUF17k9X5q7&#10;tqy5KU1cu39vBMHHwznnO5zVZnStOFMfGs8GbmcKBHHpbcOVga/dy80SRIjIFlvPZOBCATbrydUK&#10;c+sH3tK5iJVIEA45Gqhj7HIpQ1mTwzDzHXHyjr53GJPsK2l7HBLctVIrlUmHDaeFGjt6qqk8Fd/O&#10;wOfpuL8c3t7VR+WHIhvcs9Z2Z8z1dHx8ABFpjP/hv/arNaDV4k5ny/n9HH4/pT8g1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VoEBxywAAAOMAAAAPAAAAAAAAAAAAAAAAAJgC&#10;AABkcnMvZG93bnJldi54bWxQSwUGAAAAAAQABAD1AAAAkAMAAAAA&#10;" filled="f" strokecolor="#168489" strokeweight="1pt">
                      <v:stroke joinstyle="miter"/>
                    </v:oval>
                  </v:group>
                  <v:shape id="مربع نص 41" o:spid="_x0000_s255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SYYskA&#10;AADjAAAADwAAAGRycy9kb3ducmV2LnhtbESPzU7DMBCE70i8g7VI3KjdiIYS6lYVP1IPXCjhvoqX&#10;OCJeR/HSpG+PkZA4jmbmG81mN4denWhMXWQLy4UBRdxE13FroX5/uVmDSoLssI9MFs6UYLe9vNhg&#10;5eLEb3Q6SqsyhFOFFrzIUGmdGk8B0yIOxNn7jGNAyXJstRtxyvDQ68KYUgfsOC94HOjRU/N1/A4W&#10;RNx+ea6fQzp8zK9PkzfNCmtrr6/m/QMooVn+w3/tg7NQmLvbolyv7k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wSYYs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التحديات والحلول</w:t>
                          </w:r>
                        </w:p>
                      </w:txbxContent>
                    </v:textbox>
                  </v:shape>
                </v:group>
                <v:shape id="صورة 54" o:spid="_x0000_s255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a590WcwAAADjAAAADwAAAAAA&#10;AAAAAAAAAACfAgAAZHJzL2Rvd25yZXYueG1sUEsFBgAAAAAEAAQA9wAAAJgDAAAAAA==&#10;">
                  <v:imagedata r:id="rId81"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6B556E">
        <w:rPr>
          <w:rFonts w:ascii="Sakkal Majalla" w:hAnsi="Sakkal Majalla"/>
          <w:sz w:val="32"/>
          <w:szCs w:val="32"/>
          <w:rtl/>
        </w:rPr>
        <w:t>تواجه المؤسسات تحديات في تبني البلوكتشين:</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التكلفة والتعقيد: يمكن التغلب عليها من خلال تبني حلول مفتوحة المصدر وتدريب الموظفين.</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التوافق القانوني: العمل مع الجهات التنظيمية لضمان الامتثال للقوانين.</w:t>
      </w:r>
    </w:p>
    <w:p w:rsidR="009762C9" w:rsidRDefault="00181023" w:rsidP="004800E1">
      <w:pPr>
        <w:spacing w:line="360" w:lineRule="auto"/>
        <w:rPr>
          <w:rFonts w:ascii="Sakkal Majalla" w:hAnsi="Sakkal Majalla"/>
          <w:sz w:val="32"/>
          <w:szCs w:val="32"/>
        </w:rPr>
      </w:pPr>
      <w:r w:rsidRPr="004800E1">
        <w:rPr>
          <w:rFonts w:ascii="Sakkal Majalla" w:hAnsi="Sakkal Majalla"/>
          <w:color w:val="C00000"/>
          <w:sz w:val="32"/>
          <w:szCs w:val="32"/>
          <w:rtl/>
        </w:rPr>
        <w:t xml:space="preserve">خلاصة القول: </w:t>
      </w:r>
      <w:r w:rsidRPr="006B556E">
        <w:rPr>
          <w:rFonts w:ascii="Sakkal Majalla" w:hAnsi="Sakkal Majalla"/>
          <w:sz w:val="32"/>
          <w:szCs w:val="32"/>
          <w:rtl/>
        </w:rPr>
        <w:t>ت</w:t>
      </w:r>
      <w:r>
        <w:rPr>
          <w:rFonts w:ascii="Sakkal Majalla" w:hAnsi="Sakkal Majalla" w:hint="cs"/>
          <w:sz w:val="32"/>
          <w:szCs w:val="32"/>
          <w:rtl/>
        </w:rPr>
        <w:t>ُ</w:t>
      </w:r>
      <w:r w:rsidRPr="006B556E">
        <w:rPr>
          <w:rFonts w:ascii="Sakkal Majalla" w:hAnsi="Sakkal Majalla"/>
          <w:sz w:val="32"/>
          <w:szCs w:val="32"/>
          <w:rtl/>
        </w:rPr>
        <w:t>عد تقنية البلوكتشين أداة قوية لتعزيز الحوكمة بفضل ميزاتها في الشفافية، الأمان، والمساءلة. من خلال تبني هذه التقنية، يمكن للمؤسسات تحسين عملياتها وبناء ثقة أكبر مع العملاء والش</w:t>
      </w:r>
      <w:r w:rsidR="009762C9" w:rsidRPr="002A078C">
        <w:rPr>
          <w:rFonts w:ascii="Sakkal Majalla" w:hAnsi="Sakkal Majalla"/>
          <w:noProof/>
          <w:color w:val="002060"/>
          <w:sz w:val="34"/>
        </w:rPr>
        <mc:AlternateContent>
          <mc:Choice Requires="wpg">
            <w:drawing>
              <wp:inline distT="0" distB="0" distL="0" distR="0" wp14:anchorId="0519378B" wp14:editId="10ADA0D6">
                <wp:extent cx="5731510" cy="895350"/>
                <wp:effectExtent l="0" t="0" r="21590" b="19050"/>
                <wp:docPr id="207426834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347"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348" name="مجموعة 39"/>
                        <wpg:cNvGrpSpPr/>
                        <wpg:grpSpPr>
                          <a:xfrm>
                            <a:off x="0" y="0"/>
                            <a:ext cx="5731510" cy="895350"/>
                            <a:chOff x="0" y="0"/>
                            <a:chExt cx="5878196" cy="918845"/>
                          </a:xfrm>
                        </wpg:grpSpPr>
                        <wpg:grpSp>
                          <wpg:cNvPr id="2074268349" name="مجموعة 40"/>
                          <wpg:cNvGrpSpPr/>
                          <wpg:grpSpPr>
                            <a:xfrm>
                              <a:off x="0" y="0"/>
                              <a:ext cx="5878196" cy="918845"/>
                              <a:chOff x="0" y="0"/>
                              <a:chExt cx="6240348" cy="919070"/>
                            </a:xfrm>
                          </wpg:grpSpPr>
                          <wpg:grpSp>
                            <wpg:cNvPr id="2074268350" name="مجموعة 41"/>
                            <wpg:cNvGrpSpPr/>
                            <wpg:grpSpPr>
                              <a:xfrm>
                                <a:off x="0" y="169208"/>
                                <a:ext cx="5433072" cy="580613"/>
                                <a:chOff x="0" y="169208"/>
                                <a:chExt cx="5433072" cy="580613"/>
                              </a:xfrm>
                            </wpg:grpSpPr>
                            <wps:wsp>
                              <wps:cNvPr id="207426835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35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5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54" name="مربع نص 41"/>
                          <wps:cNvSpPr txBox="1"/>
                          <wps:spPr>
                            <a:xfrm>
                              <a:off x="204484" y="257055"/>
                              <a:ext cx="4616071" cy="387740"/>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أنظمة إدارة البيانات وأهميتها في الحوكمة الرقمية</w:t>
                                </w:r>
                              </w:p>
                            </w:txbxContent>
                          </wps:txbx>
                          <wps:bodyPr wrap="square" rtlCol="1">
                            <a:spAutoFit/>
                          </wps:bodyPr>
                        </wps:wsp>
                      </wpg:grpSp>
                    </wpg:wgp>
                  </a:graphicData>
                </a:graphic>
              </wp:inline>
            </w:drawing>
          </mc:Choice>
          <mc:Fallback>
            <w:pict>
              <v:group id="_x0000_s255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">
                <v:shape id="صورة 38" o:spid="_x0000_s2559"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zBunKAAAA4wAAAA8AAABkcnMvZG93bnJldi54bWxEj0FrwkAUhO9C/8PyCt5000RUUlcRUfAi&#10;rbHQ6yP7mg3Nvk2z2xj/vVsoeBxm5htmtRlsI3rqfO1Ywcs0AUFcOl1zpeDjcpgsQfiArLFxTApu&#10;5GGzfhqtMNfuymfqi1CJCGGfowITQptL6UtDFv3UtcTR+3KdxRBlV0nd4TXCbSPTJJlLizXHBYMt&#10;7QyV38WvVZDt+2Gf7d5O/tO0l5/Cbmt/fldq/DxsX0EEGsIj/N8+agVpspil82U2W8Dfp/gH5PoO&#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PkzBunKAAAA4wAAAA8AAAAAAAAA&#10;AAAAAAAAnwIAAGRycy9kb3ducmV2LnhtbFBLBQYAAAAABAAEAPcAAACWAwAAAAA=&#10;">
                  <v:imagedata r:id="rId67" o:title=""/>
                </v:shape>
                <v:group id="مجموعة 39" o:spid="_x0000_s256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eX25FyQAA&#10;AOMAAAAPAAAAAAAAAAAAAAAAAKoCAABkcnMvZG93bnJldi54bWxQSwUGAAAAAAQABAD6AAAAoAMA&#10;AAAA&#10;">
                  <v:group id="مجموعة 40" o:spid="_x0000_s256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8RPL&#10;3s0AAADjAAAADwAAAAAAAAAAAAAAAACqAgAAZHJzL2Rvd25yZXYueG1sUEsFBgAAAAAEAAQA+gAA&#10;AKQDAAAAAA==&#10;">
                    <v:group id="مجموعة 41" o:spid="_x0000_s256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Xw9J7L&#10;AAAA4wAAAA8AAAAAAAAAAAAAAAAAqgIAAGRycy9kb3ducmV2LnhtbFBLBQYAAAAABAAEAPoAAACi&#10;AwAAAAA=&#10;">
                      <v:shape id="شكل حر 42" o:spid="_x0000_s256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YkiMoA&#10;AADjAAAADwAAAGRycy9kb3ducmV2LnhtbESPwW7CMBBE75X6D9ZW6q3YCSlBAYMQatUeegH6Aat4&#10;GwfidYhdSP++rlSJ42hm3miW69F14kJDaD1ryCYKBHHtTcuNhs/D69McRIjIBjvPpOGHAqxX93dL&#10;rIy/8o4u+9iIBOFQoQYbY19JGWpLDsPE98TJ+/KDw5jk0Egz4DXBXSdzpWbSYctpwWJPW0v1af/t&#10;NBhVvLiifCtpe/6w6piZeJoarR8fxs0CRKQx3sL/7XejIVdlkc/m0+cM/j6lPyB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42JIj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56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SWDcsA&#10;AADjAAAADwAAAGRycy9kb3ducmV2LnhtbESPQUsDMRSE74L/ITzBm02Mui1r01KFilgP2pZ6fWye&#10;u4vJy7JJu+u/N4LgcZiZb5j5cvROnKiPbWAD1xMFgrgKtuXawH63vpqBiAnZogtMBr4pwnJxfjbH&#10;0oaB3+m0TbXIEI4lGmhS6kopY9WQxzgJHXH2PkPvMWXZ19L2OGS4d1IrVUiPLeeFBjt6bKj62h69&#10;genb+jjEp2L38nBwr61yHyu9YWMuL8bVPYhEY/oP/7WfrQGtpre6mN3cafj9lP+AXPw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TdJYNywAAAOMAAAAPAAAAAAAAAAAAAAAAAJgC&#10;AABkcnMvZG93bnJldi54bWxQSwUGAAAAAAQABAD1AAAAkAMAAAAA&#10;" fillcolor="#168489" stroked="f" strokeweight="1pt">
                        <v:stroke joinstyle="miter"/>
                      </v:roundrect>
                    </v:group>
                    <v:oval id="شكل بيضاوي 44" o:spid="_x0000_s256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mhIssA&#10;AADjAAAADwAAAGRycy9kb3ducmV2LnhtbESP0WoCMRRE3wv9h3CFvtWsa6uyNUopFEUoYuwH3G6u&#10;m62bm+0m6vbvTaHg4zAzZ5j5sneNOFMXas8KRsMMBHHpTc2Vgs/9++MMRIjIBhvPpOCXAiwX93dz&#10;LIy/8I7OOlYiQTgUqMDG2BZShtKSwzD0LXHyDr5zGJPsKmk6vCS4a2SeZRPpsOa0YLGlN0vlUZ+c&#10;At3v9XZ1qKT/0HbzNfr2P263Vuph0L++gIjUx1v4v702CvJs+pRPZuPnMfx9Sn9ALq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KWaEiywAAAOMAAAAPAAAAAAAAAAAAAAAAAJgC&#10;AABkcnMvZG93bnJldi54bWxQSwUGAAAAAAQABAD1AAAAkAMAAAAA&#10;" filled="f" strokecolor="#a5a5a5 [2092]" strokeweight="1pt">
                      <v:stroke joinstyle="miter"/>
                    </v:oval>
                  </v:group>
                  <v:shape id="مربع نص 41" o:spid="_x0000_s2566"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jb7MkA&#10;AADjAAAADwAAAGRycy9kb3ducmV2LnhtbESPzU7DMBCE70i8g7VI3Kjd0JYq1K0qfqQeuLSE+ype&#10;4oh4HcVLk749RkLiOJqZbzSb3RQ6daYhtZEtzGcGFHEdXcuNher99W4NKgmywy4yWbhQgt32+mqD&#10;pYsjH+l8kkZlCKcSLXiRvtQ61Z4CplnsibP3GYeAkuXQaDfgmOGh04UxKx2w5bzgsacnT/XX6TtY&#10;EHH7+aV6CenwMb09j97US6ysvb2Z9o+ghCb5D/+1D85CYR4WxWp9v1zA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Wjb7M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أنظمة إدارة البيانات وأهميتها في الحوكمة الرقمية</w:t>
                          </w:r>
                        </w:p>
                      </w:txbxContent>
                    </v:textbox>
                  </v:shape>
                </v:group>
                <w10:wrap anchorx="page"/>
                <w10:anchorlock/>
              </v:group>
            </w:pict>
          </mc:Fallback>
        </mc:AlternateContent>
      </w:r>
      <w:r w:rsidRPr="00F94661">
        <w:rPr>
          <w:rFonts w:ascii="Sakkal Majalla" w:hAnsi="Sakkal Majalla"/>
          <w:sz w:val="32"/>
          <w:szCs w:val="32"/>
          <w:rtl/>
        </w:rPr>
        <w:t>تلعب أنظمة إدارة البيانات دورا</w:t>
      </w:r>
      <w:r>
        <w:rPr>
          <w:rFonts w:ascii="Sakkal Majalla" w:hAnsi="Sakkal Majalla" w:hint="cs"/>
          <w:sz w:val="32"/>
          <w:szCs w:val="32"/>
          <w:rtl/>
        </w:rPr>
        <w:t>ً</w:t>
      </w:r>
      <w:r w:rsidRPr="00F94661">
        <w:rPr>
          <w:rFonts w:ascii="Sakkal Majalla" w:hAnsi="Sakkal Majalla"/>
          <w:sz w:val="32"/>
          <w:szCs w:val="32"/>
          <w:rtl/>
        </w:rPr>
        <w:t xml:space="preserve"> حيويا</w:t>
      </w:r>
      <w:r>
        <w:rPr>
          <w:rFonts w:ascii="Sakkal Majalla" w:hAnsi="Sakkal Majalla" w:hint="cs"/>
          <w:sz w:val="32"/>
          <w:szCs w:val="32"/>
          <w:rtl/>
        </w:rPr>
        <w:t>ً</w:t>
      </w:r>
      <w:r w:rsidRPr="00F94661">
        <w:rPr>
          <w:rFonts w:ascii="Sakkal Majalla" w:hAnsi="Sakkal Majalla"/>
          <w:sz w:val="32"/>
          <w:szCs w:val="32"/>
          <w:rtl/>
        </w:rPr>
        <w:t xml:space="preserve"> في تعزيز الحوكمة الرقمية، حيث تساهم في تنظيم البيانات وتحليلها بشكل فعال لدعم اتخاذ القرارات الاستراتيجية</w:t>
      </w:r>
    </w:p>
    <w:p w:rsidR="00485F9F" w:rsidRDefault="00485F9F" w:rsidP="00485F9F">
      <w:pPr>
        <w:rPr>
          <w:rFonts w:ascii="Sakkal Majalla" w:hAnsi="Sakkal Majalla"/>
          <w:sz w:val="32"/>
          <w:szCs w:val="32"/>
          <w:rtl/>
        </w:rPr>
      </w:pPr>
      <w:r w:rsidRPr="00485F9F">
        <w:rPr>
          <w:rFonts w:ascii="Sakkal Majalla" w:hAnsi="Sakkal Majalla"/>
          <w:noProof/>
          <w:sz w:val="32"/>
          <w:szCs w:val="32"/>
        </w:rPr>
        <mc:AlternateContent>
          <mc:Choice Requires="wpg">
            <w:drawing>
              <wp:inline distT="0" distB="0" distL="0" distR="0" wp14:anchorId="22264406" wp14:editId="0533CBE2">
                <wp:extent cx="5888510" cy="2742420"/>
                <wp:effectExtent l="0" t="0" r="0" b="0"/>
                <wp:docPr id="2074269580" name="Group 174"/>
                <wp:cNvGraphicFramePr/>
                <a:graphic xmlns:a="http://schemas.openxmlformats.org/drawingml/2006/main">
                  <a:graphicData uri="http://schemas.microsoft.com/office/word/2010/wordprocessingGroup">
                    <wpg:wgp>
                      <wpg:cNvGrpSpPr/>
                      <wpg:grpSpPr>
                        <a:xfrm>
                          <a:off x="0" y="0"/>
                          <a:ext cx="5888510" cy="2742420"/>
                          <a:chOff x="0" y="35"/>
                          <a:chExt cx="10219938" cy="4759817"/>
                        </a:xfrm>
                      </wpg:grpSpPr>
                      <wps:wsp>
                        <wps:cNvPr id="2074269581" name="Elbow Connector 52"/>
                        <wps:cNvCnPr>
                          <a:cxnSpLocks/>
                        </wps:cNvCnPr>
                        <wps:spPr>
                          <a:xfrm rot="5400000" flipH="1" flipV="1">
                            <a:off x="1668501" y="333871"/>
                            <a:ext cx="1408656" cy="3414827"/>
                          </a:xfrm>
                          <a:prstGeom prst="bentConnector2">
                            <a:avLst/>
                          </a:prstGeom>
                          <a:noFill/>
                          <a:ln w="31750" cap="flat" cmpd="sng" algn="ctr">
                            <a:solidFill>
                              <a:srgbClr val="9FCFD1"/>
                            </a:solidFill>
                            <a:prstDash val="solid"/>
                            <a:miter lim="800000"/>
                          </a:ln>
                          <a:effectLst/>
                        </wps:spPr>
                        <wps:bodyPr/>
                      </wps:wsp>
                      <wps:wsp>
                        <wps:cNvPr id="2074269582" name="Elbow Connector 56"/>
                        <wps:cNvCnPr>
                          <a:cxnSpLocks/>
                        </wps:cNvCnPr>
                        <wps:spPr>
                          <a:xfrm rot="16200000" flipV="1">
                            <a:off x="7096861" y="331178"/>
                            <a:ext cx="1408656" cy="3420211"/>
                          </a:xfrm>
                          <a:prstGeom prst="bentConnector2">
                            <a:avLst/>
                          </a:prstGeom>
                          <a:noFill/>
                          <a:ln w="31750" cap="flat" cmpd="sng" algn="ctr">
                            <a:solidFill>
                              <a:srgbClr val="9FCFD1"/>
                            </a:solidFill>
                            <a:prstDash val="solid"/>
                            <a:miter lim="800000"/>
                          </a:ln>
                          <a:effectLst/>
                        </wps:spPr>
                        <wps:bodyPr/>
                      </wps:wsp>
                      <wps:wsp>
                        <wps:cNvPr id="2074269583" name="Elbow Connector 61"/>
                        <wps:cNvCnPr/>
                        <wps:spPr>
                          <a:xfrm rot="16200000" flipV="1">
                            <a:off x="6377363" y="1823149"/>
                            <a:ext cx="713582" cy="1131343"/>
                          </a:xfrm>
                          <a:prstGeom prst="bentConnector2">
                            <a:avLst/>
                          </a:prstGeom>
                          <a:noFill/>
                          <a:ln w="31750" cap="flat" cmpd="sng" algn="ctr">
                            <a:solidFill>
                              <a:srgbClr val="168489"/>
                            </a:solidFill>
                            <a:prstDash val="solid"/>
                            <a:miter lim="800000"/>
                          </a:ln>
                          <a:effectLst/>
                        </wps:spPr>
                        <wps:bodyPr/>
                      </wps:wsp>
                      <wps:wsp>
                        <wps:cNvPr id="2074269584" name="Elbow Connector 71"/>
                        <wps:cNvCnPr/>
                        <wps:spPr>
                          <a:xfrm rot="5400000" flipH="1" flipV="1">
                            <a:off x="3126400" y="1791768"/>
                            <a:ext cx="704328" cy="1203358"/>
                          </a:xfrm>
                          <a:prstGeom prst="bentConnector2">
                            <a:avLst/>
                          </a:prstGeom>
                          <a:noFill/>
                          <a:ln w="31750" cap="flat" cmpd="sng" algn="ctr">
                            <a:solidFill>
                              <a:srgbClr val="168489"/>
                            </a:solidFill>
                            <a:prstDash val="solid"/>
                            <a:miter lim="800000"/>
                          </a:ln>
                          <a:effectLst/>
                        </wps:spPr>
                        <wps:bodyPr/>
                      </wps:wsp>
                      <wps:wsp>
                        <wps:cNvPr id="2074269585" name="Rectangle 2074269585"/>
                        <wps:cNvSpPr/>
                        <wps:spPr>
                          <a:xfrm>
                            <a:off x="4743183" y="2745612"/>
                            <a:ext cx="690346" cy="690346"/>
                          </a:xfrm>
                          <a:prstGeom prst="rect">
                            <a:avLst/>
                          </a:prstGeom>
                          <a:solidFill>
                            <a:srgbClr val="FFD966"/>
                          </a:solidFill>
                          <a:ln w="12700" cap="flat" cmpd="sng" algn="ctr">
                            <a:noFill/>
                            <a:prstDash val="solid"/>
                            <a:miter lim="800000"/>
                          </a:ln>
                          <a:effectLst/>
                        </wps:spPr>
                        <wps:bodyPr rtlCol="0" anchor="ctr"/>
                      </wps:wsp>
                      <wps:wsp>
                        <wps:cNvPr id="2074269586" name="Rectangle 2074269586"/>
                        <wps:cNvSpPr/>
                        <wps:spPr>
                          <a:xfrm>
                            <a:off x="6954653" y="2745612"/>
                            <a:ext cx="690346" cy="690346"/>
                          </a:xfrm>
                          <a:prstGeom prst="rect">
                            <a:avLst/>
                          </a:prstGeom>
                          <a:solidFill>
                            <a:srgbClr val="168489"/>
                          </a:solidFill>
                          <a:ln w="12700" cap="flat" cmpd="sng" algn="ctr">
                            <a:noFill/>
                            <a:prstDash val="solid"/>
                            <a:miter lim="800000"/>
                          </a:ln>
                          <a:effectLst/>
                        </wps:spPr>
                        <wps:bodyPr rtlCol="0" anchor="ctr"/>
                      </wps:wsp>
                      <wps:wsp>
                        <wps:cNvPr id="2074269587" name="Rectangle 2074269587"/>
                        <wps:cNvSpPr/>
                        <wps:spPr>
                          <a:xfrm>
                            <a:off x="9166121" y="2745612"/>
                            <a:ext cx="690346" cy="690346"/>
                          </a:xfrm>
                          <a:prstGeom prst="rect">
                            <a:avLst/>
                          </a:prstGeom>
                          <a:solidFill>
                            <a:srgbClr val="9FCFD1"/>
                          </a:solidFill>
                          <a:ln w="12700" cap="flat" cmpd="sng" algn="ctr">
                            <a:solidFill>
                              <a:srgbClr val="9FCFD1"/>
                            </a:solidFill>
                            <a:prstDash val="solid"/>
                            <a:miter lim="800000"/>
                          </a:ln>
                          <a:effectLst/>
                        </wps:spPr>
                        <wps:bodyPr rtlCol="0" anchor="ctr"/>
                      </wps:wsp>
                      <wps:wsp>
                        <wps:cNvPr id="2074269588" name="Rectangle 2074269588"/>
                        <wps:cNvSpPr/>
                        <wps:spPr>
                          <a:xfrm>
                            <a:off x="2531713" y="2745612"/>
                            <a:ext cx="690346" cy="690346"/>
                          </a:xfrm>
                          <a:prstGeom prst="rect">
                            <a:avLst/>
                          </a:prstGeom>
                          <a:solidFill>
                            <a:srgbClr val="168489"/>
                          </a:solidFill>
                          <a:ln w="12700" cap="flat" cmpd="sng" algn="ctr">
                            <a:noFill/>
                            <a:prstDash val="solid"/>
                            <a:miter lim="800000"/>
                          </a:ln>
                          <a:effectLst/>
                        </wps:spPr>
                        <wps:bodyPr rtlCol="0" anchor="ctr"/>
                      </wps:wsp>
                      <wps:wsp>
                        <wps:cNvPr id="2074269589" name="Rectangle 2074269589"/>
                        <wps:cNvSpPr/>
                        <wps:spPr>
                          <a:xfrm>
                            <a:off x="320243" y="2745612"/>
                            <a:ext cx="690346" cy="690346"/>
                          </a:xfrm>
                          <a:prstGeom prst="rect">
                            <a:avLst/>
                          </a:prstGeom>
                          <a:solidFill>
                            <a:srgbClr val="9FCFD1"/>
                          </a:solidFill>
                          <a:ln w="12700" cap="flat" cmpd="sng" algn="ctr">
                            <a:noFill/>
                            <a:prstDash val="solid"/>
                            <a:miter lim="800000"/>
                          </a:ln>
                          <a:effectLst/>
                        </wps:spPr>
                        <wps:bodyPr rtlCol="0" anchor="ctr"/>
                      </wps:wsp>
                      <wpg:grpSp>
                        <wpg:cNvPr id="2074269590" name="Graphic 175"/>
                        <wpg:cNvGrpSpPr/>
                        <wpg:grpSpPr>
                          <a:xfrm>
                            <a:off x="3731881" y="35"/>
                            <a:ext cx="2437317" cy="2481668"/>
                            <a:chOff x="3731721" y="94"/>
                            <a:chExt cx="6734700" cy="6857244"/>
                          </a:xfrm>
                          <a:noFill/>
                        </wpg:grpSpPr>
                        <wps:wsp>
                          <wps:cNvPr id="2074269591" name="Freeform: Shape 2074269591"/>
                          <wps:cNvSpPr/>
                          <wps:spPr>
                            <a:xfrm>
                              <a:off x="5800603" y="2642113"/>
                              <a:ext cx="3409179" cy="1725071"/>
                            </a:xfrm>
                            <a:custGeom>
                              <a:avLst/>
                              <a:gdLst>
                                <a:gd name="connsiteX0" fmla="*/ 0 w 3409179"/>
                                <a:gd name="connsiteY0" fmla="*/ 0 h 1725071"/>
                                <a:gd name="connsiteX1" fmla="*/ 3409179 w 3409179"/>
                                <a:gd name="connsiteY1" fmla="*/ 0 h 1725071"/>
                                <a:gd name="connsiteX2" fmla="*/ 3409179 w 3409179"/>
                                <a:gd name="connsiteY2" fmla="*/ 1725071 h 1725071"/>
                                <a:gd name="connsiteX3" fmla="*/ 0 w 3409179"/>
                                <a:gd name="connsiteY3" fmla="*/ 1725071 h 1725071"/>
                              </a:gdLst>
                              <a:ahLst/>
                              <a:cxnLst>
                                <a:cxn ang="0">
                                  <a:pos x="connsiteX0" y="connsiteY0"/>
                                </a:cxn>
                                <a:cxn ang="0">
                                  <a:pos x="connsiteX1" y="connsiteY1"/>
                                </a:cxn>
                                <a:cxn ang="0">
                                  <a:pos x="connsiteX2" y="connsiteY2"/>
                                </a:cxn>
                                <a:cxn ang="0">
                                  <a:pos x="connsiteX3" y="connsiteY3"/>
                                </a:cxn>
                              </a:cxnLst>
                              <a:rect l="l" t="t" r="r" b="b"/>
                              <a:pathLst>
                                <a:path w="3409179" h="1725071">
                                  <a:moveTo>
                                    <a:pt x="0" y="0"/>
                                  </a:moveTo>
                                  <a:lnTo>
                                    <a:pt x="3409179" y="0"/>
                                  </a:lnTo>
                                  <a:lnTo>
                                    <a:pt x="3409179" y="1725071"/>
                                  </a:lnTo>
                                  <a:lnTo>
                                    <a:pt x="0" y="1725071"/>
                                  </a:lnTo>
                                  <a:close/>
                                </a:path>
                              </a:pathLst>
                            </a:custGeom>
                            <a:solidFill>
                              <a:schemeClr val="tx1"/>
                            </a:solidFill>
                            <a:ln w="6599" cap="flat">
                              <a:solidFill>
                                <a:schemeClr val="bg1">
                                  <a:lumMod val="50000"/>
                                </a:schemeClr>
                              </a:solidFill>
                              <a:prstDash val="solid"/>
                              <a:miter/>
                            </a:ln>
                          </wps:spPr>
                          <wps:bodyPr rtlCol="0" anchor="ctr"/>
                        </wps:wsp>
                        <wpg:grpSp>
                          <wpg:cNvPr id="2074269592" name="Graphic 175"/>
                          <wpg:cNvGrpSpPr/>
                          <wpg:grpSpPr>
                            <a:xfrm>
                              <a:off x="3731721" y="94"/>
                              <a:ext cx="6734700" cy="6857244"/>
                              <a:chOff x="3731721" y="94"/>
                              <a:chExt cx="6734700" cy="6857244"/>
                            </a:xfrm>
                            <a:grpFill/>
                          </wpg:grpSpPr>
                          <wps:wsp>
                            <wps:cNvPr id="2074269593" name="Freeform: Shape 2074269593"/>
                            <wps:cNvSpPr/>
                            <wps:spPr>
                              <a:xfrm>
                                <a:off x="6554724" y="4176739"/>
                                <a:ext cx="1022414" cy="2680599"/>
                              </a:xfrm>
                              <a:custGeom>
                                <a:avLst/>
                                <a:gdLst>
                                  <a:gd name="connsiteX0" fmla="*/ 985486 w 1022414"/>
                                  <a:gd name="connsiteY0" fmla="*/ 1487 h 2680599"/>
                                  <a:gd name="connsiteX1" fmla="*/ 822295 w 1022414"/>
                                  <a:gd name="connsiteY1" fmla="*/ 1487 h 2680599"/>
                                  <a:gd name="connsiteX2" fmla="*/ 787278 w 1022414"/>
                                  <a:gd name="connsiteY2" fmla="*/ 37164 h 2680599"/>
                                  <a:gd name="connsiteX3" fmla="*/ 787278 w 1022414"/>
                                  <a:gd name="connsiteY3" fmla="*/ 160053 h 2680599"/>
                                  <a:gd name="connsiteX4" fmla="*/ 799170 w 1022414"/>
                                  <a:gd name="connsiteY4" fmla="*/ 191766 h 2680599"/>
                                  <a:gd name="connsiteX5" fmla="*/ 799831 w 1022414"/>
                                  <a:gd name="connsiteY5" fmla="*/ 312013 h 2680599"/>
                                  <a:gd name="connsiteX6" fmla="*/ 853347 w 1022414"/>
                                  <a:gd name="connsiteY6" fmla="*/ 364207 h 2680599"/>
                                  <a:gd name="connsiteX7" fmla="*/ 887043 w 1022414"/>
                                  <a:gd name="connsiteY7" fmla="*/ 397903 h 2680599"/>
                                  <a:gd name="connsiteX8" fmla="*/ 886382 w 1022414"/>
                                  <a:gd name="connsiteY8" fmla="*/ 2472481 h 2680599"/>
                                  <a:gd name="connsiteX9" fmla="*/ 841455 w 1022414"/>
                                  <a:gd name="connsiteY9" fmla="*/ 2516087 h 2680599"/>
                                  <a:gd name="connsiteX10" fmla="*/ 190672 w 1022414"/>
                                  <a:gd name="connsiteY10" fmla="*/ 2516087 h 2680599"/>
                                  <a:gd name="connsiteX11" fmla="*/ 151691 w 1022414"/>
                                  <a:gd name="connsiteY11" fmla="*/ 2503533 h 2680599"/>
                                  <a:gd name="connsiteX12" fmla="*/ 52587 w 1022414"/>
                                  <a:gd name="connsiteY12" fmla="*/ 2494284 h 2680599"/>
                                  <a:gd name="connsiteX13" fmla="*/ 392 w 1022414"/>
                                  <a:gd name="connsiteY13" fmla="*/ 2574889 h 2680599"/>
                                  <a:gd name="connsiteX14" fmla="*/ 65801 w 1022414"/>
                                  <a:gd name="connsiteY14" fmla="*/ 2680600 h 2680599"/>
                                  <a:gd name="connsiteX15" fmla="*/ 119317 w 1022414"/>
                                  <a:gd name="connsiteY15" fmla="*/ 2680600 h 2680599"/>
                                  <a:gd name="connsiteX16" fmla="*/ 184725 w 1022414"/>
                                  <a:gd name="connsiteY16" fmla="*/ 2612548 h 2680599"/>
                                  <a:gd name="connsiteX17" fmla="*/ 216439 w 1022414"/>
                                  <a:gd name="connsiteY17" fmla="*/ 2588103 h 2680599"/>
                                  <a:gd name="connsiteX18" fmla="*/ 832205 w 1022414"/>
                                  <a:gd name="connsiteY18" fmla="*/ 2589424 h 2680599"/>
                                  <a:gd name="connsiteX19" fmla="*/ 934613 w 1022414"/>
                                  <a:gd name="connsiteY19" fmla="*/ 2551764 h 2680599"/>
                                  <a:gd name="connsiteX20" fmla="*/ 959058 w 1022414"/>
                                  <a:gd name="connsiteY20" fmla="*/ 2497587 h 2680599"/>
                                  <a:gd name="connsiteX21" fmla="*/ 958397 w 1022414"/>
                                  <a:gd name="connsiteY21" fmla="*/ 395921 h 2680599"/>
                                  <a:gd name="connsiteX22" fmla="*/ 987468 w 1022414"/>
                                  <a:gd name="connsiteY22" fmla="*/ 364207 h 2680599"/>
                                  <a:gd name="connsiteX23" fmla="*/ 1009271 w 1022414"/>
                                  <a:gd name="connsiteY23" fmla="*/ 341083 h 2680599"/>
                                  <a:gd name="connsiteX24" fmla="*/ 1009271 w 1022414"/>
                                  <a:gd name="connsiteY24" fmla="*/ 191106 h 2680599"/>
                                  <a:gd name="connsiteX25" fmla="*/ 1021163 w 1022414"/>
                                  <a:gd name="connsiteY25" fmla="*/ 162035 h 2680599"/>
                                  <a:gd name="connsiteX26" fmla="*/ 1021163 w 1022414"/>
                                  <a:gd name="connsiteY26" fmla="*/ 33861 h 2680599"/>
                                  <a:gd name="connsiteX27" fmla="*/ 985486 w 1022414"/>
                                  <a:gd name="connsiteY27" fmla="*/ 1487 h 2680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022414" h="2680599">
                                    <a:moveTo>
                                      <a:pt x="985486" y="1487"/>
                                    </a:moveTo>
                                    <a:cubicBezTo>
                                      <a:pt x="931309" y="-496"/>
                                      <a:pt x="876472" y="-496"/>
                                      <a:pt x="822295" y="1487"/>
                                    </a:cubicBezTo>
                                    <a:cubicBezTo>
                                      <a:pt x="793885" y="2808"/>
                                      <a:pt x="787939" y="8754"/>
                                      <a:pt x="787278" y="37164"/>
                                    </a:cubicBezTo>
                                    <a:cubicBezTo>
                                      <a:pt x="785296" y="78127"/>
                                      <a:pt x="785957" y="119090"/>
                                      <a:pt x="787278" y="160053"/>
                                    </a:cubicBezTo>
                                    <a:cubicBezTo>
                                      <a:pt x="787278" y="171946"/>
                                      <a:pt x="790582" y="182517"/>
                                      <a:pt x="799170" y="191766"/>
                                    </a:cubicBezTo>
                                    <a:cubicBezTo>
                                      <a:pt x="799170" y="232069"/>
                                      <a:pt x="799831" y="272371"/>
                                      <a:pt x="799831" y="312013"/>
                                    </a:cubicBezTo>
                                    <a:cubicBezTo>
                                      <a:pt x="799831" y="364868"/>
                                      <a:pt x="799831" y="366189"/>
                                      <a:pt x="853347" y="364207"/>
                                    </a:cubicBezTo>
                                    <a:cubicBezTo>
                                      <a:pt x="879775" y="362886"/>
                                      <a:pt x="887043" y="370154"/>
                                      <a:pt x="887043" y="397903"/>
                                    </a:cubicBezTo>
                                    <a:cubicBezTo>
                                      <a:pt x="886382" y="1089649"/>
                                      <a:pt x="886382" y="1780735"/>
                                      <a:pt x="886382" y="2472481"/>
                                    </a:cubicBezTo>
                                    <a:cubicBezTo>
                                      <a:pt x="886382" y="2511462"/>
                                      <a:pt x="881757" y="2516087"/>
                                      <a:pt x="841455" y="2516087"/>
                                    </a:cubicBezTo>
                                    <a:cubicBezTo>
                                      <a:pt x="624747" y="2516087"/>
                                      <a:pt x="408040" y="2516087"/>
                                      <a:pt x="190672" y="2516087"/>
                                    </a:cubicBezTo>
                                    <a:cubicBezTo>
                                      <a:pt x="176136" y="2516087"/>
                                      <a:pt x="164244" y="2513444"/>
                                      <a:pt x="151691" y="2503533"/>
                                    </a:cubicBezTo>
                                    <a:cubicBezTo>
                                      <a:pt x="121299" y="2481070"/>
                                      <a:pt x="86943" y="2479088"/>
                                      <a:pt x="52587" y="2494284"/>
                                    </a:cubicBezTo>
                                    <a:cubicBezTo>
                                      <a:pt x="18231" y="2509480"/>
                                      <a:pt x="3035" y="2538551"/>
                                      <a:pt x="392" y="2574889"/>
                                    </a:cubicBezTo>
                                    <a:cubicBezTo>
                                      <a:pt x="-3572" y="2626422"/>
                                      <a:pt x="22855" y="2658796"/>
                                      <a:pt x="65801" y="2680600"/>
                                    </a:cubicBezTo>
                                    <a:cubicBezTo>
                                      <a:pt x="83639" y="2680600"/>
                                      <a:pt x="101478" y="2680600"/>
                                      <a:pt x="119317" y="2680600"/>
                                    </a:cubicBezTo>
                                    <a:cubicBezTo>
                                      <a:pt x="150369" y="2666725"/>
                                      <a:pt x="178118" y="2648225"/>
                                      <a:pt x="184725" y="2612548"/>
                                    </a:cubicBezTo>
                                    <a:cubicBezTo>
                                      <a:pt x="188689" y="2592067"/>
                                      <a:pt x="197939" y="2588103"/>
                                      <a:pt x="216439" y="2588103"/>
                                    </a:cubicBezTo>
                                    <a:cubicBezTo>
                                      <a:pt x="421914" y="2588763"/>
                                      <a:pt x="626729" y="2587442"/>
                                      <a:pt x="832205" y="2589424"/>
                                    </a:cubicBezTo>
                                    <a:cubicBezTo>
                                      <a:pt x="873829" y="2590084"/>
                                      <a:pt x="904881" y="2579513"/>
                                      <a:pt x="934613" y="2551764"/>
                                    </a:cubicBezTo>
                                    <a:cubicBezTo>
                                      <a:pt x="951130" y="2535908"/>
                                      <a:pt x="959058" y="2520712"/>
                                      <a:pt x="959058" y="2497587"/>
                                    </a:cubicBezTo>
                                    <a:cubicBezTo>
                                      <a:pt x="958397" y="1797252"/>
                                      <a:pt x="958397" y="1096917"/>
                                      <a:pt x="958397" y="395921"/>
                                    </a:cubicBezTo>
                                    <a:cubicBezTo>
                                      <a:pt x="958397" y="374118"/>
                                      <a:pt x="960379" y="358922"/>
                                      <a:pt x="987468" y="364207"/>
                                    </a:cubicBezTo>
                                    <a:cubicBezTo>
                                      <a:pt x="1005968" y="367511"/>
                                      <a:pt x="1009271" y="357600"/>
                                      <a:pt x="1009271" y="341083"/>
                                    </a:cubicBezTo>
                                    <a:cubicBezTo>
                                      <a:pt x="1008610" y="290871"/>
                                      <a:pt x="1009271" y="241319"/>
                                      <a:pt x="1009271" y="191106"/>
                                    </a:cubicBezTo>
                                    <a:cubicBezTo>
                                      <a:pt x="1016538" y="182517"/>
                                      <a:pt x="1020503" y="173267"/>
                                      <a:pt x="1021163" y="162035"/>
                                    </a:cubicBezTo>
                                    <a:cubicBezTo>
                                      <a:pt x="1022485" y="119090"/>
                                      <a:pt x="1023145" y="76145"/>
                                      <a:pt x="1021163" y="33861"/>
                                    </a:cubicBezTo>
                                    <a:cubicBezTo>
                                      <a:pt x="1019181" y="8094"/>
                                      <a:pt x="1012574" y="2147"/>
                                      <a:pt x="985486" y="1487"/>
                                    </a:cubicBezTo>
                                    <a:close/>
                                  </a:path>
                                </a:pathLst>
                              </a:custGeom>
                              <a:grpFill/>
                              <a:ln w="6599" cap="flat">
                                <a:solidFill>
                                  <a:schemeClr val="bg1">
                                    <a:lumMod val="50000"/>
                                  </a:schemeClr>
                                </a:solidFill>
                                <a:prstDash val="solid"/>
                                <a:miter/>
                              </a:ln>
                            </wps:spPr>
                            <wps:bodyPr rtlCol="0" anchor="ctr"/>
                          </wps:wsp>
                          <wps:wsp>
                            <wps:cNvPr id="2074269594" name="Freeform: Shape 2074269594"/>
                            <wps:cNvSpPr/>
                            <wps:spPr>
                              <a:xfrm>
                                <a:off x="9054590" y="3197426"/>
                                <a:ext cx="1411831" cy="236127"/>
                              </a:xfrm>
                              <a:custGeom>
                                <a:avLst/>
                                <a:gdLst>
                                  <a:gd name="connsiteX0" fmla="*/ 1409189 w 1411831"/>
                                  <a:gd name="connsiteY0" fmla="*/ 73007 h 236127"/>
                                  <a:gd name="connsiteX1" fmla="*/ 1238730 w 1411831"/>
                                  <a:gd name="connsiteY1" fmla="*/ 45257 h 236127"/>
                                  <a:gd name="connsiteX2" fmla="*/ 1212963 w 1411831"/>
                                  <a:gd name="connsiteY2" fmla="*/ 55168 h 236127"/>
                                  <a:gd name="connsiteX3" fmla="*/ 385775 w 1411831"/>
                                  <a:gd name="connsiteY3" fmla="*/ 55168 h 236127"/>
                                  <a:gd name="connsiteX4" fmla="*/ 363972 w 1411831"/>
                                  <a:gd name="connsiteY4" fmla="*/ 34687 h 236127"/>
                                  <a:gd name="connsiteX5" fmla="*/ 340848 w 1411831"/>
                                  <a:gd name="connsiteY5" fmla="*/ 12884 h 236127"/>
                                  <a:gd name="connsiteX6" fmla="*/ 190870 w 1411831"/>
                                  <a:gd name="connsiteY6" fmla="*/ 12884 h 236127"/>
                                  <a:gd name="connsiteX7" fmla="*/ 165103 w 1411831"/>
                                  <a:gd name="connsiteY7" fmla="*/ 991 h 236127"/>
                                  <a:gd name="connsiteX8" fmla="*/ 31643 w 1411831"/>
                                  <a:gd name="connsiteY8" fmla="*/ 991 h 236127"/>
                                  <a:gd name="connsiteX9" fmla="*/ 1251 w 1411831"/>
                                  <a:gd name="connsiteY9" fmla="*/ 34026 h 236127"/>
                                  <a:gd name="connsiteX10" fmla="*/ 1251 w 1411831"/>
                                  <a:gd name="connsiteY10" fmla="*/ 199860 h 236127"/>
                                  <a:gd name="connsiteX11" fmla="*/ 37589 w 1411831"/>
                                  <a:gd name="connsiteY11" fmla="*/ 234877 h 236127"/>
                                  <a:gd name="connsiteX12" fmla="*/ 160478 w 1411831"/>
                                  <a:gd name="connsiteY12" fmla="*/ 234877 h 236127"/>
                                  <a:gd name="connsiteX13" fmla="*/ 192192 w 1411831"/>
                                  <a:gd name="connsiteY13" fmla="*/ 222984 h 236127"/>
                                  <a:gd name="connsiteX14" fmla="*/ 339526 w 1411831"/>
                                  <a:gd name="connsiteY14" fmla="*/ 223645 h 236127"/>
                                  <a:gd name="connsiteX15" fmla="*/ 363972 w 1411831"/>
                                  <a:gd name="connsiteY15" fmla="*/ 199860 h 236127"/>
                                  <a:gd name="connsiteX16" fmla="*/ 363311 w 1411831"/>
                                  <a:gd name="connsiteY16" fmla="*/ 151629 h 236127"/>
                                  <a:gd name="connsiteX17" fmla="*/ 386435 w 1411831"/>
                                  <a:gd name="connsiteY17" fmla="*/ 126523 h 236127"/>
                                  <a:gd name="connsiteX18" fmla="*/ 1203053 w 1411831"/>
                                  <a:gd name="connsiteY18" fmla="*/ 126523 h 236127"/>
                                  <a:gd name="connsiteX19" fmla="*/ 1230802 w 1411831"/>
                                  <a:gd name="connsiteY19" fmla="*/ 145022 h 236127"/>
                                  <a:gd name="connsiteX20" fmla="*/ 1339817 w 1411831"/>
                                  <a:gd name="connsiteY20" fmla="*/ 196556 h 236127"/>
                                  <a:gd name="connsiteX21" fmla="*/ 1411832 w 1411831"/>
                                  <a:gd name="connsiteY21" fmla="*/ 124541 h 236127"/>
                                  <a:gd name="connsiteX22" fmla="*/ 1411832 w 1411831"/>
                                  <a:gd name="connsiteY22" fmla="*/ 76310 h 236127"/>
                                  <a:gd name="connsiteX23" fmla="*/ 1409189 w 1411831"/>
                                  <a:gd name="connsiteY23" fmla="*/ 73007 h 23612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1411831" h="236127">
                                    <a:moveTo>
                                      <a:pt x="1409189" y="73007"/>
                                    </a:moveTo>
                                    <a:cubicBezTo>
                                      <a:pt x="1375494" y="-8259"/>
                                      <a:pt x="1294889" y="-21472"/>
                                      <a:pt x="1238730" y="45257"/>
                                    </a:cubicBezTo>
                                    <a:cubicBezTo>
                                      <a:pt x="1230802" y="54507"/>
                                      <a:pt x="1222874" y="55168"/>
                                      <a:pt x="1212963" y="55168"/>
                                    </a:cubicBezTo>
                                    <a:cubicBezTo>
                                      <a:pt x="937454" y="55168"/>
                                      <a:pt x="661284" y="55168"/>
                                      <a:pt x="385775" y="55168"/>
                                    </a:cubicBezTo>
                                    <a:cubicBezTo>
                                      <a:pt x="370579" y="55168"/>
                                      <a:pt x="361329" y="51864"/>
                                      <a:pt x="363972" y="34687"/>
                                    </a:cubicBezTo>
                                    <a:cubicBezTo>
                                      <a:pt x="366614" y="16187"/>
                                      <a:pt x="357365" y="12884"/>
                                      <a:pt x="340848" y="12884"/>
                                    </a:cubicBezTo>
                                    <a:cubicBezTo>
                                      <a:pt x="290635" y="13544"/>
                                      <a:pt x="241083" y="12884"/>
                                      <a:pt x="190870" y="12884"/>
                                    </a:cubicBezTo>
                                    <a:cubicBezTo>
                                      <a:pt x="184263" y="4955"/>
                                      <a:pt x="175674" y="991"/>
                                      <a:pt x="165103" y="991"/>
                                    </a:cubicBezTo>
                                    <a:cubicBezTo>
                                      <a:pt x="120837" y="-330"/>
                                      <a:pt x="75909" y="-330"/>
                                      <a:pt x="31643" y="991"/>
                                    </a:cubicBezTo>
                                    <a:cubicBezTo>
                                      <a:pt x="10501" y="1652"/>
                                      <a:pt x="1912" y="14205"/>
                                      <a:pt x="1251" y="34026"/>
                                    </a:cubicBezTo>
                                    <a:cubicBezTo>
                                      <a:pt x="-71" y="89524"/>
                                      <a:pt x="-731" y="144362"/>
                                      <a:pt x="1251" y="199860"/>
                                    </a:cubicBezTo>
                                    <a:cubicBezTo>
                                      <a:pt x="2572" y="227609"/>
                                      <a:pt x="8519" y="233555"/>
                                      <a:pt x="37589" y="234877"/>
                                    </a:cubicBezTo>
                                    <a:cubicBezTo>
                                      <a:pt x="78552" y="236859"/>
                                      <a:pt x="119515" y="236198"/>
                                      <a:pt x="160478" y="234877"/>
                                    </a:cubicBezTo>
                                    <a:cubicBezTo>
                                      <a:pt x="172371" y="234877"/>
                                      <a:pt x="182942" y="230913"/>
                                      <a:pt x="192192" y="222984"/>
                                    </a:cubicBezTo>
                                    <a:cubicBezTo>
                                      <a:pt x="241083" y="222984"/>
                                      <a:pt x="290635" y="222323"/>
                                      <a:pt x="339526" y="223645"/>
                                    </a:cubicBezTo>
                                    <a:cubicBezTo>
                                      <a:pt x="357365" y="224306"/>
                                      <a:pt x="365954" y="219681"/>
                                      <a:pt x="363972" y="199860"/>
                                    </a:cubicBezTo>
                                    <a:cubicBezTo>
                                      <a:pt x="362650" y="184003"/>
                                      <a:pt x="364632" y="167486"/>
                                      <a:pt x="363311" y="151629"/>
                                    </a:cubicBezTo>
                                    <a:cubicBezTo>
                                      <a:pt x="361990" y="133791"/>
                                      <a:pt x="367275" y="126523"/>
                                      <a:pt x="386435" y="126523"/>
                                    </a:cubicBezTo>
                                    <a:cubicBezTo>
                                      <a:pt x="658641" y="127184"/>
                                      <a:pt x="930847" y="127184"/>
                                      <a:pt x="1203053" y="126523"/>
                                    </a:cubicBezTo>
                                    <a:cubicBezTo>
                                      <a:pt x="1218249" y="126523"/>
                                      <a:pt x="1224195" y="131808"/>
                                      <a:pt x="1230802" y="145022"/>
                                    </a:cubicBezTo>
                                    <a:cubicBezTo>
                                      <a:pt x="1250623" y="187968"/>
                                      <a:pt x="1292907" y="206467"/>
                                      <a:pt x="1339817" y="196556"/>
                                    </a:cubicBezTo>
                                    <a:cubicBezTo>
                                      <a:pt x="1379458" y="187968"/>
                                      <a:pt x="1397957" y="158897"/>
                                      <a:pt x="1411832" y="124541"/>
                                    </a:cubicBezTo>
                                    <a:cubicBezTo>
                                      <a:pt x="1411832" y="108684"/>
                                      <a:pt x="1411832" y="92167"/>
                                      <a:pt x="1411832" y="76310"/>
                                    </a:cubicBezTo>
                                    <a:cubicBezTo>
                                      <a:pt x="1411171" y="74989"/>
                                      <a:pt x="1409189" y="74328"/>
                                      <a:pt x="1409189" y="73007"/>
                                    </a:cubicBezTo>
                                    <a:close/>
                                  </a:path>
                                </a:pathLst>
                              </a:custGeom>
                              <a:grpFill/>
                              <a:ln w="6599" cap="flat">
                                <a:solidFill>
                                  <a:schemeClr val="bg1">
                                    <a:lumMod val="50000"/>
                                  </a:schemeClr>
                                </a:solidFill>
                                <a:prstDash val="solid"/>
                                <a:miter/>
                              </a:ln>
                            </wps:spPr>
                            <wps:bodyPr rtlCol="0" anchor="ctr"/>
                          </wps:wsp>
                          <wps:wsp>
                            <wps:cNvPr id="2074269595" name="Freeform: Shape 2074269595"/>
                            <wps:cNvSpPr/>
                            <wps:spPr>
                              <a:xfrm>
                                <a:off x="3731721" y="2321991"/>
                                <a:ext cx="2214270" cy="1321734"/>
                              </a:xfrm>
                              <a:custGeom>
                                <a:avLst/>
                                <a:gdLst>
                                  <a:gd name="connsiteX0" fmla="*/ 1864067 w 2214270"/>
                                  <a:gd name="connsiteY0" fmla="*/ 1293985 h 1321734"/>
                                  <a:gd name="connsiteX1" fmla="*/ 1891816 w 2214270"/>
                                  <a:gd name="connsiteY1" fmla="*/ 1319752 h 1321734"/>
                                  <a:gd name="connsiteX2" fmla="*/ 2041794 w 2214270"/>
                                  <a:gd name="connsiteY2" fmla="*/ 1321734 h 1321734"/>
                                  <a:gd name="connsiteX3" fmla="*/ 2185825 w 2214270"/>
                                  <a:gd name="connsiteY3" fmla="*/ 1321074 h 1321734"/>
                                  <a:gd name="connsiteX4" fmla="*/ 2214235 w 2214270"/>
                                  <a:gd name="connsiteY4" fmla="*/ 1292663 h 1321734"/>
                                  <a:gd name="connsiteX5" fmla="*/ 2214235 w 2214270"/>
                                  <a:gd name="connsiteY5" fmla="*/ 1135418 h 1321734"/>
                                  <a:gd name="connsiteX6" fmla="*/ 2185825 w 2214270"/>
                                  <a:gd name="connsiteY6" fmla="*/ 1107009 h 1321734"/>
                                  <a:gd name="connsiteX7" fmla="*/ 2041794 w 2214270"/>
                                  <a:gd name="connsiteY7" fmla="*/ 1106348 h 1321734"/>
                                  <a:gd name="connsiteX8" fmla="*/ 1908334 w 2214270"/>
                                  <a:gd name="connsiteY8" fmla="*/ 1108330 h 1321734"/>
                                  <a:gd name="connsiteX9" fmla="*/ 1866049 w 2214270"/>
                                  <a:gd name="connsiteY9" fmla="*/ 1150614 h 1321734"/>
                                  <a:gd name="connsiteX10" fmla="*/ 1834336 w 2214270"/>
                                  <a:gd name="connsiteY10" fmla="*/ 1183649 h 1321734"/>
                                  <a:gd name="connsiteX11" fmla="*/ 170710 w 2214270"/>
                                  <a:gd name="connsiteY11" fmla="*/ 1183649 h 1321734"/>
                                  <a:gd name="connsiteX12" fmla="*/ 139657 w 2214270"/>
                                  <a:gd name="connsiteY12" fmla="*/ 1153257 h 1321734"/>
                                  <a:gd name="connsiteX13" fmla="*/ 139657 w 2214270"/>
                                  <a:gd name="connsiteY13" fmla="*/ 213090 h 1321734"/>
                                  <a:gd name="connsiteX14" fmla="*/ 157496 w 2214270"/>
                                  <a:gd name="connsiteY14" fmla="*/ 172127 h 1321734"/>
                                  <a:gd name="connsiteX15" fmla="*/ 179959 w 2214270"/>
                                  <a:gd name="connsiteY15" fmla="*/ 53863 h 1321734"/>
                                  <a:gd name="connsiteX16" fmla="*/ 86801 w 2214270"/>
                                  <a:gd name="connsiteY16" fmla="*/ 347 h 1321734"/>
                                  <a:gd name="connsiteX17" fmla="*/ 3554 w 2214270"/>
                                  <a:gd name="connsiteY17" fmla="*/ 71702 h 1321734"/>
                                  <a:gd name="connsiteX18" fmla="*/ 44517 w 2214270"/>
                                  <a:gd name="connsiteY18" fmla="*/ 181377 h 1321734"/>
                                  <a:gd name="connsiteX19" fmla="*/ 66981 w 2214270"/>
                                  <a:gd name="connsiteY19" fmla="*/ 223661 h 1321734"/>
                                  <a:gd name="connsiteX20" fmla="*/ 66320 w 2214270"/>
                                  <a:gd name="connsiteY20" fmla="*/ 1222630 h 1321734"/>
                                  <a:gd name="connsiteX21" fmla="*/ 100676 w 2214270"/>
                                  <a:gd name="connsiteY21" fmla="*/ 1256325 h 1321734"/>
                                  <a:gd name="connsiteX22" fmla="*/ 1825747 w 2214270"/>
                                  <a:gd name="connsiteY22" fmla="*/ 1255665 h 1321734"/>
                                  <a:gd name="connsiteX23" fmla="*/ 1864067 w 2214270"/>
                                  <a:gd name="connsiteY23" fmla="*/ 1293985 h 1321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2214270" h="1321734">
                                    <a:moveTo>
                                      <a:pt x="1864067" y="1293985"/>
                                    </a:moveTo>
                                    <a:cubicBezTo>
                                      <a:pt x="1862746" y="1317109"/>
                                      <a:pt x="1872656" y="1319752"/>
                                      <a:pt x="1891816" y="1319752"/>
                                    </a:cubicBezTo>
                                    <a:cubicBezTo>
                                      <a:pt x="1942029" y="1319752"/>
                                      <a:pt x="1991581" y="1316449"/>
                                      <a:pt x="2041794" y="1321734"/>
                                    </a:cubicBezTo>
                                    <a:cubicBezTo>
                                      <a:pt x="2090024" y="1321734"/>
                                      <a:pt x="2137595" y="1320413"/>
                                      <a:pt x="2185825" y="1321074"/>
                                    </a:cubicBezTo>
                                    <a:cubicBezTo>
                                      <a:pt x="2206307" y="1321074"/>
                                      <a:pt x="2214235" y="1313145"/>
                                      <a:pt x="2214235" y="1292663"/>
                                    </a:cubicBezTo>
                                    <a:cubicBezTo>
                                      <a:pt x="2213574" y="1240469"/>
                                      <a:pt x="2213574" y="1187613"/>
                                      <a:pt x="2214235" y="1135418"/>
                                    </a:cubicBezTo>
                                    <a:cubicBezTo>
                                      <a:pt x="2214896" y="1114276"/>
                                      <a:pt x="2206307" y="1107009"/>
                                      <a:pt x="2185825" y="1107009"/>
                                    </a:cubicBezTo>
                                    <a:cubicBezTo>
                                      <a:pt x="2137595" y="1107669"/>
                                      <a:pt x="2090024" y="1107009"/>
                                      <a:pt x="2041794" y="1106348"/>
                                    </a:cubicBezTo>
                                    <a:cubicBezTo>
                                      <a:pt x="1997527" y="1107009"/>
                                      <a:pt x="1952600" y="1107669"/>
                                      <a:pt x="1908334" y="1108330"/>
                                    </a:cubicBezTo>
                                    <a:cubicBezTo>
                                      <a:pt x="1865389" y="1108330"/>
                                      <a:pt x="1864067" y="1108330"/>
                                      <a:pt x="1866049" y="1150614"/>
                                    </a:cubicBezTo>
                                    <a:cubicBezTo>
                                      <a:pt x="1867371" y="1175721"/>
                                      <a:pt x="1861425" y="1183649"/>
                                      <a:pt x="1834336" y="1183649"/>
                                    </a:cubicBezTo>
                                    <a:cubicBezTo>
                                      <a:pt x="1280014" y="1182988"/>
                                      <a:pt x="725692" y="1182988"/>
                                      <a:pt x="170710" y="1183649"/>
                                    </a:cubicBezTo>
                                    <a:cubicBezTo>
                                      <a:pt x="146925" y="1183649"/>
                                      <a:pt x="139657" y="1178364"/>
                                      <a:pt x="139657" y="1153257"/>
                                    </a:cubicBezTo>
                                    <a:cubicBezTo>
                                      <a:pt x="140318" y="840089"/>
                                      <a:pt x="140318" y="526259"/>
                                      <a:pt x="139657" y="213090"/>
                                    </a:cubicBezTo>
                                    <a:cubicBezTo>
                                      <a:pt x="139657" y="195912"/>
                                      <a:pt x="142960" y="184020"/>
                                      <a:pt x="157496" y="172127"/>
                                    </a:cubicBezTo>
                                    <a:cubicBezTo>
                                      <a:pt x="189870" y="145699"/>
                                      <a:pt x="198459" y="94826"/>
                                      <a:pt x="179959" y="53863"/>
                                    </a:cubicBezTo>
                                    <a:cubicBezTo>
                                      <a:pt x="163442" y="17525"/>
                                      <a:pt x="128425" y="-2957"/>
                                      <a:pt x="86801" y="347"/>
                                    </a:cubicBezTo>
                                    <a:cubicBezTo>
                                      <a:pt x="43856" y="3650"/>
                                      <a:pt x="14786" y="28757"/>
                                      <a:pt x="3554" y="71702"/>
                                    </a:cubicBezTo>
                                    <a:cubicBezTo>
                                      <a:pt x="-7678" y="114647"/>
                                      <a:pt x="8179" y="162217"/>
                                      <a:pt x="44517" y="181377"/>
                                    </a:cubicBezTo>
                                    <a:cubicBezTo>
                                      <a:pt x="64338" y="191948"/>
                                      <a:pt x="66981" y="204501"/>
                                      <a:pt x="66981" y="223661"/>
                                    </a:cubicBezTo>
                                    <a:cubicBezTo>
                                      <a:pt x="66320" y="556651"/>
                                      <a:pt x="66981" y="889641"/>
                                      <a:pt x="66320" y="1222630"/>
                                    </a:cubicBezTo>
                                    <a:cubicBezTo>
                                      <a:pt x="66320" y="1250379"/>
                                      <a:pt x="73588" y="1256325"/>
                                      <a:pt x="100676" y="1256325"/>
                                    </a:cubicBezTo>
                                    <a:cubicBezTo>
                                      <a:pt x="675479" y="1255665"/>
                                      <a:pt x="1250944" y="1255665"/>
                                      <a:pt x="1825747" y="1255665"/>
                                    </a:cubicBezTo>
                                    <a:cubicBezTo>
                                      <a:pt x="1864067" y="1256325"/>
                                      <a:pt x="1866049" y="1256325"/>
                                      <a:pt x="1864067" y="1293985"/>
                                    </a:cubicBezTo>
                                    <a:close/>
                                  </a:path>
                                </a:pathLst>
                              </a:custGeom>
                              <a:grpFill/>
                              <a:ln w="6599" cap="flat">
                                <a:solidFill>
                                  <a:schemeClr val="bg1">
                                    <a:lumMod val="50000"/>
                                  </a:schemeClr>
                                </a:solidFill>
                                <a:prstDash val="solid"/>
                                <a:miter/>
                              </a:ln>
                            </wps:spPr>
                            <wps:bodyPr rtlCol="0" anchor="ctr"/>
                          </wps:wsp>
                          <wps:wsp>
                            <wps:cNvPr id="2074269596" name="Freeform: Shape 2074269596"/>
                            <wps:cNvSpPr/>
                            <wps:spPr>
                              <a:xfrm>
                                <a:off x="8128663" y="97002"/>
                                <a:ext cx="1002965" cy="2721551"/>
                              </a:xfrm>
                              <a:custGeom>
                                <a:avLst/>
                                <a:gdLst>
                                  <a:gd name="connsiteX0" fmla="*/ 172666 w 1002965"/>
                                  <a:gd name="connsiteY0" fmla="*/ 2721517 h 2721551"/>
                                  <a:gd name="connsiteX1" fmla="*/ 216272 w 1002965"/>
                                  <a:gd name="connsiteY1" fmla="*/ 2678572 h 2721551"/>
                                  <a:gd name="connsiteX2" fmla="*/ 210986 w 1002965"/>
                                  <a:gd name="connsiteY2" fmla="*/ 2373992 h 2721551"/>
                                  <a:gd name="connsiteX3" fmla="*/ 201076 w 1002965"/>
                                  <a:gd name="connsiteY3" fmla="*/ 2371349 h 2721551"/>
                                  <a:gd name="connsiteX4" fmla="*/ 163416 w 1002965"/>
                                  <a:gd name="connsiteY4" fmla="*/ 2332368 h 2721551"/>
                                  <a:gd name="connsiteX5" fmla="*/ 163416 w 1002965"/>
                                  <a:gd name="connsiteY5" fmla="*/ 711687 h 2721551"/>
                                  <a:gd name="connsiteX6" fmla="*/ 199754 w 1002965"/>
                                  <a:gd name="connsiteY6" fmla="*/ 674027 h 2721551"/>
                                  <a:gd name="connsiteX7" fmla="*/ 909339 w 1002965"/>
                                  <a:gd name="connsiteY7" fmla="*/ 674688 h 2721551"/>
                                  <a:gd name="connsiteX8" fmla="*/ 943035 w 1002965"/>
                                  <a:gd name="connsiteY8" fmla="*/ 639671 h 2721551"/>
                                  <a:gd name="connsiteX9" fmla="*/ 941053 w 1002965"/>
                                  <a:gd name="connsiteY9" fmla="*/ 222113 h 2721551"/>
                                  <a:gd name="connsiteX10" fmla="*/ 964177 w 1002965"/>
                                  <a:gd name="connsiteY10" fmla="*/ 176525 h 2721551"/>
                                  <a:gd name="connsiteX11" fmla="*/ 995229 w 1002965"/>
                                  <a:gd name="connsiteY11" fmla="*/ 58921 h 2721551"/>
                                  <a:gd name="connsiteX12" fmla="*/ 894804 w 1002965"/>
                                  <a:gd name="connsiteY12" fmla="*/ 780 h 2721551"/>
                                  <a:gd name="connsiteX13" fmla="*/ 813538 w 1002965"/>
                                  <a:gd name="connsiteY13" fmla="*/ 80724 h 2721551"/>
                                  <a:gd name="connsiteX14" fmla="*/ 867055 w 1002965"/>
                                  <a:gd name="connsiteY14" fmla="*/ 187096 h 2721551"/>
                                  <a:gd name="connsiteX15" fmla="*/ 886876 w 1002965"/>
                                  <a:gd name="connsiteY15" fmla="*/ 218809 h 2721551"/>
                                  <a:gd name="connsiteX16" fmla="*/ 886876 w 1002965"/>
                                  <a:gd name="connsiteY16" fmla="*/ 590780 h 2721551"/>
                                  <a:gd name="connsiteX17" fmla="*/ 857144 w 1002965"/>
                                  <a:gd name="connsiteY17" fmla="*/ 619850 h 2721551"/>
                                  <a:gd name="connsiteX18" fmla="*/ 123114 w 1002965"/>
                                  <a:gd name="connsiteY18" fmla="*/ 617208 h 2721551"/>
                                  <a:gd name="connsiteX19" fmla="*/ 88758 w 1002965"/>
                                  <a:gd name="connsiteY19" fmla="*/ 650242 h 2721551"/>
                                  <a:gd name="connsiteX20" fmla="*/ 89418 w 1002965"/>
                                  <a:gd name="connsiteY20" fmla="*/ 2329726 h 2721551"/>
                                  <a:gd name="connsiteX21" fmla="*/ 89418 w 1002965"/>
                                  <a:gd name="connsiteY21" fmla="*/ 2353511 h 2721551"/>
                                  <a:gd name="connsiteX22" fmla="*/ 72240 w 1002965"/>
                                  <a:gd name="connsiteY22" fmla="*/ 2370689 h 2721551"/>
                                  <a:gd name="connsiteX23" fmla="*/ 5510 w 1002965"/>
                                  <a:gd name="connsiteY23" fmla="*/ 2372671 h 2721551"/>
                                  <a:gd name="connsiteX24" fmla="*/ 6171 w 1002965"/>
                                  <a:gd name="connsiteY24" fmla="*/ 2388527 h 2721551"/>
                                  <a:gd name="connsiteX25" fmla="*/ 225 w 1002965"/>
                                  <a:gd name="connsiteY25" fmla="*/ 2687822 h 2721551"/>
                                  <a:gd name="connsiteX26" fmla="*/ 34581 w 1002965"/>
                                  <a:gd name="connsiteY26" fmla="*/ 2721517 h 2721551"/>
                                  <a:gd name="connsiteX27" fmla="*/ 172666 w 1002965"/>
                                  <a:gd name="connsiteY27" fmla="*/ 2721517 h 27215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002965" h="2721551">
                                    <a:moveTo>
                                      <a:pt x="172666" y="2721517"/>
                                    </a:moveTo>
                                    <a:cubicBezTo>
                                      <a:pt x="215611" y="2721517"/>
                                      <a:pt x="215611" y="2720856"/>
                                      <a:pt x="216272" y="2678572"/>
                                    </a:cubicBezTo>
                                    <a:cubicBezTo>
                                      <a:pt x="217593" y="2576825"/>
                                      <a:pt x="205040" y="2475739"/>
                                      <a:pt x="210986" y="2373992"/>
                                    </a:cubicBezTo>
                                    <a:cubicBezTo>
                                      <a:pt x="207683" y="2373331"/>
                                      <a:pt x="204379" y="2371349"/>
                                      <a:pt x="201076" y="2371349"/>
                                    </a:cubicBezTo>
                                    <a:cubicBezTo>
                                      <a:pt x="163416" y="2368707"/>
                                      <a:pt x="163416" y="2369367"/>
                                      <a:pt x="163416" y="2332368"/>
                                    </a:cubicBezTo>
                                    <a:cubicBezTo>
                                      <a:pt x="163416" y="1791921"/>
                                      <a:pt x="163416" y="1252134"/>
                                      <a:pt x="163416" y="711687"/>
                                    </a:cubicBezTo>
                                    <a:cubicBezTo>
                                      <a:pt x="163416" y="669402"/>
                                      <a:pt x="157470" y="674027"/>
                                      <a:pt x="199754" y="674027"/>
                                    </a:cubicBezTo>
                                    <a:cubicBezTo>
                                      <a:pt x="436282" y="674027"/>
                                      <a:pt x="672811" y="674688"/>
                                      <a:pt x="909339" y="674688"/>
                                    </a:cubicBezTo>
                                    <a:cubicBezTo>
                                      <a:pt x="943695" y="674688"/>
                                      <a:pt x="943695" y="674688"/>
                                      <a:pt x="943035" y="639671"/>
                                    </a:cubicBezTo>
                                    <a:cubicBezTo>
                                      <a:pt x="942374" y="500265"/>
                                      <a:pt x="942374" y="360858"/>
                                      <a:pt x="941053" y="222113"/>
                                    </a:cubicBezTo>
                                    <a:cubicBezTo>
                                      <a:pt x="941053" y="201631"/>
                                      <a:pt x="945017" y="188417"/>
                                      <a:pt x="964177" y="176525"/>
                                    </a:cubicBezTo>
                                    <a:cubicBezTo>
                                      <a:pt x="1000515" y="153401"/>
                                      <a:pt x="1012407" y="102527"/>
                                      <a:pt x="995229" y="58921"/>
                                    </a:cubicBezTo>
                                    <a:cubicBezTo>
                                      <a:pt x="979373" y="17298"/>
                                      <a:pt x="941713" y="-4505"/>
                                      <a:pt x="894804" y="780"/>
                                    </a:cubicBezTo>
                                    <a:cubicBezTo>
                                      <a:pt x="851859" y="5405"/>
                                      <a:pt x="822128" y="34476"/>
                                      <a:pt x="813538" y="80724"/>
                                    </a:cubicBezTo>
                                    <a:cubicBezTo>
                                      <a:pt x="805610" y="125651"/>
                                      <a:pt x="826752" y="169918"/>
                                      <a:pt x="867055" y="187096"/>
                                    </a:cubicBezTo>
                                    <a:cubicBezTo>
                                      <a:pt x="883572" y="193703"/>
                                      <a:pt x="886876" y="202292"/>
                                      <a:pt x="886876" y="218809"/>
                                    </a:cubicBezTo>
                                    <a:cubicBezTo>
                                      <a:pt x="886215" y="343020"/>
                                      <a:pt x="885554" y="467230"/>
                                      <a:pt x="886876" y="590780"/>
                                    </a:cubicBezTo>
                                    <a:cubicBezTo>
                                      <a:pt x="886876" y="615226"/>
                                      <a:pt x="880269" y="620511"/>
                                      <a:pt x="857144" y="619850"/>
                                    </a:cubicBezTo>
                                    <a:cubicBezTo>
                                      <a:pt x="612688" y="618529"/>
                                      <a:pt x="368231" y="619190"/>
                                      <a:pt x="123114" y="617208"/>
                                    </a:cubicBezTo>
                                    <a:cubicBezTo>
                                      <a:pt x="97347" y="617208"/>
                                      <a:pt x="88758" y="621832"/>
                                      <a:pt x="88758" y="650242"/>
                                    </a:cubicBezTo>
                                    <a:cubicBezTo>
                                      <a:pt x="90079" y="1209850"/>
                                      <a:pt x="89418" y="1770118"/>
                                      <a:pt x="89418" y="2329726"/>
                                    </a:cubicBezTo>
                                    <a:cubicBezTo>
                                      <a:pt x="89418" y="2337654"/>
                                      <a:pt x="88758" y="2345582"/>
                                      <a:pt x="89418" y="2353511"/>
                                    </a:cubicBezTo>
                                    <a:cubicBezTo>
                                      <a:pt x="90079" y="2366064"/>
                                      <a:pt x="85454" y="2370689"/>
                                      <a:pt x="72240" y="2370689"/>
                                    </a:cubicBezTo>
                                    <a:cubicBezTo>
                                      <a:pt x="49777" y="2370689"/>
                                      <a:pt x="27974" y="2367385"/>
                                      <a:pt x="5510" y="2372671"/>
                                    </a:cubicBezTo>
                                    <a:cubicBezTo>
                                      <a:pt x="5510" y="2377956"/>
                                      <a:pt x="6171" y="2383242"/>
                                      <a:pt x="6171" y="2388527"/>
                                    </a:cubicBezTo>
                                    <a:cubicBezTo>
                                      <a:pt x="10135" y="2488292"/>
                                      <a:pt x="-1757" y="2588057"/>
                                      <a:pt x="225" y="2687822"/>
                                    </a:cubicBezTo>
                                    <a:cubicBezTo>
                                      <a:pt x="885" y="2713589"/>
                                      <a:pt x="8814" y="2722178"/>
                                      <a:pt x="34581" y="2721517"/>
                                    </a:cubicBezTo>
                                    <a:cubicBezTo>
                                      <a:pt x="81490" y="2720195"/>
                                      <a:pt x="127078" y="2721517"/>
                                      <a:pt x="172666" y="2721517"/>
                                    </a:cubicBezTo>
                                    <a:close/>
                                  </a:path>
                                </a:pathLst>
                              </a:custGeom>
                              <a:grpFill/>
                              <a:ln w="6599" cap="flat">
                                <a:solidFill>
                                  <a:schemeClr val="bg1">
                                    <a:lumMod val="50000"/>
                                  </a:schemeClr>
                                </a:solidFill>
                                <a:prstDash val="solid"/>
                                <a:miter/>
                              </a:ln>
                            </wps:spPr>
                            <wps:bodyPr rtlCol="0" anchor="ctr"/>
                          </wps:wsp>
                          <wps:wsp>
                            <wps:cNvPr id="2074269597" name="Freeform: Shape 2074269597"/>
                            <wps:cNvSpPr/>
                            <wps:spPr>
                              <a:xfrm>
                                <a:off x="5761571" y="4189423"/>
                                <a:ext cx="965361" cy="2451243"/>
                              </a:xfrm>
                              <a:custGeom>
                                <a:avLst/>
                                <a:gdLst>
                                  <a:gd name="connsiteX0" fmla="*/ 846399 w 965361"/>
                                  <a:gd name="connsiteY0" fmla="*/ 2292642 h 2451243"/>
                                  <a:gd name="connsiteX1" fmla="*/ 845739 w 965361"/>
                                  <a:gd name="connsiteY1" fmla="*/ 395791 h 2451243"/>
                                  <a:gd name="connsiteX2" fmla="*/ 845739 w 965361"/>
                                  <a:gd name="connsiteY2" fmla="*/ 368702 h 2451243"/>
                                  <a:gd name="connsiteX3" fmla="*/ 862917 w 965361"/>
                                  <a:gd name="connsiteY3" fmla="*/ 351524 h 2451243"/>
                                  <a:gd name="connsiteX4" fmla="*/ 937575 w 965361"/>
                                  <a:gd name="connsiteY4" fmla="*/ 352185 h 2451243"/>
                                  <a:gd name="connsiteX5" fmla="*/ 963342 w 965361"/>
                                  <a:gd name="connsiteY5" fmla="*/ 327078 h 2451243"/>
                                  <a:gd name="connsiteX6" fmla="*/ 965324 w 965361"/>
                                  <a:gd name="connsiteY6" fmla="*/ 177101 h 2451243"/>
                                  <a:gd name="connsiteX7" fmla="*/ 965324 w 965361"/>
                                  <a:gd name="connsiteY7" fmla="*/ 35052 h 2451243"/>
                                  <a:gd name="connsiteX8" fmla="*/ 931629 w 965361"/>
                                  <a:gd name="connsiteY8" fmla="*/ 35 h 2451243"/>
                                  <a:gd name="connsiteX9" fmla="*/ 784294 w 965361"/>
                                  <a:gd name="connsiteY9" fmla="*/ 35 h 2451243"/>
                                  <a:gd name="connsiteX10" fmla="*/ 751260 w 965361"/>
                                  <a:gd name="connsiteY10" fmla="*/ 32409 h 2451243"/>
                                  <a:gd name="connsiteX11" fmla="*/ 751260 w 965361"/>
                                  <a:gd name="connsiteY11" fmla="*/ 177101 h 2451243"/>
                                  <a:gd name="connsiteX12" fmla="*/ 753242 w 965361"/>
                                  <a:gd name="connsiteY12" fmla="*/ 327078 h 2451243"/>
                                  <a:gd name="connsiteX13" fmla="*/ 757866 w 965361"/>
                                  <a:gd name="connsiteY13" fmla="*/ 348882 h 2451243"/>
                                  <a:gd name="connsiteX14" fmla="*/ 773063 w 965361"/>
                                  <a:gd name="connsiteY14" fmla="*/ 382577 h 2451243"/>
                                  <a:gd name="connsiteX15" fmla="*/ 773063 w 965361"/>
                                  <a:gd name="connsiteY15" fmla="*/ 2268197 h 2451243"/>
                                  <a:gd name="connsiteX16" fmla="*/ 720207 w 965361"/>
                                  <a:gd name="connsiteY16" fmla="*/ 2321713 h 2451243"/>
                                  <a:gd name="connsiteX17" fmla="*/ 208830 w 965361"/>
                                  <a:gd name="connsiteY17" fmla="*/ 2322373 h 2451243"/>
                                  <a:gd name="connsiteX18" fmla="*/ 175795 w 965361"/>
                                  <a:gd name="connsiteY18" fmla="*/ 2303213 h 2451243"/>
                                  <a:gd name="connsiteX19" fmla="*/ 65460 w 965361"/>
                                  <a:gd name="connsiteY19" fmla="*/ 2259607 h 2451243"/>
                                  <a:gd name="connsiteX20" fmla="*/ 51 w 965361"/>
                                  <a:gd name="connsiteY20" fmla="*/ 2358712 h 2451243"/>
                                  <a:gd name="connsiteX21" fmla="*/ 70084 w 965361"/>
                                  <a:gd name="connsiteY21" fmla="*/ 2448566 h 2451243"/>
                                  <a:gd name="connsiteX22" fmla="*/ 177117 w 965361"/>
                                  <a:gd name="connsiteY22" fmla="*/ 2399014 h 2451243"/>
                                  <a:gd name="connsiteX23" fmla="*/ 212794 w 965361"/>
                                  <a:gd name="connsiteY23" fmla="*/ 2376550 h 2451243"/>
                                  <a:gd name="connsiteX24" fmla="*/ 703029 w 965361"/>
                                  <a:gd name="connsiteY24" fmla="*/ 2377872 h 2451243"/>
                                  <a:gd name="connsiteX25" fmla="*/ 821293 w 965361"/>
                                  <a:gd name="connsiteY25" fmla="*/ 2340873 h 2451243"/>
                                  <a:gd name="connsiteX26" fmla="*/ 846399 w 965361"/>
                                  <a:gd name="connsiteY26" fmla="*/ 2292642 h 245124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965361" h="2451243">
                                    <a:moveTo>
                                      <a:pt x="846399" y="2292642"/>
                                    </a:moveTo>
                                    <a:cubicBezTo>
                                      <a:pt x="845739" y="1660359"/>
                                      <a:pt x="845739" y="1028075"/>
                                      <a:pt x="845739" y="395791"/>
                                    </a:cubicBezTo>
                                    <a:cubicBezTo>
                                      <a:pt x="845739" y="386541"/>
                                      <a:pt x="846399" y="377952"/>
                                      <a:pt x="845739" y="368702"/>
                                    </a:cubicBezTo>
                                    <a:cubicBezTo>
                                      <a:pt x="845078" y="356149"/>
                                      <a:pt x="850364" y="351524"/>
                                      <a:pt x="862917" y="351524"/>
                                    </a:cubicBezTo>
                                    <a:cubicBezTo>
                                      <a:pt x="888023" y="352185"/>
                                      <a:pt x="913129" y="350203"/>
                                      <a:pt x="937575" y="352185"/>
                                    </a:cubicBezTo>
                                    <a:cubicBezTo>
                                      <a:pt x="957396" y="353506"/>
                                      <a:pt x="964003" y="347560"/>
                                      <a:pt x="963342" y="327078"/>
                                    </a:cubicBezTo>
                                    <a:cubicBezTo>
                                      <a:pt x="963342" y="276866"/>
                                      <a:pt x="960039" y="227314"/>
                                      <a:pt x="965324" y="177101"/>
                                    </a:cubicBezTo>
                                    <a:cubicBezTo>
                                      <a:pt x="965324" y="129531"/>
                                      <a:pt x="964003" y="82622"/>
                                      <a:pt x="965324" y="35052"/>
                                    </a:cubicBezTo>
                                    <a:cubicBezTo>
                                      <a:pt x="965985" y="9945"/>
                                      <a:pt x="958057" y="-625"/>
                                      <a:pt x="931629" y="35"/>
                                    </a:cubicBezTo>
                                    <a:cubicBezTo>
                                      <a:pt x="882738" y="1357"/>
                                      <a:pt x="833185" y="1357"/>
                                      <a:pt x="784294" y="35"/>
                                    </a:cubicBezTo>
                                    <a:cubicBezTo>
                                      <a:pt x="760509" y="-625"/>
                                      <a:pt x="750599" y="7963"/>
                                      <a:pt x="751260" y="32409"/>
                                    </a:cubicBezTo>
                                    <a:cubicBezTo>
                                      <a:pt x="752581" y="80640"/>
                                      <a:pt x="751260" y="128870"/>
                                      <a:pt x="751260" y="177101"/>
                                    </a:cubicBezTo>
                                    <a:cubicBezTo>
                                      <a:pt x="751920" y="227314"/>
                                      <a:pt x="751920" y="276866"/>
                                      <a:pt x="753242" y="327078"/>
                                    </a:cubicBezTo>
                                    <a:cubicBezTo>
                                      <a:pt x="753242" y="335007"/>
                                      <a:pt x="749278" y="346899"/>
                                      <a:pt x="757866" y="348882"/>
                                    </a:cubicBezTo>
                                    <a:cubicBezTo>
                                      <a:pt x="779669" y="354167"/>
                                      <a:pt x="773063" y="370024"/>
                                      <a:pt x="773063" y="382577"/>
                                    </a:cubicBezTo>
                                    <a:cubicBezTo>
                                      <a:pt x="773063" y="1010896"/>
                                      <a:pt x="773063" y="1639877"/>
                                      <a:pt x="773063" y="2268197"/>
                                    </a:cubicBezTo>
                                    <a:cubicBezTo>
                                      <a:pt x="773063" y="2305195"/>
                                      <a:pt x="757206" y="2321713"/>
                                      <a:pt x="720207" y="2321713"/>
                                    </a:cubicBezTo>
                                    <a:cubicBezTo>
                                      <a:pt x="549748" y="2321713"/>
                                      <a:pt x="379289" y="2321713"/>
                                      <a:pt x="208830" y="2322373"/>
                                    </a:cubicBezTo>
                                    <a:cubicBezTo>
                                      <a:pt x="192313" y="2322373"/>
                                      <a:pt x="183724" y="2318409"/>
                                      <a:pt x="175795" y="2303213"/>
                                    </a:cubicBezTo>
                                    <a:cubicBezTo>
                                      <a:pt x="155314" y="2263572"/>
                                      <a:pt x="109726" y="2246394"/>
                                      <a:pt x="65460" y="2259607"/>
                                    </a:cubicBezTo>
                                    <a:cubicBezTo>
                                      <a:pt x="23175" y="2272161"/>
                                      <a:pt x="-1271" y="2309159"/>
                                      <a:pt x="51" y="2358712"/>
                                    </a:cubicBezTo>
                                    <a:cubicBezTo>
                                      <a:pt x="1372" y="2404300"/>
                                      <a:pt x="29782" y="2439977"/>
                                      <a:pt x="70084" y="2448566"/>
                                    </a:cubicBezTo>
                                    <a:cubicBezTo>
                                      <a:pt x="117654" y="2458476"/>
                                      <a:pt x="159939" y="2440638"/>
                                      <a:pt x="177117" y="2399014"/>
                                    </a:cubicBezTo>
                                    <a:cubicBezTo>
                                      <a:pt x="185045" y="2379854"/>
                                      <a:pt x="195616" y="2376550"/>
                                      <a:pt x="212794" y="2376550"/>
                                    </a:cubicBezTo>
                                    <a:cubicBezTo>
                                      <a:pt x="375986" y="2377211"/>
                                      <a:pt x="539838" y="2375229"/>
                                      <a:pt x="703029" y="2377872"/>
                                    </a:cubicBezTo>
                                    <a:cubicBezTo>
                                      <a:pt x="747956" y="2378532"/>
                                      <a:pt x="785616" y="2370604"/>
                                      <a:pt x="821293" y="2340873"/>
                                    </a:cubicBezTo>
                                    <a:cubicBezTo>
                                      <a:pt x="838471" y="2326998"/>
                                      <a:pt x="846399" y="2314445"/>
                                      <a:pt x="846399" y="2292642"/>
                                    </a:cubicBezTo>
                                    <a:close/>
                                  </a:path>
                                </a:pathLst>
                              </a:custGeom>
                              <a:grpFill/>
                              <a:ln w="6599" cap="flat">
                                <a:solidFill>
                                  <a:schemeClr val="bg1">
                                    <a:lumMod val="50000"/>
                                  </a:schemeClr>
                                </a:solidFill>
                                <a:prstDash val="solid"/>
                                <a:miter/>
                              </a:ln>
                            </wps:spPr>
                            <wps:bodyPr rtlCol="0" anchor="ctr"/>
                          </wps:wsp>
                          <wps:wsp>
                            <wps:cNvPr id="2074269598" name="Freeform: Shape 2074269598"/>
                            <wps:cNvSpPr/>
                            <wps:spPr>
                              <a:xfrm>
                                <a:off x="7682692" y="94"/>
                                <a:ext cx="240102" cy="2819084"/>
                              </a:xfrm>
                              <a:custGeom>
                                <a:avLst/>
                                <a:gdLst>
                                  <a:gd name="connsiteX0" fmla="*/ 208346 w 240102"/>
                                  <a:gd name="connsiteY0" fmla="*/ 2818424 h 2819084"/>
                                  <a:gd name="connsiteX1" fmla="*/ 240059 w 240102"/>
                                  <a:gd name="connsiteY1" fmla="*/ 2785390 h 2819084"/>
                                  <a:gd name="connsiteX2" fmla="*/ 240059 w 240102"/>
                                  <a:gd name="connsiteY2" fmla="*/ 2641358 h 2819084"/>
                                  <a:gd name="connsiteX3" fmla="*/ 240059 w 240102"/>
                                  <a:gd name="connsiteY3" fmla="*/ 2518470 h 2819084"/>
                                  <a:gd name="connsiteX4" fmla="*/ 189846 w 240102"/>
                                  <a:gd name="connsiteY4" fmla="*/ 2468917 h 2819084"/>
                                  <a:gd name="connsiteX5" fmla="*/ 156151 w 240102"/>
                                  <a:gd name="connsiteY5" fmla="*/ 2435222 h 2819084"/>
                                  <a:gd name="connsiteX6" fmla="*/ 156812 w 240102"/>
                                  <a:gd name="connsiteY6" fmla="*/ 215291 h 2819084"/>
                                  <a:gd name="connsiteX7" fmla="*/ 173990 w 240102"/>
                                  <a:gd name="connsiteY7" fmla="*/ 153186 h 2819084"/>
                                  <a:gd name="connsiteX8" fmla="*/ 141616 w 240102"/>
                                  <a:gd name="connsiteY8" fmla="*/ 11137 h 2819084"/>
                                  <a:gd name="connsiteX9" fmla="*/ 8816 w 240102"/>
                                  <a:gd name="connsiteY9" fmla="*/ 56725 h 2819084"/>
                                  <a:gd name="connsiteX10" fmla="*/ 68940 w 240102"/>
                                  <a:gd name="connsiteY10" fmla="*/ 192167 h 2819084"/>
                                  <a:gd name="connsiteX11" fmla="*/ 84135 w 240102"/>
                                  <a:gd name="connsiteY11" fmla="*/ 222559 h 2819084"/>
                                  <a:gd name="connsiteX12" fmla="*/ 84796 w 240102"/>
                                  <a:gd name="connsiteY12" fmla="*/ 2437204 h 2819084"/>
                                  <a:gd name="connsiteX13" fmla="*/ 53743 w 240102"/>
                                  <a:gd name="connsiteY13" fmla="*/ 2467596 h 2819084"/>
                                  <a:gd name="connsiteX14" fmla="*/ 29958 w 240102"/>
                                  <a:gd name="connsiteY14" fmla="*/ 2491381 h 2819084"/>
                                  <a:gd name="connsiteX15" fmla="*/ 30619 w 240102"/>
                                  <a:gd name="connsiteY15" fmla="*/ 2641358 h 2819084"/>
                                  <a:gd name="connsiteX16" fmla="*/ 30619 w 240102"/>
                                  <a:gd name="connsiteY16" fmla="*/ 2788032 h 2819084"/>
                                  <a:gd name="connsiteX17" fmla="*/ 61672 w 240102"/>
                                  <a:gd name="connsiteY17" fmla="*/ 2819085 h 2819084"/>
                                  <a:gd name="connsiteX18" fmla="*/ 208346 w 240102"/>
                                  <a:gd name="connsiteY18" fmla="*/ 2818424 h 2819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40102" h="2819084">
                                    <a:moveTo>
                                      <a:pt x="208346" y="2818424"/>
                                    </a:moveTo>
                                    <a:cubicBezTo>
                                      <a:pt x="234113" y="2819085"/>
                                      <a:pt x="240720" y="2808514"/>
                                      <a:pt x="240059" y="2785390"/>
                                    </a:cubicBezTo>
                                    <a:cubicBezTo>
                                      <a:pt x="238737" y="2737159"/>
                                      <a:pt x="240059" y="2689589"/>
                                      <a:pt x="240059" y="2641358"/>
                                    </a:cubicBezTo>
                                    <a:cubicBezTo>
                                      <a:pt x="240059" y="2600395"/>
                                      <a:pt x="240059" y="2559432"/>
                                      <a:pt x="240059" y="2518470"/>
                                    </a:cubicBezTo>
                                    <a:cubicBezTo>
                                      <a:pt x="240059" y="2468257"/>
                                      <a:pt x="240059" y="2466275"/>
                                      <a:pt x="189846" y="2468917"/>
                                    </a:cubicBezTo>
                                    <a:cubicBezTo>
                                      <a:pt x="162758" y="2470239"/>
                                      <a:pt x="156151" y="2462971"/>
                                      <a:pt x="156151" y="2435222"/>
                                    </a:cubicBezTo>
                                    <a:cubicBezTo>
                                      <a:pt x="156812" y="1695245"/>
                                      <a:pt x="156812" y="955268"/>
                                      <a:pt x="156812" y="215291"/>
                                    </a:cubicBezTo>
                                    <a:cubicBezTo>
                                      <a:pt x="156812" y="192828"/>
                                      <a:pt x="159454" y="173668"/>
                                      <a:pt x="173990" y="153186"/>
                                    </a:cubicBezTo>
                                    <a:cubicBezTo>
                                      <a:pt x="207685" y="106277"/>
                                      <a:pt x="189185" y="35583"/>
                                      <a:pt x="141616" y="11137"/>
                                    </a:cubicBezTo>
                                    <a:cubicBezTo>
                                      <a:pt x="90742" y="-14630"/>
                                      <a:pt x="29958" y="5851"/>
                                      <a:pt x="8816" y="56725"/>
                                    </a:cubicBezTo>
                                    <a:cubicBezTo>
                                      <a:pt x="-14969" y="113544"/>
                                      <a:pt x="10798" y="174989"/>
                                      <a:pt x="68940" y="192167"/>
                                    </a:cubicBezTo>
                                    <a:cubicBezTo>
                                      <a:pt x="89421" y="198113"/>
                                      <a:pt x="84135" y="210666"/>
                                      <a:pt x="84135" y="222559"/>
                                    </a:cubicBezTo>
                                    <a:cubicBezTo>
                                      <a:pt x="84135" y="960554"/>
                                      <a:pt x="84135" y="1698549"/>
                                      <a:pt x="84796" y="2437204"/>
                                    </a:cubicBezTo>
                                    <a:cubicBezTo>
                                      <a:pt x="84796" y="2461650"/>
                                      <a:pt x="78189" y="2471560"/>
                                      <a:pt x="53743" y="2467596"/>
                                    </a:cubicBezTo>
                                    <a:cubicBezTo>
                                      <a:pt x="35244" y="2464953"/>
                                      <a:pt x="29298" y="2472221"/>
                                      <a:pt x="29958" y="2491381"/>
                                    </a:cubicBezTo>
                                    <a:cubicBezTo>
                                      <a:pt x="31280" y="2541594"/>
                                      <a:pt x="30619" y="2591146"/>
                                      <a:pt x="30619" y="2641358"/>
                                    </a:cubicBezTo>
                                    <a:cubicBezTo>
                                      <a:pt x="30619" y="2690250"/>
                                      <a:pt x="31940" y="2739141"/>
                                      <a:pt x="30619" y="2788032"/>
                                    </a:cubicBezTo>
                                    <a:cubicBezTo>
                                      <a:pt x="29958" y="2811817"/>
                                      <a:pt x="39208" y="2819085"/>
                                      <a:pt x="61672" y="2819085"/>
                                    </a:cubicBezTo>
                                    <a:cubicBezTo>
                                      <a:pt x="110563" y="2817103"/>
                                      <a:pt x="159454" y="2817103"/>
                                      <a:pt x="208346" y="2818424"/>
                                    </a:cubicBezTo>
                                    <a:close/>
                                  </a:path>
                                </a:pathLst>
                              </a:custGeom>
                              <a:grpFill/>
                              <a:ln w="6599" cap="flat">
                                <a:solidFill>
                                  <a:schemeClr val="bg1">
                                    <a:lumMod val="50000"/>
                                  </a:schemeClr>
                                </a:solidFill>
                                <a:prstDash val="solid"/>
                                <a:miter/>
                              </a:ln>
                            </wps:spPr>
                            <wps:bodyPr rtlCol="0" anchor="ctr"/>
                          </wps:wsp>
                          <wps:wsp>
                            <wps:cNvPr id="2074269599" name="Freeform: Shape 2074269599"/>
                            <wps:cNvSpPr/>
                            <wps:spPr>
                              <a:xfrm>
                                <a:off x="8552354" y="1375059"/>
                                <a:ext cx="1347294" cy="1442833"/>
                              </a:xfrm>
                              <a:custGeom>
                                <a:avLst/>
                                <a:gdLst>
                                  <a:gd name="connsiteX0" fmla="*/ 136802 w 1347294"/>
                                  <a:gd name="connsiteY0" fmla="*/ 78466 h 1442833"/>
                                  <a:gd name="connsiteX1" fmla="*/ 138123 w 1347294"/>
                                  <a:gd name="connsiteY1" fmla="*/ 512542 h 1442833"/>
                                  <a:gd name="connsiteX2" fmla="*/ 138784 w 1347294"/>
                                  <a:gd name="connsiteY2" fmla="*/ 1066864 h 1442833"/>
                                  <a:gd name="connsiteX3" fmla="*/ 113677 w 1347294"/>
                                  <a:gd name="connsiteY3" fmla="*/ 1092631 h 1442833"/>
                                  <a:gd name="connsiteX4" fmla="*/ 25145 w 1347294"/>
                                  <a:gd name="connsiteY4" fmla="*/ 1091970 h 1442833"/>
                                  <a:gd name="connsiteX5" fmla="*/ 38 w 1347294"/>
                                  <a:gd name="connsiteY5" fmla="*/ 1115094 h 1442833"/>
                                  <a:gd name="connsiteX6" fmla="*/ 699 w 1347294"/>
                                  <a:gd name="connsiteY6" fmla="*/ 1265072 h 1442833"/>
                                  <a:gd name="connsiteX7" fmla="*/ 699 w 1347294"/>
                                  <a:gd name="connsiteY7" fmla="*/ 1414389 h 1442833"/>
                                  <a:gd name="connsiteX8" fmla="*/ 29109 w 1347294"/>
                                  <a:gd name="connsiteY8" fmla="*/ 1442799 h 1442833"/>
                                  <a:gd name="connsiteX9" fmla="*/ 181068 w 1347294"/>
                                  <a:gd name="connsiteY9" fmla="*/ 1442799 h 1442833"/>
                                  <a:gd name="connsiteX10" fmla="*/ 210139 w 1347294"/>
                                  <a:gd name="connsiteY10" fmla="*/ 1412407 h 1442833"/>
                                  <a:gd name="connsiteX11" fmla="*/ 210139 w 1347294"/>
                                  <a:gd name="connsiteY11" fmla="*/ 1265733 h 1442833"/>
                                  <a:gd name="connsiteX12" fmla="*/ 209478 w 1347294"/>
                                  <a:gd name="connsiteY12" fmla="*/ 1113112 h 1442833"/>
                                  <a:gd name="connsiteX13" fmla="*/ 205514 w 1347294"/>
                                  <a:gd name="connsiteY13" fmla="*/ 1093952 h 1442833"/>
                                  <a:gd name="connsiteX14" fmla="*/ 191639 w 1347294"/>
                                  <a:gd name="connsiteY14" fmla="*/ 1064221 h 1442833"/>
                                  <a:gd name="connsiteX15" fmla="*/ 190979 w 1347294"/>
                                  <a:gd name="connsiteY15" fmla="*/ 148500 h 1442833"/>
                                  <a:gd name="connsiteX16" fmla="*/ 220049 w 1347294"/>
                                  <a:gd name="connsiteY16" fmla="*/ 118768 h 1442833"/>
                                  <a:gd name="connsiteX17" fmla="*/ 1133128 w 1347294"/>
                                  <a:gd name="connsiteY17" fmla="*/ 118768 h 1442833"/>
                                  <a:gd name="connsiteX18" fmla="*/ 1166162 w 1347294"/>
                                  <a:gd name="connsiteY18" fmla="*/ 139911 h 1442833"/>
                                  <a:gd name="connsiteX19" fmla="*/ 1267909 w 1347294"/>
                                  <a:gd name="connsiteY19" fmla="*/ 194748 h 1442833"/>
                                  <a:gd name="connsiteX20" fmla="*/ 1345211 w 1347294"/>
                                  <a:gd name="connsiteY20" fmla="*/ 120090 h 1442833"/>
                                  <a:gd name="connsiteX21" fmla="*/ 1299623 w 1347294"/>
                                  <a:gd name="connsiteY21" fmla="*/ 11736 h 1442833"/>
                                  <a:gd name="connsiteX22" fmla="*/ 1185983 w 1347294"/>
                                  <a:gd name="connsiteY22" fmla="*/ 27593 h 1442833"/>
                                  <a:gd name="connsiteX23" fmla="*/ 1142378 w 1347294"/>
                                  <a:gd name="connsiteY23" fmla="*/ 45431 h 1442833"/>
                                  <a:gd name="connsiteX24" fmla="*/ 170497 w 1347294"/>
                                  <a:gd name="connsiteY24" fmla="*/ 44110 h 1442833"/>
                                  <a:gd name="connsiteX25" fmla="*/ 136802 w 1347294"/>
                                  <a:gd name="connsiteY25" fmla="*/ 78466 h 14428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347294" h="1442833">
                                    <a:moveTo>
                                      <a:pt x="136802" y="78466"/>
                                    </a:moveTo>
                                    <a:cubicBezTo>
                                      <a:pt x="138784" y="223158"/>
                                      <a:pt x="138123" y="367850"/>
                                      <a:pt x="138123" y="512542"/>
                                    </a:cubicBezTo>
                                    <a:cubicBezTo>
                                      <a:pt x="138123" y="697536"/>
                                      <a:pt x="138123" y="881870"/>
                                      <a:pt x="138784" y="1066864"/>
                                    </a:cubicBezTo>
                                    <a:cubicBezTo>
                                      <a:pt x="138784" y="1086024"/>
                                      <a:pt x="134820" y="1093952"/>
                                      <a:pt x="113677" y="1092631"/>
                                    </a:cubicBezTo>
                                    <a:cubicBezTo>
                                      <a:pt x="84607" y="1090649"/>
                                      <a:pt x="54876" y="1093292"/>
                                      <a:pt x="25145" y="1091970"/>
                                    </a:cubicBezTo>
                                    <a:cubicBezTo>
                                      <a:pt x="7306" y="1091309"/>
                                      <a:pt x="-623" y="1095274"/>
                                      <a:pt x="38" y="1115094"/>
                                    </a:cubicBezTo>
                                    <a:cubicBezTo>
                                      <a:pt x="1359" y="1165307"/>
                                      <a:pt x="699" y="1214859"/>
                                      <a:pt x="699" y="1265072"/>
                                    </a:cubicBezTo>
                                    <a:cubicBezTo>
                                      <a:pt x="699" y="1314624"/>
                                      <a:pt x="1359" y="1364837"/>
                                      <a:pt x="699" y="1414389"/>
                                    </a:cubicBezTo>
                                    <a:cubicBezTo>
                                      <a:pt x="699" y="1434870"/>
                                      <a:pt x="7966" y="1443459"/>
                                      <a:pt x="29109" y="1442799"/>
                                    </a:cubicBezTo>
                                    <a:cubicBezTo>
                                      <a:pt x="79982" y="1442138"/>
                                      <a:pt x="130856" y="1442138"/>
                                      <a:pt x="181068" y="1442799"/>
                                    </a:cubicBezTo>
                                    <a:cubicBezTo>
                                      <a:pt x="203532" y="1443459"/>
                                      <a:pt x="210799" y="1434210"/>
                                      <a:pt x="210139" y="1412407"/>
                                    </a:cubicBezTo>
                                    <a:cubicBezTo>
                                      <a:pt x="209478" y="1363515"/>
                                      <a:pt x="210139" y="1314624"/>
                                      <a:pt x="210139" y="1265733"/>
                                    </a:cubicBezTo>
                                    <a:cubicBezTo>
                                      <a:pt x="210139" y="1214859"/>
                                      <a:pt x="210139" y="1163986"/>
                                      <a:pt x="209478" y="1113112"/>
                                    </a:cubicBezTo>
                                    <a:cubicBezTo>
                                      <a:pt x="209478" y="1106506"/>
                                      <a:pt x="213442" y="1095274"/>
                                      <a:pt x="205514" y="1093952"/>
                                    </a:cubicBezTo>
                                    <a:cubicBezTo>
                                      <a:pt x="186354" y="1089327"/>
                                      <a:pt x="191639" y="1075453"/>
                                      <a:pt x="191639" y="1064221"/>
                                    </a:cubicBezTo>
                                    <a:cubicBezTo>
                                      <a:pt x="191639" y="758981"/>
                                      <a:pt x="191639" y="453740"/>
                                      <a:pt x="190979" y="148500"/>
                                    </a:cubicBezTo>
                                    <a:cubicBezTo>
                                      <a:pt x="190979" y="125375"/>
                                      <a:pt x="195604" y="118768"/>
                                      <a:pt x="220049" y="118768"/>
                                    </a:cubicBezTo>
                                    <a:cubicBezTo>
                                      <a:pt x="524629" y="119429"/>
                                      <a:pt x="829209" y="119429"/>
                                      <a:pt x="1133128" y="118768"/>
                                    </a:cubicBezTo>
                                    <a:cubicBezTo>
                                      <a:pt x="1150306" y="118768"/>
                                      <a:pt x="1159555" y="122072"/>
                                      <a:pt x="1166162" y="139911"/>
                                    </a:cubicBezTo>
                                    <a:cubicBezTo>
                                      <a:pt x="1182019" y="182195"/>
                                      <a:pt x="1219679" y="200694"/>
                                      <a:pt x="1267909" y="194748"/>
                                    </a:cubicBezTo>
                                    <a:cubicBezTo>
                                      <a:pt x="1306890" y="190123"/>
                                      <a:pt x="1337282" y="161053"/>
                                      <a:pt x="1345211" y="120090"/>
                                    </a:cubicBezTo>
                                    <a:cubicBezTo>
                                      <a:pt x="1353799" y="74502"/>
                                      <a:pt x="1335300" y="31557"/>
                                      <a:pt x="1299623" y="11736"/>
                                    </a:cubicBezTo>
                                    <a:cubicBezTo>
                                      <a:pt x="1262624" y="-8085"/>
                                      <a:pt x="1212411" y="-2799"/>
                                      <a:pt x="1185983" y="27593"/>
                                    </a:cubicBezTo>
                                    <a:cubicBezTo>
                                      <a:pt x="1173430" y="42128"/>
                                      <a:pt x="1160216" y="45431"/>
                                      <a:pt x="1142378" y="45431"/>
                                    </a:cubicBezTo>
                                    <a:cubicBezTo>
                                      <a:pt x="818638" y="44771"/>
                                      <a:pt x="494237" y="45431"/>
                                      <a:pt x="170497" y="44110"/>
                                    </a:cubicBezTo>
                                    <a:cubicBezTo>
                                      <a:pt x="146052" y="46092"/>
                                      <a:pt x="136141" y="49396"/>
                                      <a:pt x="136802" y="78466"/>
                                    </a:cubicBezTo>
                                    <a:close/>
                                  </a:path>
                                </a:pathLst>
                              </a:custGeom>
                              <a:grpFill/>
                              <a:ln w="6599" cap="flat">
                                <a:solidFill>
                                  <a:schemeClr val="bg1">
                                    <a:lumMod val="50000"/>
                                  </a:schemeClr>
                                </a:solidFill>
                                <a:prstDash val="solid"/>
                                <a:miter/>
                              </a:ln>
                            </wps:spPr>
                            <wps:bodyPr rtlCol="0" anchor="ctr"/>
                          </wps:wsp>
                          <wps:wsp>
                            <wps:cNvPr id="2074269600" name="Freeform: Shape 2074269600"/>
                            <wps:cNvSpPr/>
                            <wps:spPr>
                              <a:xfrm>
                                <a:off x="6250183" y="706226"/>
                                <a:ext cx="832880" cy="2112990"/>
                              </a:xfrm>
                              <a:custGeom>
                                <a:avLst/>
                                <a:gdLst>
                                  <a:gd name="connsiteX0" fmla="*/ 67744 w 832880"/>
                                  <a:gd name="connsiteY0" fmla="*/ 190334 h 2112990"/>
                                  <a:gd name="connsiteX1" fmla="*/ 85582 w 832880"/>
                                  <a:gd name="connsiteY1" fmla="*/ 219405 h 2112990"/>
                                  <a:gd name="connsiteX2" fmla="*/ 84922 w 832880"/>
                                  <a:gd name="connsiteY2" fmla="*/ 1012237 h 2112990"/>
                                  <a:gd name="connsiteX3" fmla="*/ 115974 w 832880"/>
                                  <a:gd name="connsiteY3" fmla="*/ 1042629 h 2112990"/>
                                  <a:gd name="connsiteX4" fmla="*/ 651797 w 832880"/>
                                  <a:gd name="connsiteY4" fmla="*/ 1041308 h 2112990"/>
                                  <a:gd name="connsiteX5" fmla="*/ 683510 w 832880"/>
                                  <a:gd name="connsiteY5" fmla="*/ 1074343 h 2112990"/>
                                  <a:gd name="connsiteX6" fmla="*/ 682849 w 832880"/>
                                  <a:gd name="connsiteY6" fmla="*/ 1711912 h 2112990"/>
                                  <a:gd name="connsiteX7" fmla="*/ 634619 w 832880"/>
                                  <a:gd name="connsiteY7" fmla="*/ 1762125 h 2112990"/>
                                  <a:gd name="connsiteX8" fmla="*/ 626691 w 832880"/>
                                  <a:gd name="connsiteY8" fmla="*/ 1764107 h 2112990"/>
                                  <a:gd name="connsiteX9" fmla="*/ 627351 w 832880"/>
                                  <a:gd name="connsiteY9" fmla="*/ 1799124 h 2112990"/>
                                  <a:gd name="connsiteX10" fmla="*/ 622066 w 832880"/>
                                  <a:gd name="connsiteY10" fmla="*/ 2081900 h 2112990"/>
                                  <a:gd name="connsiteX11" fmla="*/ 653118 w 832880"/>
                                  <a:gd name="connsiteY11" fmla="*/ 2112953 h 2112990"/>
                                  <a:gd name="connsiteX12" fmla="*/ 805739 w 832880"/>
                                  <a:gd name="connsiteY12" fmla="*/ 2112953 h 2112990"/>
                                  <a:gd name="connsiteX13" fmla="*/ 832827 w 832880"/>
                                  <a:gd name="connsiteY13" fmla="*/ 2083222 h 2112990"/>
                                  <a:gd name="connsiteX14" fmla="*/ 830845 w 832880"/>
                                  <a:gd name="connsiteY14" fmla="*/ 1765428 h 2112990"/>
                                  <a:gd name="connsiteX15" fmla="*/ 770061 w 832880"/>
                                  <a:gd name="connsiteY15" fmla="*/ 1762785 h 2112990"/>
                                  <a:gd name="connsiteX16" fmla="*/ 737026 w 832880"/>
                                  <a:gd name="connsiteY16" fmla="*/ 1731072 h 2112990"/>
                                  <a:gd name="connsiteX17" fmla="*/ 738348 w 832880"/>
                                  <a:gd name="connsiteY17" fmla="*/ 1016202 h 2112990"/>
                                  <a:gd name="connsiteX18" fmla="*/ 709938 w 832880"/>
                                  <a:gd name="connsiteY18" fmla="*/ 988452 h 2112990"/>
                                  <a:gd name="connsiteX19" fmla="*/ 187990 w 832880"/>
                                  <a:gd name="connsiteY19" fmla="*/ 989774 h 2112990"/>
                                  <a:gd name="connsiteX20" fmla="*/ 157598 w 832880"/>
                                  <a:gd name="connsiteY20" fmla="*/ 958721 h 2112990"/>
                                  <a:gd name="connsiteX21" fmla="*/ 158259 w 832880"/>
                                  <a:gd name="connsiteY21" fmla="*/ 214119 h 2112990"/>
                                  <a:gd name="connsiteX22" fmla="*/ 174776 w 832880"/>
                                  <a:gd name="connsiteY22" fmla="*/ 152014 h 2112990"/>
                                  <a:gd name="connsiteX23" fmla="*/ 140420 w 832880"/>
                                  <a:gd name="connsiteY23" fmla="*/ 10626 h 2112990"/>
                                  <a:gd name="connsiteX24" fmla="*/ 9603 w 832880"/>
                                  <a:gd name="connsiteY24" fmla="*/ 55553 h 2112990"/>
                                  <a:gd name="connsiteX25" fmla="*/ 67744 w 832880"/>
                                  <a:gd name="connsiteY25" fmla="*/ 190334 h 2112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832880" h="2112990">
                                    <a:moveTo>
                                      <a:pt x="67744" y="190334"/>
                                    </a:moveTo>
                                    <a:cubicBezTo>
                                      <a:pt x="86243" y="195620"/>
                                      <a:pt x="85582" y="206191"/>
                                      <a:pt x="85582" y="219405"/>
                                    </a:cubicBezTo>
                                    <a:cubicBezTo>
                                      <a:pt x="85582" y="483682"/>
                                      <a:pt x="85582" y="747960"/>
                                      <a:pt x="84922" y="1012237"/>
                                    </a:cubicBezTo>
                                    <a:cubicBezTo>
                                      <a:pt x="84922" y="1037344"/>
                                      <a:pt x="92189" y="1042629"/>
                                      <a:pt x="115974" y="1042629"/>
                                    </a:cubicBezTo>
                                    <a:cubicBezTo>
                                      <a:pt x="294362" y="1041969"/>
                                      <a:pt x="472749" y="1042629"/>
                                      <a:pt x="651797" y="1041308"/>
                                    </a:cubicBezTo>
                                    <a:cubicBezTo>
                                      <a:pt x="678885" y="1041308"/>
                                      <a:pt x="683510" y="1049236"/>
                                      <a:pt x="683510" y="1074343"/>
                                    </a:cubicBezTo>
                                    <a:cubicBezTo>
                                      <a:pt x="682849" y="1287086"/>
                                      <a:pt x="682849" y="1499168"/>
                                      <a:pt x="682849" y="1711912"/>
                                    </a:cubicBezTo>
                                    <a:cubicBezTo>
                                      <a:pt x="682849" y="1759482"/>
                                      <a:pt x="682849" y="1759482"/>
                                      <a:pt x="634619" y="1762125"/>
                                    </a:cubicBezTo>
                                    <a:cubicBezTo>
                                      <a:pt x="631976" y="1762125"/>
                                      <a:pt x="629333" y="1763446"/>
                                      <a:pt x="626691" y="1764107"/>
                                    </a:cubicBezTo>
                                    <a:cubicBezTo>
                                      <a:pt x="626691" y="1775999"/>
                                      <a:pt x="627351" y="1787231"/>
                                      <a:pt x="627351" y="1799124"/>
                                    </a:cubicBezTo>
                                    <a:cubicBezTo>
                                      <a:pt x="625369" y="1893603"/>
                                      <a:pt x="624048" y="1988082"/>
                                      <a:pt x="622066" y="2081900"/>
                                    </a:cubicBezTo>
                                    <a:cubicBezTo>
                                      <a:pt x="621405" y="2105025"/>
                                      <a:pt x="629333" y="2113614"/>
                                      <a:pt x="653118" y="2112953"/>
                                    </a:cubicBezTo>
                                    <a:cubicBezTo>
                                      <a:pt x="703992" y="2111632"/>
                                      <a:pt x="754865" y="2111632"/>
                                      <a:pt x="805739" y="2112953"/>
                                    </a:cubicBezTo>
                                    <a:cubicBezTo>
                                      <a:pt x="828202" y="2113614"/>
                                      <a:pt x="833488" y="2105685"/>
                                      <a:pt x="832827" y="2083222"/>
                                    </a:cubicBezTo>
                                    <a:cubicBezTo>
                                      <a:pt x="830845" y="1977511"/>
                                      <a:pt x="831506" y="1871139"/>
                                      <a:pt x="830845" y="1765428"/>
                                    </a:cubicBezTo>
                                    <a:cubicBezTo>
                                      <a:pt x="811024" y="1758821"/>
                                      <a:pt x="789882" y="1761464"/>
                                      <a:pt x="770061" y="1762785"/>
                                    </a:cubicBezTo>
                                    <a:cubicBezTo>
                                      <a:pt x="744955" y="1764767"/>
                                      <a:pt x="737026" y="1757500"/>
                                      <a:pt x="737026" y="1731072"/>
                                    </a:cubicBezTo>
                                    <a:cubicBezTo>
                                      <a:pt x="738348" y="1492562"/>
                                      <a:pt x="737687" y="1254712"/>
                                      <a:pt x="738348" y="1016202"/>
                                    </a:cubicBezTo>
                                    <a:cubicBezTo>
                                      <a:pt x="738348" y="993738"/>
                                      <a:pt x="731741" y="987792"/>
                                      <a:pt x="709938" y="988452"/>
                                    </a:cubicBezTo>
                                    <a:cubicBezTo>
                                      <a:pt x="536175" y="989113"/>
                                      <a:pt x="361752" y="988452"/>
                                      <a:pt x="187990" y="989774"/>
                                    </a:cubicBezTo>
                                    <a:cubicBezTo>
                                      <a:pt x="162883" y="989774"/>
                                      <a:pt x="156937" y="982506"/>
                                      <a:pt x="157598" y="958721"/>
                                    </a:cubicBezTo>
                                    <a:cubicBezTo>
                                      <a:pt x="158259" y="710300"/>
                                      <a:pt x="158259" y="462540"/>
                                      <a:pt x="158259" y="214119"/>
                                    </a:cubicBezTo>
                                    <a:cubicBezTo>
                                      <a:pt x="158259" y="191656"/>
                                      <a:pt x="160901" y="172496"/>
                                      <a:pt x="174776" y="152014"/>
                                    </a:cubicBezTo>
                                    <a:cubicBezTo>
                                      <a:pt x="207150" y="104444"/>
                                      <a:pt x="188651" y="34411"/>
                                      <a:pt x="140420" y="10626"/>
                                    </a:cubicBezTo>
                                    <a:cubicBezTo>
                                      <a:pt x="90207" y="-14481"/>
                                      <a:pt x="30084" y="6662"/>
                                      <a:pt x="9603" y="55553"/>
                                    </a:cubicBezTo>
                                    <a:cubicBezTo>
                                      <a:pt x="-15504" y="111051"/>
                                      <a:pt x="10263" y="173156"/>
                                      <a:pt x="67744" y="190334"/>
                                    </a:cubicBezTo>
                                    <a:close/>
                                  </a:path>
                                </a:pathLst>
                              </a:custGeom>
                              <a:grpFill/>
                              <a:ln w="6599" cap="flat">
                                <a:solidFill>
                                  <a:schemeClr val="bg1">
                                    <a:lumMod val="50000"/>
                                  </a:schemeClr>
                                </a:solidFill>
                                <a:prstDash val="solid"/>
                                <a:miter/>
                              </a:ln>
                            </wps:spPr>
                            <wps:bodyPr rtlCol="0" anchor="ctr"/>
                          </wps:wsp>
                          <wps:wsp>
                            <wps:cNvPr id="2074269601" name="Freeform: Shape 2074269601"/>
                            <wps:cNvSpPr/>
                            <wps:spPr>
                              <a:xfrm>
                                <a:off x="4361364" y="3849861"/>
                                <a:ext cx="1583966" cy="1084079"/>
                              </a:xfrm>
                              <a:custGeom>
                                <a:avLst/>
                                <a:gdLst>
                                  <a:gd name="connsiteX0" fmla="*/ 162118 w 1583966"/>
                                  <a:gd name="connsiteY0" fmla="*/ 885330 h 1084079"/>
                                  <a:gd name="connsiteX1" fmla="*/ 162118 w 1583966"/>
                                  <a:gd name="connsiteY1" fmla="*/ 156584 h 1084079"/>
                                  <a:gd name="connsiteX2" fmla="*/ 154851 w 1583966"/>
                                  <a:gd name="connsiteY2" fmla="*/ 110336 h 1084079"/>
                                  <a:gd name="connsiteX3" fmla="*/ 166083 w 1583966"/>
                                  <a:gd name="connsiteY3" fmla="*/ 108354 h 1084079"/>
                                  <a:gd name="connsiteX4" fmla="*/ 1213282 w 1583966"/>
                                  <a:gd name="connsiteY4" fmla="*/ 107693 h 1084079"/>
                                  <a:gd name="connsiteX5" fmla="*/ 1235085 w 1583966"/>
                                  <a:gd name="connsiteY5" fmla="*/ 130817 h 1084079"/>
                                  <a:gd name="connsiteX6" fmla="*/ 1234424 w 1583966"/>
                                  <a:gd name="connsiteY6" fmla="*/ 189619 h 1084079"/>
                                  <a:gd name="connsiteX7" fmla="*/ 1255566 w 1583966"/>
                                  <a:gd name="connsiteY7" fmla="*/ 210761 h 1084079"/>
                                  <a:gd name="connsiteX8" fmla="*/ 1410829 w 1583966"/>
                                  <a:gd name="connsiteY8" fmla="*/ 211422 h 1084079"/>
                                  <a:gd name="connsiteX9" fmla="*/ 1555521 w 1583966"/>
                                  <a:gd name="connsiteY9" fmla="*/ 210761 h 1084079"/>
                                  <a:gd name="connsiteX10" fmla="*/ 1583931 w 1583966"/>
                                  <a:gd name="connsiteY10" fmla="*/ 182351 h 1084079"/>
                                  <a:gd name="connsiteX11" fmla="*/ 1583931 w 1583966"/>
                                  <a:gd name="connsiteY11" fmla="*/ 29731 h 1084079"/>
                                  <a:gd name="connsiteX12" fmla="*/ 1552878 w 1583966"/>
                                  <a:gd name="connsiteY12" fmla="*/ 661 h 1084079"/>
                                  <a:gd name="connsiteX13" fmla="*/ 1405544 w 1583966"/>
                                  <a:gd name="connsiteY13" fmla="*/ 661 h 1084079"/>
                                  <a:gd name="connsiteX14" fmla="*/ 1255566 w 1583966"/>
                                  <a:gd name="connsiteY14" fmla="*/ 0 h 1084079"/>
                                  <a:gd name="connsiteX15" fmla="*/ 1234424 w 1583966"/>
                                  <a:gd name="connsiteY15" fmla="*/ 20481 h 1084079"/>
                                  <a:gd name="connsiteX16" fmla="*/ 1200729 w 1583966"/>
                                  <a:gd name="connsiteY16" fmla="*/ 53516 h 1084079"/>
                                  <a:gd name="connsiteX17" fmla="*/ 158815 w 1583966"/>
                                  <a:gd name="connsiteY17" fmla="*/ 52855 h 1084079"/>
                                  <a:gd name="connsiteX18" fmla="*/ 89442 w 1583966"/>
                                  <a:gd name="connsiteY18" fmla="*/ 122228 h 1084079"/>
                                  <a:gd name="connsiteX19" fmla="*/ 89442 w 1583966"/>
                                  <a:gd name="connsiteY19" fmla="*/ 861544 h 1084079"/>
                                  <a:gd name="connsiteX20" fmla="*/ 66318 w 1583966"/>
                                  <a:gd name="connsiteY20" fmla="*/ 893918 h 1084079"/>
                                  <a:gd name="connsiteX21" fmla="*/ 17427 w 1583966"/>
                                  <a:gd name="connsiteY21" fmla="*/ 928935 h 1084079"/>
                                  <a:gd name="connsiteX22" fmla="*/ 31301 w 1583966"/>
                                  <a:gd name="connsiteY22" fmla="*/ 1061074 h 1084079"/>
                                  <a:gd name="connsiteX23" fmla="*/ 155512 w 1583966"/>
                                  <a:gd name="connsiteY23" fmla="*/ 1064377 h 1084079"/>
                                  <a:gd name="connsiteX24" fmla="*/ 175993 w 1583966"/>
                                  <a:gd name="connsiteY24" fmla="*/ 932900 h 1084079"/>
                                  <a:gd name="connsiteX25" fmla="*/ 162118 w 1583966"/>
                                  <a:gd name="connsiteY25" fmla="*/ 885330 h 10840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583966" h="1084079">
                                    <a:moveTo>
                                      <a:pt x="162118" y="885330"/>
                                    </a:moveTo>
                                    <a:cubicBezTo>
                                      <a:pt x="162118" y="642194"/>
                                      <a:pt x="162118" y="399720"/>
                                      <a:pt x="162118" y="156584"/>
                                    </a:cubicBezTo>
                                    <a:cubicBezTo>
                                      <a:pt x="162118" y="141388"/>
                                      <a:pt x="163440" y="125532"/>
                                      <a:pt x="154851" y="110336"/>
                                    </a:cubicBezTo>
                                    <a:cubicBezTo>
                                      <a:pt x="160797" y="109675"/>
                                      <a:pt x="163440" y="108354"/>
                                      <a:pt x="166083" y="108354"/>
                                    </a:cubicBezTo>
                                    <a:cubicBezTo>
                                      <a:pt x="514929" y="108354"/>
                                      <a:pt x="864436" y="108354"/>
                                      <a:pt x="1213282" y="107693"/>
                                    </a:cubicBezTo>
                                    <a:cubicBezTo>
                                      <a:pt x="1231782" y="107693"/>
                                      <a:pt x="1235746" y="114960"/>
                                      <a:pt x="1235085" y="130817"/>
                                    </a:cubicBezTo>
                                    <a:cubicBezTo>
                                      <a:pt x="1233764" y="150638"/>
                                      <a:pt x="1235746" y="170459"/>
                                      <a:pt x="1234424" y="189619"/>
                                    </a:cubicBezTo>
                                    <a:cubicBezTo>
                                      <a:pt x="1233103" y="206137"/>
                                      <a:pt x="1238388" y="211422"/>
                                      <a:pt x="1255566" y="210761"/>
                                    </a:cubicBezTo>
                                    <a:cubicBezTo>
                                      <a:pt x="1307101" y="210101"/>
                                      <a:pt x="1359295" y="210761"/>
                                      <a:pt x="1410829" y="211422"/>
                                    </a:cubicBezTo>
                                    <a:cubicBezTo>
                                      <a:pt x="1459060" y="211422"/>
                                      <a:pt x="1507291" y="210101"/>
                                      <a:pt x="1555521" y="210761"/>
                                    </a:cubicBezTo>
                                    <a:cubicBezTo>
                                      <a:pt x="1576003" y="210761"/>
                                      <a:pt x="1584592" y="203494"/>
                                      <a:pt x="1583931" y="182351"/>
                                    </a:cubicBezTo>
                                    <a:cubicBezTo>
                                      <a:pt x="1583270" y="131478"/>
                                      <a:pt x="1582610" y="80605"/>
                                      <a:pt x="1583931" y="29731"/>
                                    </a:cubicBezTo>
                                    <a:cubicBezTo>
                                      <a:pt x="1584592" y="6607"/>
                                      <a:pt x="1574021" y="661"/>
                                      <a:pt x="1552878" y="661"/>
                                    </a:cubicBezTo>
                                    <a:cubicBezTo>
                                      <a:pt x="1503987" y="1321"/>
                                      <a:pt x="1454435" y="661"/>
                                      <a:pt x="1405544" y="661"/>
                                    </a:cubicBezTo>
                                    <a:cubicBezTo>
                                      <a:pt x="1355331" y="661"/>
                                      <a:pt x="1305779" y="661"/>
                                      <a:pt x="1255566" y="0"/>
                                    </a:cubicBezTo>
                                    <a:cubicBezTo>
                                      <a:pt x="1239710" y="0"/>
                                      <a:pt x="1231121" y="3964"/>
                                      <a:pt x="1234424" y="20481"/>
                                    </a:cubicBezTo>
                                    <a:cubicBezTo>
                                      <a:pt x="1240370" y="49552"/>
                                      <a:pt x="1225835" y="53516"/>
                                      <a:pt x="1200729" y="53516"/>
                                    </a:cubicBezTo>
                                    <a:cubicBezTo>
                                      <a:pt x="853204" y="52855"/>
                                      <a:pt x="506340" y="52855"/>
                                      <a:pt x="158815" y="52855"/>
                                    </a:cubicBezTo>
                                    <a:cubicBezTo>
                                      <a:pt x="113888" y="52855"/>
                                      <a:pt x="89442" y="77301"/>
                                      <a:pt x="89442" y="122228"/>
                                    </a:cubicBezTo>
                                    <a:cubicBezTo>
                                      <a:pt x="89442" y="368667"/>
                                      <a:pt x="89442" y="615106"/>
                                      <a:pt x="89442" y="861544"/>
                                    </a:cubicBezTo>
                                    <a:cubicBezTo>
                                      <a:pt x="89442" y="879383"/>
                                      <a:pt x="88121" y="891276"/>
                                      <a:pt x="66318" y="893918"/>
                                    </a:cubicBezTo>
                                    <a:cubicBezTo>
                                      <a:pt x="45176" y="896561"/>
                                      <a:pt x="29319" y="911096"/>
                                      <a:pt x="17427" y="928935"/>
                                    </a:cubicBezTo>
                                    <a:cubicBezTo>
                                      <a:pt x="-10323" y="970559"/>
                                      <a:pt x="-4376" y="1029361"/>
                                      <a:pt x="31301" y="1061074"/>
                                    </a:cubicBezTo>
                                    <a:cubicBezTo>
                                      <a:pt x="63675" y="1090145"/>
                                      <a:pt x="120495" y="1092127"/>
                                      <a:pt x="155512" y="1064377"/>
                                    </a:cubicBezTo>
                                    <a:cubicBezTo>
                                      <a:pt x="192510" y="1034646"/>
                                      <a:pt x="202421" y="975845"/>
                                      <a:pt x="175993" y="932900"/>
                                    </a:cubicBezTo>
                                    <a:cubicBezTo>
                                      <a:pt x="164761" y="919025"/>
                                      <a:pt x="162118" y="903168"/>
                                      <a:pt x="162118" y="885330"/>
                                    </a:cubicBezTo>
                                    <a:close/>
                                  </a:path>
                                </a:pathLst>
                              </a:custGeom>
                              <a:grpFill/>
                              <a:ln w="6599" cap="flat">
                                <a:solidFill>
                                  <a:schemeClr val="bg1">
                                    <a:lumMod val="50000"/>
                                  </a:schemeClr>
                                </a:solidFill>
                                <a:prstDash val="solid"/>
                                <a:miter/>
                              </a:ln>
                            </wps:spPr>
                            <wps:bodyPr rtlCol="0" anchor="ctr"/>
                          </wps:wsp>
                          <wps:wsp>
                            <wps:cNvPr id="2074269602" name="Freeform: Shape 2074269602"/>
                            <wps:cNvSpPr/>
                            <wps:spPr>
                              <a:xfrm>
                                <a:off x="6901140" y="4190086"/>
                                <a:ext cx="245340" cy="2179597"/>
                              </a:xfrm>
                              <a:custGeom>
                                <a:avLst/>
                                <a:gdLst>
                                  <a:gd name="connsiteX0" fmla="*/ 65588 w 245340"/>
                                  <a:gd name="connsiteY0" fmla="*/ 33 h 2179597"/>
                                  <a:gd name="connsiteX1" fmla="*/ 34535 w 245340"/>
                                  <a:gd name="connsiteY1" fmla="*/ 31746 h 2179597"/>
                                  <a:gd name="connsiteX2" fmla="*/ 33874 w 245340"/>
                                  <a:gd name="connsiteY2" fmla="*/ 179081 h 2179597"/>
                                  <a:gd name="connsiteX3" fmla="*/ 33874 w 245340"/>
                                  <a:gd name="connsiteY3" fmla="*/ 331701 h 2179597"/>
                                  <a:gd name="connsiteX4" fmla="*/ 53034 w 245340"/>
                                  <a:gd name="connsiteY4" fmla="*/ 351522 h 2179597"/>
                                  <a:gd name="connsiteX5" fmla="*/ 86730 w 245340"/>
                                  <a:gd name="connsiteY5" fmla="*/ 387860 h 2179597"/>
                                  <a:gd name="connsiteX6" fmla="*/ 86730 w 245340"/>
                                  <a:gd name="connsiteY6" fmla="*/ 1949740 h 2179597"/>
                                  <a:gd name="connsiteX7" fmla="*/ 58981 w 245340"/>
                                  <a:gd name="connsiteY7" fmla="*/ 1990703 h 2179597"/>
                                  <a:gd name="connsiteX8" fmla="*/ 13393 w 245340"/>
                                  <a:gd name="connsiteY8" fmla="*/ 2029023 h 2179597"/>
                                  <a:gd name="connsiteX9" fmla="*/ 35856 w 245340"/>
                                  <a:gd name="connsiteY9" fmla="*/ 2160501 h 2179597"/>
                                  <a:gd name="connsiteX10" fmla="*/ 155442 w 245340"/>
                                  <a:gd name="connsiteY10" fmla="*/ 2158519 h 2179597"/>
                                  <a:gd name="connsiteX11" fmla="*/ 173281 w 245340"/>
                                  <a:gd name="connsiteY11" fmla="*/ 2027041 h 2179597"/>
                                  <a:gd name="connsiteX12" fmla="*/ 158745 w 245340"/>
                                  <a:gd name="connsiteY12" fmla="*/ 1974846 h 2179597"/>
                                  <a:gd name="connsiteX13" fmla="*/ 159406 w 245340"/>
                                  <a:gd name="connsiteY13" fmla="*/ 418912 h 2179597"/>
                                  <a:gd name="connsiteX14" fmla="*/ 164031 w 245340"/>
                                  <a:gd name="connsiteY14" fmla="*/ 356807 h 2179597"/>
                                  <a:gd name="connsiteX15" fmla="*/ 223493 w 245340"/>
                                  <a:gd name="connsiteY15" fmla="*/ 352843 h 2179597"/>
                                  <a:gd name="connsiteX16" fmla="*/ 244636 w 245340"/>
                                  <a:gd name="connsiteY16" fmla="*/ 331701 h 2179597"/>
                                  <a:gd name="connsiteX17" fmla="*/ 245296 w 245340"/>
                                  <a:gd name="connsiteY17" fmla="*/ 179081 h 2179597"/>
                                  <a:gd name="connsiteX18" fmla="*/ 245296 w 245340"/>
                                  <a:gd name="connsiteY18" fmla="*/ 34389 h 2179597"/>
                                  <a:gd name="connsiteX19" fmla="*/ 213583 w 245340"/>
                                  <a:gd name="connsiteY19" fmla="*/ 693 h 2179597"/>
                                  <a:gd name="connsiteX20" fmla="*/ 65588 w 245340"/>
                                  <a:gd name="connsiteY20" fmla="*/ 33 h 21795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245340" h="2179597">
                                    <a:moveTo>
                                      <a:pt x="65588" y="33"/>
                                    </a:moveTo>
                                    <a:cubicBezTo>
                                      <a:pt x="42463" y="-628"/>
                                      <a:pt x="33874" y="8622"/>
                                      <a:pt x="34535" y="31746"/>
                                    </a:cubicBezTo>
                                    <a:cubicBezTo>
                                      <a:pt x="35196" y="80638"/>
                                      <a:pt x="33874" y="130190"/>
                                      <a:pt x="33874" y="179081"/>
                                    </a:cubicBezTo>
                                    <a:cubicBezTo>
                                      <a:pt x="33874" y="229954"/>
                                      <a:pt x="34535" y="280828"/>
                                      <a:pt x="33874" y="331701"/>
                                    </a:cubicBezTo>
                                    <a:cubicBezTo>
                                      <a:pt x="33874" y="346236"/>
                                      <a:pt x="37838" y="354825"/>
                                      <a:pt x="53034" y="351522"/>
                                    </a:cubicBezTo>
                                    <a:cubicBezTo>
                                      <a:pt x="84087" y="345576"/>
                                      <a:pt x="86730" y="362093"/>
                                      <a:pt x="86730" y="387860"/>
                                    </a:cubicBezTo>
                                    <a:cubicBezTo>
                                      <a:pt x="86069" y="908487"/>
                                      <a:pt x="86069" y="1429113"/>
                                      <a:pt x="86730" y="1949740"/>
                                    </a:cubicBezTo>
                                    <a:cubicBezTo>
                                      <a:pt x="86730" y="1971543"/>
                                      <a:pt x="86069" y="1986078"/>
                                      <a:pt x="58981" y="1990703"/>
                                    </a:cubicBezTo>
                                    <a:cubicBezTo>
                                      <a:pt x="38499" y="1994006"/>
                                      <a:pt x="23303" y="2010524"/>
                                      <a:pt x="13393" y="2029023"/>
                                    </a:cubicBezTo>
                                    <a:cubicBezTo>
                                      <a:pt x="-11053" y="2072629"/>
                                      <a:pt x="-1142" y="2131431"/>
                                      <a:pt x="35856" y="2160501"/>
                                    </a:cubicBezTo>
                                    <a:cubicBezTo>
                                      <a:pt x="68891" y="2186929"/>
                                      <a:pt x="123068" y="2185608"/>
                                      <a:pt x="155442" y="2158519"/>
                                    </a:cubicBezTo>
                                    <a:cubicBezTo>
                                      <a:pt x="191780" y="2127467"/>
                                      <a:pt x="201030" y="2068665"/>
                                      <a:pt x="173281" y="2027041"/>
                                    </a:cubicBezTo>
                                    <a:cubicBezTo>
                                      <a:pt x="162049" y="2009863"/>
                                      <a:pt x="158745" y="1994006"/>
                                      <a:pt x="158745" y="1974846"/>
                                    </a:cubicBezTo>
                                    <a:cubicBezTo>
                                      <a:pt x="158745" y="1456202"/>
                                      <a:pt x="158745" y="937557"/>
                                      <a:pt x="159406" y="418912"/>
                                    </a:cubicBezTo>
                                    <a:cubicBezTo>
                                      <a:pt x="159406" y="397771"/>
                                      <a:pt x="150156" y="371343"/>
                                      <a:pt x="164031" y="356807"/>
                                    </a:cubicBezTo>
                                    <a:cubicBezTo>
                                      <a:pt x="177245" y="343594"/>
                                      <a:pt x="203012" y="352843"/>
                                      <a:pt x="223493" y="352843"/>
                                    </a:cubicBezTo>
                                    <a:cubicBezTo>
                                      <a:pt x="239350" y="352843"/>
                                      <a:pt x="245296" y="348219"/>
                                      <a:pt x="244636" y="331701"/>
                                    </a:cubicBezTo>
                                    <a:cubicBezTo>
                                      <a:pt x="243975" y="280828"/>
                                      <a:pt x="244636" y="229954"/>
                                      <a:pt x="245296" y="179081"/>
                                    </a:cubicBezTo>
                                    <a:cubicBezTo>
                                      <a:pt x="245296" y="130850"/>
                                      <a:pt x="243975" y="82620"/>
                                      <a:pt x="245296" y="34389"/>
                                    </a:cubicBezTo>
                                    <a:cubicBezTo>
                                      <a:pt x="245957" y="10604"/>
                                      <a:pt x="239350" y="33"/>
                                      <a:pt x="213583" y="693"/>
                                    </a:cubicBezTo>
                                    <a:cubicBezTo>
                                      <a:pt x="163370" y="1354"/>
                                      <a:pt x="114479" y="1354"/>
                                      <a:pt x="65588" y="33"/>
                                    </a:cubicBezTo>
                                    <a:close/>
                                  </a:path>
                                </a:pathLst>
                              </a:custGeom>
                              <a:grpFill/>
                              <a:ln w="6599" cap="flat">
                                <a:solidFill>
                                  <a:schemeClr val="bg1">
                                    <a:lumMod val="50000"/>
                                  </a:schemeClr>
                                </a:solidFill>
                                <a:prstDash val="solid"/>
                                <a:miter/>
                              </a:ln>
                            </wps:spPr>
                            <wps:bodyPr rtlCol="0" anchor="ctr"/>
                          </wps:wsp>
                          <wps:wsp>
                            <wps:cNvPr id="2074269603" name="Freeform: Shape 2074269603"/>
                            <wps:cNvSpPr/>
                            <wps:spPr>
                              <a:xfrm>
                                <a:off x="5229677" y="4190083"/>
                                <a:ext cx="1075696" cy="1355897"/>
                              </a:xfrm>
                              <a:custGeom>
                                <a:avLst/>
                                <a:gdLst>
                                  <a:gd name="connsiteX0" fmla="*/ 855025 w 1075696"/>
                                  <a:gd name="connsiteY0" fmla="*/ 1271871 h 1355897"/>
                                  <a:gd name="connsiteX1" fmla="*/ 958093 w 1075696"/>
                                  <a:gd name="connsiteY1" fmla="*/ 1234211 h 1355897"/>
                                  <a:gd name="connsiteX2" fmla="*/ 979235 w 1075696"/>
                                  <a:gd name="connsiteY2" fmla="*/ 1186641 h 1355897"/>
                                  <a:gd name="connsiteX3" fmla="*/ 978574 w 1075696"/>
                                  <a:gd name="connsiteY3" fmla="*/ 541143 h 1355897"/>
                                  <a:gd name="connsiteX4" fmla="*/ 977914 w 1075696"/>
                                  <a:gd name="connsiteY4" fmla="*/ 377952 h 1355897"/>
                                  <a:gd name="connsiteX5" fmla="*/ 1005663 w 1075696"/>
                                  <a:gd name="connsiteY5" fmla="*/ 351524 h 1355897"/>
                                  <a:gd name="connsiteX6" fmla="*/ 1051251 w 1075696"/>
                                  <a:gd name="connsiteY6" fmla="*/ 352185 h 1355897"/>
                                  <a:gd name="connsiteX7" fmla="*/ 1075697 w 1075696"/>
                                  <a:gd name="connsiteY7" fmla="*/ 328400 h 1355897"/>
                                  <a:gd name="connsiteX8" fmla="*/ 1075697 w 1075696"/>
                                  <a:gd name="connsiteY8" fmla="*/ 178422 h 1355897"/>
                                  <a:gd name="connsiteX9" fmla="*/ 1075036 w 1075696"/>
                                  <a:gd name="connsiteY9" fmla="*/ 28445 h 1355897"/>
                                  <a:gd name="connsiteX10" fmla="*/ 1046626 w 1075696"/>
                                  <a:gd name="connsiteY10" fmla="*/ 35 h 1355897"/>
                                  <a:gd name="connsiteX11" fmla="*/ 896648 w 1075696"/>
                                  <a:gd name="connsiteY11" fmla="*/ 35 h 1355897"/>
                                  <a:gd name="connsiteX12" fmla="*/ 865596 w 1075696"/>
                                  <a:gd name="connsiteY12" fmla="*/ 31088 h 1355897"/>
                                  <a:gd name="connsiteX13" fmla="*/ 864935 w 1075696"/>
                                  <a:gd name="connsiteY13" fmla="*/ 178422 h 1355897"/>
                                  <a:gd name="connsiteX14" fmla="*/ 864935 w 1075696"/>
                                  <a:gd name="connsiteY14" fmla="*/ 331043 h 1355897"/>
                                  <a:gd name="connsiteX15" fmla="*/ 884095 w 1075696"/>
                                  <a:gd name="connsiteY15" fmla="*/ 351524 h 1355897"/>
                                  <a:gd name="connsiteX16" fmla="*/ 907880 w 1075696"/>
                                  <a:gd name="connsiteY16" fmla="*/ 375970 h 1355897"/>
                                  <a:gd name="connsiteX17" fmla="*/ 907220 w 1075696"/>
                                  <a:gd name="connsiteY17" fmla="*/ 1171445 h 1355897"/>
                                  <a:gd name="connsiteX18" fmla="*/ 861632 w 1075696"/>
                                  <a:gd name="connsiteY18" fmla="*/ 1217033 h 1355897"/>
                                  <a:gd name="connsiteX19" fmla="*/ 208206 w 1075696"/>
                                  <a:gd name="connsiteY19" fmla="*/ 1217694 h 1355897"/>
                                  <a:gd name="connsiteX20" fmla="*/ 171868 w 1075696"/>
                                  <a:gd name="connsiteY20" fmla="*/ 1198533 h 1355897"/>
                                  <a:gd name="connsiteX21" fmla="*/ 57568 w 1075696"/>
                                  <a:gd name="connsiteY21" fmla="*/ 1166820 h 1355897"/>
                                  <a:gd name="connsiteX22" fmla="*/ 748 w 1075696"/>
                                  <a:gd name="connsiteY22" fmla="*/ 1269228 h 1355897"/>
                                  <a:gd name="connsiteX23" fmla="*/ 82674 w 1075696"/>
                                  <a:gd name="connsiteY23" fmla="*/ 1355118 h 1355897"/>
                                  <a:gd name="connsiteX24" fmla="*/ 182439 w 1075696"/>
                                  <a:gd name="connsiteY24" fmla="*/ 1296316 h 1355897"/>
                                  <a:gd name="connsiteX25" fmla="*/ 220759 w 1075696"/>
                                  <a:gd name="connsiteY25" fmla="*/ 1271210 h 1355897"/>
                                  <a:gd name="connsiteX26" fmla="*/ 855025 w 1075696"/>
                                  <a:gd name="connsiteY26" fmla="*/ 1271871 h 13558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1075696" h="1355897">
                                    <a:moveTo>
                                      <a:pt x="855025" y="1271871"/>
                                    </a:moveTo>
                                    <a:cubicBezTo>
                                      <a:pt x="896648" y="1272531"/>
                                      <a:pt x="928362" y="1262621"/>
                                      <a:pt x="958093" y="1234211"/>
                                    </a:cubicBezTo>
                                    <a:cubicBezTo>
                                      <a:pt x="973289" y="1219676"/>
                                      <a:pt x="979235" y="1206462"/>
                                      <a:pt x="979235" y="1186641"/>
                                    </a:cubicBezTo>
                                    <a:cubicBezTo>
                                      <a:pt x="978574" y="971255"/>
                                      <a:pt x="978574" y="756529"/>
                                      <a:pt x="978574" y="541143"/>
                                    </a:cubicBezTo>
                                    <a:cubicBezTo>
                                      <a:pt x="978574" y="486966"/>
                                      <a:pt x="979896" y="432129"/>
                                      <a:pt x="977914" y="377952"/>
                                    </a:cubicBezTo>
                                    <a:cubicBezTo>
                                      <a:pt x="977253" y="355488"/>
                                      <a:pt x="985181" y="350203"/>
                                      <a:pt x="1005663" y="351524"/>
                                    </a:cubicBezTo>
                                    <a:cubicBezTo>
                                      <a:pt x="1020859" y="352845"/>
                                      <a:pt x="1036055" y="350863"/>
                                      <a:pt x="1051251" y="352185"/>
                                    </a:cubicBezTo>
                                    <a:cubicBezTo>
                                      <a:pt x="1069750" y="353506"/>
                                      <a:pt x="1075697" y="347560"/>
                                      <a:pt x="1075697" y="328400"/>
                                    </a:cubicBezTo>
                                    <a:cubicBezTo>
                                      <a:pt x="1074375" y="278187"/>
                                      <a:pt x="1075697" y="228635"/>
                                      <a:pt x="1075697" y="178422"/>
                                    </a:cubicBezTo>
                                    <a:cubicBezTo>
                                      <a:pt x="1075697" y="128210"/>
                                      <a:pt x="1074375" y="78657"/>
                                      <a:pt x="1075036" y="28445"/>
                                    </a:cubicBezTo>
                                    <a:cubicBezTo>
                                      <a:pt x="1075036" y="7303"/>
                                      <a:pt x="1067108" y="35"/>
                                      <a:pt x="1046626" y="35"/>
                                    </a:cubicBezTo>
                                    <a:cubicBezTo>
                                      <a:pt x="996413" y="696"/>
                                      <a:pt x="946861" y="1357"/>
                                      <a:pt x="896648" y="35"/>
                                    </a:cubicBezTo>
                                    <a:cubicBezTo>
                                      <a:pt x="873524" y="-626"/>
                                      <a:pt x="864935" y="7964"/>
                                      <a:pt x="865596" y="31088"/>
                                    </a:cubicBezTo>
                                    <a:cubicBezTo>
                                      <a:pt x="866257" y="79979"/>
                                      <a:pt x="865596" y="129531"/>
                                      <a:pt x="864935" y="178422"/>
                                    </a:cubicBezTo>
                                    <a:cubicBezTo>
                                      <a:pt x="864935" y="229296"/>
                                      <a:pt x="865596" y="280169"/>
                                      <a:pt x="864935" y="331043"/>
                                    </a:cubicBezTo>
                                    <a:cubicBezTo>
                                      <a:pt x="864935" y="344917"/>
                                      <a:pt x="867578" y="354167"/>
                                      <a:pt x="884095" y="351524"/>
                                    </a:cubicBezTo>
                                    <a:cubicBezTo>
                                      <a:pt x="903255" y="348881"/>
                                      <a:pt x="907880" y="358131"/>
                                      <a:pt x="907880" y="375970"/>
                                    </a:cubicBezTo>
                                    <a:cubicBezTo>
                                      <a:pt x="907220" y="640908"/>
                                      <a:pt x="907880" y="906507"/>
                                      <a:pt x="907220" y="1171445"/>
                                    </a:cubicBezTo>
                                    <a:cubicBezTo>
                                      <a:pt x="907220" y="1201837"/>
                                      <a:pt x="892024" y="1217033"/>
                                      <a:pt x="861632" y="1217033"/>
                                    </a:cubicBezTo>
                                    <a:cubicBezTo>
                                      <a:pt x="643603" y="1217033"/>
                                      <a:pt x="426235" y="1217033"/>
                                      <a:pt x="208206" y="1217694"/>
                                    </a:cubicBezTo>
                                    <a:cubicBezTo>
                                      <a:pt x="191688" y="1217694"/>
                                      <a:pt x="181117" y="1213730"/>
                                      <a:pt x="171868" y="1198533"/>
                                    </a:cubicBezTo>
                                    <a:cubicBezTo>
                                      <a:pt x="148743" y="1162195"/>
                                      <a:pt x="99852" y="1150303"/>
                                      <a:pt x="57568" y="1166820"/>
                                    </a:cubicBezTo>
                                    <a:cubicBezTo>
                                      <a:pt x="18587" y="1182016"/>
                                      <a:pt x="-4538" y="1224300"/>
                                      <a:pt x="748" y="1269228"/>
                                    </a:cubicBezTo>
                                    <a:cubicBezTo>
                                      <a:pt x="6694" y="1316798"/>
                                      <a:pt x="37747" y="1349832"/>
                                      <a:pt x="82674" y="1355118"/>
                                    </a:cubicBezTo>
                                    <a:cubicBezTo>
                                      <a:pt x="128262" y="1360403"/>
                                      <a:pt x="169885" y="1338600"/>
                                      <a:pt x="182439" y="1296316"/>
                                    </a:cubicBezTo>
                                    <a:cubicBezTo>
                                      <a:pt x="189706" y="1273853"/>
                                      <a:pt x="201599" y="1271210"/>
                                      <a:pt x="220759" y="1271210"/>
                                    </a:cubicBezTo>
                                    <a:cubicBezTo>
                                      <a:pt x="431520" y="1271210"/>
                                      <a:pt x="643603" y="1269889"/>
                                      <a:pt x="855025" y="1271871"/>
                                    </a:cubicBezTo>
                                    <a:close/>
                                  </a:path>
                                </a:pathLst>
                              </a:custGeom>
                              <a:grpFill/>
                              <a:ln w="6599" cap="flat">
                                <a:solidFill>
                                  <a:schemeClr val="bg1">
                                    <a:lumMod val="50000"/>
                                  </a:schemeClr>
                                </a:solidFill>
                                <a:prstDash val="solid"/>
                                <a:miter/>
                              </a:ln>
                            </wps:spPr>
                            <wps:bodyPr rtlCol="0" anchor="ctr"/>
                          </wps:wsp>
                          <wps:wsp>
                            <wps:cNvPr id="2074269604" name="Freeform: Shape 2074269604"/>
                            <wps:cNvSpPr/>
                            <wps:spPr>
                              <a:xfrm>
                                <a:off x="4296094" y="2993741"/>
                                <a:ext cx="1648569" cy="227140"/>
                              </a:xfrm>
                              <a:custGeom>
                                <a:avLst/>
                                <a:gdLst>
                                  <a:gd name="connsiteX0" fmla="*/ 66839 w 1648569"/>
                                  <a:gd name="connsiteY0" fmla="*/ 192784 h 227140"/>
                                  <a:gd name="connsiteX1" fmla="*/ 173872 w 1648569"/>
                                  <a:gd name="connsiteY1" fmla="*/ 153142 h 227140"/>
                                  <a:gd name="connsiteX2" fmla="*/ 215496 w 1648569"/>
                                  <a:gd name="connsiteY2" fmla="*/ 130679 h 227140"/>
                                  <a:gd name="connsiteX3" fmla="*/ 1265338 w 1648569"/>
                                  <a:gd name="connsiteY3" fmla="*/ 130679 h 227140"/>
                                  <a:gd name="connsiteX4" fmla="*/ 1283837 w 1648569"/>
                                  <a:gd name="connsiteY4" fmla="*/ 130679 h 227140"/>
                                  <a:gd name="connsiteX5" fmla="*/ 1299694 w 1648569"/>
                                  <a:gd name="connsiteY5" fmla="*/ 146535 h 227140"/>
                                  <a:gd name="connsiteX6" fmla="*/ 1299694 w 1648569"/>
                                  <a:gd name="connsiteY6" fmla="*/ 165035 h 227140"/>
                                  <a:gd name="connsiteX7" fmla="*/ 1362460 w 1648569"/>
                                  <a:gd name="connsiteY7" fmla="*/ 226479 h 227140"/>
                                  <a:gd name="connsiteX8" fmla="*/ 1474778 w 1648569"/>
                                  <a:gd name="connsiteY8" fmla="*/ 227140 h 227140"/>
                                  <a:gd name="connsiteX9" fmla="*/ 1618809 w 1648569"/>
                                  <a:gd name="connsiteY9" fmla="*/ 226479 h 227140"/>
                                  <a:gd name="connsiteX10" fmla="*/ 1648540 w 1648569"/>
                                  <a:gd name="connsiteY10" fmla="*/ 196748 h 227140"/>
                                  <a:gd name="connsiteX11" fmla="*/ 1648540 w 1648569"/>
                                  <a:gd name="connsiteY11" fmla="*/ 47431 h 227140"/>
                                  <a:gd name="connsiteX12" fmla="*/ 1616827 w 1648569"/>
                                  <a:gd name="connsiteY12" fmla="*/ 17040 h 227140"/>
                                  <a:gd name="connsiteX13" fmla="*/ 1475438 w 1648569"/>
                                  <a:gd name="connsiteY13" fmla="*/ 16379 h 227140"/>
                                  <a:gd name="connsiteX14" fmla="*/ 1320175 w 1648569"/>
                                  <a:gd name="connsiteY14" fmla="*/ 17040 h 227140"/>
                                  <a:gd name="connsiteX15" fmla="*/ 1300355 w 1648569"/>
                                  <a:gd name="connsiteY15" fmla="*/ 30253 h 227140"/>
                                  <a:gd name="connsiteX16" fmla="*/ 1267980 w 1648569"/>
                                  <a:gd name="connsiteY16" fmla="*/ 59324 h 227140"/>
                                  <a:gd name="connsiteX17" fmla="*/ 212853 w 1648569"/>
                                  <a:gd name="connsiteY17" fmla="*/ 59324 h 227140"/>
                                  <a:gd name="connsiteX18" fmla="*/ 169908 w 1648569"/>
                                  <a:gd name="connsiteY18" fmla="*/ 36860 h 227140"/>
                                  <a:gd name="connsiteX19" fmla="*/ 62215 w 1648569"/>
                                  <a:gd name="connsiteY19" fmla="*/ 5808 h 227140"/>
                                  <a:gd name="connsiteX20" fmla="*/ 109 w 1648569"/>
                                  <a:gd name="connsiteY20" fmla="*/ 102269 h 227140"/>
                                  <a:gd name="connsiteX21" fmla="*/ 66839 w 1648569"/>
                                  <a:gd name="connsiteY21" fmla="*/ 192784 h 2271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1648569" h="227140">
                                    <a:moveTo>
                                      <a:pt x="66839" y="192784"/>
                                    </a:moveTo>
                                    <a:cubicBezTo>
                                      <a:pt x="109785" y="204676"/>
                                      <a:pt x="154712" y="190141"/>
                                      <a:pt x="173872" y="153142"/>
                                    </a:cubicBezTo>
                                    <a:cubicBezTo>
                                      <a:pt x="184443" y="133982"/>
                                      <a:pt x="196335" y="130679"/>
                                      <a:pt x="215496" y="130679"/>
                                    </a:cubicBezTo>
                                    <a:cubicBezTo>
                                      <a:pt x="565663" y="131339"/>
                                      <a:pt x="915170" y="130679"/>
                                      <a:pt x="1265338" y="130679"/>
                                    </a:cubicBezTo>
                                    <a:cubicBezTo>
                                      <a:pt x="1271284" y="130679"/>
                                      <a:pt x="1277891" y="131339"/>
                                      <a:pt x="1283837" y="130679"/>
                                    </a:cubicBezTo>
                                    <a:cubicBezTo>
                                      <a:pt x="1295069" y="130018"/>
                                      <a:pt x="1300355" y="134643"/>
                                      <a:pt x="1299694" y="146535"/>
                                    </a:cubicBezTo>
                                    <a:cubicBezTo>
                                      <a:pt x="1299033" y="152482"/>
                                      <a:pt x="1299694" y="159089"/>
                                      <a:pt x="1299694" y="165035"/>
                                    </a:cubicBezTo>
                                    <a:cubicBezTo>
                                      <a:pt x="1299694" y="226479"/>
                                      <a:pt x="1299694" y="226479"/>
                                      <a:pt x="1362460" y="226479"/>
                                    </a:cubicBezTo>
                                    <a:cubicBezTo>
                                      <a:pt x="1400119" y="226479"/>
                                      <a:pt x="1437118" y="227140"/>
                                      <a:pt x="1474778" y="227140"/>
                                    </a:cubicBezTo>
                                    <a:cubicBezTo>
                                      <a:pt x="1523008" y="226479"/>
                                      <a:pt x="1571239" y="225819"/>
                                      <a:pt x="1618809" y="226479"/>
                                    </a:cubicBezTo>
                                    <a:cubicBezTo>
                                      <a:pt x="1641272" y="227140"/>
                                      <a:pt x="1648540" y="217890"/>
                                      <a:pt x="1648540" y="196748"/>
                                    </a:cubicBezTo>
                                    <a:cubicBezTo>
                                      <a:pt x="1647879" y="147196"/>
                                      <a:pt x="1647219" y="96983"/>
                                      <a:pt x="1648540" y="47431"/>
                                    </a:cubicBezTo>
                                    <a:cubicBezTo>
                                      <a:pt x="1649201" y="22986"/>
                                      <a:pt x="1638630" y="17040"/>
                                      <a:pt x="1616827" y="17040"/>
                                    </a:cubicBezTo>
                                    <a:cubicBezTo>
                                      <a:pt x="1569918" y="17700"/>
                                      <a:pt x="1522348" y="16379"/>
                                      <a:pt x="1475438" y="16379"/>
                                    </a:cubicBezTo>
                                    <a:cubicBezTo>
                                      <a:pt x="1423904" y="16379"/>
                                      <a:pt x="1371709" y="17040"/>
                                      <a:pt x="1320175" y="17040"/>
                                    </a:cubicBezTo>
                                    <a:cubicBezTo>
                                      <a:pt x="1310926" y="17040"/>
                                      <a:pt x="1297712" y="13736"/>
                                      <a:pt x="1300355" y="30253"/>
                                    </a:cubicBezTo>
                                    <a:cubicBezTo>
                                      <a:pt x="1304979" y="58002"/>
                                      <a:pt x="1289123" y="59324"/>
                                      <a:pt x="1267980" y="59324"/>
                                    </a:cubicBezTo>
                                    <a:cubicBezTo>
                                      <a:pt x="916492" y="58663"/>
                                      <a:pt x="564342" y="58663"/>
                                      <a:pt x="212853" y="59324"/>
                                    </a:cubicBezTo>
                                    <a:cubicBezTo>
                                      <a:pt x="193032" y="59324"/>
                                      <a:pt x="181140" y="54699"/>
                                      <a:pt x="169908" y="36860"/>
                                    </a:cubicBezTo>
                                    <a:cubicBezTo>
                                      <a:pt x="148105" y="3165"/>
                                      <a:pt x="102517" y="-8067"/>
                                      <a:pt x="62215" y="5808"/>
                                    </a:cubicBezTo>
                                    <a:cubicBezTo>
                                      <a:pt x="23234" y="19022"/>
                                      <a:pt x="-1873" y="57342"/>
                                      <a:pt x="109" y="102269"/>
                                    </a:cubicBezTo>
                                    <a:cubicBezTo>
                                      <a:pt x="1431" y="146535"/>
                                      <a:pt x="28519" y="182213"/>
                                      <a:pt x="66839" y="192784"/>
                                    </a:cubicBezTo>
                                    <a:close/>
                                  </a:path>
                                </a:pathLst>
                              </a:custGeom>
                              <a:grpFill/>
                              <a:ln w="6599" cap="flat">
                                <a:solidFill>
                                  <a:schemeClr val="bg1">
                                    <a:lumMod val="50000"/>
                                  </a:schemeClr>
                                </a:solidFill>
                                <a:prstDash val="solid"/>
                                <a:miter/>
                              </a:ln>
                            </wps:spPr>
                            <wps:bodyPr rtlCol="0" anchor="ctr"/>
                          </wps:wsp>
                          <wps:wsp>
                            <wps:cNvPr id="2074269605" name="Freeform: Shape 2074269605"/>
                            <wps:cNvSpPr/>
                            <wps:spPr>
                              <a:xfrm>
                                <a:off x="7281386" y="1086333"/>
                                <a:ext cx="222690" cy="1732846"/>
                              </a:xfrm>
                              <a:custGeom>
                                <a:avLst/>
                                <a:gdLst>
                                  <a:gd name="connsiteX0" fmla="*/ 85722 w 222690"/>
                                  <a:gd name="connsiteY0" fmla="*/ 193430 h 1732846"/>
                                  <a:gd name="connsiteX1" fmla="*/ 104882 w 222690"/>
                                  <a:gd name="connsiteY1" fmla="*/ 219858 h 1732846"/>
                                  <a:gd name="connsiteX2" fmla="*/ 104882 w 222690"/>
                                  <a:gd name="connsiteY2" fmla="*/ 860070 h 1732846"/>
                                  <a:gd name="connsiteX3" fmla="*/ 105543 w 222690"/>
                                  <a:gd name="connsiteY3" fmla="*/ 1355591 h 1732846"/>
                                  <a:gd name="connsiteX4" fmla="*/ 80437 w 222690"/>
                                  <a:gd name="connsiteY4" fmla="*/ 1382018 h 1732846"/>
                                  <a:gd name="connsiteX5" fmla="*/ 13706 w 222690"/>
                                  <a:gd name="connsiteY5" fmla="*/ 1384000 h 1732846"/>
                                  <a:gd name="connsiteX6" fmla="*/ 14367 w 222690"/>
                                  <a:gd name="connsiteY6" fmla="*/ 1416374 h 1732846"/>
                                  <a:gd name="connsiteX7" fmla="*/ 8421 w 222690"/>
                                  <a:gd name="connsiteY7" fmla="*/ 1685937 h 1732846"/>
                                  <a:gd name="connsiteX8" fmla="*/ 56652 w 222690"/>
                                  <a:gd name="connsiteY8" fmla="*/ 1732847 h 1732846"/>
                                  <a:gd name="connsiteX9" fmla="*/ 174255 w 222690"/>
                                  <a:gd name="connsiteY9" fmla="*/ 1732847 h 1732846"/>
                                  <a:gd name="connsiteX10" fmla="*/ 222486 w 222690"/>
                                  <a:gd name="connsiteY10" fmla="*/ 1683295 h 1732846"/>
                                  <a:gd name="connsiteX11" fmla="*/ 217200 w 222690"/>
                                  <a:gd name="connsiteY11" fmla="*/ 1384661 h 1732846"/>
                                  <a:gd name="connsiteX12" fmla="*/ 196058 w 222690"/>
                                  <a:gd name="connsiteY12" fmla="*/ 1382018 h 1732846"/>
                                  <a:gd name="connsiteX13" fmla="*/ 158398 w 222690"/>
                                  <a:gd name="connsiteY13" fmla="*/ 1343037 h 1732846"/>
                                  <a:gd name="connsiteX14" fmla="*/ 158398 w 222690"/>
                                  <a:gd name="connsiteY14" fmla="*/ 215233 h 1732846"/>
                                  <a:gd name="connsiteX15" fmla="*/ 174916 w 222690"/>
                                  <a:gd name="connsiteY15" fmla="*/ 147843 h 1732846"/>
                                  <a:gd name="connsiteX16" fmla="*/ 161041 w 222690"/>
                                  <a:gd name="connsiteY16" fmla="*/ 26275 h 1732846"/>
                                  <a:gd name="connsiteX17" fmla="*/ 48723 w 222690"/>
                                  <a:gd name="connsiteY17" fmla="*/ 9758 h 1732846"/>
                                  <a:gd name="connsiteX18" fmla="*/ 1814 w 222690"/>
                                  <a:gd name="connsiteY18" fmla="*/ 117451 h 1732846"/>
                                  <a:gd name="connsiteX19" fmla="*/ 85722 w 222690"/>
                                  <a:gd name="connsiteY19" fmla="*/ 193430 h 17328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22690" h="1732846">
                                    <a:moveTo>
                                      <a:pt x="85722" y="193430"/>
                                    </a:moveTo>
                                    <a:cubicBezTo>
                                      <a:pt x="107525" y="194752"/>
                                      <a:pt x="104882" y="205984"/>
                                      <a:pt x="104882" y="219858"/>
                                    </a:cubicBezTo>
                                    <a:cubicBezTo>
                                      <a:pt x="104882" y="433262"/>
                                      <a:pt x="104882" y="646666"/>
                                      <a:pt x="104882" y="860070"/>
                                    </a:cubicBezTo>
                                    <a:cubicBezTo>
                                      <a:pt x="104882" y="1025244"/>
                                      <a:pt x="104882" y="1190417"/>
                                      <a:pt x="105543" y="1355591"/>
                                    </a:cubicBezTo>
                                    <a:cubicBezTo>
                                      <a:pt x="105543" y="1374751"/>
                                      <a:pt x="101579" y="1382679"/>
                                      <a:pt x="80437" y="1382018"/>
                                    </a:cubicBezTo>
                                    <a:cubicBezTo>
                                      <a:pt x="58634" y="1381358"/>
                                      <a:pt x="36170" y="1378715"/>
                                      <a:pt x="13706" y="1384000"/>
                                    </a:cubicBezTo>
                                    <a:cubicBezTo>
                                      <a:pt x="13706" y="1394571"/>
                                      <a:pt x="14367" y="1405143"/>
                                      <a:pt x="14367" y="1416374"/>
                                    </a:cubicBezTo>
                                    <a:cubicBezTo>
                                      <a:pt x="18331" y="1506229"/>
                                      <a:pt x="6439" y="1596083"/>
                                      <a:pt x="8421" y="1685937"/>
                                    </a:cubicBezTo>
                                    <a:cubicBezTo>
                                      <a:pt x="9742" y="1732847"/>
                                      <a:pt x="8421" y="1732847"/>
                                      <a:pt x="56652" y="1732847"/>
                                    </a:cubicBezTo>
                                    <a:cubicBezTo>
                                      <a:pt x="95633" y="1732847"/>
                                      <a:pt x="135274" y="1732847"/>
                                      <a:pt x="174255" y="1732847"/>
                                    </a:cubicBezTo>
                                    <a:cubicBezTo>
                                      <a:pt x="221825" y="1732847"/>
                                      <a:pt x="221164" y="1732847"/>
                                      <a:pt x="222486" y="1683295"/>
                                    </a:cubicBezTo>
                                    <a:cubicBezTo>
                                      <a:pt x="224468" y="1583530"/>
                                      <a:pt x="211254" y="1484426"/>
                                      <a:pt x="217200" y="1384661"/>
                                    </a:cubicBezTo>
                                    <a:cubicBezTo>
                                      <a:pt x="209933" y="1384000"/>
                                      <a:pt x="203326" y="1382018"/>
                                      <a:pt x="196058" y="1382018"/>
                                    </a:cubicBezTo>
                                    <a:cubicBezTo>
                                      <a:pt x="158398" y="1381358"/>
                                      <a:pt x="158398" y="1381358"/>
                                      <a:pt x="158398" y="1343037"/>
                                    </a:cubicBezTo>
                                    <a:cubicBezTo>
                                      <a:pt x="158398" y="967103"/>
                                      <a:pt x="158398" y="591168"/>
                                      <a:pt x="158398" y="215233"/>
                                    </a:cubicBezTo>
                                    <a:cubicBezTo>
                                      <a:pt x="158398" y="190788"/>
                                      <a:pt x="160380" y="169645"/>
                                      <a:pt x="174916" y="147843"/>
                                    </a:cubicBezTo>
                                    <a:cubicBezTo>
                                      <a:pt x="199362" y="110844"/>
                                      <a:pt x="190772" y="56667"/>
                                      <a:pt x="161041" y="26275"/>
                                    </a:cubicBezTo>
                                    <a:cubicBezTo>
                                      <a:pt x="133953" y="-814"/>
                                      <a:pt x="84401" y="-8081"/>
                                      <a:pt x="48723" y="9758"/>
                                    </a:cubicBezTo>
                                    <a:cubicBezTo>
                                      <a:pt x="12385" y="28918"/>
                                      <a:pt x="-6114" y="71202"/>
                                      <a:pt x="1814" y="117451"/>
                                    </a:cubicBezTo>
                                    <a:cubicBezTo>
                                      <a:pt x="9742" y="161717"/>
                                      <a:pt x="39474" y="190127"/>
                                      <a:pt x="85722" y="193430"/>
                                    </a:cubicBezTo>
                                    <a:close/>
                                  </a:path>
                                </a:pathLst>
                              </a:custGeom>
                              <a:grpFill/>
                              <a:ln w="6599" cap="flat">
                                <a:solidFill>
                                  <a:schemeClr val="bg1">
                                    <a:lumMod val="50000"/>
                                  </a:schemeClr>
                                </a:solidFill>
                                <a:prstDash val="solid"/>
                                <a:miter/>
                              </a:ln>
                            </wps:spPr>
                            <wps:bodyPr rtlCol="0" anchor="ctr"/>
                          </wps:wsp>
                          <wps:wsp>
                            <wps:cNvPr id="2074269606" name="Freeform: Shape 2074269606"/>
                            <wps:cNvSpPr/>
                            <wps:spPr>
                              <a:xfrm>
                                <a:off x="4872300" y="2245460"/>
                                <a:ext cx="1373154" cy="572397"/>
                              </a:xfrm>
                              <a:custGeom>
                                <a:avLst/>
                                <a:gdLst>
                                  <a:gd name="connsiteX0" fmla="*/ 99133 w 1373154"/>
                                  <a:gd name="connsiteY0" fmla="*/ 196463 h 572397"/>
                                  <a:gd name="connsiteX1" fmla="*/ 185023 w 1373154"/>
                                  <a:gd name="connsiteY1" fmla="*/ 121805 h 572397"/>
                                  <a:gd name="connsiteX2" fmla="*/ 216075 w 1373154"/>
                                  <a:gd name="connsiteY2" fmla="*/ 100002 h 572397"/>
                                  <a:gd name="connsiteX3" fmla="*/ 1238829 w 1373154"/>
                                  <a:gd name="connsiteY3" fmla="*/ 100002 h 572397"/>
                                  <a:gd name="connsiteX4" fmla="*/ 1265257 w 1373154"/>
                                  <a:gd name="connsiteY4" fmla="*/ 101984 h 572397"/>
                                  <a:gd name="connsiteX5" fmla="*/ 1264596 w 1373154"/>
                                  <a:gd name="connsiteY5" fmla="*/ 200428 h 572397"/>
                                  <a:gd name="connsiteX6" fmla="*/ 1243454 w 1373154"/>
                                  <a:gd name="connsiteY6" fmla="*/ 221570 h 572397"/>
                                  <a:gd name="connsiteX7" fmla="*/ 1164171 w 1373154"/>
                                  <a:gd name="connsiteY7" fmla="*/ 223552 h 572397"/>
                                  <a:gd name="connsiteX8" fmla="*/ 1164831 w 1373154"/>
                                  <a:gd name="connsiteY8" fmla="*/ 258568 h 572397"/>
                                  <a:gd name="connsiteX9" fmla="*/ 1158885 w 1373154"/>
                                  <a:gd name="connsiteY9" fmla="*/ 525489 h 572397"/>
                                  <a:gd name="connsiteX10" fmla="*/ 1207116 w 1373154"/>
                                  <a:gd name="connsiteY10" fmla="*/ 572398 h 572397"/>
                                  <a:gd name="connsiteX11" fmla="*/ 1324719 w 1373154"/>
                                  <a:gd name="connsiteY11" fmla="*/ 572398 h 572397"/>
                                  <a:gd name="connsiteX12" fmla="*/ 1372950 w 1373154"/>
                                  <a:gd name="connsiteY12" fmla="*/ 522846 h 572397"/>
                                  <a:gd name="connsiteX13" fmla="*/ 1367665 w 1373154"/>
                                  <a:gd name="connsiteY13" fmla="*/ 224212 h 572397"/>
                                  <a:gd name="connsiteX14" fmla="*/ 1335291 w 1373154"/>
                                  <a:gd name="connsiteY14" fmla="*/ 185892 h 572397"/>
                                  <a:gd name="connsiteX15" fmla="*/ 1335291 w 1373154"/>
                                  <a:gd name="connsiteY15" fmla="*/ 53093 h 572397"/>
                                  <a:gd name="connsiteX16" fmla="*/ 1306881 w 1373154"/>
                                  <a:gd name="connsiteY16" fmla="*/ 27326 h 572397"/>
                                  <a:gd name="connsiteX17" fmla="*/ 192951 w 1373154"/>
                                  <a:gd name="connsiteY17" fmla="*/ 27986 h 572397"/>
                                  <a:gd name="connsiteX18" fmla="*/ 143399 w 1373154"/>
                                  <a:gd name="connsiteY18" fmla="*/ 14112 h 572397"/>
                                  <a:gd name="connsiteX19" fmla="*/ 31081 w 1373154"/>
                                  <a:gd name="connsiteY19" fmla="*/ 23362 h 572397"/>
                                  <a:gd name="connsiteX20" fmla="*/ 7957 w 1373154"/>
                                  <a:gd name="connsiteY20" fmla="*/ 139644 h 572397"/>
                                  <a:gd name="connsiteX21" fmla="*/ 99133 w 1373154"/>
                                  <a:gd name="connsiteY21" fmla="*/ 196463 h 5723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1373154" h="572397">
                                    <a:moveTo>
                                      <a:pt x="99133" y="196463"/>
                                    </a:moveTo>
                                    <a:cubicBezTo>
                                      <a:pt x="144060" y="193160"/>
                                      <a:pt x="175773" y="168053"/>
                                      <a:pt x="185023" y="121805"/>
                                    </a:cubicBezTo>
                                    <a:cubicBezTo>
                                      <a:pt x="188987" y="100663"/>
                                      <a:pt x="199558" y="100002"/>
                                      <a:pt x="216075" y="100002"/>
                                    </a:cubicBezTo>
                                    <a:cubicBezTo>
                                      <a:pt x="556993" y="100002"/>
                                      <a:pt x="897911" y="100002"/>
                                      <a:pt x="1238829" y="100002"/>
                                    </a:cubicBezTo>
                                    <a:cubicBezTo>
                                      <a:pt x="1247418" y="100002"/>
                                      <a:pt x="1256668" y="101323"/>
                                      <a:pt x="1265257" y="101984"/>
                                    </a:cubicBezTo>
                                    <a:cubicBezTo>
                                      <a:pt x="1265257" y="135019"/>
                                      <a:pt x="1263936" y="167393"/>
                                      <a:pt x="1264596" y="200428"/>
                                    </a:cubicBezTo>
                                    <a:cubicBezTo>
                                      <a:pt x="1265257" y="216945"/>
                                      <a:pt x="1259311" y="221570"/>
                                      <a:pt x="1243454" y="221570"/>
                                    </a:cubicBezTo>
                                    <a:cubicBezTo>
                                      <a:pt x="1217026" y="221570"/>
                                      <a:pt x="1190599" y="218266"/>
                                      <a:pt x="1164171" y="223552"/>
                                    </a:cubicBezTo>
                                    <a:cubicBezTo>
                                      <a:pt x="1164171" y="235444"/>
                                      <a:pt x="1164171" y="246676"/>
                                      <a:pt x="1164831" y="258568"/>
                                    </a:cubicBezTo>
                                    <a:cubicBezTo>
                                      <a:pt x="1168796" y="347762"/>
                                      <a:pt x="1156903" y="436295"/>
                                      <a:pt x="1158885" y="525489"/>
                                    </a:cubicBezTo>
                                    <a:cubicBezTo>
                                      <a:pt x="1160207" y="571737"/>
                                      <a:pt x="1158885" y="572398"/>
                                      <a:pt x="1207116" y="572398"/>
                                    </a:cubicBezTo>
                                    <a:cubicBezTo>
                                      <a:pt x="1246097" y="572398"/>
                                      <a:pt x="1285739" y="572398"/>
                                      <a:pt x="1324719" y="572398"/>
                                    </a:cubicBezTo>
                                    <a:cubicBezTo>
                                      <a:pt x="1372950" y="572398"/>
                                      <a:pt x="1372289" y="572398"/>
                                      <a:pt x="1372950" y="522846"/>
                                    </a:cubicBezTo>
                                    <a:cubicBezTo>
                                      <a:pt x="1374932" y="423081"/>
                                      <a:pt x="1361718" y="323977"/>
                                      <a:pt x="1367665" y="224212"/>
                                    </a:cubicBezTo>
                                    <a:cubicBezTo>
                                      <a:pt x="1340576" y="224873"/>
                                      <a:pt x="1333969" y="212320"/>
                                      <a:pt x="1335291" y="185892"/>
                                    </a:cubicBezTo>
                                    <a:cubicBezTo>
                                      <a:pt x="1337933" y="141626"/>
                                      <a:pt x="1335291" y="97359"/>
                                      <a:pt x="1335291" y="53093"/>
                                    </a:cubicBezTo>
                                    <a:cubicBezTo>
                                      <a:pt x="1342558" y="26004"/>
                                      <a:pt x="1325380" y="27326"/>
                                      <a:pt x="1306881" y="27326"/>
                                    </a:cubicBezTo>
                                    <a:cubicBezTo>
                                      <a:pt x="935571" y="27326"/>
                                      <a:pt x="564261" y="27326"/>
                                      <a:pt x="192951" y="27986"/>
                                    </a:cubicBezTo>
                                    <a:cubicBezTo>
                                      <a:pt x="174452" y="27986"/>
                                      <a:pt x="159256" y="24683"/>
                                      <a:pt x="143399" y="14112"/>
                                    </a:cubicBezTo>
                                    <a:cubicBezTo>
                                      <a:pt x="109043" y="-8352"/>
                                      <a:pt x="60812" y="-3066"/>
                                      <a:pt x="31081" y="23362"/>
                                    </a:cubicBezTo>
                                    <a:cubicBezTo>
                                      <a:pt x="1350" y="50450"/>
                                      <a:pt x="-8560" y="100002"/>
                                      <a:pt x="7957" y="139644"/>
                                    </a:cubicBezTo>
                                    <a:cubicBezTo>
                                      <a:pt x="22492" y="177303"/>
                                      <a:pt x="58170" y="199767"/>
                                      <a:pt x="99133" y="196463"/>
                                    </a:cubicBezTo>
                                    <a:close/>
                                  </a:path>
                                </a:pathLst>
                              </a:custGeom>
                              <a:grpFill/>
                              <a:ln w="6599" cap="flat">
                                <a:solidFill>
                                  <a:schemeClr val="bg1">
                                    <a:lumMod val="50000"/>
                                  </a:schemeClr>
                                </a:solidFill>
                                <a:prstDash val="solid"/>
                                <a:miter/>
                              </a:ln>
                            </wps:spPr>
                            <wps:bodyPr rtlCol="0" anchor="ctr"/>
                          </wps:wsp>
                          <wps:wsp>
                            <wps:cNvPr id="2074269607" name="Freeform: Shape 2074269607"/>
                            <wps:cNvSpPr/>
                            <wps:spPr>
                              <a:xfrm>
                                <a:off x="5752172" y="1974605"/>
                                <a:ext cx="912667" cy="843913"/>
                              </a:xfrm>
                              <a:custGeom>
                                <a:avLst/>
                                <a:gdLst>
                                  <a:gd name="connsiteX0" fmla="*/ 96662 w 912667"/>
                                  <a:gd name="connsiteY0" fmla="*/ 195773 h 843913"/>
                                  <a:gd name="connsiteX1" fmla="*/ 186517 w 912667"/>
                                  <a:gd name="connsiteY1" fmla="*/ 119133 h 843913"/>
                                  <a:gd name="connsiteX2" fmla="*/ 210302 w 912667"/>
                                  <a:gd name="connsiteY2" fmla="*/ 99312 h 843913"/>
                                  <a:gd name="connsiteX3" fmla="*/ 759338 w 912667"/>
                                  <a:gd name="connsiteY3" fmla="*/ 99312 h 843913"/>
                                  <a:gd name="connsiteX4" fmla="*/ 783123 w 912667"/>
                                  <a:gd name="connsiteY4" fmla="*/ 123758 h 843913"/>
                                  <a:gd name="connsiteX5" fmla="*/ 782462 w 912667"/>
                                  <a:gd name="connsiteY5" fmla="*/ 434284 h 843913"/>
                                  <a:gd name="connsiteX6" fmla="*/ 724321 w 912667"/>
                                  <a:gd name="connsiteY6" fmla="*/ 492425 h 843913"/>
                                  <a:gd name="connsiteX7" fmla="*/ 701197 w 912667"/>
                                  <a:gd name="connsiteY7" fmla="*/ 517531 h 843913"/>
                                  <a:gd name="connsiteX8" fmla="*/ 701197 w 912667"/>
                                  <a:gd name="connsiteY8" fmla="*/ 667508 h 843913"/>
                                  <a:gd name="connsiteX9" fmla="*/ 704500 w 912667"/>
                                  <a:gd name="connsiteY9" fmla="*/ 665526 h 843913"/>
                                  <a:gd name="connsiteX10" fmla="*/ 702518 w 912667"/>
                                  <a:gd name="connsiteY10" fmla="*/ 820789 h 843913"/>
                                  <a:gd name="connsiteX11" fmla="*/ 724982 w 912667"/>
                                  <a:gd name="connsiteY11" fmla="*/ 843914 h 843913"/>
                                  <a:gd name="connsiteX12" fmla="*/ 888173 w 912667"/>
                                  <a:gd name="connsiteY12" fmla="*/ 843914 h 843913"/>
                                  <a:gd name="connsiteX13" fmla="*/ 911958 w 912667"/>
                                  <a:gd name="connsiteY13" fmla="*/ 819468 h 843913"/>
                                  <a:gd name="connsiteX14" fmla="*/ 910637 w 912667"/>
                                  <a:gd name="connsiteY14" fmla="*/ 672133 h 843913"/>
                                  <a:gd name="connsiteX15" fmla="*/ 910637 w 912667"/>
                                  <a:gd name="connsiteY15" fmla="*/ 672133 h 843913"/>
                                  <a:gd name="connsiteX16" fmla="*/ 911958 w 912667"/>
                                  <a:gd name="connsiteY16" fmla="*/ 666848 h 843913"/>
                                  <a:gd name="connsiteX17" fmla="*/ 912619 w 912667"/>
                                  <a:gd name="connsiteY17" fmla="*/ 522156 h 843913"/>
                                  <a:gd name="connsiteX18" fmla="*/ 883548 w 912667"/>
                                  <a:gd name="connsiteY18" fmla="*/ 493085 h 843913"/>
                                  <a:gd name="connsiteX19" fmla="*/ 855799 w 912667"/>
                                  <a:gd name="connsiteY19" fmla="*/ 464676 h 843913"/>
                                  <a:gd name="connsiteX20" fmla="*/ 856460 w 912667"/>
                                  <a:gd name="connsiteY20" fmla="*/ 82134 h 843913"/>
                                  <a:gd name="connsiteX21" fmla="*/ 818800 w 912667"/>
                                  <a:gd name="connsiteY21" fmla="*/ 45796 h 843913"/>
                                  <a:gd name="connsiteX22" fmla="*/ 203034 w 912667"/>
                                  <a:gd name="connsiteY22" fmla="*/ 45796 h 843913"/>
                                  <a:gd name="connsiteX23" fmla="*/ 166035 w 912667"/>
                                  <a:gd name="connsiteY23" fmla="*/ 31260 h 843913"/>
                                  <a:gd name="connsiteX24" fmla="*/ 48432 w 912667"/>
                                  <a:gd name="connsiteY24" fmla="*/ 11440 h 843913"/>
                                  <a:gd name="connsiteX25" fmla="*/ 4165 w 912667"/>
                                  <a:gd name="connsiteY25" fmla="*/ 127722 h 843913"/>
                                  <a:gd name="connsiteX26" fmla="*/ 96662 w 912667"/>
                                  <a:gd name="connsiteY26" fmla="*/ 195773 h 84391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912667" h="843913">
                                    <a:moveTo>
                                      <a:pt x="96662" y="195773"/>
                                    </a:moveTo>
                                    <a:cubicBezTo>
                                      <a:pt x="142911" y="194452"/>
                                      <a:pt x="177267" y="166703"/>
                                      <a:pt x="186517" y="119133"/>
                                    </a:cubicBezTo>
                                    <a:cubicBezTo>
                                      <a:pt x="189820" y="102615"/>
                                      <a:pt x="195766" y="99312"/>
                                      <a:pt x="210302" y="99312"/>
                                    </a:cubicBezTo>
                                    <a:cubicBezTo>
                                      <a:pt x="393314" y="99973"/>
                                      <a:pt x="576326" y="99973"/>
                                      <a:pt x="759338" y="99312"/>
                                    </a:cubicBezTo>
                                    <a:cubicBezTo>
                                      <a:pt x="778498" y="99312"/>
                                      <a:pt x="783123" y="105258"/>
                                      <a:pt x="783123" y="123758"/>
                                    </a:cubicBezTo>
                                    <a:cubicBezTo>
                                      <a:pt x="782462" y="227486"/>
                                      <a:pt x="782462" y="330555"/>
                                      <a:pt x="782462" y="434284"/>
                                    </a:cubicBezTo>
                                    <a:cubicBezTo>
                                      <a:pt x="782462" y="491764"/>
                                      <a:pt x="782462" y="492425"/>
                                      <a:pt x="724321" y="492425"/>
                                    </a:cubicBezTo>
                                    <a:cubicBezTo>
                                      <a:pt x="704500" y="492425"/>
                                      <a:pt x="700536" y="499692"/>
                                      <a:pt x="701197" y="517531"/>
                                    </a:cubicBezTo>
                                    <a:cubicBezTo>
                                      <a:pt x="701858" y="567744"/>
                                      <a:pt x="701197" y="617296"/>
                                      <a:pt x="701197" y="667508"/>
                                    </a:cubicBezTo>
                                    <a:cubicBezTo>
                                      <a:pt x="701858" y="666187"/>
                                      <a:pt x="703179" y="665526"/>
                                      <a:pt x="704500" y="665526"/>
                                    </a:cubicBezTo>
                                    <a:cubicBezTo>
                                      <a:pt x="699876" y="717060"/>
                                      <a:pt x="703179" y="768595"/>
                                      <a:pt x="702518" y="820789"/>
                                    </a:cubicBezTo>
                                    <a:cubicBezTo>
                                      <a:pt x="702518" y="835985"/>
                                      <a:pt x="709125" y="843914"/>
                                      <a:pt x="724982" y="843914"/>
                                    </a:cubicBezTo>
                                    <a:cubicBezTo>
                                      <a:pt x="779159" y="843914"/>
                                      <a:pt x="833996" y="843914"/>
                                      <a:pt x="888173" y="843914"/>
                                    </a:cubicBezTo>
                                    <a:cubicBezTo>
                                      <a:pt x="905351" y="843914"/>
                                      <a:pt x="911958" y="835985"/>
                                      <a:pt x="911958" y="819468"/>
                                    </a:cubicBezTo>
                                    <a:cubicBezTo>
                                      <a:pt x="911298" y="770577"/>
                                      <a:pt x="911298" y="721685"/>
                                      <a:pt x="910637" y="672133"/>
                                    </a:cubicBezTo>
                                    <a:cubicBezTo>
                                      <a:pt x="910637" y="672133"/>
                                      <a:pt x="910637" y="672133"/>
                                      <a:pt x="910637" y="672133"/>
                                    </a:cubicBezTo>
                                    <a:cubicBezTo>
                                      <a:pt x="911298" y="670151"/>
                                      <a:pt x="911298" y="668830"/>
                                      <a:pt x="911958" y="666848"/>
                                    </a:cubicBezTo>
                                    <a:cubicBezTo>
                                      <a:pt x="911958" y="618617"/>
                                      <a:pt x="910637" y="570387"/>
                                      <a:pt x="912619" y="522156"/>
                                    </a:cubicBezTo>
                                    <a:cubicBezTo>
                                      <a:pt x="913280" y="499031"/>
                                      <a:pt x="907333" y="488460"/>
                                      <a:pt x="883548" y="493085"/>
                                    </a:cubicBezTo>
                                    <a:cubicBezTo>
                                      <a:pt x="860424" y="497049"/>
                                      <a:pt x="855799" y="486478"/>
                                      <a:pt x="855799" y="464676"/>
                                    </a:cubicBezTo>
                                    <a:cubicBezTo>
                                      <a:pt x="856460" y="337162"/>
                                      <a:pt x="856460" y="209648"/>
                                      <a:pt x="856460" y="82134"/>
                                    </a:cubicBezTo>
                                    <a:cubicBezTo>
                                      <a:pt x="856460" y="39189"/>
                                      <a:pt x="859763" y="45796"/>
                                      <a:pt x="818800" y="45796"/>
                                    </a:cubicBezTo>
                                    <a:cubicBezTo>
                                      <a:pt x="613325" y="45796"/>
                                      <a:pt x="408510" y="45796"/>
                                      <a:pt x="203034" y="45796"/>
                                    </a:cubicBezTo>
                                    <a:cubicBezTo>
                                      <a:pt x="188499" y="45796"/>
                                      <a:pt x="177267" y="44474"/>
                                      <a:pt x="166035" y="31260"/>
                                    </a:cubicBezTo>
                                    <a:cubicBezTo>
                                      <a:pt x="138286" y="-1774"/>
                                      <a:pt x="86091" y="-9042"/>
                                      <a:pt x="48432" y="11440"/>
                                    </a:cubicBezTo>
                                    <a:cubicBezTo>
                                      <a:pt x="10111" y="32582"/>
                                      <a:pt x="-9049" y="81473"/>
                                      <a:pt x="4165" y="127722"/>
                                    </a:cubicBezTo>
                                    <a:cubicBezTo>
                                      <a:pt x="15397" y="171327"/>
                                      <a:pt x="50414" y="196434"/>
                                      <a:pt x="96662" y="195773"/>
                                    </a:cubicBezTo>
                                    <a:close/>
                                  </a:path>
                                </a:pathLst>
                              </a:custGeom>
                              <a:grpFill/>
                              <a:ln w="6599" cap="flat">
                                <a:solidFill>
                                  <a:schemeClr val="bg1">
                                    <a:lumMod val="50000"/>
                                  </a:schemeClr>
                                </a:solidFill>
                                <a:prstDash val="solid"/>
                                <a:miter/>
                              </a:ln>
                            </wps:spPr>
                            <wps:bodyPr rtlCol="0" anchor="ctr"/>
                          </wps:wsp>
                          <wps:wsp>
                            <wps:cNvPr id="2074269608" name="Freeform: Shape 2074269608"/>
                            <wps:cNvSpPr/>
                            <wps:spPr>
                              <a:xfrm>
                                <a:off x="8689817" y="4552498"/>
                                <a:ext cx="1189667" cy="1242834"/>
                              </a:xfrm>
                              <a:custGeom>
                                <a:avLst/>
                                <a:gdLst>
                                  <a:gd name="connsiteX0" fmla="*/ 1128465 w 1189667"/>
                                  <a:gd name="connsiteY0" fmla="*/ 1052165 h 1242834"/>
                                  <a:gd name="connsiteX1" fmla="*/ 1016147 w 1189667"/>
                                  <a:gd name="connsiteY1" fmla="*/ 1089825 h 1242834"/>
                                  <a:gd name="connsiteX2" fmla="*/ 979809 w 1189667"/>
                                  <a:gd name="connsiteY2" fmla="*/ 1108985 h 1242834"/>
                                  <a:gd name="connsiteX3" fmla="*/ 85229 w 1189667"/>
                                  <a:gd name="connsiteY3" fmla="*/ 1108985 h 1242834"/>
                                  <a:gd name="connsiteX4" fmla="*/ 54837 w 1189667"/>
                                  <a:gd name="connsiteY4" fmla="*/ 1077272 h 1242834"/>
                                  <a:gd name="connsiteX5" fmla="*/ 55498 w 1189667"/>
                                  <a:gd name="connsiteY5" fmla="*/ 41304 h 1242834"/>
                                  <a:gd name="connsiteX6" fmla="*/ 55498 w 1189667"/>
                                  <a:gd name="connsiteY6" fmla="*/ 17519 h 1242834"/>
                                  <a:gd name="connsiteX7" fmla="*/ 48891 w 1189667"/>
                                  <a:gd name="connsiteY7" fmla="*/ 4305 h 1242834"/>
                                  <a:gd name="connsiteX8" fmla="*/ 661 w 1189667"/>
                                  <a:gd name="connsiteY8" fmla="*/ 32055 h 1242834"/>
                                  <a:gd name="connsiteX9" fmla="*/ 661 w 1189667"/>
                                  <a:gd name="connsiteY9" fmla="*/ 583734 h 1242834"/>
                                  <a:gd name="connsiteX10" fmla="*/ 0 w 1189667"/>
                                  <a:gd name="connsiteY10" fmla="*/ 1130127 h 1242834"/>
                                  <a:gd name="connsiteX11" fmla="*/ 33035 w 1189667"/>
                                  <a:gd name="connsiteY11" fmla="*/ 1164483 h 1242834"/>
                                  <a:gd name="connsiteX12" fmla="*/ 972541 w 1189667"/>
                                  <a:gd name="connsiteY12" fmla="*/ 1163823 h 1242834"/>
                                  <a:gd name="connsiteX13" fmla="*/ 1008218 w 1189667"/>
                                  <a:gd name="connsiteY13" fmla="*/ 1185626 h 1242834"/>
                                  <a:gd name="connsiteX14" fmla="*/ 1114590 w 1189667"/>
                                  <a:gd name="connsiteY14" fmla="*/ 1241124 h 1242834"/>
                                  <a:gd name="connsiteX15" fmla="*/ 1189249 w 1189667"/>
                                  <a:gd name="connsiteY15" fmla="*/ 1154573 h 1242834"/>
                                  <a:gd name="connsiteX16" fmla="*/ 1128465 w 1189667"/>
                                  <a:gd name="connsiteY16" fmla="*/ 1052165 h 12428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1189667" h="1242834">
                                    <a:moveTo>
                                      <a:pt x="1128465" y="1052165"/>
                                    </a:moveTo>
                                    <a:cubicBezTo>
                                      <a:pt x="1084859" y="1037630"/>
                                      <a:pt x="1037950" y="1051505"/>
                                      <a:pt x="1016147" y="1089825"/>
                                    </a:cubicBezTo>
                                    <a:cubicBezTo>
                                      <a:pt x="1006897" y="1105682"/>
                                      <a:pt x="996986" y="1108985"/>
                                      <a:pt x="979809" y="1108985"/>
                                    </a:cubicBezTo>
                                    <a:cubicBezTo>
                                      <a:pt x="681836" y="1108324"/>
                                      <a:pt x="383863" y="1108324"/>
                                      <a:pt x="85229" y="1108985"/>
                                    </a:cubicBezTo>
                                    <a:cubicBezTo>
                                      <a:pt x="59462" y="1108985"/>
                                      <a:pt x="54837" y="1101057"/>
                                      <a:pt x="54837" y="1077272"/>
                                    </a:cubicBezTo>
                                    <a:cubicBezTo>
                                      <a:pt x="55498" y="731729"/>
                                      <a:pt x="55498" y="386186"/>
                                      <a:pt x="55498" y="41304"/>
                                    </a:cubicBezTo>
                                    <a:cubicBezTo>
                                      <a:pt x="55498" y="33376"/>
                                      <a:pt x="55498" y="25448"/>
                                      <a:pt x="55498" y="17519"/>
                                    </a:cubicBezTo>
                                    <a:cubicBezTo>
                                      <a:pt x="55498" y="12234"/>
                                      <a:pt x="54837" y="6948"/>
                                      <a:pt x="48891" y="4305"/>
                                    </a:cubicBezTo>
                                    <a:cubicBezTo>
                                      <a:pt x="25106" y="-7587"/>
                                      <a:pt x="661" y="6287"/>
                                      <a:pt x="661" y="32055"/>
                                    </a:cubicBezTo>
                                    <a:cubicBezTo>
                                      <a:pt x="661" y="215727"/>
                                      <a:pt x="661" y="400061"/>
                                      <a:pt x="661" y="583734"/>
                                    </a:cubicBezTo>
                                    <a:cubicBezTo>
                                      <a:pt x="661" y="766085"/>
                                      <a:pt x="1321" y="947776"/>
                                      <a:pt x="0" y="1130127"/>
                                    </a:cubicBezTo>
                                    <a:cubicBezTo>
                                      <a:pt x="0" y="1156555"/>
                                      <a:pt x="5285" y="1164483"/>
                                      <a:pt x="33035" y="1164483"/>
                                    </a:cubicBezTo>
                                    <a:cubicBezTo>
                                      <a:pt x="346203" y="1163162"/>
                                      <a:pt x="659372" y="1163823"/>
                                      <a:pt x="972541" y="1163823"/>
                                    </a:cubicBezTo>
                                    <a:cubicBezTo>
                                      <a:pt x="989719" y="1163823"/>
                                      <a:pt x="1000951" y="1165144"/>
                                      <a:pt x="1008218" y="1185626"/>
                                    </a:cubicBezTo>
                                    <a:cubicBezTo>
                                      <a:pt x="1023414" y="1229231"/>
                                      <a:pt x="1065038" y="1249052"/>
                                      <a:pt x="1114590" y="1241124"/>
                                    </a:cubicBezTo>
                                    <a:cubicBezTo>
                                      <a:pt x="1155553" y="1234517"/>
                                      <a:pt x="1185284" y="1200161"/>
                                      <a:pt x="1189249" y="1154573"/>
                                    </a:cubicBezTo>
                                    <a:cubicBezTo>
                                      <a:pt x="1193213" y="1106342"/>
                                      <a:pt x="1168767" y="1066040"/>
                                      <a:pt x="1128465" y="1052165"/>
                                    </a:cubicBezTo>
                                    <a:close/>
                                  </a:path>
                                </a:pathLst>
                              </a:custGeom>
                              <a:grpFill/>
                              <a:ln w="6599" cap="flat">
                                <a:solidFill>
                                  <a:schemeClr val="bg1">
                                    <a:lumMod val="50000"/>
                                  </a:schemeClr>
                                </a:solidFill>
                                <a:prstDash val="solid"/>
                                <a:miter/>
                              </a:ln>
                            </wps:spPr>
                            <wps:bodyPr rtlCol="0" anchor="ctr"/>
                          </wps:wsp>
                          <wps:wsp>
                            <wps:cNvPr id="2074269609" name="Freeform: Shape 2074269609"/>
                            <wps:cNvSpPr/>
                            <wps:spPr>
                              <a:xfrm>
                                <a:off x="7746877" y="4554792"/>
                                <a:ext cx="190088" cy="1673439"/>
                              </a:xfrm>
                              <a:custGeom>
                                <a:avLst/>
                                <a:gdLst>
                                  <a:gd name="connsiteX0" fmla="*/ 146804 w 190088"/>
                                  <a:gd name="connsiteY0" fmla="*/ 1460823 h 1673439"/>
                                  <a:gd name="connsiteX1" fmla="*/ 146804 w 190088"/>
                                  <a:gd name="connsiteY1" fmla="*/ 748595 h 1673439"/>
                                  <a:gd name="connsiteX2" fmla="*/ 146804 w 190088"/>
                                  <a:gd name="connsiteY2" fmla="*/ 28439 h 1673439"/>
                                  <a:gd name="connsiteX3" fmla="*/ 121037 w 190088"/>
                                  <a:gd name="connsiteY3" fmla="*/ 29 h 1673439"/>
                                  <a:gd name="connsiteX4" fmla="*/ 91306 w 190088"/>
                                  <a:gd name="connsiteY4" fmla="*/ 32403 h 1673439"/>
                                  <a:gd name="connsiteX5" fmla="*/ 91966 w 190088"/>
                                  <a:gd name="connsiteY5" fmla="*/ 1443645 h 1673439"/>
                                  <a:gd name="connsiteX6" fmla="*/ 63557 w 190088"/>
                                  <a:gd name="connsiteY6" fmla="*/ 1483286 h 1673439"/>
                                  <a:gd name="connsiteX7" fmla="*/ 21933 w 190088"/>
                                  <a:gd name="connsiteY7" fmla="*/ 1510375 h 1673439"/>
                                  <a:gd name="connsiteX8" fmla="*/ 30522 w 190088"/>
                                  <a:gd name="connsiteY8" fmla="*/ 1649781 h 1673439"/>
                                  <a:gd name="connsiteX9" fmla="*/ 162000 w 190088"/>
                                  <a:gd name="connsiteY9" fmla="*/ 1646477 h 1673439"/>
                                  <a:gd name="connsiteX10" fmla="*/ 162661 w 190088"/>
                                  <a:gd name="connsiteY10" fmla="*/ 1505750 h 1673439"/>
                                  <a:gd name="connsiteX11" fmla="*/ 146804 w 190088"/>
                                  <a:gd name="connsiteY11" fmla="*/ 1460823 h 167343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90088" h="1673439">
                                    <a:moveTo>
                                      <a:pt x="146804" y="1460823"/>
                                    </a:moveTo>
                                    <a:cubicBezTo>
                                      <a:pt x="146804" y="1223634"/>
                                      <a:pt x="146804" y="985784"/>
                                      <a:pt x="146804" y="748595"/>
                                    </a:cubicBezTo>
                                    <a:cubicBezTo>
                                      <a:pt x="146804" y="508763"/>
                                      <a:pt x="146804" y="268271"/>
                                      <a:pt x="146804" y="28439"/>
                                    </a:cubicBezTo>
                                    <a:cubicBezTo>
                                      <a:pt x="146804" y="9279"/>
                                      <a:pt x="144161" y="690"/>
                                      <a:pt x="121037" y="29"/>
                                    </a:cubicBezTo>
                                    <a:cubicBezTo>
                                      <a:pt x="94609" y="-632"/>
                                      <a:pt x="91306" y="9940"/>
                                      <a:pt x="91306" y="32403"/>
                                    </a:cubicBezTo>
                                    <a:cubicBezTo>
                                      <a:pt x="91966" y="502817"/>
                                      <a:pt x="91306" y="973231"/>
                                      <a:pt x="91966" y="1443645"/>
                                    </a:cubicBezTo>
                                    <a:cubicBezTo>
                                      <a:pt x="91966" y="1465448"/>
                                      <a:pt x="90645" y="1480644"/>
                                      <a:pt x="63557" y="1483286"/>
                                    </a:cubicBezTo>
                                    <a:cubicBezTo>
                                      <a:pt x="46379" y="1484608"/>
                                      <a:pt x="33165" y="1497161"/>
                                      <a:pt x="21933" y="1510375"/>
                                    </a:cubicBezTo>
                                    <a:cubicBezTo>
                                      <a:pt x="-10441" y="1550677"/>
                                      <a:pt x="-6477" y="1615425"/>
                                      <a:pt x="30522" y="1649781"/>
                                    </a:cubicBezTo>
                                    <a:cubicBezTo>
                                      <a:pt x="66200" y="1682816"/>
                                      <a:pt x="128305" y="1680834"/>
                                      <a:pt x="162000" y="1646477"/>
                                    </a:cubicBezTo>
                                    <a:cubicBezTo>
                                      <a:pt x="198338" y="1610139"/>
                                      <a:pt x="200320" y="1542749"/>
                                      <a:pt x="162661" y="1505750"/>
                                    </a:cubicBezTo>
                                    <a:cubicBezTo>
                                      <a:pt x="149447" y="1491875"/>
                                      <a:pt x="146804" y="1478662"/>
                                      <a:pt x="146804" y="1460823"/>
                                    </a:cubicBezTo>
                                    <a:close/>
                                  </a:path>
                                </a:pathLst>
                              </a:custGeom>
                              <a:grpFill/>
                              <a:ln w="6599" cap="flat">
                                <a:solidFill>
                                  <a:schemeClr val="bg1">
                                    <a:lumMod val="50000"/>
                                  </a:schemeClr>
                                </a:solidFill>
                                <a:prstDash val="solid"/>
                                <a:miter/>
                              </a:ln>
                            </wps:spPr>
                            <wps:bodyPr rtlCol="0" anchor="ctr"/>
                          </wps:wsp>
                          <wps:wsp>
                            <wps:cNvPr id="2074269610" name="Freeform: Shape 2074269610"/>
                            <wps:cNvSpPr/>
                            <wps:spPr>
                              <a:xfrm>
                                <a:off x="9068359" y="3632493"/>
                                <a:ext cx="1181053" cy="1164453"/>
                              </a:xfrm>
                              <a:custGeom>
                                <a:avLst/>
                                <a:gdLst>
                                  <a:gd name="connsiteX0" fmla="*/ 1129160 w 1181053"/>
                                  <a:gd name="connsiteY0" fmla="*/ 979148 h 1164453"/>
                                  <a:gd name="connsiteX1" fmla="*/ 1108019 w 1181053"/>
                                  <a:gd name="connsiteY1" fmla="*/ 942810 h 1164453"/>
                                  <a:gd name="connsiteX2" fmla="*/ 1109340 w 1181053"/>
                                  <a:gd name="connsiteY2" fmla="*/ 104390 h 1164453"/>
                                  <a:gd name="connsiteX3" fmla="*/ 1074984 w 1181053"/>
                                  <a:gd name="connsiteY3" fmla="*/ 71355 h 1164453"/>
                                  <a:gd name="connsiteX4" fmla="*/ 383898 w 1181053"/>
                                  <a:gd name="connsiteY4" fmla="*/ 72016 h 1164453"/>
                                  <a:gd name="connsiteX5" fmla="*/ 349542 w 1181053"/>
                                  <a:gd name="connsiteY5" fmla="*/ 69373 h 1164453"/>
                                  <a:gd name="connsiteX6" fmla="*/ 348221 w 1181053"/>
                                  <a:gd name="connsiteY6" fmla="*/ 1321 h 1164453"/>
                                  <a:gd name="connsiteX7" fmla="*/ 337650 w 1181053"/>
                                  <a:gd name="connsiteY7" fmla="*/ 1982 h 1164453"/>
                                  <a:gd name="connsiteX8" fmla="*/ 32409 w 1181053"/>
                                  <a:gd name="connsiteY8" fmla="*/ 0 h 1164453"/>
                                  <a:gd name="connsiteX9" fmla="*/ 35 w 1181053"/>
                                  <a:gd name="connsiteY9" fmla="*/ 30392 h 1164453"/>
                                  <a:gd name="connsiteX10" fmla="*/ 35 w 1181053"/>
                                  <a:gd name="connsiteY10" fmla="*/ 180369 h 1164453"/>
                                  <a:gd name="connsiteX11" fmla="*/ 29766 w 1181053"/>
                                  <a:gd name="connsiteY11" fmla="*/ 210101 h 1164453"/>
                                  <a:gd name="connsiteX12" fmla="*/ 177101 w 1181053"/>
                                  <a:gd name="connsiteY12" fmla="*/ 210101 h 1164453"/>
                                  <a:gd name="connsiteX13" fmla="*/ 292062 w 1181053"/>
                                  <a:gd name="connsiteY13" fmla="*/ 209440 h 1164453"/>
                                  <a:gd name="connsiteX14" fmla="*/ 349542 w 1181053"/>
                                  <a:gd name="connsiteY14" fmla="*/ 147996 h 1164453"/>
                                  <a:gd name="connsiteX15" fmla="*/ 381256 w 1181053"/>
                                  <a:gd name="connsiteY15" fmla="*/ 146014 h 1164453"/>
                                  <a:gd name="connsiteX16" fmla="*/ 1021467 w 1181053"/>
                                  <a:gd name="connsiteY16" fmla="*/ 145353 h 1164453"/>
                                  <a:gd name="connsiteX17" fmla="*/ 1054502 w 1181053"/>
                                  <a:gd name="connsiteY17" fmla="*/ 177066 h 1164453"/>
                                  <a:gd name="connsiteX18" fmla="*/ 1054502 w 1181053"/>
                                  <a:gd name="connsiteY18" fmla="*/ 945453 h 1164453"/>
                                  <a:gd name="connsiteX19" fmla="*/ 1032699 w 1181053"/>
                                  <a:gd name="connsiteY19" fmla="*/ 985755 h 1164453"/>
                                  <a:gd name="connsiteX20" fmla="*/ 997022 w 1181053"/>
                                  <a:gd name="connsiteY20" fmla="*/ 1102037 h 1164453"/>
                                  <a:gd name="connsiteX21" fmla="*/ 1094805 w 1181053"/>
                                  <a:gd name="connsiteY21" fmla="*/ 1164142 h 1164453"/>
                                  <a:gd name="connsiteX22" fmla="*/ 1178712 w 1181053"/>
                                  <a:gd name="connsiteY22" fmla="*/ 1090145 h 1164453"/>
                                  <a:gd name="connsiteX23" fmla="*/ 1129160 w 1181053"/>
                                  <a:gd name="connsiteY23" fmla="*/ 979148 h 11644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1181053" h="1164453">
                                    <a:moveTo>
                                      <a:pt x="1129160" y="979148"/>
                                    </a:moveTo>
                                    <a:cubicBezTo>
                                      <a:pt x="1110001" y="971220"/>
                                      <a:pt x="1108019" y="959988"/>
                                      <a:pt x="1108019" y="942810"/>
                                    </a:cubicBezTo>
                                    <a:cubicBezTo>
                                      <a:pt x="1108679" y="663337"/>
                                      <a:pt x="1108019" y="383863"/>
                                      <a:pt x="1109340" y="104390"/>
                                    </a:cubicBezTo>
                                    <a:cubicBezTo>
                                      <a:pt x="1109340" y="75980"/>
                                      <a:pt x="1100751" y="71355"/>
                                      <a:pt x="1074984" y="71355"/>
                                    </a:cubicBezTo>
                                    <a:cubicBezTo>
                                      <a:pt x="844402" y="72676"/>
                                      <a:pt x="614480" y="72016"/>
                                      <a:pt x="383898" y="72016"/>
                                    </a:cubicBezTo>
                                    <a:cubicBezTo>
                                      <a:pt x="372666" y="72016"/>
                                      <a:pt x="360774" y="73998"/>
                                      <a:pt x="349542" y="69373"/>
                                    </a:cubicBezTo>
                                    <a:cubicBezTo>
                                      <a:pt x="350863" y="46909"/>
                                      <a:pt x="352845" y="23785"/>
                                      <a:pt x="348221" y="1321"/>
                                    </a:cubicBezTo>
                                    <a:cubicBezTo>
                                      <a:pt x="344917" y="1321"/>
                                      <a:pt x="340953" y="1982"/>
                                      <a:pt x="337650" y="1982"/>
                                    </a:cubicBezTo>
                                    <a:cubicBezTo>
                                      <a:pt x="235903" y="1321"/>
                                      <a:pt x="134156" y="1321"/>
                                      <a:pt x="32409" y="0"/>
                                    </a:cubicBezTo>
                                    <a:cubicBezTo>
                                      <a:pt x="9946" y="0"/>
                                      <a:pt x="-626" y="5946"/>
                                      <a:pt x="35" y="30392"/>
                                    </a:cubicBezTo>
                                    <a:cubicBezTo>
                                      <a:pt x="1357" y="80605"/>
                                      <a:pt x="1357" y="130157"/>
                                      <a:pt x="35" y="180369"/>
                                    </a:cubicBezTo>
                                    <a:cubicBezTo>
                                      <a:pt x="-626" y="202173"/>
                                      <a:pt x="7964" y="210761"/>
                                      <a:pt x="29766" y="210101"/>
                                    </a:cubicBezTo>
                                    <a:cubicBezTo>
                                      <a:pt x="78658" y="209440"/>
                                      <a:pt x="128210" y="210101"/>
                                      <a:pt x="177101" y="210101"/>
                                    </a:cubicBezTo>
                                    <a:cubicBezTo>
                                      <a:pt x="215421" y="210101"/>
                                      <a:pt x="253741" y="209440"/>
                                      <a:pt x="292062" y="209440"/>
                                    </a:cubicBezTo>
                                    <a:cubicBezTo>
                                      <a:pt x="352845" y="209440"/>
                                      <a:pt x="352845" y="209440"/>
                                      <a:pt x="349542" y="147996"/>
                                    </a:cubicBezTo>
                                    <a:cubicBezTo>
                                      <a:pt x="360113" y="147335"/>
                                      <a:pt x="370684" y="146014"/>
                                      <a:pt x="381256" y="146014"/>
                                    </a:cubicBezTo>
                                    <a:cubicBezTo>
                                      <a:pt x="594660" y="146014"/>
                                      <a:pt x="808063" y="146674"/>
                                      <a:pt x="1021467" y="145353"/>
                                    </a:cubicBezTo>
                                    <a:cubicBezTo>
                                      <a:pt x="1046574" y="145353"/>
                                      <a:pt x="1054502" y="150638"/>
                                      <a:pt x="1054502" y="177066"/>
                                    </a:cubicBezTo>
                                    <a:cubicBezTo>
                                      <a:pt x="1053181" y="433415"/>
                                      <a:pt x="1053842" y="689764"/>
                                      <a:pt x="1054502" y="945453"/>
                                    </a:cubicBezTo>
                                    <a:cubicBezTo>
                                      <a:pt x="1054502" y="964613"/>
                                      <a:pt x="1049877" y="975184"/>
                                      <a:pt x="1032699" y="985755"/>
                                    </a:cubicBezTo>
                                    <a:cubicBezTo>
                                      <a:pt x="995701" y="1008219"/>
                                      <a:pt x="982487" y="1057771"/>
                                      <a:pt x="997022" y="1102037"/>
                                    </a:cubicBezTo>
                                    <a:cubicBezTo>
                                      <a:pt x="1010897" y="1144322"/>
                                      <a:pt x="1047895" y="1167446"/>
                                      <a:pt x="1094805" y="1164142"/>
                                    </a:cubicBezTo>
                                    <a:cubicBezTo>
                                      <a:pt x="1137089" y="1161499"/>
                                      <a:pt x="1170784" y="1131768"/>
                                      <a:pt x="1178712" y="1090145"/>
                                    </a:cubicBezTo>
                                    <a:cubicBezTo>
                                      <a:pt x="1187962" y="1041914"/>
                                      <a:pt x="1169463" y="996326"/>
                                      <a:pt x="1129160" y="979148"/>
                                    </a:cubicBezTo>
                                    <a:close/>
                                  </a:path>
                                </a:pathLst>
                              </a:custGeom>
                              <a:grpFill/>
                              <a:ln w="6599" cap="flat">
                                <a:solidFill>
                                  <a:schemeClr val="bg1">
                                    <a:lumMod val="50000"/>
                                  </a:schemeClr>
                                </a:solidFill>
                                <a:prstDash val="solid"/>
                                <a:miter/>
                              </a:ln>
                            </wps:spPr>
                            <wps:bodyPr rtlCol="0" anchor="ctr"/>
                          </wps:wsp>
                          <wps:wsp>
                            <wps:cNvPr id="2074269611" name="Freeform: Shape 2074269611"/>
                            <wps:cNvSpPr/>
                            <wps:spPr>
                              <a:xfrm>
                                <a:off x="8291418" y="4555210"/>
                                <a:ext cx="1121223" cy="1705206"/>
                              </a:xfrm>
                              <a:custGeom>
                                <a:avLst/>
                                <a:gdLst>
                                  <a:gd name="connsiteX0" fmla="*/ 1068342 w 1121223"/>
                                  <a:gd name="connsiteY0" fmla="*/ 1518546 h 1705206"/>
                                  <a:gd name="connsiteX1" fmla="*/ 943471 w 1121223"/>
                                  <a:gd name="connsiteY1" fmla="*/ 1558188 h 1705206"/>
                                  <a:gd name="connsiteX2" fmla="*/ 943471 w 1121223"/>
                                  <a:gd name="connsiteY2" fmla="*/ 1558188 h 1705206"/>
                                  <a:gd name="connsiteX3" fmla="*/ 943471 w 1121223"/>
                                  <a:gd name="connsiteY3" fmla="*/ 1558188 h 1705206"/>
                                  <a:gd name="connsiteX4" fmla="*/ 107693 w 1121223"/>
                                  <a:gd name="connsiteY4" fmla="*/ 1558849 h 1705206"/>
                                  <a:gd name="connsiteX5" fmla="*/ 73337 w 1121223"/>
                                  <a:gd name="connsiteY5" fmla="*/ 1524493 h 1705206"/>
                                  <a:gd name="connsiteX6" fmla="*/ 73337 w 1121223"/>
                                  <a:gd name="connsiteY6" fmla="*/ 40575 h 1705206"/>
                                  <a:gd name="connsiteX7" fmla="*/ 33696 w 1121223"/>
                                  <a:gd name="connsiteY7" fmla="*/ 273 h 1705206"/>
                                  <a:gd name="connsiteX8" fmla="*/ 0 w 1121223"/>
                                  <a:gd name="connsiteY8" fmla="*/ 33968 h 1705206"/>
                                  <a:gd name="connsiteX9" fmla="*/ 661 w 1121223"/>
                                  <a:gd name="connsiteY9" fmla="*/ 1597830 h 1705206"/>
                                  <a:gd name="connsiteX10" fmla="*/ 35678 w 1121223"/>
                                  <a:gd name="connsiteY10" fmla="*/ 1631525 h 1705206"/>
                                  <a:gd name="connsiteX11" fmla="*/ 900526 w 1121223"/>
                                  <a:gd name="connsiteY11" fmla="*/ 1631525 h 1705206"/>
                                  <a:gd name="connsiteX12" fmla="*/ 937524 w 1121223"/>
                                  <a:gd name="connsiteY12" fmla="*/ 1635489 h 1705206"/>
                                  <a:gd name="connsiteX13" fmla="*/ 1007558 w 1121223"/>
                                  <a:gd name="connsiteY13" fmla="*/ 1703541 h 1705206"/>
                                  <a:gd name="connsiteX14" fmla="*/ 1116572 w 1121223"/>
                                  <a:gd name="connsiteY14" fmla="*/ 1639453 h 1705206"/>
                                  <a:gd name="connsiteX15" fmla="*/ 1068342 w 1121223"/>
                                  <a:gd name="connsiteY15" fmla="*/ 1518546 h 17052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1121223" h="1705206">
                                    <a:moveTo>
                                      <a:pt x="1068342" y="1518546"/>
                                    </a:moveTo>
                                    <a:cubicBezTo>
                                      <a:pt x="1021433" y="1497404"/>
                                      <a:pt x="972541" y="1512600"/>
                                      <a:pt x="943471" y="1558188"/>
                                    </a:cubicBezTo>
                                    <a:lnTo>
                                      <a:pt x="943471" y="1558188"/>
                                    </a:lnTo>
                                    <a:lnTo>
                                      <a:pt x="943471" y="1558188"/>
                                    </a:lnTo>
                                    <a:cubicBezTo>
                                      <a:pt x="664658" y="1558188"/>
                                      <a:pt x="386506" y="1558849"/>
                                      <a:pt x="107693" y="1558849"/>
                                    </a:cubicBezTo>
                                    <a:cubicBezTo>
                                      <a:pt x="73337" y="1558849"/>
                                      <a:pt x="73337" y="1558849"/>
                                      <a:pt x="73337" y="1524493"/>
                                    </a:cubicBezTo>
                                    <a:cubicBezTo>
                                      <a:pt x="73337" y="1029633"/>
                                      <a:pt x="73337" y="535434"/>
                                      <a:pt x="73337" y="40575"/>
                                    </a:cubicBezTo>
                                    <a:cubicBezTo>
                                      <a:pt x="73337" y="-5013"/>
                                      <a:pt x="78623" y="2915"/>
                                      <a:pt x="33696" y="273"/>
                                    </a:cubicBezTo>
                                    <a:cubicBezTo>
                                      <a:pt x="5946" y="-1709"/>
                                      <a:pt x="0" y="6879"/>
                                      <a:pt x="0" y="33968"/>
                                    </a:cubicBezTo>
                                    <a:cubicBezTo>
                                      <a:pt x="661" y="555255"/>
                                      <a:pt x="661" y="1076543"/>
                                      <a:pt x="661" y="1597830"/>
                                    </a:cubicBezTo>
                                    <a:cubicBezTo>
                                      <a:pt x="661" y="1634168"/>
                                      <a:pt x="-5285" y="1631525"/>
                                      <a:pt x="35678" y="1631525"/>
                                    </a:cubicBezTo>
                                    <a:cubicBezTo>
                                      <a:pt x="323740" y="1631525"/>
                                      <a:pt x="612463" y="1631525"/>
                                      <a:pt x="900526" y="1631525"/>
                                    </a:cubicBezTo>
                                    <a:cubicBezTo>
                                      <a:pt x="913079" y="1631525"/>
                                      <a:pt x="925632" y="1628882"/>
                                      <a:pt x="937524" y="1635489"/>
                                    </a:cubicBezTo>
                                    <a:cubicBezTo>
                                      <a:pt x="946113" y="1673149"/>
                                      <a:pt x="971881" y="1697595"/>
                                      <a:pt x="1007558" y="1703541"/>
                                    </a:cubicBezTo>
                                    <a:cubicBezTo>
                                      <a:pt x="1059753" y="1712130"/>
                                      <a:pt x="1102037" y="1687023"/>
                                      <a:pt x="1116572" y="1639453"/>
                                    </a:cubicBezTo>
                                    <a:cubicBezTo>
                                      <a:pt x="1131108" y="1590562"/>
                                      <a:pt x="1110626" y="1537707"/>
                                      <a:pt x="1068342" y="1518546"/>
                                    </a:cubicBezTo>
                                    <a:close/>
                                  </a:path>
                                </a:pathLst>
                              </a:custGeom>
                              <a:grpFill/>
                              <a:ln w="6599" cap="flat">
                                <a:solidFill>
                                  <a:schemeClr val="bg1">
                                    <a:lumMod val="50000"/>
                                  </a:schemeClr>
                                </a:solidFill>
                                <a:prstDash val="solid"/>
                                <a:miter/>
                              </a:ln>
                            </wps:spPr>
                            <wps:bodyPr rtlCol="0" anchor="ctr"/>
                          </wps:wsp>
                          <wps:wsp>
                            <wps:cNvPr id="2074269612" name="Freeform: Shape 2074269612"/>
                            <wps:cNvSpPr/>
                            <wps:spPr>
                              <a:xfrm>
                                <a:off x="7772082" y="4190084"/>
                                <a:ext cx="214133" cy="351577"/>
                              </a:xfrm>
                              <a:custGeom>
                                <a:avLst/>
                                <a:gdLst>
                                  <a:gd name="connsiteX0" fmla="*/ 214096 w 214133"/>
                                  <a:gd name="connsiteY0" fmla="*/ 35052 h 351577"/>
                                  <a:gd name="connsiteX1" fmla="*/ 180400 w 214133"/>
                                  <a:gd name="connsiteY1" fmla="*/ 35 h 351577"/>
                                  <a:gd name="connsiteX2" fmla="*/ 33066 w 214133"/>
                                  <a:gd name="connsiteY2" fmla="*/ 35 h 351577"/>
                                  <a:gd name="connsiteX3" fmla="*/ 31 w 214133"/>
                                  <a:gd name="connsiteY3" fmla="*/ 32409 h 351577"/>
                                  <a:gd name="connsiteX4" fmla="*/ 31 w 214133"/>
                                  <a:gd name="connsiteY4" fmla="*/ 177101 h 351577"/>
                                  <a:gd name="connsiteX5" fmla="*/ 691 w 214133"/>
                                  <a:gd name="connsiteY5" fmla="*/ 326418 h 351577"/>
                                  <a:gd name="connsiteX6" fmla="*/ 26459 w 214133"/>
                                  <a:gd name="connsiteY6" fmla="*/ 351524 h 351577"/>
                                  <a:gd name="connsiteX7" fmla="*/ 187007 w 214133"/>
                                  <a:gd name="connsiteY7" fmla="*/ 351524 h 351577"/>
                                  <a:gd name="connsiteX8" fmla="*/ 212774 w 214133"/>
                                  <a:gd name="connsiteY8" fmla="*/ 325757 h 351577"/>
                                  <a:gd name="connsiteX9" fmla="*/ 214096 w 214133"/>
                                  <a:gd name="connsiteY9" fmla="*/ 176440 h 351577"/>
                                  <a:gd name="connsiteX10" fmla="*/ 214096 w 214133"/>
                                  <a:gd name="connsiteY10" fmla="*/ 35052 h 351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14133" h="351577">
                                    <a:moveTo>
                                      <a:pt x="214096" y="35052"/>
                                    </a:moveTo>
                                    <a:cubicBezTo>
                                      <a:pt x="214756" y="9946"/>
                                      <a:pt x="206828" y="-626"/>
                                      <a:pt x="180400" y="35"/>
                                    </a:cubicBezTo>
                                    <a:cubicBezTo>
                                      <a:pt x="131509" y="1357"/>
                                      <a:pt x="81957" y="1357"/>
                                      <a:pt x="33066" y="35"/>
                                    </a:cubicBezTo>
                                    <a:cubicBezTo>
                                      <a:pt x="9281" y="-626"/>
                                      <a:pt x="-630" y="7964"/>
                                      <a:pt x="31" y="32409"/>
                                    </a:cubicBezTo>
                                    <a:cubicBezTo>
                                      <a:pt x="1352" y="80640"/>
                                      <a:pt x="31" y="128870"/>
                                      <a:pt x="31" y="177101"/>
                                    </a:cubicBezTo>
                                    <a:cubicBezTo>
                                      <a:pt x="691" y="226653"/>
                                      <a:pt x="2013" y="276866"/>
                                      <a:pt x="691" y="326418"/>
                                    </a:cubicBezTo>
                                    <a:cubicBezTo>
                                      <a:pt x="31" y="346899"/>
                                      <a:pt x="7298" y="352185"/>
                                      <a:pt x="26459" y="351524"/>
                                    </a:cubicBezTo>
                                    <a:cubicBezTo>
                                      <a:pt x="79975" y="350203"/>
                                      <a:pt x="133491" y="350203"/>
                                      <a:pt x="187007" y="351524"/>
                                    </a:cubicBezTo>
                                    <a:cubicBezTo>
                                      <a:pt x="206828" y="352185"/>
                                      <a:pt x="212774" y="345578"/>
                                      <a:pt x="212774" y="325757"/>
                                    </a:cubicBezTo>
                                    <a:cubicBezTo>
                                      <a:pt x="212774" y="276205"/>
                                      <a:pt x="209471" y="225992"/>
                                      <a:pt x="214096" y="176440"/>
                                    </a:cubicBezTo>
                                    <a:cubicBezTo>
                                      <a:pt x="214096" y="129531"/>
                                      <a:pt x="212774" y="82622"/>
                                      <a:pt x="214096" y="35052"/>
                                    </a:cubicBezTo>
                                    <a:close/>
                                  </a:path>
                                </a:pathLst>
                              </a:custGeom>
                              <a:grpFill/>
                              <a:ln w="6599" cap="flat">
                                <a:solidFill>
                                  <a:schemeClr val="bg1">
                                    <a:lumMod val="50000"/>
                                  </a:schemeClr>
                                </a:solidFill>
                                <a:prstDash val="solid"/>
                                <a:miter/>
                              </a:ln>
                            </wps:spPr>
                            <wps:bodyPr rtlCol="0" anchor="ctr"/>
                          </wps:wsp>
                          <wps:wsp>
                            <wps:cNvPr id="2074269613" name="Freeform: Shape 2074269613"/>
                            <wps:cNvSpPr/>
                            <wps:spPr>
                              <a:xfrm>
                                <a:off x="8194296" y="4190083"/>
                                <a:ext cx="211421" cy="352184"/>
                              </a:xfrm>
                              <a:custGeom>
                                <a:avLst/>
                                <a:gdLst>
                                  <a:gd name="connsiteX0" fmla="*/ 189619 w 211421"/>
                                  <a:gd name="connsiteY0" fmla="*/ 352185 h 352184"/>
                                  <a:gd name="connsiteX1" fmla="*/ 210761 w 211421"/>
                                  <a:gd name="connsiteY1" fmla="*/ 330382 h 352184"/>
                                  <a:gd name="connsiteX2" fmla="*/ 211422 w 211421"/>
                                  <a:gd name="connsiteY2" fmla="*/ 178422 h 352184"/>
                                  <a:gd name="connsiteX3" fmla="*/ 210761 w 211421"/>
                                  <a:gd name="connsiteY3" fmla="*/ 31088 h 352184"/>
                                  <a:gd name="connsiteX4" fmla="*/ 179048 w 211421"/>
                                  <a:gd name="connsiteY4" fmla="*/ 35 h 352184"/>
                                  <a:gd name="connsiteX5" fmla="*/ 31713 w 211421"/>
                                  <a:gd name="connsiteY5" fmla="*/ 35 h 352184"/>
                                  <a:gd name="connsiteX6" fmla="*/ 661 w 211421"/>
                                  <a:gd name="connsiteY6" fmla="*/ 31088 h 352184"/>
                                  <a:gd name="connsiteX7" fmla="*/ 0 w 211421"/>
                                  <a:gd name="connsiteY7" fmla="*/ 178422 h 352184"/>
                                  <a:gd name="connsiteX8" fmla="*/ 0 w 211421"/>
                                  <a:gd name="connsiteY8" fmla="*/ 330382 h 352184"/>
                                  <a:gd name="connsiteX9" fmla="*/ 21142 w 211421"/>
                                  <a:gd name="connsiteY9" fmla="*/ 351524 h 352184"/>
                                  <a:gd name="connsiteX10" fmla="*/ 189619 w 211421"/>
                                  <a:gd name="connsiteY10" fmla="*/ 352185 h 352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11421" h="352184">
                                    <a:moveTo>
                                      <a:pt x="189619" y="352185"/>
                                    </a:moveTo>
                                    <a:cubicBezTo>
                                      <a:pt x="206136" y="352185"/>
                                      <a:pt x="210761" y="346238"/>
                                      <a:pt x="210761" y="330382"/>
                                    </a:cubicBezTo>
                                    <a:cubicBezTo>
                                      <a:pt x="210100" y="279509"/>
                                      <a:pt x="210761" y="228635"/>
                                      <a:pt x="211422" y="178422"/>
                                    </a:cubicBezTo>
                                    <a:cubicBezTo>
                                      <a:pt x="211422" y="129531"/>
                                      <a:pt x="210100" y="79979"/>
                                      <a:pt x="210761" y="31088"/>
                                    </a:cubicBezTo>
                                    <a:cubicBezTo>
                                      <a:pt x="211422" y="7303"/>
                                      <a:pt x="202172" y="35"/>
                                      <a:pt x="179048" y="35"/>
                                    </a:cubicBezTo>
                                    <a:cubicBezTo>
                                      <a:pt x="130156" y="1357"/>
                                      <a:pt x="80604" y="1357"/>
                                      <a:pt x="31713" y="35"/>
                                    </a:cubicBezTo>
                                    <a:cubicBezTo>
                                      <a:pt x="8589" y="-626"/>
                                      <a:pt x="0" y="7964"/>
                                      <a:pt x="661" y="31088"/>
                                    </a:cubicBezTo>
                                    <a:cubicBezTo>
                                      <a:pt x="1321" y="79979"/>
                                      <a:pt x="661" y="129531"/>
                                      <a:pt x="0" y="178422"/>
                                    </a:cubicBezTo>
                                    <a:cubicBezTo>
                                      <a:pt x="0" y="229296"/>
                                      <a:pt x="661" y="280169"/>
                                      <a:pt x="0" y="330382"/>
                                    </a:cubicBezTo>
                                    <a:cubicBezTo>
                                      <a:pt x="0" y="346899"/>
                                      <a:pt x="5285" y="351524"/>
                                      <a:pt x="21142" y="351524"/>
                                    </a:cubicBezTo>
                                    <a:cubicBezTo>
                                      <a:pt x="77301" y="350863"/>
                                      <a:pt x="133460" y="350863"/>
                                      <a:pt x="189619" y="352185"/>
                                    </a:cubicBezTo>
                                    <a:close/>
                                  </a:path>
                                </a:pathLst>
                              </a:custGeom>
                              <a:grpFill/>
                              <a:ln w="6599" cap="flat">
                                <a:solidFill>
                                  <a:schemeClr val="bg1">
                                    <a:lumMod val="50000"/>
                                  </a:schemeClr>
                                </a:solidFill>
                                <a:prstDash val="solid"/>
                                <a:miter/>
                              </a:ln>
                            </wps:spPr>
                            <wps:bodyPr rtlCol="0" anchor="ctr"/>
                          </wps:wsp>
                          <wps:wsp>
                            <wps:cNvPr id="2074269614" name="Freeform: Shape 2074269614"/>
                            <wps:cNvSpPr/>
                            <wps:spPr>
                              <a:xfrm>
                                <a:off x="8613141" y="4190119"/>
                                <a:ext cx="209475" cy="347562"/>
                              </a:xfrm>
                              <a:custGeom>
                                <a:avLst/>
                                <a:gdLst>
                                  <a:gd name="connsiteX0" fmla="*/ 30428 w 209475"/>
                                  <a:gd name="connsiteY0" fmla="*/ 347525 h 347562"/>
                                  <a:gd name="connsiteX1" fmla="*/ 206832 w 209475"/>
                                  <a:gd name="connsiteY1" fmla="*/ 346203 h 347562"/>
                                  <a:gd name="connsiteX2" fmla="*/ 209475 w 209475"/>
                                  <a:gd name="connsiteY2" fmla="*/ 28410 h 347562"/>
                                  <a:gd name="connsiteX3" fmla="*/ 183708 w 209475"/>
                                  <a:gd name="connsiteY3" fmla="*/ 0 h 347562"/>
                                  <a:gd name="connsiteX4" fmla="*/ 25803 w 209475"/>
                                  <a:gd name="connsiteY4" fmla="*/ 0 h 347562"/>
                                  <a:gd name="connsiteX5" fmla="*/ 35 w 209475"/>
                                  <a:gd name="connsiteY5" fmla="*/ 25767 h 347562"/>
                                  <a:gd name="connsiteX6" fmla="*/ 1357 w 209475"/>
                                  <a:gd name="connsiteY6" fmla="*/ 175084 h 347562"/>
                                  <a:gd name="connsiteX7" fmla="*/ 5321 w 209475"/>
                                  <a:gd name="connsiteY7" fmla="*/ 209440 h 347562"/>
                                  <a:gd name="connsiteX8" fmla="*/ 5321 w 209475"/>
                                  <a:gd name="connsiteY8" fmla="*/ 321758 h 347562"/>
                                  <a:gd name="connsiteX9" fmla="*/ 30428 w 209475"/>
                                  <a:gd name="connsiteY9" fmla="*/ 347525 h 3475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09475" h="347562">
                                    <a:moveTo>
                                      <a:pt x="30428" y="347525"/>
                                    </a:moveTo>
                                    <a:cubicBezTo>
                                      <a:pt x="89229" y="346864"/>
                                      <a:pt x="148031" y="346864"/>
                                      <a:pt x="206832" y="346203"/>
                                    </a:cubicBezTo>
                                    <a:cubicBezTo>
                                      <a:pt x="207493" y="240492"/>
                                      <a:pt x="208154" y="134121"/>
                                      <a:pt x="209475" y="28410"/>
                                    </a:cubicBezTo>
                                    <a:cubicBezTo>
                                      <a:pt x="209475" y="9910"/>
                                      <a:pt x="204190" y="0"/>
                                      <a:pt x="183708" y="0"/>
                                    </a:cubicBezTo>
                                    <a:cubicBezTo>
                                      <a:pt x="130853" y="661"/>
                                      <a:pt x="78658" y="661"/>
                                      <a:pt x="25803" y="0"/>
                                    </a:cubicBezTo>
                                    <a:cubicBezTo>
                                      <a:pt x="7964" y="0"/>
                                      <a:pt x="-625" y="7928"/>
                                      <a:pt x="35" y="25767"/>
                                    </a:cubicBezTo>
                                    <a:cubicBezTo>
                                      <a:pt x="696" y="75319"/>
                                      <a:pt x="696" y="125532"/>
                                      <a:pt x="1357" y="175084"/>
                                    </a:cubicBezTo>
                                    <a:cubicBezTo>
                                      <a:pt x="6642" y="186316"/>
                                      <a:pt x="5321" y="197547"/>
                                      <a:pt x="5321" y="209440"/>
                                    </a:cubicBezTo>
                                    <a:cubicBezTo>
                                      <a:pt x="5321" y="247099"/>
                                      <a:pt x="5982" y="284098"/>
                                      <a:pt x="5321" y="321758"/>
                                    </a:cubicBezTo>
                                    <a:cubicBezTo>
                                      <a:pt x="5321" y="340257"/>
                                      <a:pt x="11928" y="348186"/>
                                      <a:pt x="30428" y="347525"/>
                                    </a:cubicBezTo>
                                    <a:close/>
                                  </a:path>
                                </a:pathLst>
                              </a:custGeom>
                              <a:grpFill/>
                              <a:ln w="6599" cap="flat">
                                <a:solidFill>
                                  <a:schemeClr val="bg1">
                                    <a:lumMod val="50000"/>
                                  </a:schemeClr>
                                </a:solidFill>
                                <a:prstDash val="solid"/>
                                <a:miter/>
                              </a:ln>
                            </wps:spPr>
                            <wps:bodyPr rtlCol="0" anchor="ctr"/>
                          </wps:wsp>
                        </wpg:grpSp>
                      </wpg:grpSp>
                      <wps:wsp>
                        <wps:cNvPr id="2074269616" name="TextBox 164"/>
                        <wps:cNvSpPr txBox="1"/>
                        <wps:spPr>
                          <a:xfrm>
                            <a:off x="9163066" y="2920333"/>
                            <a:ext cx="783380" cy="546334"/>
                          </a:xfrm>
                          <a:prstGeom prst="rect">
                            <a:avLst/>
                          </a:prstGeom>
                          <a:noFill/>
                        </wps:spPr>
                        <wps:txbx>
                          <w:txbxContent>
                            <w:p w:rsidR="00671334" w:rsidRDefault="00671334" w:rsidP="00485F9F">
                              <w:pPr>
                                <w:jc w:val="center"/>
                                <w:rPr>
                                  <w:rFonts w:eastAsia="Calibri" w:cs="Adobe Arabic"/>
                                  <w:b/>
                                  <w:bCs/>
                                  <w:kern w:val="24"/>
                                  <w:sz w:val="36"/>
                                  <w:szCs w:val="36"/>
                                </w:rPr>
                              </w:pPr>
                              <w:r>
                                <w:rPr>
                                  <w:rFonts w:eastAsia="Calibri" w:cs="Adobe Arabic"/>
                                  <w:b/>
                                  <w:bCs/>
                                  <w:kern w:val="24"/>
                                  <w:sz w:val="36"/>
                                  <w:szCs w:val="36"/>
                                </w:rPr>
                                <w:t>01</w:t>
                              </w:r>
                            </w:p>
                          </w:txbxContent>
                        </wps:txbx>
                        <wps:bodyPr wrap="square">
                          <a:noAutofit/>
                        </wps:bodyPr>
                      </wps:wsp>
                      <wps:wsp>
                        <wps:cNvPr id="2074269617" name="TextBox 165"/>
                        <wps:cNvSpPr txBox="1"/>
                        <wps:spPr>
                          <a:xfrm>
                            <a:off x="6907623" y="2920333"/>
                            <a:ext cx="783380" cy="546334"/>
                          </a:xfrm>
                          <a:prstGeom prst="rect">
                            <a:avLst/>
                          </a:prstGeom>
                          <a:noFill/>
                        </wps:spPr>
                        <wps:txbx>
                          <w:txbxContent>
                            <w:p w:rsidR="00671334" w:rsidRDefault="00671334" w:rsidP="00485F9F">
                              <w:pPr>
                                <w:jc w:val="center"/>
                                <w:rPr>
                                  <w:rFonts w:eastAsia="Calibri" w:cs="Adobe Arabic"/>
                                  <w:b/>
                                  <w:bCs/>
                                  <w:color w:val="FFFFFF" w:themeColor="background1"/>
                                  <w:kern w:val="24"/>
                                  <w:sz w:val="36"/>
                                  <w:szCs w:val="36"/>
                                </w:rPr>
                              </w:pPr>
                              <w:r>
                                <w:rPr>
                                  <w:rFonts w:eastAsia="Calibri" w:cs="Adobe Arabic"/>
                                  <w:b/>
                                  <w:bCs/>
                                  <w:color w:val="FFFFFF" w:themeColor="background1"/>
                                  <w:kern w:val="24"/>
                                  <w:sz w:val="36"/>
                                  <w:szCs w:val="36"/>
                                </w:rPr>
                                <w:t>02</w:t>
                              </w:r>
                            </w:p>
                          </w:txbxContent>
                        </wps:txbx>
                        <wps:bodyPr wrap="square">
                          <a:noAutofit/>
                        </wps:bodyPr>
                      </wps:wsp>
                      <wps:wsp>
                        <wps:cNvPr id="2074269618" name="TextBox 166"/>
                        <wps:cNvSpPr txBox="1"/>
                        <wps:spPr>
                          <a:xfrm>
                            <a:off x="4731520" y="2920333"/>
                            <a:ext cx="783380" cy="546334"/>
                          </a:xfrm>
                          <a:prstGeom prst="rect">
                            <a:avLst/>
                          </a:prstGeom>
                          <a:noFill/>
                        </wps:spPr>
                        <wps:txbx>
                          <w:txbxContent>
                            <w:p w:rsidR="00671334" w:rsidRDefault="00671334" w:rsidP="00485F9F">
                              <w:pPr>
                                <w:jc w:val="center"/>
                                <w:rPr>
                                  <w:rFonts w:eastAsia="Calibri" w:cs="Adobe Arabic"/>
                                  <w:b/>
                                  <w:bCs/>
                                  <w:kern w:val="24"/>
                                  <w:sz w:val="36"/>
                                  <w:szCs w:val="36"/>
                                </w:rPr>
                              </w:pPr>
                              <w:r>
                                <w:rPr>
                                  <w:rFonts w:eastAsia="Calibri" w:cs="Adobe Arabic"/>
                                  <w:b/>
                                  <w:bCs/>
                                  <w:kern w:val="24"/>
                                  <w:sz w:val="36"/>
                                  <w:szCs w:val="36"/>
                                </w:rPr>
                                <w:t>03</w:t>
                              </w:r>
                            </w:p>
                          </w:txbxContent>
                        </wps:txbx>
                        <wps:bodyPr wrap="square">
                          <a:noAutofit/>
                        </wps:bodyPr>
                      </wps:wsp>
                      <wps:wsp>
                        <wps:cNvPr id="2074269619" name="TextBox 167"/>
                        <wps:cNvSpPr txBox="1"/>
                        <wps:spPr>
                          <a:xfrm>
                            <a:off x="2476075" y="2920333"/>
                            <a:ext cx="783380" cy="546334"/>
                          </a:xfrm>
                          <a:prstGeom prst="rect">
                            <a:avLst/>
                          </a:prstGeom>
                          <a:noFill/>
                        </wps:spPr>
                        <wps:txbx>
                          <w:txbxContent>
                            <w:p w:rsidR="00671334" w:rsidRDefault="00671334" w:rsidP="00485F9F">
                              <w:pPr>
                                <w:jc w:val="center"/>
                                <w:rPr>
                                  <w:rFonts w:eastAsia="Calibri" w:cs="Adobe Arabic"/>
                                  <w:b/>
                                  <w:bCs/>
                                  <w:color w:val="FFFFFF" w:themeColor="background1"/>
                                  <w:kern w:val="24"/>
                                  <w:sz w:val="36"/>
                                  <w:szCs w:val="36"/>
                                </w:rPr>
                              </w:pPr>
                              <w:r>
                                <w:rPr>
                                  <w:rFonts w:eastAsia="Calibri" w:cs="Adobe Arabic"/>
                                  <w:b/>
                                  <w:bCs/>
                                  <w:color w:val="FFFFFF" w:themeColor="background1"/>
                                  <w:kern w:val="24"/>
                                  <w:sz w:val="36"/>
                                  <w:szCs w:val="36"/>
                                </w:rPr>
                                <w:t>04</w:t>
                              </w:r>
                            </w:p>
                          </w:txbxContent>
                        </wps:txbx>
                        <wps:bodyPr wrap="square">
                          <a:noAutofit/>
                        </wps:bodyPr>
                      </wps:wsp>
                      <wps:wsp>
                        <wps:cNvPr id="2074269620" name="TextBox 168"/>
                        <wps:cNvSpPr txBox="1"/>
                        <wps:spPr>
                          <a:xfrm>
                            <a:off x="253485" y="2920333"/>
                            <a:ext cx="783380" cy="546334"/>
                          </a:xfrm>
                          <a:prstGeom prst="rect">
                            <a:avLst/>
                          </a:prstGeom>
                          <a:noFill/>
                        </wps:spPr>
                        <wps:txbx>
                          <w:txbxContent>
                            <w:p w:rsidR="00671334" w:rsidRDefault="00671334" w:rsidP="00485F9F">
                              <w:pPr>
                                <w:jc w:val="center"/>
                                <w:rPr>
                                  <w:rFonts w:eastAsia="Calibri" w:cs="Adobe Arabic"/>
                                  <w:b/>
                                  <w:bCs/>
                                  <w:kern w:val="24"/>
                                  <w:sz w:val="36"/>
                                  <w:szCs w:val="36"/>
                                </w:rPr>
                              </w:pPr>
                              <w:r>
                                <w:rPr>
                                  <w:rFonts w:eastAsia="Calibri" w:cs="Adobe Arabic"/>
                                  <w:b/>
                                  <w:bCs/>
                                  <w:kern w:val="24"/>
                                  <w:sz w:val="36"/>
                                  <w:szCs w:val="36"/>
                                </w:rPr>
                                <w:t>05</w:t>
                              </w:r>
                            </w:p>
                          </w:txbxContent>
                        </wps:txbx>
                        <wps:bodyPr wrap="square">
                          <a:noAutofit/>
                        </wps:bodyPr>
                      </wps:wsp>
                      <wps:wsp>
                        <wps:cNvPr id="2074269621" name="TextBox 169"/>
                        <wps:cNvSpPr txBox="1"/>
                        <wps:spPr>
                          <a:xfrm>
                            <a:off x="0" y="3732873"/>
                            <a:ext cx="1330600" cy="921719"/>
                          </a:xfrm>
                          <a:prstGeom prst="rect">
                            <a:avLst/>
                          </a:prstGeom>
                          <a:noFill/>
                        </wps:spPr>
                        <wps:txbx>
                          <w:txbxContent>
                            <w:p w:rsidR="00671334" w:rsidRPr="00485F9F" w:rsidRDefault="00671334" w:rsidP="00485F9F">
                              <w:pPr>
                                <w:jc w:val="center"/>
                                <w:rPr>
                                  <w:rFonts w:eastAsia="Calibri" w:hAnsi="Adobe Arabic" w:cs="Adobe Arabic"/>
                                  <w:b/>
                                  <w:bCs/>
                                  <w:kern w:val="24"/>
                                  <w:sz w:val="32"/>
                                  <w:szCs w:val="32"/>
                                  <w:lang w:bidi="ar-EG"/>
                                </w:rPr>
                              </w:pPr>
                              <w:r w:rsidRPr="00485F9F">
                                <w:rPr>
                                  <w:rFonts w:eastAsia="Calibri" w:hAnsi="Adobe Arabic" w:cs="Adobe Arabic"/>
                                  <w:b/>
                                  <w:bCs/>
                                  <w:kern w:val="24"/>
                                  <w:sz w:val="32"/>
                                  <w:szCs w:val="32"/>
                                  <w:rtl/>
                                  <w:lang w:bidi="ar-EG"/>
                                </w:rPr>
                                <w:t>التوافق والامتثال</w:t>
                              </w:r>
                            </w:p>
                          </w:txbxContent>
                        </wps:txbx>
                        <wps:bodyPr wrap="square">
                          <a:noAutofit/>
                        </wps:bodyPr>
                      </wps:wsp>
                      <wps:wsp>
                        <wps:cNvPr id="2074269622" name="TextBox 170"/>
                        <wps:cNvSpPr txBox="1"/>
                        <wps:spPr>
                          <a:xfrm>
                            <a:off x="2211297" y="3733139"/>
                            <a:ext cx="1331481" cy="921719"/>
                          </a:xfrm>
                          <a:prstGeom prst="rect">
                            <a:avLst/>
                          </a:prstGeom>
                          <a:noFill/>
                        </wps:spPr>
                        <wps:txbx>
                          <w:txbxContent>
                            <w:p w:rsidR="00671334" w:rsidRPr="00485F9F" w:rsidRDefault="00671334" w:rsidP="00485F9F">
                              <w:pPr>
                                <w:jc w:val="center"/>
                                <w:rPr>
                                  <w:rFonts w:eastAsia="Calibri" w:hAnsi="Adobe Arabic" w:cs="Adobe Arabic"/>
                                  <w:b/>
                                  <w:bCs/>
                                  <w:kern w:val="24"/>
                                  <w:sz w:val="32"/>
                                  <w:szCs w:val="32"/>
                                  <w:lang w:bidi="ar-EG"/>
                                </w:rPr>
                              </w:pPr>
                              <w:r w:rsidRPr="00485F9F">
                                <w:rPr>
                                  <w:rFonts w:eastAsia="Calibri" w:hAnsi="Adobe Arabic" w:cs="Adobe Arabic"/>
                                  <w:b/>
                                  <w:bCs/>
                                  <w:kern w:val="24"/>
                                  <w:sz w:val="32"/>
                                  <w:szCs w:val="32"/>
                                  <w:rtl/>
                                  <w:lang w:bidi="ar-EG"/>
                                </w:rPr>
                                <w:t>دعم اتخاذ القرار</w:t>
                              </w:r>
                            </w:p>
                          </w:txbxContent>
                        </wps:txbx>
                        <wps:bodyPr wrap="square">
                          <a:noAutofit/>
                        </wps:bodyPr>
                      </wps:wsp>
                      <wps:wsp>
                        <wps:cNvPr id="2074269623" name="TextBox 171"/>
                        <wps:cNvSpPr txBox="1"/>
                        <wps:spPr>
                          <a:xfrm>
                            <a:off x="4347136" y="3838133"/>
                            <a:ext cx="1518294" cy="921719"/>
                          </a:xfrm>
                          <a:prstGeom prst="rect">
                            <a:avLst/>
                          </a:prstGeom>
                          <a:noFill/>
                        </wps:spPr>
                        <wps:txbx>
                          <w:txbxContent>
                            <w:p w:rsidR="00671334" w:rsidRPr="00485F9F" w:rsidRDefault="00671334" w:rsidP="00485F9F">
                              <w:pPr>
                                <w:jc w:val="center"/>
                                <w:rPr>
                                  <w:rFonts w:eastAsia="Calibri" w:hAnsi="Adobe Arabic" w:cs="Adobe Arabic"/>
                                  <w:b/>
                                  <w:bCs/>
                                  <w:kern w:val="24"/>
                                  <w:sz w:val="32"/>
                                  <w:szCs w:val="32"/>
                                  <w:lang w:bidi="ar-EG"/>
                                </w:rPr>
                              </w:pPr>
                              <w:r w:rsidRPr="00485F9F">
                                <w:rPr>
                                  <w:rFonts w:eastAsia="Calibri" w:hAnsi="Adobe Arabic" w:cs="Adobe Arabic"/>
                                  <w:b/>
                                  <w:bCs/>
                                  <w:kern w:val="24"/>
                                  <w:sz w:val="32"/>
                                  <w:szCs w:val="32"/>
                                  <w:rtl/>
                                  <w:lang w:bidi="ar-EG"/>
                                </w:rPr>
                                <w:t>تحسين جودة البيانات</w:t>
                              </w:r>
                            </w:p>
                          </w:txbxContent>
                        </wps:txbx>
                        <wps:bodyPr wrap="square">
                          <a:noAutofit/>
                        </wps:bodyPr>
                      </wps:wsp>
                      <wps:wsp>
                        <wps:cNvPr id="2074269624" name="TextBox 172"/>
                        <wps:cNvSpPr txBox="1"/>
                        <wps:spPr>
                          <a:xfrm>
                            <a:off x="6538382" y="3771973"/>
                            <a:ext cx="1633730" cy="921719"/>
                          </a:xfrm>
                          <a:prstGeom prst="rect">
                            <a:avLst/>
                          </a:prstGeom>
                          <a:noFill/>
                        </wps:spPr>
                        <wps:txbx>
                          <w:txbxContent>
                            <w:p w:rsidR="00671334" w:rsidRPr="00485F9F" w:rsidRDefault="00671334" w:rsidP="00485F9F">
                              <w:pPr>
                                <w:jc w:val="center"/>
                                <w:rPr>
                                  <w:rFonts w:eastAsia="Calibri" w:hAnsi="Adobe Arabic" w:cs="Adobe Arabic"/>
                                  <w:b/>
                                  <w:bCs/>
                                  <w:kern w:val="24"/>
                                  <w:sz w:val="32"/>
                                  <w:szCs w:val="32"/>
                                  <w:lang w:bidi="ar-EG"/>
                                </w:rPr>
                              </w:pPr>
                              <w:r w:rsidRPr="00485F9F">
                                <w:rPr>
                                  <w:rFonts w:eastAsia="Calibri" w:hAnsi="Adobe Arabic" w:cs="Adobe Arabic"/>
                                  <w:b/>
                                  <w:bCs/>
                                  <w:kern w:val="24"/>
                                  <w:sz w:val="32"/>
                                  <w:szCs w:val="32"/>
                                  <w:rtl/>
                                  <w:lang w:bidi="ar-EG"/>
                                </w:rPr>
                                <w:t>تحسين جودة البيانات</w:t>
                              </w:r>
                            </w:p>
                          </w:txbxContent>
                        </wps:txbx>
                        <wps:bodyPr wrap="square">
                          <a:noAutofit/>
                        </wps:bodyPr>
                      </wps:wsp>
                      <wps:wsp>
                        <wps:cNvPr id="2074269625" name="TextBox 173"/>
                        <wps:cNvSpPr txBox="1"/>
                        <wps:spPr>
                          <a:xfrm>
                            <a:off x="8889338" y="3732829"/>
                            <a:ext cx="1330600" cy="921719"/>
                          </a:xfrm>
                          <a:prstGeom prst="rect">
                            <a:avLst/>
                          </a:prstGeom>
                          <a:noFill/>
                        </wps:spPr>
                        <wps:txbx>
                          <w:txbxContent>
                            <w:p w:rsidR="00671334" w:rsidRPr="00485F9F" w:rsidRDefault="00671334" w:rsidP="00485F9F">
                              <w:pPr>
                                <w:jc w:val="center"/>
                                <w:rPr>
                                  <w:rFonts w:eastAsia="Calibri" w:hAnsi="Adobe Arabic" w:cs="Adobe Arabic"/>
                                  <w:b/>
                                  <w:bCs/>
                                  <w:kern w:val="24"/>
                                  <w:sz w:val="32"/>
                                  <w:szCs w:val="32"/>
                                  <w:lang w:bidi="ar-EG"/>
                                </w:rPr>
                              </w:pPr>
                              <w:r w:rsidRPr="00485F9F">
                                <w:rPr>
                                  <w:rFonts w:eastAsia="Calibri" w:hAnsi="Adobe Arabic" w:cs="Adobe Arabic"/>
                                  <w:b/>
                                  <w:bCs/>
                                  <w:kern w:val="24"/>
                                  <w:sz w:val="32"/>
                                  <w:szCs w:val="32"/>
                                  <w:rtl/>
                                  <w:lang w:bidi="ar-EG"/>
                                </w:rPr>
                                <w:t>تنظيم البيانات</w:t>
                              </w:r>
                            </w:p>
                          </w:txbxContent>
                        </wps:txbx>
                        <wps:bodyPr wrap="square">
                          <a:noAutofit/>
                        </wps:bodyPr>
                      </wps:wsp>
                    </wpg:wgp>
                  </a:graphicData>
                </a:graphic>
              </wp:inline>
            </w:drawing>
          </mc:Choice>
          <mc:Fallback>
            <w:pict>
              <v:group id="Group 174" o:spid="_x0000_s2567" style="width:463.65pt;height:215.95pt;mso-position-horizontal-relative:char;mso-position-vertical-relative:line" coordorigin="" coordsize="102199,475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">
                <v:shapetype id="_x0000_t33" coordsize="21600,21600" o:spt="33" o:oned="t" path="m,l21600,r,21600e" filled="f">
                  <v:stroke joinstyle="miter"/>
                  <v:path arrowok="t" fillok="f" o:connecttype="none"/>
                  <o:lock v:ext="edit" shapetype="t"/>
                </v:shapetype>
                <v:shape id="Elbow Connector 52" o:spid="_x0000_s2568" type="#_x0000_t33" style="position:absolute;left:16684;top:3339;width:14087;height:34148;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xd8kv8sAAADjAAAADwAA&#10;AAAAAAAAAAAAAAChAgAAZHJzL2Rvd25yZXYueG1sUEsFBgAAAAAEAAQA+QAAAJkDAAAAAA==&#10;" strokecolor="#9fcfd1" strokeweight="2.5pt">
                  <o:lock v:ext="edit" shapetype="f"/>
                </v:shape>
                <v:shape id="Elbow Connector 56" o:spid="_x0000_s2569" type="#_x0000_t33" style="position:absolute;left:70967;top:3312;width:14087;height:34202;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" strokecolor="#9fcfd1" strokeweight="2.5pt">
                  <o:lock v:ext="edit" shapetype="f"/>
                </v:shape>
                <v:shape id="Elbow Connector 61" o:spid="_x0000_s2570" type="#_x0000_t33" style="position:absolute;left:63773;top:18231;width:7136;height:11314;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BntM/8sAAADjAAAADwAA&#10;AAAAAAAAAAAAAAChAgAAZHJzL2Rvd25yZXYueG1sUEsFBgAAAAAEAAQA+QAAAJkDAAAAAA==&#10;" strokecolor="#168489" strokeweight="2.5pt"/>
                <v:shape id="Elbow Connector 71" o:spid="_x0000_s2571" type="#_x0000_t33" style="position:absolute;left:31263;top:17917;width:7044;height:12034;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A+XDmVygAAAOMAAAAPAAAA&#10;AAAAAAAAAAAAAKECAABkcnMvZG93bnJldi54bWxQSwUGAAAAAAQABAD5AAAAmAMAAAAA&#10;" strokecolor="#168489" strokeweight="2.5pt"/>
                <v:rect id="Rectangle 2074269585" o:spid="_x0000_s2572" style="position:absolute;left:47431;top:27456;width:6904;height:69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p0icoA&#10;AADjAAAADwAAAGRycy9kb3ducmV2LnhtbESPUUvDMBSF3wX/Q7iCL7IlK7bObtkYoujDRNz8AZfm&#10;riltbkqTbvXfG0Hw8XDO+Q5nvZ1cJ840hMazhsVcgSCuvGm41vB1fJktQYSIbLDzTBq+KcB2c321&#10;xtL4C3/S+RBrkSAcStRgY+xLKUNlyWGY+544eSc/OIxJDrU0A14S3HUyU6qQDhtOCxZ7erJUtYfR&#10;aRiDyUf7odp9+15wfHXPbXWntL69mXYrEJGm+B/+a78ZDZl6uM+Kx3yZw++n9Afk5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sqdInKAAAA4wAAAA8AAAAAAAAAAAAAAAAAmAIA&#10;AGRycy9kb3ducmV2LnhtbFBLBQYAAAAABAAEAPUAAACPAwAAAAA=&#10;" fillcolor="#ffd966" stroked="f" strokeweight="1pt"/>
                <v:rect id="Rectangle 2074269586" o:spid="_x0000_s2573" style="position:absolute;left:69546;top:27456;width:6903;height:69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sy2cwA&#10;AADjAAAADwAAAGRycy9kb3ducmV2LnhtbESPQUvDQBSE70L/w/IEL2I3XTTW2G1pA4KnorV4fmSf&#10;2djs25Bd28Rf3y0IHoeZ+YZZrAbXiiP1ofGsYTbNQBBX3jRca9h/vNzNQYSIbLD1TBpGCrBaTq4W&#10;WBh/4nc67mItEoRDgRpsjF0hZagsOQxT3xEn78v3DmOSfS1Nj6cEd61UWZZLhw2nBYsdlZaqw+7H&#10;afi1b6osx+0hzm7X4/dm7z79Vml9cz2sn0FEGuJ/+K/9ajSo7PFe5U8P8xwun9IfkMsz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xbsy2cwAAADjAAAADwAAAAAAAAAAAAAAAACY&#10;AgAAZHJzL2Rvd25yZXYueG1sUEsFBgAAAAAEAAQA9QAAAJEDAAAAAA==&#10;" fillcolor="#168489" stroked="f" strokeweight="1pt"/>
                <v:rect id="Rectangle 2074269587" o:spid="_x0000_s2574" style="position:absolute;left:91661;top:27456;width:6903;height:69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Jc2csA&#10;AADjAAAADwAAAGRycy9kb3ducmV2LnhtbESPzWrDMBCE74W+g9hCb41c0caOEyW0hUIPgZKfQ3Jb&#10;rI3t1loZS7Hdt48ChRyHmfmGWaxG24ieOl871vA8SUAQF87UXGrY7z6fMhA+IBtsHJOGP/KwWt7f&#10;LTA3buAN9dtQighhn6OGKoQ2l9IXFVn0E9cSR+/kOoshyq6UpsMhwm0jVZJMpcWa40KFLX1UVPxu&#10;z1aDP6t6feB+OBKvmx+VfhfZ+0nrx4fxbQ4i0Bhu4f/2l9GgkvRFTWevWQrXT/EPyOU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qklzZywAAAOMAAAAPAAAAAAAAAAAAAAAAAJgC&#10;AABkcnMvZG93bnJldi54bWxQSwUGAAAAAAQABAD1AAAAkAMAAAAA&#10;" fillcolor="#9fcfd1" strokecolor="#9fcfd1" strokeweight="1pt"/>
                <v:rect id="Rectangle 2074269588" o:spid="_x0000_s2575" style="position:absolute;left:25317;top:27456;width:6903;height:69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gDMMkA&#10;AADjAAAADwAAAGRycy9kb3ducmV2LnhtbERPz2vCMBS+D/wfwhvsMmZqmE47o2hhsJM4J54fzVvT&#10;2byUJtN2f705DHb8+H4v171rxIW6UHvWMBlnIIhLb2quNBw/357mIEJENth4Jg0DBVivRndLzI2/&#10;8gddDrESKYRDjhpsjG0uZSgtOQxj3xIn7st3DmOCXSVNh9cU7hqpsmwmHdacGiy2VFgqz4cfp+HX&#10;7lVRDLtznDxuhu/t0Z38Tmn9cN9vXkFE6uO/+M/9bjSo7OVZzRbTeRqdPqU/IF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2gDMMkAAADjAAAADwAAAAAAAAAAAAAAAACYAgAA&#10;ZHJzL2Rvd25yZXYueG1sUEsFBgAAAAAEAAQA9QAAAI4DAAAAAA==&#10;" fillcolor="#168489" stroked="f" strokeweight="1pt"/>
                <v:rect id="Rectangle 2074269589" o:spid="_x0000_s2576" style="position:absolute;left:3202;top:27456;width:6903;height:69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MVmssA&#10;AADjAAAADwAAAGRycy9kb3ducmV2LnhtbESPUU/CMBSF3038D8014U1aFkQ2KQQIRl+Iiv6Am/a6&#10;Lay3Yy1j+uutiYmPJ+ec7+QsVoNrRE9dqD1rmIwVCGLjbc2lho/3x9s5iBCRLTaeScMXBVgtr68W&#10;WFh/4TfqD7EUCcKhQA1VjG0hZTAVOQxj3xIn79N3DmOSXSlth5cEd43MlJpJhzWnhQpb2lZkjoez&#10;08Br9VK/9rshP/H+afe9Ma2xRuvRzbB+ABFpiP/hv/az1ZCp+2k2y+/mOfx+Sn9ALn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g4xWaywAAAOMAAAAPAAAAAAAAAAAAAAAAAJgC&#10;AABkcnMvZG93bnJldi54bWxQSwUGAAAAAAQABAD1AAAAkAMAAAAA&#10;" fillcolor="#9fcfd1" stroked="f" strokeweight="1pt"/>
                <v:group id="Graphic 175" o:spid="_x0000_s2577" style="position:absolute;left:37318;width:24373;height:24817" coordorigin="37317" coordsize="67347,68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DZd0XL&#10;AAAA4wAAAA8AAAAAAAAAAAAAAAAAqgIAAGRycy9kb3ducmV2LnhtbFBLBQYAAAAABAAEAPoAAACi&#10;AwAAAAA=&#10;">
                  <v:shape id="Freeform: Shape 2074269591" o:spid="_x0000_s2578" style="position:absolute;left:58006;top:26421;width:34091;height:17250;visibility:visible;mso-wrap-style:square;v-text-anchor:middle" coordsize="3409179,1725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F7fMsA&#10;AADjAAAADwAAAGRycy9kb3ducmV2LnhtbESPQWvCQBSE74X+h+UVvNVNltZq6kakIHiLjULb2yP7&#10;TEKzb0N21fTfu0LB4zAz3zDL1Wg7cabBt441pNMEBHHlTMu1hsN+8zwH4QOywc4xafgjD6v88WGJ&#10;mXEX/qRzGWoRIewz1NCE0GdS+qohi37qeuLoHd1gMUQ51NIMeIlw20mVJDNpseW40GBPHw1Vv+XJ&#10;atgoLNTp51vWu938y63tsTiUhdaTp3H9DiLQGO7h//bWaFDJ24uaLV4XKdw+xT8g8y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6IXt8ywAAAOMAAAAPAAAAAAAAAAAAAAAAAJgC&#10;AABkcnMvZG93bnJldi54bWxQSwUGAAAAAAQABAD1AAAAkAMAAAAA&#10;" path="m,l3409179,r,1725071l,1725071,,xe" fillcolor="black [3213]" strokecolor="#7f7f7f [1612]" strokeweight=".18331mm">
                    <v:stroke joinstyle="miter"/>
                    <v:path arrowok="t" o:connecttype="custom" o:connectlocs="0,0;3409179,0;3409179,1725071;0,1725071" o:connectangles="0,0,0,0"/>
                  </v:shape>
                  <v:group id="Graphic 175" o:spid="_x0000_s2579" style="position:absolute;left:37317;width:67347;height:68573" coordorigin="37317" coordsize="67347,68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fR0yp&#10;zAAAAOMAAAAPAAAAAAAAAAAAAAAAAKoCAABkcnMvZG93bnJldi54bWxQSwUGAAAAAAQABAD6AAAA&#10;owMAAAAA&#10;">
                    <v:shape id="Freeform: Shape 2074269593" o:spid="_x0000_s2580" style="position:absolute;left:65547;top:41767;width:10224;height:26806;visibility:visible;mso-wrap-style:square;v-text-anchor:middle" coordsize="1022414,26805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koUcsA&#10;AADjAAAADwAAAGRycy9kb3ducmV2LnhtbESPT0sDMRTE74LfITzBi7RZV+2fbdNSRWk9SVfp+bF5&#10;3Sy7eVmS2K7f3hQEj8PM/IZZrgfbiRP50DhWcD/OQBBXTjdcK/j6fBvNQISIrLFzTAp+KMB6dX21&#10;xEK7M+/pVMZaJAiHAhWYGPtCylAZshjGridO3tF5izFJX0vt8ZzgtpN5lk2kxYbTgsGeXgxVbflt&#10;E+X549DeDdv37a6clhhNu3H+Vanbm2GzABFpiP/hv/ZOK8iz6WM+mT/NH+DyKf0Bufo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0yShRywAAAOMAAAAPAAAAAAAAAAAAAAAAAJgC&#10;AABkcnMvZG93bnJldi54bWxQSwUGAAAAAAQABAD1AAAAkAMAAAAA&#10;" path="m985486,1487c931309,-496,876472,-496,822295,1487,793885,2808,787939,8754,787278,37164v-1982,40963,-1321,81926,,122889c787278,171946,790582,182517,799170,191766v,40303,661,80605,661,120247c799831,364868,799831,366189,853347,364207v26428,-1321,33696,5947,33696,33696c886382,1089649,886382,1780735,886382,2472481v,38981,-4625,43606,-44927,43606c624747,2516087,408040,2516087,190672,2516087v-14536,,-26428,-2643,-38981,-12554c121299,2481070,86943,2479088,52587,2494284,18231,2509480,3035,2538551,392,2574889v-3964,51533,22463,83907,65409,105711c83639,2680600,101478,2680600,119317,2680600v31052,-13875,58801,-32375,65408,-68052c188689,2592067,197939,2588103,216439,2588103v205475,660,410290,-661,615766,1321c873829,2590084,904881,2579513,934613,2551764v16517,-15856,24445,-31052,24445,-54177c958397,1797252,958397,1096917,958397,395921v,-21803,1982,-36999,29071,-31714c1005968,367511,1009271,357600,1009271,341083v-661,-50212,,-99764,,-149977c1016538,182517,1020503,173267,1021163,162035v1322,-42945,1982,-85890,,-128174c1019181,8094,1012574,2147,985486,1487xe" filled="f" strokecolor="#7f7f7f [1612]" strokeweight=".18331mm">
                      <v:stroke joinstyle="miter"/>
                      <v:path arrowok="t" o:connecttype="custom" o:connectlocs="985486,1487;822295,1487;787278,37164;787278,160053;799170,191766;799831,312013;853347,364207;887043,397903;886382,2472481;841455,2516087;190672,2516087;151691,2503533;52587,2494284;392,2574889;65801,2680600;119317,2680600;184725,2612548;216439,2588103;832205,2589424;934613,2551764;959058,2497587;958397,395921;987468,364207;1009271,341083;1009271,191106;1021163,162035;1021163,33861;985486,1487" o:connectangles="0,0,0,0,0,0,0,0,0,0,0,0,0,0,0,0,0,0,0,0,0,0,0,0,0,0,0,0"/>
                    </v:shape>
                    <v:shape id="Freeform: Shape 2074269594" o:spid="_x0000_s2581" style="position:absolute;left:90545;top:31974;width:14119;height:2361;visibility:visible;mso-wrap-style:square;v-text-anchor:middle" coordsize="1411831,236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" path="m1409189,73007c1375494,-8259,1294889,-21472,1238730,45257v-7928,9250,-15856,9911,-25767,9911c937454,55168,661284,55168,385775,55168v-15196,,-24446,-3304,-21803,-20481c366614,16187,357365,12884,340848,12884v-50213,660,-99765,,-149978,c184263,4955,175674,991,165103,991,120837,-330,75909,-330,31643,991,10501,1652,1912,14205,1251,34026v-1322,55498,-1982,110336,,165834c2572,227609,8519,233555,37589,234877v40963,1982,81926,1321,122889,c172371,234877,182942,230913,192192,222984v48891,,98443,-661,147334,661c357365,224306,365954,219681,363972,199860v-1322,-15857,660,-32374,-661,-48231c361990,133791,367275,126523,386435,126523v272206,661,544412,661,816618,c1218249,126523,1224195,131808,1230802,145022v19821,42946,62105,61445,109015,51534c1379458,187968,1397957,158897,1411832,124541v,-15857,,-32374,,-48231c1411171,74989,1409189,74328,1409189,73007xe" filled="f" strokecolor="#7f7f7f [1612]" strokeweight=".18331mm">
                      <v:stroke joinstyle="miter"/>
                      <v:path arrowok="t" o:connecttype="custom" o:connectlocs="1409189,73007;1238730,45257;1212963,55168;385775,55168;363972,34687;340848,12884;190870,12884;165103,991;31643,991;1251,34026;1251,199860;37589,234877;160478,234877;192192,222984;339526,223645;363972,199860;363311,151629;386435,126523;1203053,126523;1230802,145022;1339817,196556;1411832,124541;1411832,76310;1409189,73007" o:connectangles="0,0,0,0,0,0,0,0,0,0,0,0,0,0,0,0,0,0,0,0,0,0,0,0"/>
                    </v:shape>
                    <v:shape id="Freeform: Shape 2074269595" o:spid="_x0000_s2582" style="position:absolute;left:37317;top:23219;width:22142;height:13218;visibility:visible;mso-wrap-style:square;v-text-anchor:middle" coordsize="2214270,1321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EnQ8oA&#10;AADjAAAADwAAAGRycy9kb3ducmV2LnhtbESPQUvDQBSE74L/YXmCN7sx2tak3RYVLF6blrbHR/aZ&#10;Dc2+Dbtrk/57VxA8DjPzDbNcj7YTF/KhdazgcZKBIK6dbrlRsN99PLyACBFZY+eYFFwpwHp1e7PE&#10;UruBt3SpYiMShEOJCkyMfSllqA1ZDBPXEyfvy3mLMUnfSO1xSHDbyTzLZtJiy2nBYE/vhupz9W0V&#10;FAfG42bj355Oh+2pHqoRr51R6v5ufF2AiDTG//Bf+1MryLP5cz4rpsUUfj+lPyBX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NxJ0PKAAAA4wAAAA8AAAAAAAAAAAAAAAAAmAIA&#10;AGRycy9kb3ducmV2LnhtbFBLBQYAAAAABAAEAPUAAACPAwAAAAA=&#10;" path="m1864067,1293985v-1321,23124,8589,25767,27749,25767c1942029,1319752,1991581,1316449,2041794,1321734v48230,,95801,-1321,144031,-660c2206307,1321074,2214235,1313145,2214235,1292663v-661,-52194,-661,-105050,,-157245c2214896,1114276,2206307,1107009,2185825,1107009v-48230,660,-95801,,-144031,-661c1997527,1107009,1952600,1107669,1908334,1108330v-42945,,-44267,,-42285,42284c1867371,1175721,1861425,1183649,1834336,1183649v-554322,-661,-1108644,-661,-1663626,c146925,1183649,139657,1178364,139657,1153257v661,-313168,661,-626998,,-940167c139657,195912,142960,184020,157496,172127,189870,145699,198459,94826,179959,53863,163442,17525,128425,-2957,86801,347,43856,3650,14786,28757,3554,71702v-11232,42945,4625,90515,40963,109675c64338,191948,66981,204501,66981,223661v-661,332990,,665980,-661,998969c66320,1250379,73588,1256325,100676,1256325v574803,-660,1150268,-660,1725071,-660c1864067,1256325,1866049,1256325,1864067,1293985xe" filled="f" strokecolor="#7f7f7f [1612]" strokeweight=".18331mm">
                      <v:stroke joinstyle="miter"/>
                      <v:path arrowok="t" o:connecttype="custom" o:connectlocs="1864067,1293985;1891816,1319752;2041794,1321734;2185825,1321074;2214235,1292663;2214235,1135418;2185825,1107009;2041794,1106348;1908334,1108330;1866049,1150614;1834336,1183649;170710,1183649;139657,1153257;139657,213090;157496,172127;179959,53863;86801,347;3554,71702;44517,181377;66981,223661;66320,1222630;100676,1256325;1825747,1255665;1864067,1293985" o:connectangles="0,0,0,0,0,0,0,0,0,0,0,0,0,0,0,0,0,0,0,0,0,0,0,0"/>
                    </v:shape>
                    <v:shape id="Freeform: Shape 2074269596" o:spid="_x0000_s2583" style="position:absolute;left:81286;top:970;width:10030;height:27215;visibility:visible;mso-wrap-style:square;v-text-anchor:middle" coordsize="1002965,27215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" path="m172666,2721517v42945,,42945,-661,43606,-42945c217593,2576825,205040,2475739,210986,2373992v-3303,-661,-6607,-2643,-9910,-2643c163416,2368707,163416,2369367,163416,2332368v,-540447,,-1080234,,-1620681c163416,669402,157470,674027,199754,674027v236528,,473057,661,709585,661c943695,674688,943695,674688,943035,639671v-661,-139406,-661,-278813,-1982,-417558c941053,201631,945017,188417,964177,176525v36338,-23124,48230,-73998,31052,-117604c979373,17298,941713,-4505,894804,780,851859,5405,822128,34476,813538,80724v-7928,44927,13214,89194,53517,106372c883572,193703,886876,202292,886876,218809v-661,124211,-1322,248421,,371971c886876,615226,880269,620511,857144,619850v-244456,-1321,-488913,-660,-734030,-2642c97347,617208,88758,621832,88758,650242v1321,559608,660,1119876,660,1679484c89418,2337654,88758,2345582,89418,2353511v661,12553,-3964,17178,-17178,17178c49777,2370689,27974,2367385,5510,2372671v,5285,661,10571,661,15856c10135,2488292,-1757,2588057,225,2687822v660,25767,8589,34356,34356,33695c81490,2720195,127078,2721517,172666,2721517xe" filled="f" strokecolor="#7f7f7f [1612]" strokeweight=".18331mm">
                      <v:stroke joinstyle="miter"/>
                      <v:path arrowok="t" o:connecttype="custom" o:connectlocs="172666,2721517;216272,2678572;210986,2373992;201076,2371349;163416,2332368;163416,711687;199754,674027;909339,674688;943035,639671;941053,222113;964177,176525;995229,58921;894804,780;813538,80724;867055,187096;886876,218809;886876,590780;857144,619850;123114,617208;88758,650242;89418,2329726;89418,2353511;72240,2370689;5510,2372671;6171,2388527;225,2687822;34581,2721517;172666,2721517" o:connectangles="0,0,0,0,0,0,0,0,0,0,0,0,0,0,0,0,0,0,0,0,0,0,0,0,0,0,0,0"/>
                    </v:shape>
                    <v:shape id="Freeform: Shape 2074269597" o:spid="_x0000_s2584" style="position:absolute;left:57615;top:41894;width:9654;height:24512;visibility:visible;mso-wrap-style:square;v-text-anchor:middle" coordsize="965361,2451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PW8kA&#10;AADjAAAADwAAAGRycy9kb3ducmV2LnhtbESP3WrCQBSE7wt9h+UUvKsbg/EndRUVxN4UMfoAh+wx&#10;Cc2eXbKrxrd3hUIvh5n5hlmsetOKG3W+saxgNExAEJdWN1wpOJ92nzMQPiBrbC2Tggd5WC3f3xaY&#10;a3vnI92KUIkIYZ+jgjoEl0vpy5oM+qF1xNG72M5giLKrpO7wHuGmlWmSTKTBhuNCjY62NZW/xdUo&#10;WB/MPiPOzGXkylO/KX6kmwWlBh/9+gtEoD78h//a31pBmkzH6WSezafw+hT/gFw+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JjPW8kAAADjAAAADwAAAAAAAAAAAAAAAACYAgAA&#10;ZHJzL2Rvd25yZXYueG1sUEsFBgAAAAAEAAQA9QAAAI4DAAAAAA==&#10;" path="m846399,2292642v-660,-632283,-660,-1264567,-660,-1896851c845739,386541,846399,377952,845739,368702v-661,-12553,4625,-17178,17178,-17178c888023,352185,913129,350203,937575,352185v19821,1321,26428,-4625,25767,-25107c963342,276866,960039,227314,965324,177101v,-47570,-1321,-94479,,-142049c965985,9945,958057,-625,931629,35v-48891,1322,-98444,1322,-147335,c760509,-625,750599,7963,751260,32409v1321,48231,,96461,,144692c751920,227314,751920,276866,753242,327078v,7929,-3964,19821,4624,21804c779669,354167,773063,370024,773063,382577v,628319,,1257300,,1885620c773063,2305195,757206,2321713,720207,2321713v-170459,,-340918,,-511377,660c192313,2322373,183724,2318409,175795,2303213v-20481,-39641,-66069,-56819,-110335,-43606c23175,2272161,-1271,2309159,51,2358712v1321,45588,29731,81265,70033,89854c117654,2458476,159939,2440638,177117,2399014v7928,-19160,18499,-22464,35677,-22464c375986,2377211,539838,2375229,703029,2377872v44927,660,82587,-7268,118264,-36999c838471,2326998,846399,2314445,846399,2292642xe" filled="f" strokecolor="#7f7f7f [1612]" strokeweight=".18331mm">
                      <v:stroke joinstyle="miter"/>
                      <v:path arrowok="t" o:connecttype="custom" o:connectlocs="846399,2292642;845739,395791;845739,368702;862917,351524;937575,352185;963342,327078;965324,177101;965324,35052;931629,35;784294,35;751260,32409;751260,177101;753242,327078;757866,348882;773063,382577;773063,2268197;720207,2321713;208830,2322373;175795,2303213;65460,2259607;51,2358712;70084,2448566;177117,2399014;212794,2376550;703029,2377872;821293,2340873;846399,2292642" o:connectangles="0,0,0,0,0,0,0,0,0,0,0,0,0,0,0,0,0,0,0,0,0,0,0,0,0,0,0"/>
                    </v:shape>
                    <v:shape id="Freeform: Shape 2074269598" o:spid="_x0000_s2585" style="position:absolute;left:76826;width:2401;height:28191;visibility:visible;mso-wrap-style:square;v-text-anchor:middle" coordsize="240102,28190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HqvcgA&#10;AADjAAAADwAAAGRycy9kb3ducmV2LnhtbERPTUsDMRC9C/6HMIIXabMuWtu1aRGLUMSLteB1djNu&#10;VjeTkMRm/ffmIHh8vO/1drKjOFGIg2MF1/MKBHHn9MC9guPb02wJIiZkjaNjUvBDEbab87M1Ntpl&#10;fqXTIfWihHBsUIFJyTdSxs6QxTh3nrhwHy5YTAWGXuqAuYTbUdZVtZAWBy4NBj09Guq+Dt9Wwa4L&#10;vjXvWbbDS/t5tfN5/7zMSl1eTA/3IBJN6V/8595rBXV1d1MvVrerMrp8Kn9Ab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seq9yAAAAOMAAAAPAAAAAAAAAAAAAAAAAJgCAABk&#10;cnMvZG93bnJldi54bWxQSwUGAAAAAAQABAD1AAAAjQMAAAAA&#10;" path="m208346,2818424v25767,661,32374,-9910,31713,-33034c238737,2737159,240059,2689589,240059,2641358v,-40963,,-81926,,-122888c240059,2468257,240059,2466275,189846,2468917v-27088,1322,-33695,-5946,-33695,-33695c156812,1695245,156812,955268,156812,215291v,-22463,2642,-41623,17178,-62105c207685,106277,189185,35583,141616,11137,90742,-14630,29958,5851,8816,56725v-23785,56819,1982,118264,60124,135442c89421,198113,84135,210666,84135,222559v,737995,,1475990,661,2214645c84796,2461650,78189,2471560,53743,2467596v-18499,-2643,-24445,4625,-23785,23785c31280,2541594,30619,2591146,30619,2641358v,48892,1321,97783,,146674c29958,2811817,39208,2819085,61672,2819085v48891,-1982,97782,-1982,146674,-661xe" filled="f" strokecolor="#7f7f7f [1612]" strokeweight=".18331mm">
                      <v:stroke joinstyle="miter"/>
                      <v:path arrowok="t" o:connecttype="custom" o:connectlocs="208346,2818424;240059,2785390;240059,2641358;240059,2518470;189846,2468917;156151,2435222;156812,215291;173990,153186;141616,11137;8816,56725;68940,192167;84135,222559;84796,2437204;53743,2467596;29958,2491381;30619,2641358;30619,2788032;61672,2819085;208346,2818424" o:connectangles="0,0,0,0,0,0,0,0,0,0,0,0,0,0,0,0,0,0,0"/>
                    </v:shape>
                    <v:shape id="Freeform: Shape 2074269599" o:spid="_x0000_s2586" style="position:absolute;left:85523;top:13750;width:13473;height:14428;visibility:visible;mso-wrap-style:square;v-text-anchor:middle" coordsize="1347294,14428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4CjcwA&#10;AADjAAAADwAAAGRycy9kb3ducmV2LnhtbESPzU7DMBCE70i8g7VI3IhD+kMT6lalgqpCXEjLfRUv&#10;cWi8jmLThrfHlSr1OJqZbzTz5WBbcaTeN44VPCYpCOLK6YZrBfvd28MMhA/IGlvHpOCPPCwXtzdz&#10;LLQ78Scdy1CLCGFfoAITQldI6StDFn3iOuLofbveYoiyr6Xu8RThtpVZmk6lxYbjgsGO1oaqQ/lr&#10;FbyYQ5ntN+/NaP2zGo++6KN9lZVS93fD6hlEoCFcw5f2VivI0qdxNs0neQ7nT/EPyMU/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0L4CjcwAAADjAAAADwAAAAAAAAAAAAAAAACY&#10;AgAAZHJzL2Rvd25yZXYueG1sUEsFBgAAAAAEAAQA9QAAAJEDAAAAAA==&#10;" path="m136802,78466v1982,144692,1321,289384,1321,434076c138123,697536,138123,881870,138784,1066864v,19160,-3964,27088,-25107,25767c84607,1090649,54876,1093292,25145,1091970,7306,1091309,-623,1095274,38,1115094v1321,50213,661,99765,661,149978c699,1314624,1359,1364837,699,1414389v,20481,7267,29070,28410,28410c79982,1442138,130856,1442138,181068,1442799v22464,660,29731,-8589,29071,-30392c209478,1363515,210139,1314624,210139,1265733v,-50874,,-101747,-661,-152621c209478,1106506,213442,1095274,205514,1093952v-19160,-4625,-13875,-18499,-13875,-29731c191639,758981,191639,453740,190979,148500v,-23125,4625,-29732,29070,-29732c524629,119429,829209,119429,1133128,118768v17178,,26427,3304,33034,21143c1182019,182195,1219679,200694,1267909,194748v38981,-4625,69373,-33695,77302,-74658c1353799,74502,1335300,31557,1299623,11736,1262624,-8085,1212411,-2799,1185983,27593v-12553,14535,-25767,17838,-43605,17838c818638,44771,494237,45431,170497,44110v-24445,1982,-34356,5286,-33695,34356xe" filled="f" strokecolor="#7f7f7f [1612]" strokeweight=".18331mm">
                      <v:stroke joinstyle="miter"/>
                      <v:path arrowok="t" o:connecttype="custom" o:connectlocs="136802,78466;138123,512542;138784,1066864;113677,1092631;25145,1091970;38,1115094;699,1265072;699,1414389;29109,1442799;181068,1442799;210139,1412407;210139,1265733;209478,1113112;205514,1093952;191639,1064221;190979,148500;220049,118768;1133128,118768;1166162,139911;1267909,194748;1345211,120090;1299623,11736;1185983,27593;1142378,45431;170497,44110;136802,78466" o:connectangles="0,0,0,0,0,0,0,0,0,0,0,0,0,0,0,0,0,0,0,0,0,0,0,0,0,0"/>
                    </v:shape>
                    <v:shape id="Freeform: Shape 2074269600" o:spid="_x0000_s2587" style="position:absolute;left:62501;top:7062;width:8329;height:21130;visibility:visible;mso-wrap-style:square;v-text-anchor:middle" coordsize="832880,2112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0ZXckA&#10;AADjAAAADwAAAGRycy9kb3ducmV2LnhtbESPzWrCQBSF9wXfYbhCd3XGKLGmjiKCWNzV2uLykrlN&#10;gpk7ITMm8e2dhdDl4fzxrTaDrUVHra8ca5hOFAji3JmKCw3n7/3bOwgfkA3WjknDnTxs1qOXFWbG&#10;9fxF3SkUIo6wz1BDGUKTSenzkiz6iWuIo/fnWoshyraQpsU+jttaJkql0mLF8aHEhnYl5dfTzWrY&#10;qgXvfn67873eX/Kjm85uh/6g9et42H6ACDSE//Cz/Wk0JGoxT9JlqiJFZIo8INc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C0ZXckAAADjAAAADwAAAAAAAAAAAAAAAACYAgAA&#10;ZHJzL2Rvd25yZXYueG1sUEsFBgAAAAAEAAQA9QAAAI4DAAAAAA==&#10;" path="m67744,190334v18499,5286,17838,15857,17838,29071c85582,483682,85582,747960,84922,1012237v,25107,7267,30392,31052,30392c294362,1041969,472749,1042629,651797,1041308v27088,,31713,7928,31713,33035c682849,1287086,682849,1499168,682849,1711912v,47570,,47570,-48230,50213c631976,1762125,629333,1763446,626691,1764107v,11892,660,23124,660,35017c625369,1893603,624048,1988082,622066,2081900v-661,23125,7267,31714,31052,31053c703992,2111632,754865,2111632,805739,2112953v22463,661,27749,-7268,27088,-29731c830845,1977511,831506,1871139,830845,1765428v-19821,-6607,-40963,-3964,-60784,-2643c744955,1764767,737026,1757500,737026,1731072v1322,-238510,661,-476360,1322,-714870c738348,993738,731741,987792,709938,988452v-173763,661,-348186,,-521948,1322c162883,989774,156937,982506,157598,958721v661,-248421,661,-496181,661,-744602c158259,191656,160901,172496,174776,152014,207150,104444,188651,34411,140420,10626,90207,-14481,30084,6662,9603,55553v-25107,55498,660,117603,58141,134781xe" filled="f" strokecolor="#7f7f7f [1612]" strokeweight=".18331mm">
                      <v:stroke joinstyle="miter"/>
                      <v:path arrowok="t" o:connecttype="custom" o:connectlocs="67744,190334;85582,219405;84922,1012237;115974,1042629;651797,1041308;683510,1074343;682849,1711912;634619,1762125;626691,1764107;627351,1799124;622066,2081900;653118,2112953;805739,2112953;832827,2083222;830845,1765428;770061,1762785;737026,1731072;738348,1016202;709938,988452;187990,989774;157598,958721;158259,214119;174776,152014;140420,10626;9603,55553;67744,190334" o:connectangles="0,0,0,0,0,0,0,0,0,0,0,0,0,0,0,0,0,0,0,0,0,0,0,0,0,0"/>
                    </v:shape>
                    <v:shape id="Freeform: Shape 2074269601" o:spid="_x0000_s2588" style="position:absolute;left:43613;top:38498;width:15840;height:10841;visibility:visible;mso-wrap-style:square;v-text-anchor:middle" coordsize="1583966,10840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6a+skA&#10;AADjAAAADwAAAGRycy9kb3ducmV2LnhtbESPQWvCQBSE74X+h+UVvNXdBIk2dZUiFbwae+jxNfuS&#10;Dc2+DdlV4793CwWPw8x8w6y3k+vFhcbQedaQzRUI4tqbjlsNX6f96wpEiMgGe8+k4UYBtpvnpzWW&#10;xl/5SJcqtiJBOJSowcY4lFKG2pLDMPcDcfIaPzqMSY6tNCNeE9z1MleqkA47TgsWB9pZqn+rs9Nw&#10;biv5ufpeuuynOdrJNdliV++1nr1MH+8gIk3xEf5vH4yGXC0XefFWqAz+PqU/ID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X6a+skAAADjAAAADwAAAAAAAAAAAAAAAACYAgAA&#10;ZHJzL2Rvd25yZXYueG1sUEsFBgAAAAAEAAQA9QAAAI4DAAAAAA==&#10;" path="m162118,885330v,-243136,,-485610,,-728746c162118,141388,163440,125532,154851,110336v5946,-661,8589,-1982,11232,-1982c514929,108354,864436,108354,1213282,107693v18500,,22464,7267,21803,23124c1233764,150638,1235746,170459,1234424,189619v-1321,16518,3964,21803,21142,21142c1307101,210101,1359295,210761,1410829,211422v48231,,96462,-1321,144692,-661c1576003,210761,1584592,203494,1583931,182351v-661,-50873,-1321,-101746,,-152620c1584592,6607,1574021,661,1552878,661v-48891,660,-98443,,-147334,c1355331,661,1305779,661,1255566,v-15856,,-24445,3964,-21142,20481c1240370,49552,1225835,53516,1200729,53516,853204,52855,506340,52855,158815,52855v-44927,,-69373,24446,-69373,69373c89442,368667,89442,615106,89442,861544v,17839,-1321,29732,-23124,32374c45176,896561,29319,911096,17427,928935v-27750,41624,-21803,100426,13874,132139c63675,1090145,120495,1092127,155512,1064377v36998,-29731,46909,-88532,20481,-131477c164761,919025,162118,903168,162118,885330xe" filled="f" strokecolor="#7f7f7f [1612]" strokeweight=".18331mm">
                      <v:stroke joinstyle="miter"/>
                      <v:path arrowok="t" o:connecttype="custom" o:connectlocs="162118,885330;162118,156584;154851,110336;166083,108354;1213282,107693;1235085,130817;1234424,189619;1255566,210761;1410829,211422;1555521,210761;1583931,182351;1583931,29731;1552878,661;1405544,661;1255566,0;1234424,20481;1200729,53516;158815,52855;89442,122228;89442,861544;66318,893918;17427,928935;31301,1061074;155512,1064377;175993,932900;162118,885330" o:connectangles="0,0,0,0,0,0,0,0,0,0,0,0,0,0,0,0,0,0,0,0,0,0,0,0,0,0"/>
                    </v:shape>
                    <v:shape id="Freeform: Shape 2074269602" o:spid="_x0000_s2589" style="position:absolute;left:69011;top:41900;width:2453;height:21796;visibility:visible;mso-wrap-style:square;v-text-anchor:middle" coordsize="245340,2179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JuLMwA&#10;AADjAAAADwAAAGRycy9kb3ducmV2LnhtbESPT2vCQBTE7wW/w/KE3uquoUSNriKlQmkPUv8cvD2z&#10;zySafRuzW02/fbdQ6HGYmd8ws0Vna3Gj1leONQwHCgRx7kzFhYbddvU0BuEDssHaMWn4Jg+Lee9h&#10;hplxd/6k2yYUIkLYZ6ihDKHJpPR5SRb9wDXE0Tu51mKIsi2kafEe4baWiVKptFhxXCixoZeS8svm&#10;y2qYnNL30X7Nr/X1uD6rvTt8dFWj9WO/W05BBOrCf/iv/WY0JGr0nKSTVCXw+yn+ATn/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7mJuLMwAAADjAAAADwAAAAAAAAAAAAAAAACY&#10;AgAAZHJzL2Rvd25yZXYueG1sUEsFBgAAAAAEAAQA9QAAAJEDAAAAAA==&#10;" path="m65588,33c42463,-628,33874,8622,34535,31746v661,48892,-661,98444,-661,147335c33874,229954,34535,280828,33874,331701v,14535,3964,23124,19160,19821c84087,345576,86730,362093,86730,387860v-661,520627,-661,1041253,,1561880c86730,1971543,86069,1986078,58981,1990703v-20482,3303,-35678,19821,-45588,38320c-11053,2072629,-1142,2131431,35856,2160501v33035,26428,87212,25107,119586,-1982c191780,2127467,201030,2068665,173281,2027041v-11232,-17178,-14536,-33035,-14536,-52195c158745,1456202,158745,937557,159406,418912v,-21141,-9250,-47569,4625,-62105c177245,343594,203012,352843,223493,352843v15857,,21803,-4624,21143,-21142c243975,280828,244636,229954,245296,179081v,-48231,-1321,-96461,,-144692c245957,10604,239350,33,213583,693,163370,1354,114479,1354,65588,33xe" filled="f" strokecolor="#7f7f7f [1612]" strokeweight=".18331mm">
                      <v:stroke joinstyle="miter"/>
                      <v:path arrowok="t" o:connecttype="custom" o:connectlocs="65588,33;34535,31746;33874,179081;33874,331701;53034,351522;86730,387860;86730,1949740;58981,1990703;13393,2029023;35856,2160501;155442,2158519;173281,2027041;158745,1974846;159406,418912;164031,356807;223493,352843;244636,331701;245296,179081;245296,34389;213583,693;65588,33" o:connectangles="0,0,0,0,0,0,0,0,0,0,0,0,0,0,0,0,0,0,0,0,0"/>
                    </v:shape>
                    <v:shape id="Freeform: Shape 2074269603" o:spid="_x0000_s2590" style="position:absolute;left:52296;top:41900;width:10757;height:13559;visibility:visible;mso-wrap-style:square;v-text-anchor:middle" coordsize="1075696,1355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5j8cwA&#10;AADjAAAADwAAAGRycy9kb3ducmV2LnhtbESPQU8CMRSE7yb+h+aZcJPWVRdcKcRoRD1wAIzh+LJ9&#10;ble2r8u2wPLvrYkJx8nMfJOZzHrXiAN1ofas4WaoQBCX3tRcafhcv16PQYSIbLDxTBpOFGA2vbyY&#10;YGH8kZd0WMVKJAiHAjXYGNtCylBachiGviVO3rfvHMYku0qaDo8J7hqZKZVLhzWnBYstPVsqt6u9&#10;07Bg3laL3Wj3I+cvG/u1uc/fyg+tB1f90yOISH08h//b70ZDpkZ3Wf6Qq1v4+5T+gJz+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z5j8cwAAADjAAAADwAAAAAAAAAAAAAAAACY&#10;AgAAZHJzL2Rvd25yZXYueG1sUEsFBgAAAAAEAAQA9QAAAJEDAAAAAA==&#10;" path="m855025,1271871v41623,660,73337,-9250,103068,-37660c973289,1219676,979235,1206462,979235,1186641v-661,-215386,-661,-430112,-661,-645498c978574,486966,979896,432129,977914,377952v-661,-22464,7267,-27749,27749,-26428c1020859,352845,1036055,350863,1051251,352185v18499,1321,24446,-4625,24446,-23785c1074375,278187,1075697,228635,1075697,178422v,-50212,-1322,-99765,-661,-149977c1075036,7303,1067108,35,1046626,35v-50213,661,-99765,1322,-149978,c873524,-626,864935,7964,865596,31088v661,48891,,98443,-661,147334c864935,229296,865596,280169,864935,331043v,13874,2643,23124,19160,20481c903255,348881,907880,358131,907880,375970v-660,264938,,530537,-660,795475c907220,1201837,892024,1217033,861632,1217033v-218029,,-435397,,-653426,661c191688,1217694,181117,1213730,171868,1198533,148743,1162195,99852,1150303,57568,1166820,18587,1182016,-4538,1224300,748,1269228v5946,47570,36999,80604,81926,85890c128262,1360403,169885,1338600,182439,1296316v7267,-22463,19160,-25106,38320,-25106c431520,1271210,643603,1269889,855025,1271871xe" filled="f" strokecolor="#7f7f7f [1612]" strokeweight=".18331mm">
                      <v:stroke joinstyle="miter"/>
                      <v:path arrowok="t" o:connecttype="custom" o:connectlocs="855025,1271871;958093,1234211;979235,1186641;978574,541143;977914,377952;1005663,351524;1051251,352185;1075697,328400;1075697,178422;1075036,28445;1046626,35;896648,35;865596,31088;864935,178422;864935,331043;884095,351524;907880,375970;907220,1171445;861632,1217033;208206,1217694;171868,1198533;57568,1166820;748,1269228;82674,1355118;182439,1296316;220759,1271210;855025,1271871" o:connectangles="0,0,0,0,0,0,0,0,0,0,0,0,0,0,0,0,0,0,0,0,0,0,0,0,0,0,0"/>
                    </v:shape>
                    <v:shape id="Freeform: Shape 2074269604" o:spid="_x0000_s2591" style="position:absolute;left:42960;top:29937;width:16486;height:2271;visibility:visible;mso-wrap-style:square;v-text-anchor:middle" coordsize="1648569,227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sB8sA&#10;AADjAAAADwAAAGRycy9kb3ducmV2LnhtbESPQUvDQBSE70L/w/IEb3bXGNI27bYURSgeFNP2/si+&#10;JqHZt3F3beO/dwXB4zAz3zCrzWh7cSEfOscaHqYKBHHtTMeNhsP+5X4OIkRkg71j0vBNATbryc0K&#10;S+Ou/EGXKjYiQTiUqKGNcSilDHVLFsPUDcTJOzlvMSbpG2k8XhPc9jJTqpAWO04LLQ701FJ9rr6s&#10;hm5/eFO1f2z69yrPj+b587zLXrW+ux23SxCRxvgf/mvvjIZMzfKsWBQqh99P6Q/I9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7ASwHywAAAOMAAAAPAAAAAAAAAAAAAAAAAJgC&#10;AABkcnMvZG93bnJldi54bWxQSwUGAAAAAAQABAD1AAAAkAMAAAAA&#10;" path="m66839,192784v42946,11892,87873,-2643,107033,-39642c184443,133982,196335,130679,215496,130679v350167,660,699674,,1049842,c1271284,130679,1277891,131339,1283837,130679v11232,-661,16518,3964,15857,15856c1299033,152482,1299694,159089,1299694,165035v,61444,,61444,62766,61444c1400119,226479,1437118,227140,1474778,227140v48230,-661,96461,-1321,144031,-661c1641272,227140,1648540,217890,1648540,196748v-661,-49552,-1321,-99765,,-149317c1649201,22986,1638630,17040,1616827,17040v-46909,660,-94479,-661,-141389,-661c1423904,16379,1371709,17040,1320175,17040v-9249,,-22463,-3304,-19820,13213c1304979,58002,1289123,59324,1267980,59324v-351488,-661,-703638,-661,-1055127,c193032,59324,181140,54699,169908,36860,148105,3165,102517,-8067,62215,5808,23234,19022,-1873,57342,109,102269v1322,44266,28410,79944,66730,90515xe" filled="f" strokecolor="#7f7f7f [1612]" strokeweight=".18331mm">
                      <v:stroke joinstyle="miter"/>
                      <v:path arrowok="t" o:connecttype="custom" o:connectlocs="66839,192784;173872,153142;215496,130679;1265338,130679;1283837,130679;1299694,146535;1299694,165035;1362460,226479;1474778,227140;1618809,226479;1648540,196748;1648540,47431;1616827,17040;1475438,16379;1320175,17040;1300355,30253;1267980,59324;212853,59324;169908,36860;62215,5808;109,102269;66839,192784" o:connectangles="0,0,0,0,0,0,0,0,0,0,0,0,0,0,0,0,0,0,0,0,0,0"/>
                    </v:shape>
                    <v:shape id="Freeform: Shape 2074269605" o:spid="_x0000_s2592" style="position:absolute;left:72813;top:10863;width:2227;height:17328;visibility:visible;mso-wrap-style:square;v-text-anchor:middle" coordsize="222690,1732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FsIs0A&#10;AADjAAAADwAAAGRycy9kb3ducmV2LnhtbESPQUsDMRSE74L/IbyCF7GJa3fVbdMiglBoL20V8fbY&#10;vO4GNy/rJm23/74RBI/DzHzDzBaDa8WR+mA9a7gfKxDElTeWaw3vu7e7JxAhIhtsPZOGMwVYzK+v&#10;Zlgaf+INHbexFgnCoUQNTYxdKWWoGnIYxr4jTt7e9w5jkn0tTY+nBHetzJQqpEPLaaHBjl4bqr63&#10;B6fhY5VvHg75z+dqz7e7fGLt19qetb4ZDS9TEJGG+B/+ay+Nhkw9TrLiuVA5/H5Kf0DOL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HhRbCLNAAAA4wAAAA8AAAAAAAAAAAAAAAAA&#10;mAIAAGRycy9kb3ducmV2LnhtbFBLBQYAAAAABAAEAPUAAACSAwAAAAA=&#10;" path="m85722,193430v21803,1322,19160,12554,19160,26428c104882,433262,104882,646666,104882,860070v,165174,,330347,661,495521c105543,1374751,101579,1382679,80437,1382018v-21803,-660,-44267,-3303,-66731,1982c13706,1394571,14367,1405143,14367,1416374v3964,89855,-7928,179709,-5946,269563c9742,1732847,8421,1732847,56652,1732847v38981,,78622,,117603,c221825,1732847,221164,1732847,222486,1683295v1982,-99765,-11232,-198869,-5286,-298634c209933,1384000,203326,1382018,196058,1382018v-37660,-660,-37660,-660,-37660,-38981c158398,967103,158398,591168,158398,215233v,-24445,1982,-45588,16518,-67390c199362,110844,190772,56667,161041,26275,133953,-814,84401,-8081,48723,9758,12385,28918,-6114,71202,1814,117451v7928,44266,37660,72676,83908,75979xe" filled="f" strokecolor="#7f7f7f [1612]" strokeweight=".18331mm">
                      <v:stroke joinstyle="miter"/>
                      <v:path arrowok="t" o:connecttype="custom" o:connectlocs="85722,193430;104882,219858;104882,860070;105543,1355591;80437,1382018;13706,1384000;14367,1416374;8421,1685937;56652,1732847;174255,1732847;222486,1683295;217200,1384661;196058,1382018;158398,1343037;158398,215233;174916,147843;161041,26275;48723,9758;1814,117451;85722,193430" o:connectangles="0,0,0,0,0,0,0,0,0,0,0,0,0,0,0,0,0,0,0,0"/>
                    </v:shape>
                    <v:shape id="Freeform: Shape 2074269606" o:spid="_x0000_s2593" style="position:absolute;left:48723;top:22454;width:13731;height:5724;visibility:visible;mso-wrap-style:square;v-text-anchor:middle" coordsize="1373154,57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43hMwA&#10;AADjAAAADwAAAGRycy9kb3ducmV2LnhtbESPQUvDQBSE70L/w/IK3uyu0W5t7La0guDBQ9OWgrdH&#10;9pkEs29Ddk2jv94VBI/DzHzDrDaja8VAfWg8G7idKRDEpbcNVwZOx+ebBxAhIltsPZOBLwqwWU+u&#10;Vphbf+GChkOsRIJwyNFAHWOXSxnKmhyGme+Ik/fue4cxyb6StsdLgrtWZkpp6bDhtFBjR081lR+H&#10;T2fg9bwr3ppsP97xUM6/C71f7uZbY66n4/YRRKQx/of/2i/WQKYW95leaqXh91P6A3L9A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dv43hMwAAADjAAAADwAAAAAAAAAAAAAAAACY&#10;AgAAZHJzL2Rvd25yZXYueG1sUEsFBgAAAAAEAAQA9QAAAJEDAAAAAA==&#10;" path="m99133,196463v44927,-3303,76640,-28410,85890,-74658c188987,100663,199558,100002,216075,100002v340918,,681836,,1022754,c1247418,100002,1256668,101323,1265257,101984v,33035,-1321,65409,-661,98444c1265257,216945,1259311,221570,1243454,221570v-26428,,-52855,-3304,-79283,1982c1164171,235444,1164171,246676,1164831,258568v3965,89194,-7928,177727,-5946,266921c1160207,571737,1158885,572398,1207116,572398v38981,,78623,,117603,c1372950,572398,1372289,572398,1372950,522846v1982,-99765,-11232,-198869,-5285,-298634c1340576,224873,1333969,212320,1335291,185892v2642,-44266,,-88533,,-132799c1342558,26004,1325380,27326,1306881,27326v-371310,,-742620,,-1113930,660c174452,27986,159256,24683,143399,14112,109043,-8352,60812,-3066,31081,23362,1350,50450,-8560,100002,7957,139644v14535,37659,50213,60123,91176,56819xe" filled="f" strokecolor="#7f7f7f [1612]" strokeweight=".18331mm">
                      <v:stroke joinstyle="miter"/>
                      <v:path arrowok="t" o:connecttype="custom" o:connectlocs="99133,196463;185023,121805;216075,100002;1238829,100002;1265257,101984;1264596,200428;1243454,221570;1164171,223552;1164831,258568;1158885,525489;1207116,572398;1324719,572398;1372950,522846;1367665,224212;1335291,185892;1335291,53093;1306881,27326;192951,27986;143399,14112;31081,23362;7957,139644;99133,196463" o:connectangles="0,0,0,0,0,0,0,0,0,0,0,0,0,0,0,0,0,0,0,0,0,0"/>
                    </v:shape>
                    <v:shape id="Freeform: Shape 2074269607" o:spid="_x0000_s2594" style="position:absolute;left:57521;top:19746;width:9127;height:8439;visibility:visible;mso-wrap-style:square;v-text-anchor:middle" coordsize="912667,843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T3u8kA&#10;AADjAAAADwAAAGRycy9kb3ducmV2LnhtbESPQUvEMBSE74L/ITzBm5tYpNW62UUUoXsRrbrnR/Ns&#10;q8lLSdLd+u+NIHgcZuYbZr1dnBUHCnH0rOFypUAQd96M3Gt4e328uAYRE7JB65k0fFOE7eb0ZI21&#10;8Ud+oUObepEhHGvUMKQ01VLGbiCHceUn4ux9+OAwZRl6aQIeM9xZWShVSocj54UBJ7ofqPtqZ6dh&#10;Lm27f3jaN9X7Z2hM+zzNO7vT+vxsubsFkWhJ/+G/dmM0FKq6KsqbUlXw+yn/Abn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LT3u8kAAADjAAAADwAAAAAAAAAAAAAAAACYAgAA&#10;ZHJzL2Rvd25yZXYueG1sUEsFBgAAAAAEAAQA9QAAAI4DAAAAAA==&#10;" path="m96662,195773v46249,-1321,80605,-29070,89855,-76640c189820,102615,195766,99312,210302,99312v183012,661,366024,661,549036,c778498,99312,783123,105258,783123,123758v-661,103728,-661,206797,-661,310526c782462,491764,782462,492425,724321,492425v-19821,,-23785,7267,-23124,25106c701858,567744,701197,617296,701197,667508v661,-1321,1982,-1982,3303,-1982c699876,717060,703179,768595,702518,820789v,15196,6607,23125,22464,23125c779159,843914,833996,843914,888173,843914v17178,,23785,-7929,23785,-24446c911298,770577,911298,721685,910637,672133v,,,,,c911298,670151,911298,668830,911958,666848v,-48231,-1321,-96461,661,-144692c913280,499031,907333,488460,883548,493085v-23124,3964,-27749,-6607,-27749,-28409c856460,337162,856460,209648,856460,82134v,-42945,3303,-36338,-37660,-36338c613325,45796,408510,45796,203034,45796v-14535,,-25767,-1322,-36999,-14536c138286,-1774,86091,-9042,48432,11440,10111,32582,-9049,81473,4165,127722v11232,43605,46249,68712,92497,68051xe" filled="f" strokecolor="#7f7f7f [1612]" strokeweight=".18331mm">
                      <v:stroke joinstyle="miter"/>
                      <v:path arrowok="t" o:connecttype="custom" o:connectlocs="96662,195773;186517,119133;210302,99312;759338,99312;783123,123758;782462,434284;724321,492425;701197,517531;701197,667508;704500,665526;702518,820789;724982,843914;888173,843914;911958,819468;910637,672133;910637,672133;911958,666848;912619,522156;883548,493085;855799,464676;856460,82134;818800,45796;203034,45796;166035,31260;48432,11440;4165,127722;96662,195773" o:connectangles="0,0,0,0,0,0,0,0,0,0,0,0,0,0,0,0,0,0,0,0,0,0,0,0,0,0,0"/>
                    </v:shape>
                    <v:shape id="Freeform: Shape 2074269608" o:spid="_x0000_s2595" style="position:absolute;left:86898;top:45524;width:11896;height:12429;visibility:visible;mso-wrap-style:square;v-text-anchor:middle" coordsize="1189667,1242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Z48UA&#10;AADjAAAADwAAAGRycy9kb3ducmV2LnhtbERPTYvCMBC9C/6HMMLeNLFIdatRRFbZ27LqYY9DM7al&#10;zaQ00dZ/bw4LHh/ve7MbbCMe1PnKsYb5TIEgzp2puNBwvRynKxA+IBtsHJOGJ3nYbcejDWbG9fxL&#10;j3MoRAxhn6GGMoQ2k9LnJVn0M9cSR+7mOoshwq6QpsM+httGJkql0mLFsaHElg4l5fX5bjVcwqni&#10;n7q5mRUeT191v2j39Z/WH5NhvwYRaAhv8b/722hI1HKRpJ+piqPjp/gH5P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PBnjxQAAAOMAAAAPAAAAAAAAAAAAAAAAAJgCAABkcnMv&#10;ZG93bnJldi54bWxQSwUGAAAAAAQABAD1AAAAigMAAAAA&#10;" path="m1128465,1052165v-43606,-14535,-90515,-660,-112318,37660c1006897,1105682,996986,1108985,979809,1108985v-297973,-661,-595946,-661,-894580,c59462,1108985,54837,1101057,54837,1077272v661,-345543,661,-691086,661,-1035968c55498,33376,55498,25448,55498,17519v,-5285,-661,-10571,-6607,-13214c25106,-7587,661,6287,661,32055v,183672,,368006,,551679c661,766085,1321,947776,,1130127v,26428,5285,34356,33035,34356c346203,1163162,659372,1163823,972541,1163823v17178,,28410,1321,35677,21803c1023414,1229231,1065038,1249052,1114590,1241124v40963,-6607,70694,-40963,74659,-86551c1193213,1106342,1168767,1066040,1128465,1052165xe" filled="f" strokecolor="#7f7f7f [1612]" strokeweight=".18331mm">
                      <v:stroke joinstyle="miter"/>
                      <v:path arrowok="t" o:connecttype="custom" o:connectlocs="1128465,1052165;1016147,1089825;979809,1108985;85229,1108985;54837,1077272;55498,41304;55498,17519;48891,4305;661,32055;661,583734;0,1130127;33035,1164483;972541,1163823;1008218,1185626;1114590,1241124;1189249,1154573;1128465,1052165" o:connectangles="0,0,0,0,0,0,0,0,0,0,0,0,0,0,0,0,0"/>
                    </v:shape>
                    <v:shape id="Freeform: Shape 2074269609" o:spid="_x0000_s2596" style="position:absolute;left:77468;top:45547;width:1901;height:16735;visibility:visible;mso-wrap-style:square;v-text-anchor:middle" coordsize="190088,1673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" path="m146804,1460823v,-237189,,-475039,,-712228c146804,508763,146804,268271,146804,28439,146804,9279,144161,690,121037,29,94609,-632,91306,9940,91306,32403v660,470414,,940828,660,1411242c91966,1465448,90645,1480644,63557,1483286v-17178,1322,-30392,13875,-41624,27089c-10441,1550677,-6477,1615425,30522,1649781v35678,33035,97783,31053,131478,-3304c198338,1610139,200320,1542749,162661,1505750v-13214,-13875,-15857,-27088,-15857,-44927xe" filled="f" strokecolor="#7f7f7f [1612]" strokeweight=".18331mm">
                      <v:stroke joinstyle="miter"/>
                      <v:path arrowok="t" o:connecttype="custom" o:connectlocs="146804,1460823;146804,748595;146804,28439;121037,29;91306,32403;91966,1443645;63557,1483286;21933,1510375;30522,1649781;162000,1646477;162661,1505750;146804,1460823" o:connectangles="0,0,0,0,0,0,0,0,0,0,0,0"/>
                    </v:shape>
                    <v:shape id="Freeform: Shape 2074269610" o:spid="_x0000_s2597" style="position:absolute;left:90683;top:36324;width:11811;height:11645;visibility:visible;mso-wrap-style:square;v-text-anchor:middle" coordsize="1181053,1164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aMuskA&#10;AADjAAAADwAAAGRycy9kb3ducmV2LnhtbESPXWvCMBSG7wf7D+EMdjM0tW5xVqMM2ehurSK7PDTH&#10;tticlCTT7t8vF4NdvrxfPOvtaHtxJR86xxpm0wwEce1Mx42G4+Fj8goiRGSDvWPS8EMBtpv7uzUW&#10;xt14T9cqNiKNcChQQxvjUEgZ6pYshqkbiJN3dt5iTNI30ni8pXHbyzzLlLTYcXpocaBdS/Wl+rYa&#10;ypd9teSvhXq67Pz8pOb87stS68eH8W0FItIY/8N/7U+jIc8Wz7laqlmiSEyJB+Tm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waMuskAAADjAAAADwAAAAAAAAAAAAAAAACYAgAA&#10;ZHJzL2Rvd25yZXYueG1sUEsFBgAAAAAEAAQA9QAAAI4DAAAAAA==&#10;" path="m1129160,979148v-19159,-7928,-21141,-19160,-21141,-36338c1108679,663337,1108019,383863,1109340,104390v,-28410,-8589,-33035,-34356,-33035c844402,72676,614480,72016,383898,72016v-11232,,-23124,1982,-34356,-2643c350863,46909,352845,23785,348221,1321v-3304,,-7268,661,-10571,661c235903,1321,134156,1321,32409,,9946,,-626,5946,35,30392v1322,50213,1322,99765,,149977c-626,202173,7964,210761,29766,210101v48892,-661,98444,,147335,c215421,210101,253741,209440,292062,209440v60783,,60783,,57480,-61444c360113,147335,370684,146014,381256,146014v213404,,426807,660,640211,-661c1046574,145353,1054502,150638,1054502,177066v-1321,256349,-660,512698,,768387c1054502,964613,1049877,975184,1032699,985755v-36998,22464,-50212,72016,-35677,116282c1010897,1144322,1047895,1167446,1094805,1164142v42284,-2643,75979,-32374,83907,-73997c1187962,1041914,1169463,996326,1129160,979148xe" filled="f" strokecolor="#7f7f7f [1612]" strokeweight=".18331mm">
                      <v:stroke joinstyle="miter"/>
                      <v:path arrowok="t" o:connecttype="custom" o:connectlocs="1129160,979148;1108019,942810;1109340,104390;1074984,71355;383898,72016;349542,69373;348221,1321;337650,1982;32409,0;35,30392;35,180369;29766,210101;177101,210101;292062,209440;349542,147996;381256,146014;1021467,145353;1054502,177066;1054502,945453;1032699,985755;997022,1102037;1094805,1164142;1178712,1090145;1129160,979148" o:connectangles="0,0,0,0,0,0,0,0,0,0,0,0,0,0,0,0,0,0,0,0,0,0,0,0"/>
                    </v:shape>
                    <v:shape id="Freeform: Shape 2074269611" o:spid="_x0000_s2598" style="position:absolute;left:82914;top:45552;width:11212;height:17052;visibility:visible;mso-wrap-style:square;v-text-anchor:middle" coordsize="1121223,1705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" path="m1068342,1518546v-46909,-21142,-95801,-5946,-124871,39642l943471,1558188r,c664658,1558188,386506,1558849,107693,1558849v-34356,,-34356,,-34356,-34356c73337,1029633,73337,535434,73337,40575,73337,-5013,78623,2915,33696,273,5946,-1709,,6879,,33968,661,555255,661,1076543,661,1597830v,36338,-5946,33695,35017,33695c323740,1631525,612463,1631525,900526,1631525v12553,,25106,-2643,36998,3964c946113,1673149,971881,1697595,1007558,1703541v52195,8589,94479,-16518,109014,-64088c1131108,1590562,1110626,1537707,1068342,1518546xe" filled="f" strokecolor="#7f7f7f [1612]" strokeweight=".18331mm">
                      <v:stroke joinstyle="miter"/>
                      <v:path arrowok="t" o:connecttype="custom" o:connectlocs="1068342,1518546;943471,1558188;943471,1558188;943471,1558188;107693,1558849;73337,1524493;73337,40575;33696,273;0,33968;661,1597830;35678,1631525;900526,1631525;937524,1635489;1007558,1703541;1116572,1639453;1068342,1518546" o:connectangles="0,0,0,0,0,0,0,0,0,0,0,0,0,0,0,0"/>
                    </v:shape>
                    <v:shape id="Freeform: Shape 2074269612" o:spid="_x0000_s2599" style="position:absolute;left:77720;top:41900;width:2142;height:3516;visibility:visible;mso-wrap-style:square;v-text-anchor:middle" coordsize="214133,351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85XMgA&#10;AADjAAAADwAAAGRycy9kb3ducmV2LnhtbESPUUvDMBSF3wX/Q7iCby5plG52y8YQBV/b+QMuzV0b&#10;2tzUJm713xtB8PFwzvkOZ3dY/CguNEcX2ECxUiCI22AddwY+Tm8PGxAxIVscA5OBb4pw2N/e7LCy&#10;4co1XZrUiQzhWKGBPqWpkjK2PXmMqzARZ+8cZo8py7mTdsZrhvtRaqVK6dFxXuhxopee2qH58gZc&#10;fdLD67BR/rF266Zo1fFzHIy5v1uOWxCJlvQf/mu/WwNarZ90+VwWGn4/5T8g9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HzlcyAAAAOMAAAAPAAAAAAAAAAAAAAAAAJgCAABk&#10;cnMvZG93bnJldi54bWxQSwUGAAAAAAQABAD1AAAAjQMAAAAA&#10;" path="m214096,35052c214756,9946,206828,-626,180400,35,131509,1357,81957,1357,33066,35,9281,-626,-630,7964,31,32409v1321,48231,,96461,,144692c691,226653,2013,276866,691,326418v-660,20481,6607,25767,25768,25106c79975,350203,133491,350203,187007,351524v19821,661,25767,-5946,25767,-25767c212774,276205,209471,225992,214096,176440v,-46909,-1322,-93818,,-141388xe" filled="f" strokecolor="#7f7f7f [1612]" strokeweight=".18331mm">
                      <v:stroke joinstyle="miter"/>
                      <v:path arrowok="t" o:connecttype="custom" o:connectlocs="214096,35052;180400,35;33066,35;31,32409;31,177101;691,326418;26459,351524;187007,351524;212774,325757;214096,176440;214096,35052" o:connectangles="0,0,0,0,0,0,0,0,0,0,0"/>
                    </v:shape>
                    <v:shape id="Freeform: Shape 2074269613" o:spid="_x0000_s2600" style="position:absolute;left:81942;top:41900;width:2115;height:3522;visibility:visible;mso-wrap-style:square;v-text-anchor:middle" coordsize="211421,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Dp2csA&#10;AADjAAAADwAAAGRycy9kb3ducmV2LnhtbESPwU7DMBBE70j9B2srcUHUTqChhLoVQgJ66KUF7ku8&#10;TSLidWSbJPD1GAmJ42hm3mjW28l2YiAfWscasoUCQVw503Kt4fXl8XIFIkRkg51j0vBFAbab2dka&#10;S+NGPtBwjLVIEA4lamhi7EspQ9WQxbBwPXHyTs5bjEn6WhqPY4LbTuZKFdJiy2mhwZ4eGqo+jp9W&#10;w6kLTxdDtntW39bK8W25evfLvdbn8+n+DkSkKf6H/9o7oyFXN9d5cVtkV/D7Kf0Bufk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14OnZywAAAOMAAAAPAAAAAAAAAAAAAAAAAJgC&#10;AABkcnMvZG93bnJldi54bWxQSwUGAAAAAAQABAD1AAAAkAMAAAAA&#10;" path="m189619,352185v16517,,21142,-5947,21142,-21803c210100,279509,210761,228635,211422,178422v,-48891,-1322,-98443,-661,-147334c211422,7303,202172,35,179048,35,130156,1357,80604,1357,31713,35,8589,-626,,7964,661,31088v660,48891,,98443,-661,147334c,229296,661,280169,,330382v,16517,5285,21142,21142,21142c77301,350863,133460,350863,189619,352185xe" filled="f" strokecolor="#7f7f7f [1612]" strokeweight=".18331mm">
                      <v:stroke joinstyle="miter"/>
                      <v:path arrowok="t" o:connecttype="custom" o:connectlocs="189619,352185;210761,330382;211422,178422;210761,31088;179048,35;31713,35;661,31088;0,178422;0,330382;21142,351524;189619,352185" o:connectangles="0,0,0,0,0,0,0,0,0,0,0"/>
                    </v:shape>
                    <v:shape id="Freeform: Shape 2074269614" o:spid="_x0000_s2601" style="position:absolute;left:86131;top:41901;width:2095;height:3475;visibility:visible;mso-wrap-style:square;v-text-anchor:middle" coordsize="209475,347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uLPMkA&#10;AADjAAAADwAAAGRycy9kb3ducmV2LnhtbESPUUvDMBSF3wX/Q7iCby5ZGXXtlo0xJigiaPUHXJq7&#10;JtjclCZ29d8bQfDxcM75Dme7n30vJhqjC6xhuVAgiNtgHHcaPt4f7tYgYkI22AcmDd8UYb+7vtpi&#10;bcKF32hqUicyhGONGmxKQy1lbC15jIswEGfvHEaPKcuxk2bES4b7XhZKldKj47xgcaCjpfaz+fIa&#10;Di9uTvxkFT+fJle9no7Vumy0vr2ZDxsQieb0H/5rPxoNhbpfFWVVLlfw+yn/Abn7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LuLPMkAAADjAAAADwAAAAAAAAAAAAAAAACYAgAA&#10;ZHJzL2Rvd25yZXYueG1sUEsFBgAAAAAEAAQA9QAAAI4DAAAAAA==&#10;" path="m30428,347525v58801,-661,117603,-661,176404,-1322c207493,240492,208154,134121,209475,28410,209475,9910,204190,,183708,,130853,661,78658,661,25803,,7964,,-625,7928,35,25767v661,49552,661,99765,1322,149317c6642,186316,5321,197547,5321,209440v,37659,661,74658,,112318c5321,340257,11928,348186,30428,347525xe" filled="f" strokecolor="#7f7f7f [1612]" strokeweight=".18331mm">
                      <v:stroke joinstyle="miter"/>
                      <v:path arrowok="t" o:connecttype="custom" o:connectlocs="30428,347525;206832,346203;209475,28410;183708,0;25803,0;35,25767;1357,175084;5321,209440;5321,321758;30428,347525" o:connectangles="0,0,0,0,0,0,0,0,0,0"/>
                    </v:shape>
                  </v:group>
                </v:group>
                <v:shape id="TextBox 164" o:spid="_x0000_s2602" type="#_x0000_t202" style="position:absolute;left:91630;top:29203;width:7834;height:5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xpsoA&#10;AADjAAAADwAAAGRycy9kb3ducmV2LnhtbESPQWvCQBSE7wX/w/IEb3XXYFONriItgqcWrQreHtln&#10;Esy+DdnVpP++Wyj0OMzMN8xy3dtaPKj1lWMNk7ECQZw7U3Gh4fi1fZ6B8AHZYO2YNHyTh/Vq8LTE&#10;zLiO9/Q4hEJECPsMNZQhNJmUPi/Joh+7hjh6V9daDFG2hTQtdhFua5kolUqLFceFEht6Kym/He5W&#10;w+njejlP1Wfxbl+azvVKsp1LrUfDfrMAEagP/+G/9s5oSNTrNEnn6SSF30/xD8jV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P9cabKAAAA4wAAAA8AAAAAAAAAAAAAAAAAmAIA&#10;AGRycy9kb3ducmV2LnhtbFBLBQYAAAAABAAEAPUAAACPAwAAAAA=&#10;" filled="f" stroked="f">
                  <v:textbox>
                    <w:txbxContent>
                      <w:p w:rsidR="00671334" w:rsidRDefault="00671334" w:rsidP="00485F9F">
                        <w:pPr>
                          <w:jc w:val="center"/>
                          <w:rPr>
                            <w:rFonts w:eastAsia="Calibri" w:cs="Adobe Arabic"/>
                            <w:b/>
                            <w:bCs/>
                            <w:kern w:val="24"/>
                            <w:sz w:val="36"/>
                            <w:szCs w:val="36"/>
                          </w:rPr>
                        </w:pPr>
                        <w:r>
                          <w:rPr>
                            <w:rFonts w:eastAsia="Calibri" w:cs="Adobe Arabic"/>
                            <w:b/>
                            <w:bCs/>
                            <w:kern w:val="24"/>
                            <w:sz w:val="36"/>
                            <w:szCs w:val="36"/>
                          </w:rPr>
                          <w:t>01</w:t>
                        </w:r>
                      </w:p>
                    </w:txbxContent>
                  </v:textbox>
                </v:shape>
                <v:shape id="TextBox 165" o:spid="_x0000_s2603" type="#_x0000_t202" style="position:absolute;left:69076;top:29203;width:7834;height:5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HUPcoA&#10;AADjAAAADwAAAGRycy9kb3ducmV2LnhtbESPQWvCQBSE74X+h+UVequ7Bhs1dRWxFHqyGLXQ2yP7&#10;TEKzb0N2a+K/d4WCx2FmvmEWq8E24kydrx1rGI8UCOLCmZpLDYf9x8sMhA/IBhvHpOFCHlbLx4cF&#10;Zsb1vKNzHkoRIewz1FCF0GZS+qIii37kWuLonVxnMUTZldJ02Ee4bWSiVCot1hwXKmxpU1Hxm/9Z&#10;Dcft6ed7or7Kd/va9m5Qku1cav38NKzfQAQawj383/40GhI1nSTpPB1P4fYp/gG5v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yx1D3KAAAA4wAAAA8AAAAAAAAAAAAAAAAAmAIA&#10;AGRycy9kb3ducmV2LnhtbFBLBQYAAAAABAAEAPUAAACPAwAAAAA=&#10;" filled="f" stroked="f">
                  <v:textbox>
                    <w:txbxContent>
                      <w:p w:rsidR="00671334" w:rsidRDefault="00671334" w:rsidP="00485F9F">
                        <w:pPr>
                          <w:jc w:val="center"/>
                          <w:rPr>
                            <w:rFonts w:eastAsia="Calibri" w:cs="Adobe Arabic"/>
                            <w:b/>
                            <w:bCs/>
                            <w:color w:val="FFFFFF" w:themeColor="background1"/>
                            <w:kern w:val="24"/>
                            <w:sz w:val="36"/>
                            <w:szCs w:val="36"/>
                          </w:rPr>
                        </w:pPr>
                        <w:r>
                          <w:rPr>
                            <w:rFonts w:eastAsia="Calibri" w:cs="Adobe Arabic"/>
                            <w:b/>
                            <w:bCs/>
                            <w:color w:val="FFFFFF" w:themeColor="background1"/>
                            <w:kern w:val="24"/>
                            <w:sz w:val="36"/>
                            <w:szCs w:val="36"/>
                          </w:rPr>
                          <w:t>02</w:t>
                        </w:r>
                      </w:p>
                    </w:txbxContent>
                  </v:textbox>
                </v:shape>
                <v:shape id="TextBox 166" o:spid="_x0000_s2604" type="#_x0000_t202" style="position:absolute;left:47315;top:29203;width:7834;height:5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5AT8cA&#10;AADjAAAADwAAAGRycy9kb3ducmV2LnhtbERPy2rCQBTdC/2H4Rbc6YzBxppmIqUidFXRPqC7S+aa&#10;hGbuhMxo4t87i4LLw3nnm9G24kK9bxxrWMwVCOLSmYYrDV+fu9kzCB+QDbaOScOVPGyKh0mOmXED&#10;H+hyDJWIIewz1FCH0GVS+rImi37uOuLInVxvMUTYV9L0OMRw28pEqVRabDg21NjRW03l3/FsNXx/&#10;nH5/lmpfbe1TN7hRSbZrqfX0cXx9ARFoDHfxv/vdaEjUapmk63QRR8dP8Q/I4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uQE/HAAAA4wAAAA8AAAAAAAAAAAAAAAAAmAIAAGRy&#10;cy9kb3ducmV2LnhtbFBLBQYAAAAABAAEAPUAAACMAwAAAAA=&#10;" filled="f" stroked="f">
                  <v:textbox>
                    <w:txbxContent>
                      <w:p w:rsidR="00671334" w:rsidRDefault="00671334" w:rsidP="00485F9F">
                        <w:pPr>
                          <w:jc w:val="center"/>
                          <w:rPr>
                            <w:rFonts w:eastAsia="Calibri" w:cs="Adobe Arabic"/>
                            <w:b/>
                            <w:bCs/>
                            <w:kern w:val="24"/>
                            <w:sz w:val="36"/>
                            <w:szCs w:val="36"/>
                          </w:rPr>
                        </w:pPr>
                        <w:r>
                          <w:rPr>
                            <w:rFonts w:eastAsia="Calibri" w:cs="Adobe Arabic"/>
                            <w:b/>
                            <w:bCs/>
                            <w:kern w:val="24"/>
                            <w:sz w:val="36"/>
                            <w:szCs w:val="36"/>
                          </w:rPr>
                          <w:t>03</w:t>
                        </w:r>
                      </w:p>
                    </w:txbxContent>
                  </v:textbox>
                </v:shape>
                <v:shape id="TextBox 167" o:spid="_x0000_s2605" type="#_x0000_t202" style="position:absolute;left:24760;top:29203;width:7834;height:5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l1MoA&#10;AADjAAAADwAAAGRycy9kb3ducmV2LnhtbESPQWvCQBSE7wX/w/IKvdVdg6ZNdBVpETxZtFXw9sg+&#10;k9Ds25Ddmvjv3UKhx2FmvmEWq8E24kqdrx1rmIwVCOLCmZpLDV+fm+dXED4gG2wck4YbeVgtRw8L&#10;zI3reU/XQyhFhLDPUUMVQptL6YuKLPqxa4mjd3GdxRBlV0rTYR/htpGJUqm0WHNcqLClt4qK78OP&#10;1XDcXc6nqfoo3+2s7d2gJNtMav30OKznIAIN4T/8194aDYl6mSZplk4y+P0U/4Bc3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Ji5dTKAAAA4wAAAA8AAAAAAAAAAAAAAAAAmAIA&#10;AGRycy9kb3ducmV2LnhtbFBLBQYAAAAABAAEAPUAAACPAwAAAAA=&#10;" filled="f" stroked="f">
                  <v:textbox>
                    <w:txbxContent>
                      <w:p w:rsidR="00671334" w:rsidRDefault="00671334" w:rsidP="00485F9F">
                        <w:pPr>
                          <w:jc w:val="center"/>
                          <w:rPr>
                            <w:rFonts w:eastAsia="Calibri" w:cs="Adobe Arabic"/>
                            <w:b/>
                            <w:bCs/>
                            <w:color w:val="FFFFFF" w:themeColor="background1"/>
                            <w:kern w:val="24"/>
                            <w:sz w:val="36"/>
                            <w:szCs w:val="36"/>
                          </w:rPr>
                        </w:pPr>
                        <w:r>
                          <w:rPr>
                            <w:rFonts w:eastAsia="Calibri" w:cs="Adobe Arabic"/>
                            <w:b/>
                            <w:bCs/>
                            <w:color w:val="FFFFFF" w:themeColor="background1"/>
                            <w:kern w:val="24"/>
                            <w:sz w:val="36"/>
                            <w:szCs w:val="36"/>
                          </w:rPr>
                          <w:t>04</w:t>
                        </w:r>
                      </w:p>
                    </w:txbxContent>
                  </v:textbox>
                </v:shape>
                <v:shape id="TextBox 168" o:spid="_x0000_s2606" type="#_x0000_t202" style="position:absolute;left:2534;top:29203;width:7834;height:5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SG9MkA&#10;AADjAAAADwAAAGRycy9kb3ducmV2LnhtbESPy2rDMBBF94X8g5hAdo0UkzqJazmUhkJXLXm00N1g&#10;TWwTa2QsNXb+PloUurzcFyffjrYVV+p941jDYq5AEJfONFxpOB3fHtcgfEA22DomDTfysC0mDzlm&#10;xg28p+shVCKOsM9QQx1Cl0npy5os+rnriKN3dr3FEGVfSdPjEMdtKxOlUmmx4fhQY0evNZWXw6/V&#10;8PVx/vleqs9qZ5+6wY1Kst1IrWfT8eUZRKAx/If/2u9GQ6JWyyTdpEmkiEyRB2Rx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TSG9MkAAADjAAAADwAAAAAAAAAAAAAAAACYAgAA&#10;ZHJzL2Rvd25yZXYueG1sUEsFBgAAAAAEAAQA9QAAAI4DAAAAAA==&#10;" filled="f" stroked="f">
                  <v:textbox>
                    <w:txbxContent>
                      <w:p w:rsidR="00671334" w:rsidRDefault="00671334" w:rsidP="00485F9F">
                        <w:pPr>
                          <w:jc w:val="center"/>
                          <w:rPr>
                            <w:rFonts w:eastAsia="Calibri" w:cs="Adobe Arabic"/>
                            <w:b/>
                            <w:bCs/>
                            <w:kern w:val="24"/>
                            <w:sz w:val="36"/>
                            <w:szCs w:val="36"/>
                          </w:rPr>
                        </w:pPr>
                        <w:r>
                          <w:rPr>
                            <w:rFonts w:eastAsia="Calibri" w:cs="Adobe Arabic"/>
                            <w:b/>
                            <w:bCs/>
                            <w:kern w:val="24"/>
                            <w:sz w:val="36"/>
                            <w:szCs w:val="36"/>
                          </w:rPr>
                          <w:t>05</w:t>
                        </w:r>
                      </w:p>
                    </w:txbxContent>
                  </v:textbox>
                </v:shape>
                <v:shape id="TextBox 169" o:spid="_x0000_s2607" type="#_x0000_t202" style="position:absolute;top:37328;width:13306;height:9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gjb8oA&#10;AADjAAAADwAAAGRycy9kb3ducmV2LnhtbESPQWvCQBSE7wX/w/IEb3XXYFONriItgqcWrQreHtln&#10;Esy+DdnVpP++Wyj0OMzMN8xy3dtaPKj1lWMNk7ECQZw7U3Gh4fi1fZ6B8AHZYO2YNHyTh/Vq8LTE&#10;zLiO9/Q4hEJECPsMNZQhNJmUPi/Joh+7hjh6V9daDFG2hTQtdhFua5kolUqLFceFEht6Kym/He5W&#10;w+njejlP1Wfxbl+azvVKsp1LrUfDfrMAEagP/+G/9s5oSNTrNEnnaTKB30/xD8jV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J4I2/KAAAA4wAAAA8AAAAAAAAAAAAAAAAAmAIA&#10;AGRycy9kb3ducmV2LnhtbFBLBQYAAAAABAAEAPUAAACPAwAAAAA=&#10;" filled="f" stroked="f">
                  <v:textbox>
                    <w:txbxContent>
                      <w:p w:rsidR="00671334" w:rsidRPr="00485F9F" w:rsidRDefault="00671334" w:rsidP="00485F9F">
                        <w:pPr>
                          <w:jc w:val="center"/>
                          <w:rPr>
                            <w:rFonts w:eastAsia="Calibri" w:hAnsi="Adobe Arabic" w:cs="Adobe Arabic"/>
                            <w:b/>
                            <w:bCs/>
                            <w:kern w:val="24"/>
                            <w:sz w:val="32"/>
                            <w:szCs w:val="32"/>
                            <w:lang w:bidi="ar-EG"/>
                          </w:rPr>
                        </w:pPr>
                        <w:r w:rsidRPr="00485F9F">
                          <w:rPr>
                            <w:rFonts w:eastAsia="Calibri" w:hAnsi="Adobe Arabic" w:cs="Adobe Arabic"/>
                            <w:b/>
                            <w:bCs/>
                            <w:kern w:val="24"/>
                            <w:sz w:val="32"/>
                            <w:szCs w:val="32"/>
                            <w:rtl/>
                            <w:lang w:bidi="ar-EG"/>
                          </w:rPr>
                          <w:t>التوافق والامتثال</w:t>
                        </w:r>
                      </w:p>
                    </w:txbxContent>
                  </v:textbox>
                </v:shape>
                <v:shape id="TextBox 170" o:spid="_x0000_s2608" type="#_x0000_t202" style="position:absolute;left:22112;top:37331;width:13315;height:9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q9GMoA&#10;AADjAAAADwAAAGRycy9kb3ducmV2LnhtbESPzWrDMBCE74W8g9hCb4lUkbiNGyWEhEJPKXV/oLfF&#10;2tim1spYauy8fVQI9DjMzDfMajO6VpyoD41nA/czBYK49LbhysDH+/P0EUSIyBZbz2TgTAE268nN&#10;CnPrB36jUxErkSAccjRQx9jlUoayJodh5jvi5B197zAm2VfS9jgkuGulViqTDhtOCzV2tKup/Cl+&#10;nYHPw/H7a65eq71bdIMflWS3lMbc3Y7bJxCRxvgfvrZfrAGtHuY6W2Zaw9+n9Afk+g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KqvRjKAAAA4wAAAA8AAAAAAAAAAAAAAAAAmAIA&#10;AGRycy9kb3ducmV2LnhtbFBLBQYAAAAABAAEAPUAAACPAwAAAAA=&#10;" filled="f" stroked="f">
                  <v:textbox>
                    <w:txbxContent>
                      <w:p w:rsidR="00671334" w:rsidRPr="00485F9F" w:rsidRDefault="00671334" w:rsidP="00485F9F">
                        <w:pPr>
                          <w:jc w:val="center"/>
                          <w:rPr>
                            <w:rFonts w:eastAsia="Calibri" w:hAnsi="Adobe Arabic" w:cs="Adobe Arabic"/>
                            <w:b/>
                            <w:bCs/>
                            <w:kern w:val="24"/>
                            <w:sz w:val="32"/>
                            <w:szCs w:val="32"/>
                            <w:lang w:bidi="ar-EG"/>
                          </w:rPr>
                        </w:pPr>
                        <w:r w:rsidRPr="00485F9F">
                          <w:rPr>
                            <w:rFonts w:eastAsia="Calibri" w:hAnsi="Adobe Arabic" w:cs="Adobe Arabic"/>
                            <w:b/>
                            <w:bCs/>
                            <w:kern w:val="24"/>
                            <w:sz w:val="32"/>
                            <w:szCs w:val="32"/>
                            <w:rtl/>
                            <w:lang w:bidi="ar-EG"/>
                          </w:rPr>
                          <w:t>دعم اتخاذ القرار</w:t>
                        </w:r>
                      </w:p>
                    </w:txbxContent>
                  </v:textbox>
                </v:shape>
                <v:shape id="TextBox 171" o:spid="_x0000_s2609" type="#_x0000_t202" style="position:absolute;left:43471;top:38381;width:15183;height:9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YYg8oA&#10;AADjAAAADwAAAGRycy9kb3ducmV2LnhtbESPQWvCQBSE74L/YXmF3nS3qU1r6ipiETxVtFro7ZF9&#10;JsHs25Ddmvjv3ULB4zAz3zCzRW9rcaHWV441PI0VCOLcmYoLDYev9egNhA/IBmvHpOFKHhbz4WCG&#10;mXEd7+iyD4WIEPYZaihDaDIpfV6SRT92DXH0Tq61GKJsC2la7CLc1jJRKpUWK44LJTa0Kik/73+t&#10;huPn6ed7orbFh31pOtcryXYqtX586JfvIAL14R7+b2+MhkS9TpJ0mibP8Pcp/gE5v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3mGIPKAAAA4wAAAA8AAAAAAAAAAAAAAAAAmAIA&#10;AGRycy9kb3ducmV2LnhtbFBLBQYAAAAABAAEAPUAAACPAwAAAAA=&#10;" filled="f" stroked="f">
                  <v:textbox>
                    <w:txbxContent>
                      <w:p w:rsidR="00671334" w:rsidRPr="00485F9F" w:rsidRDefault="00671334" w:rsidP="00485F9F">
                        <w:pPr>
                          <w:jc w:val="center"/>
                          <w:rPr>
                            <w:rFonts w:eastAsia="Calibri" w:hAnsi="Adobe Arabic" w:cs="Adobe Arabic"/>
                            <w:b/>
                            <w:bCs/>
                            <w:kern w:val="24"/>
                            <w:sz w:val="32"/>
                            <w:szCs w:val="32"/>
                            <w:lang w:bidi="ar-EG"/>
                          </w:rPr>
                        </w:pPr>
                        <w:r w:rsidRPr="00485F9F">
                          <w:rPr>
                            <w:rFonts w:eastAsia="Calibri" w:hAnsi="Adobe Arabic" w:cs="Adobe Arabic"/>
                            <w:b/>
                            <w:bCs/>
                            <w:kern w:val="24"/>
                            <w:sz w:val="32"/>
                            <w:szCs w:val="32"/>
                            <w:rtl/>
                            <w:lang w:bidi="ar-EG"/>
                          </w:rPr>
                          <w:t>تحسين جودة البيانات</w:t>
                        </w:r>
                      </w:p>
                    </w:txbxContent>
                  </v:textbox>
                </v:shape>
                <v:shape id="TextBox 172" o:spid="_x0000_s2610" type="#_x0000_t202" style="position:absolute;left:65383;top:37719;width:16338;height:9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A98oA&#10;AADjAAAADwAAAGRycy9kb3ducmV2LnhtbESPzWrDMBCE74W+g9hCb41U4ziJEyWUlkJPKfmF3BZr&#10;Y5tYK2OpsfP2UaHQ4zAz3zCL1WAbcaXO1441vI4UCOLCmZpLDfvd58sUhA/IBhvHpOFGHlbLx4cF&#10;5sb1vKHrNpQiQtjnqKEKoc2l9EVFFv3ItcTRO7vOYoiyK6XpsI9w28hEqUxarDkuVNjSe0XFZftj&#10;NRzW59MxVd/lhx23vRuUZDuTWj8/DW9zEIGG8B/+a38ZDYmapEk2y5IUfj/FPyCX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IPgPfKAAAA4wAAAA8AAAAAAAAAAAAAAAAAmAIA&#10;AGRycy9kb3ducmV2LnhtbFBLBQYAAAAABAAEAPUAAACPAwAAAAA=&#10;" filled="f" stroked="f">
                  <v:textbox>
                    <w:txbxContent>
                      <w:p w:rsidR="00671334" w:rsidRPr="00485F9F" w:rsidRDefault="00671334" w:rsidP="00485F9F">
                        <w:pPr>
                          <w:jc w:val="center"/>
                          <w:rPr>
                            <w:rFonts w:eastAsia="Calibri" w:hAnsi="Adobe Arabic" w:cs="Adobe Arabic"/>
                            <w:b/>
                            <w:bCs/>
                            <w:kern w:val="24"/>
                            <w:sz w:val="32"/>
                            <w:szCs w:val="32"/>
                            <w:lang w:bidi="ar-EG"/>
                          </w:rPr>
                        </w:pPr>
                        <w:r w:rsidRPr="00485F9F">
                          <w:rPr>
                            <w:rFonts w:eastAsia="Calibri" w:hAnsi="Adobe Arabic" w:cs="Adobe Arabic"/>
                            <w:b/>
                            <w:bCs/>
                            <w:kern w:val="24"/>
                            <w:sz w:val="32"/>
                            <w:szCs w:val="32"/>
                            <w:rtl/>
                            <w:lang w:bidi="ar-EG"/>
                          </w:rPr>
                          <w:t>تحسين جودة البيانات</w:t>
                        </w:r>
                      </w:p>
                    </w:txbxContent>
                  </v:textbox>
                </v:shape>
                <v:shape id="TextBox 173" o:spid="_x0000_s2611" type="#_x0000_t202" style="position:absolute;left:88893;top:37328;width:13306;height:9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MlbMoA&#10;AADjAAAADwAAAGRycy9kb3ducmV2LnhtbESPQWvCQBSE7wX/w/IEb3XXoKlGVymVQk8WrQreHtln&#10;Esy+DdmtSf+9Wyj0OMzMN8xq09ta3Kn1lWMNk7ECQZw7U3Gh4fj1/jwH4QOywdoxafghD5v14GmF&#10;mXEd7+l+CIWIEPYZaihDaDIpfV6SRT92DXH0rq61GKJsC2la7CLc1jJRKpUWK44LJTb0VlJ+O3xb&#10;Dafd9XKeqs9ia2dN53ol2S6k1qNh/7oEEagP/+G/9ofRkKiXaZIu0mQGv5/iH5Dr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1DJWzKAAAA4wAAAA8AAAAAAAAAAAAAAAAAmAIA&#10;AGRycy9kb3ducmV2LnhtbFBLBQYAAAAABAAEAPUAAACPAwAAAAA=&#10;" filled="f" stroked="f">
                  <v:textbox>
                    <w:txbxContent>
                      <w:p w:rsidR="00671334" w:rsidRPr="00485F9F" w:rsidRDefault="00671334" w:rsidP="00485F9F">
                        <w:pPr>
                          <w:jc w:val="center"/>
                          <w:rPr>
                            <w:rFonts w:eastAsia="Calibri" w:hAnsi="Adobe Arabic" w:cs="Adobe Arabic"/>
                            <w:b/>
                            <w:bCs/>
                            <w:kern w:val="24"/>
                            <w:sz w:val="32"/>
                            <w:szCs w:val="32"/>
                            <w:lang w:bidi="ar-EG"/>
                          </w:rPr>
                        </w:pPr>
                        <w:r w:rsidRPr="00485F9F">
                          <w:rPr>
                            <w:rFonts w:eastAsia="Calibri" w:hAnsi="Adobe Arabic" w:cs="Adobe Arabic"/>
                            <w:b/>
                            <w:bCs/>
                            <w:kern w:val="24"/>
                            <w:sz w:val="32"/>
                            <w:szCs w:val="32"/>
                            <w:rtl/>
                            <w:lang w:bidi="ar-EG"/>
                          </w:rPr>
                          <w:t>تنظيم البيانات</w:t>
                        </w:r>
                      </w:p>
                    </w:txbxContent>
                  </v:textbox>
                </v:shape>
                <w10:wrap anchorx="page"/>
                <w10:anchorlock/>
              </v:group>
            </w:pict>
          </mc:Fallback>
        </mc:AlternateContent>
      </w:r>
    </w:p>
    <w:p w:rsidR="00181023" w:rsidRPr="00F94661" w:rsidRDefault="009762C9" w:rsidP="00181023">
      <w:pPr>
        <w:rPr>
          <w:rFonts w:ascii="Sakkal Majalla" w:hAnsi="Sakkal Majalla"/>
          <w:sz w:val="32"/>
          <w:szCs w:val="32"/>
          <w:rtl/>
        </w:rPr>
      </w:pPr>
      <w:r w:rsidRPr="002A078C">
        <w:rPr>
          <w:rFonts w:ascii="Sakkal Majalla" w:hAnsi="Sakkal Majalla"/>
          <w:noProof/>
          <w:sz w:val="34"/>
        </w:rPr>
        <w:lastRenderedPageBreak/>
        <mc:AlternateContent>
          <mc:Choice Requires="wpg">
            <w:drawing>
              <wp:inline distT="0" distB="0" distL="0" distR="0" wp14:anchorId="7FC09522" wp14:editId="4F265581">
                <wp:extent cx="5731510" cy="892088"/>
                <wp:effectExtent l="0" t="0" r="2540" b="22860"/>
                <wp:docPr id="207426859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99" name="مجموعة 47"/>
                        <wpg:cNvGrpSpPr/>
                        <wpg:grpSpPr>
                          <a:xfrm>
                            <a:off x="0" y="0"/>
                            <a:ext cx="5731510" cy="895351"/>
                            <a:chOff x="0" y="0"/>
                            <a:chExt cx="5878196" cy="918845"/>
                          </a:xfrm>
                        </wpg:grpSpPr>
                        <wpg:grpSp>
                          <wpg:cNvPr id="2074268600" name="مجموعة 48"/>
                          <wpg:cNvGrpSpPr/>
                          <wpg:grpSpPr>
                            <a:xfrm>
                              <a:off x="0" y="0"/>
                              <a:ext cx="5878196" cy="918845"/>
                              <a:chOff x="0" y="0"/>
                              <a:chExt cx="6240348" cy="919070"/>
                            </a:xfrm>
                          </wpg:grpSpPr>
                          <wpg:grpSp>
                            <wpg:cNvPr id="2074268601" name="مجموعة 49"/>
                            <wpg:cNvGrpSpPr/>
                            <wpg:grpSpPr>
                              <a:xfrm>
                                <a:off x="0" y="169208"/>
                                <a:ext cx="5433072" cy="580613"/>
                                <a:chOff x="0" y="169208"/>
                                <a:chExt cx="5433072" cy="580613"/>
                              </a:xfrm>
                            </wpg:grpSpPr>
                            <wps:wsp>
                              <wps:cNvPr id="20742686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0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05" name="مربع نص 41"/>
                          <wps:cNvSpPr txBox="1"/>
                          <wps:spPr>
                            <a:xfrm>
                              <a:off x="204466" y="256424"/>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تنظيم البيانات</w:t>
                                </w:r>
                              </w:p>
                            </w:txbxContent>
                          </wps:txbx>
                          <wps:bodyPr wrap="square" rtlCol="1">
                            <a:spAutoFit/>
                          </wps:bodyPr>
                        </wps:wsp>
                      </wpg:grpSp>
                      <pic:pic xmlns:pic="http://schemas.openxmlformats.org/drawingml/2006/picture">
                        <pic:nvPicPr>
                          <pic:cNvPr id="2074268606"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1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QVqH4QcAAOU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BxBWof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261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OTgl&#10;Yc0AAADjAAAADwAAAAAAAAAAAAAAAACqAgAAZHJzL2Rvd25yZXYueG1sUEsFBgAAAAAEAAQA+gAA&#10;AKQDAAAAAA==&#10;">
                  <v:group id="مجموعة 48" o:spid="_x0000_s261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steAfL&#10;AAAA4wAAAA8AAAAAAAAAAAAAAAAAqgIAAGRycy9kb3ducmV2LnhtbFBLBQYAAAAABAAEAPoAAACi&#10;AwAAAAA=&#10;">
                    <v:group id="مجموعة 49" o:spid="_x0000_s261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0Yd2c&#10;zAAAAOMAAAAPAAAAAAAAAAAAAAAAAKoCAABkcnMvZG93bnJldi54bWxQSwUGAAAAAAQABAD6AAAA&#10;owMAAAAA&#10;">
                      <v:shape id="شكل حر 50" o:spid="_x0000_s261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Uc6MkA&#10;AADjAAAADwAAAGRycy9kb3ducmV2LnhtbESPQWvCQBSE74L/YXmCN901rVFSVykFQUoPmipeH9nX&#10;JJh9G7Jbjf++Kwg9DjPzDbPa9LYRV+p87VjDbKpAEBfO1FxqOH5vJ0sQPiAbbByThjt52KyHgxVm&#10;xt34QNc8lCJC2GeooQqhzaT0RUUW/dS1xNH7cZ3FEGVXStPhLcJtIxOlUmmx5rhQYUsfFRWX/Ndq&#10;SD/n5/2+2M4P+e7ly5M1J+OC1uNR//4GIlAf/sPP9s5oSNTiNUmXqUrg8Sn+Abn+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mUc6M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1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bR0ckA&#10;AADjAAAADwAAAGRycy9kb3ducmV2LnhtbESPQWsCMRSE74X+h/AKvYgm3dZVVqOUSqHH1orn5+aZ&#10;Xbp52W7iuv57Uyh4HGbmG2a5HlwjeupC7VnD00SBIC69qdlq2H2/j+cgQkQ22HgmDRcKsF7d3y2x&#10;MP7MX9RvoxUJwqFADVWMbSFlKCtyGCa+JU7e0XcOY5KdlabDc4K7RmZK5dJhzWmhwpbeKip/tien&#10;AX/d5/7gow/9wdrNaNoOIzPV+vFheF2AiDTEW/i//WE0ZGr2kuXzXD3D36f0B+TqC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bbR0ckAAADjAAAADwAAAAAAAAAAAAAAAACYAgAA&#10;ZHJzL2Rvd25yZXYueG1sUEsFBgAAAAAEAAQA9QAAAI4DAAAAAA==&#10;" fillcolor="#a5a5a5 [2092]" stroked="f" strokeweight="1pt">
                        <v:stroke joinstyle="miter"/>
                      </v:roundrect>
                    </v:group>
                    <v:oval id="شكل بيضاوي 52" o:spid="_x0000_s261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MREcoA&#10;AADjAAAADwAAAGRycy9kb3ducmV2LnhtbESPUUvDMBSF3wf+h3AF37bEMLpRlw1RBAUHs1WfL81d&#10;W9bclCau3b9fBMHHwznnO5zNbnKdONMQWs8G7hcKBHHlbcu1gc/yZb4GESKyxc4zGbhQgN32ZrbB&#10;3PqRP+hcxFokCIccDTQx9rmUoWrIYVj4njh5Rz84jEkOtbQDjgnuOqmVyqTDltNCgz09NVSdih9n&#10;4HA6fl2+397VvvZjkY3uWWtbGnN3Oz0+gIg0xf/wX/vVGtBqtdTZOlNL+P2U/oDcX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nDERHKAAAA4wAAAA8AAAAAAAAAAAAAAAAAmAIA&#10;AGRycy9kb3ducmV2LnhtbFBLBQYAAAAABAAEAPUAAACPAwAAAAA=&#10;" filled="f" strokecolor="#168489" strokeweight="1pt">
                      <v:stroke joinstyle="miter"/>
                    </v:oval>
                  </v:group>
                  <v:shape id="مربع نص 41" o:spid="_x0000_s2619" type="#_x0000_t202" style="position:absolute;left:2044;top:2564;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ny7skA&#10;AADjAAAADwAAAGRycy9kb3ducmV2LnhtbESPzWrDMBCE74W+g9hCb40U07jBjRJCfyCHXpq498Xa&#10;WqbWyljb2Hn7qlDocZiZb5jNbg69OtOYusgWlgsDiriJruPWQn16vVuDSoLssI9MFi6UYLe9vtpg&#10;5eLE73Q+SqsyhFOFFrzIUGmdGk8B0yIOxNn7jGNAyXJstRtxyvDQ68KYUgfsOC94HOjJU/N1/A4W&#10;RNx+ealfQjp8zG/PkzfNCmtrb2/m/SMooVn+w3/tg7NQmIf7olyXZgW/n/If0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Pny7s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تنظيم البيانات</w:t>
                          </w:r>
                        </w:p>
                      </w:txbxContent>
                    </v:textbox>
                  </v:shape>
                </v:group>
                <v:shape id="صورة 54" o:spid="_x0000_s262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N/wlOcwAAADjAAAADwAAAAAA&#10;AAAAAAAAAACfAgAAZHJzL2Rvd25yZXYueG1sUEsFBgAAAAAEAAQA9wAAAJgDAAAAAA==&#10;">
                  <v:imagedata r:id="rId81" o:title=""/>
                  <v:path arrowok="t"/>
                </v:shape>
                <w10:wrap anchorx="page"/>
                <w10:anchorlock/>
              </v:group>
            </w:pict>
          </mc:Fallback>
        </mc:AlternateContent>
      </w:r>
    </w:p>
    <w:p w:rsidR="00181023" w:rsidRPr="00F94661" w:rsidRDefault="00181023" w:rsidP="004800E1">
      <w:pPr>
        <w:spacing w:line="360" w:lineRule="auto"/>
        <w:rPr>
          <w:rFonts w:ascii="Sakkal Majalla" w:hAnsi="Sakkal Majalla"/>
          <w:sz w:val="32"/>
          <w:szCs w:val="32"/>
          <w:rtl/>
        </w:rPr>
      </w:pPr>
      <w:r w:rsidRPr="00F94661">
        <w:rPr>
          <w:rFonts w:ascii="Sakkal Majalla" w:hAnsi="Sakkal Majalla"/>
          <w:sz w:val="32"/>
          <w:szCs w:val="32"/>
          <w:rtl/>
        </w:rPr>
        <w:t>توفر أنظمة إدارة البيانات هيكلية لتنظيم البيانات بشكل منهجي</w:t>
      </w:r>
      <w:r w:rsidRPr="00F94661">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التوحيد والتكامل: دمج البيانات من مصادر متعددة في نظام موحد</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الفهرسة والتصنيف: تسهيل الوصول إلى البيانات من خلال تصنيفها وفهرستها بطرق منظمة</w:t>
      </w:r>
      <w:r w:rsidRPr="004800E1">
        <w:rPr>
          <w:rFonts w:ascii="Sakkal Majalla" w:hAnsi="Sakkal Majalla" w:cs="Sakkal Majalla"/>
          <w:sz w:val="32"/>
          <w:szCs w:val="32"/>
        </w:rPr>
        <w:t>.</w:t>
      </w:r>
    </w:p>
    <w:p w:rsidR="00181023" w:rsidRPr="00D75CDD" w:rsidRDefault="009762C9" w:rsidP="00D75CDD">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73FE4818" wp14:editId="6ECC03D1">
                <wp:extent cx="5731510" cy="892088"/>
                <wp:effectExtent l="0" t="0" r="2540" b="22860"/>
                <wp:docPr id="207426860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08" name="مجموعة 47"/>
                        <wpg:cNvGrpSpPr/>
                        <wpg:grpSpPr>
                          <a:xfrm>
                            <a:off x="0" y="0"/>
                            <a:ext cx="5731510" cy="895351"/>
                            <a:chOff x="0" y="0"/>
                            <a:chExt cx="5878196" cy="918845"/>
                          </a:xfrm>
                        </wpg:grpSpPr>
                        <wpg:grpSp>
                          <wpg:cNvPr id="2074268609" name="مجموعة 48"/>
                          <wpg:cNvGrpSpPr/>
                          <wpg:grpSpPr>
                            <a:xfrm>
                              <a:off x="0" y="0"/>
                              <a:ext cx="5878196" cy="918845"/>
                              <a:chOff x="0" y="0"/>
                              <a:chExt cx="6240348" cy="919070"/>
                            </a:xfrm>
                          </wpg:grpSpPr>
                          <wpg:grpSp>
                            <wpg:cNvPr id="2074268610" name="مجموعة 49"/>
                            <wpg:cNvGrpSpPr/>
                            <wpg:grpSpPr>
                              <a:xfrm>
                                <a:off x="0" y="169208"/>
                                <a:ext cx="5433072" cy="580613"/>
                                <a:chOff x="0" y="169208"/>
                                <a:chExt cx="5433072" cy="580613"/>
                              </a:xfrm>
                            </wpg:grpSpPr>
                            <wps:wsp>
                              <wps:cNvPr id="20742686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14" name="مربع نص 41"/>
                          <wps:cNvSpPr txBox="1"/>
                          <wps:spPr>
                            <a:xfrm>
                              <a:off x="204466" y="256663"/>
                              <a:ext cx="4615440" cy="389157"/>
                            </a:xfrm>
                            <a:prstGeom prst="rect">
                              <a:avLst/>
                            </a:prstGeom>
                            <a:noFill/>
                          </wps:spPr>
                          <wps:txbx>
                            <w:txbxContent>
                              <w:p w:rsidR="00671334" w:rsidRDefault="00671334"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تحسين جودة البيانات</w:t>
                                </w:r>
                              </w:p>
                            </w:txbxContent>
                          </wps:txbx>
                          <wps:bodyPr wrap="square" rtlCol="1">
                            <a:spAutoFit/>
                          </wps:bodyPr>
                        </wps:wsp>
                      </wpg:grpSp>
                      <pic:pic xmlns:pic="http://schemas.openxmlformats.org/drawingml/2006/picture">
                        <pic:nvPicPr>
                          <pic:cNvPr id="2074268615"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2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&#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AoDuyD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62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W3QByQAA&#10;AOMAAAAPAAAAAAAAAAAAAAAAAKoCAABkcnMvZG93bnJldi54bWxQSwUGAAAAAAQABAD6AAAAoAMA&#10;AAAA&#10;">
                  <v:group id="مجموعة 48" o:spid="_x0000_s262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KF9Ga&#10;zAAAAOMAAAAPAAAAAAAAAAAAAAAAAKoCAABkcnMvZG93bnJldi54bWxQSwUGAAAAAAQABAD6AAAA&#10;owMAAAAA&#10;">
                    <v:group id="مجموعة 49" o:spid="_x0000_s262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HvTu2soA&#10;AADjAAAADwAAAAAAAAAAAAAAAACqAgAAZHJzL2Rvd25yZXYueG1sUEsFBgAAAAAEAAQA+gAAAKED&#10;AAAAAA==&#10;">
                      <v:shape id="شكل حر 50" o:spid="_x0000_s262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4UQsoA&#10;AADjAAAADwAAAGRycy9kb3ducmV2LnhtbESPQWvCQBSE74L/YXlCb7pJqqmkriKCIOLBpC29PrLP&#10;JJh9G7JbTf+9Wyh4HGbmG2a1GUwrbtS7xrKCeBaBIC6tbrhS8Pmxny5BOI+ssbVMCn7JwWY9Hq0w&#10;0/bOOd0KX4kAYZehgtr7LpPSlTUZdDPbEQfvYnuDPsi+krrHe4CbViZRlEqDDYeFGjva1VReix+j&#10;ID0uvs/ncr/Ii8PryZHRX9p6pV4mw/YdhKfBP8P/7YNWkERv8yRdpnEMf5/CH5Dr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duFEL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2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Pil8kA&#10;AADjAAAADwAAAGRycy9kb3ducmV2LnhtbESPQWvCQBSE7wX/w/IEL2I2hppKmlVKReixVen5mX1u&#10;QrNv0+w2xn/fLRQ8DjPzDVNuR9uKgXrfOFawTFIQxJXTDRsFp+N+sQbhA7LG1jEpuJGH7WbyUGKh&#10;3ZU/aDgEIyKEfYEK6hC6Qkpf1WTRJ64jjt7F9RZDlL2RusdrhNtWZmmaS4sNx4UaO3qtqfo6/FgF&#10;+G3fP88uOD+cjdnNV9041yulZtPx5RlEoDHcw//tN60gS58es3ydLzP4+xT/gNz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yPil8kAAADjAAAADwAAAAAAAAAAAAAAAACYAgAA&#10;ZHJzL2Rvd25yZXYueG1sUEsFBgAAAAAEAAQA9QAAAI4DAAAAAA==&#10;" fillcolor="#a5a5a5 [2092]" stroked="f" strokeweight="1pt">
                        <v:stroke joinstyle="miter"/>
                      </v:roundrect>
                    </v:group>
                    <v:oval id="شكل بيضاوي 52" o:spid="_x0000_s262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fuMsA&#10;AADjAAAADwAAAGRycy9kb3ducmV2LnhtbESPUUvDMBSF3wX/Q7iCby5ZlG50y8aYCAoKW6d7vjR3&#10;bVlzU5q4dv/eCIKPh3POdzjL9ehacaE+NJ4NTCcKBHHpbcOVgc/Dy8McRIjIFlvPZOBKAdar25sl&#10;5tYPvKdLESuRIBxyNFDH2OVShrImh2HiO+LknXzvMCbZV9L2OCS4a6VWKpMOG04LNXa0rak8F9/O&#10;wO58+roe397VR+WHIhvcs9b2YMz93bhZgIg0xv/wX/vVGtBq9qSzeTZ9hN9P6Q/I1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D8x+4ywAAAOMAAAAPAAAAAAAAAAAAAAAAAJgC&#10;AABkcnMvZG93bnJldi54bWxQSwUGAAAAAAQABAD1AAAAkAMAAAAA&#10;" filled="f" strokecolor="#168489" strokeweight="1pt">
                      <v:stroke joinstyle="miter"/>
                    </v:oval>
                  </v:group>
                  <v:shape id="مربع نص 41" o:spid="_x0000_s2628"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zBqMkA&#10;AADjAAAADwAAAGRycy9kb3ducmV2LnhtbESPwWrDMBBE74X+g9hAbo1kkzrBjRJCm0IOvTRx7ou1&#10;tUyslbHU2Pn7qlDocZiZN8xmN7lO3GgIrWcN2UKBIK69abnRUJ3fn9YgQkQ22HkmDXcKsNs+Pmyw&#10;NH7kT7qdYiMShEOJGmyMfSllqC05DAvfEyfvyw8OY5JDI82AY4K7TuZKFdJhy2nBYk+vlurr6dtp&#10;iNHss3t1cOF4mT7eRqvqZ6y0ns+m/QuISFP8D/+1j0ZDrlbLvFgX2RJ+P6U/I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mzBqMkAAADjAAAADwAAAAAAAAAAAAAAAACYAgAA&#10;ZHJzL2Rvd25yZXYueG1sUEsFBgAAAAAEAAQA9QAAAI4DAAAAAA==&#10;" filled="f" stroked="f">
                    <v:textbox style="mso-fit-shape-to-text:t">
                      <w:txbxContent>
                        <w:p w:rsidR="00671334" w:rsidRDefault="00671334"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تحسين جودة البيانات</w:t>
                          </w:r>
                        </w:p>
                      </w:txbxContent>
                    </v:textbox>
                  </v:shape>
                </v:group>
                <v:shape id="صورة 54" o:spid="_x0000_s262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Qvctk8wAAADjAAAADwAAAAAA&#10;AAAAAAAAAACfAgAAZHJzL2Rvd25yZXYueG1sUEsFBgAAAAAEAAQA9wAAAJgDAAAAAA==&#10;">
                  <v:imagedata r:id="rId81" o:title=""/>
                  <v:path arrowok="t"/>
                </v:shape>
                <w10:wrap anchorx="page"/>
                <w10:anchorlock/>
              </v:group>
            </w:pict>
          </mc:Fallback>
        </mc:AlternateContent>
      </w:r>
    </w:p>
    <w:p w:rsidR="00181023" w:rsidRPr="00F94661" w:rsidRDefault="00181023" w:rsidP="004800E1">
      <w:pPr>
        <w:spacing w:line="360" w:lineRule="auto"/>
        <w:rPr>
          <w:rFonts w:ascii="Sakkal Majalla" w:hAnsi="Sakkal Majalla"/>
          <w:sz w:val="32"/>
          <w:szCs w:val="32"/>
          <w:rtl/>
        </w:rPr>
      </w:pPr>
      <w:r w:rsidRPr="00F94661">
        <w:rPr>
          <w:rFonts w:ascii="Sakkal Majalla" w:hAnsi="Sakkal Majalla"/>
          <w:sz w:val="32"/>
          <w:szCs w:val="32"/>
          <w:rtl/>
        </w:rPr>
        <w:t>تساعد هذه الأنظمة في ضمان دقة البيانات وموثوقيتها</w:t>
      </w:r>
      <w:r w:rsidRPr="00F94661">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التنظيف والتحقق: إزالة البيانات المكررة وتصحيح الأخطاء لضمان دقة المعلومات</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التحديث المستمر: ضمان تحديث البيانات بشكل دوري لتبقى ذات صلة</w:t>
      </w:r>
      <w:r w:rsidRPr="004800E1">
        <w:rPr>
          <w:rFonts w:ascii="Sakkal Majalla" w:hAnsi="Sakkal Majalla" w:cs="Sakkal Majalla"/>
          <w:sz w:val="32"/>
          <w:szCs w:val="32"/>
        </w:rPr>
        <w:t>.</w:t>
      </w:r>
    </w:p>
    <w:p w:rsidR="00181023" w:rsidRPr="00D75CDD" w:rsidRDefault="009762C9" w:rsidP="00D75CDD">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0780AA25" wp14:editId="39409379">
                <wp:extent cx="5731510" cy="892088"/>
                <wp:effectExtent l="0" t="0" r="2540" b="22860"/>
                <wp:docPr id="207426861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17" name="مجموعة 47"/>
                        <wpg:cNvGrpSpPr/>
                        <wpg:grpSpPr>
                          <a:xfrm>
                            <a:off x="0" y="0"/>
                            <a:ext cx="5731510" cy="895351"/>
                            <a:chOff x="0" y="0"/>
                            <a:chExt cx="5878196" cy="918845"/>
                          </a:xfrm>
                        </wpg:grpSpPr>
                        <wpg:grpSp>
                          <wpg:cNvPr id="2074268618" name="مجموعة 48"/>
                          <wpg:cNvGrpSpPr/>
                          <wpg:grpSpPr>
                            <a:xfrm>
                              <a:off x="0" y="0"/>
                              <a:ext cx="5878196" cy="918845"/>
                              <a:chOff x="0" y="0"/>
                              <a:chExt cx="6240348" cy="919070"/>
                            </a:xfrm>
                          </wpg:grpSpPr>
                          <wpg:grpSp>
                            <wpg:cNvPr id="2074268619" name="مجموعة 49"/>
                            <wpg:cNvGrpSpPr/>
                            <wpg:grpSpPr>
                              <a:xfrm>
                                <a:off x="0" y="169208"/>
                                <a:ext cx="5433072" cy="580613"/>
                                <a:chOff x="0" y="169208"/>
                                <a:chExt cx="5433072" cy="580613"/>
                              </a:xfrm>
                            </wpg:grpSpPr>
                            <wps:wsp>
                              <wps:cNvPr id="20742686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23"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تعزيز الأمان والخصوصية</w:t>
                                </w:r>
                              </w:p>
                            </w:txbxContent>
                          </wps:txbx>
                          <wps:bodyPr wrap="square" rtlCol="1">
                            <a:spAutoFit/>
                          </wps:bodyPr>
                        </wps:wsp>
                      </wpg:grpSp>
                      <pic:pic xmlns:pic="http://schemas.openxmlformats.org/drawingml/2006/picture">
                        <pic:nvPicPr>
                          <pic:cNvPr id="2074268624"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3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">
                <v:group id="مجموعة 47" o:spid="_x0000_s263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RHXau&#10;zAAAAOMAAAAPAAAAAAAAAAAAAAAAAKoCAABkcnMvZG93bnJldi54bWxQSwUGAAAAAAQABAD6AAAA&#10;owMAAAAA&#10;">
                  <v:group id="مجموعة 48" o:spid="_x0000_s263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gguLcyQAA&#10;AOMAAAAPAAAAAAAAAAAAAAAAAKoCAABkcnMvZG93bnJldi54bWxQSwUGAAAAAAQABAD6AAAAoAMA&#10;AAAA&#10;">
                    <v:group id="مجموعة 49" o:spid="_x0000_s263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j85H&#10;R80AAADjAAAADwAAAAAAAAAAAAAAAACqAgAAZHJzL2Rvd25yZXYueG1sUEsFBgAAAAAEAAQA+gAA&#10;AKQDAAAAAA==&#10;">
                      <v:shape id="شكل حر 50" o:spid="_x0000_s263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57ZMkA&#10;AADjAAAADwAAAGRycy9kb3ducmV2LnhtbESPzWrCQBSF9wXfYbhCd3XSVFOJjiJCIEgXMVbcXjLX&#10;JDRzJ2SmJn37zqLQ5eH88W33k+nEgwbXWlbwuohAEFdWt1wr+LxkL2sQziNr7CyTgh9ysN/NnraY&#10;ajvymR6lr0UYYZeigsb7PpXSVQ0ZdAvbEwfvbgeDPsihlnrAMYybTsZRlEiDLYeHBns6NlR9ld9G&#10;QXJa3YqiylbnMn/7cGT0VVuv1PN8OmxAeJr8f/ivnWsFcfS+jJN1EgeKwBR4QO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k57ZM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3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22XckA&#10;AADjAAAADwAAAGRycy9kb3ducmV2LnhtbESPQWvCQBSE7wX/w/IEL2I2hppKmlVKReixVen5mX1u&#10;QrNv0+w2xn/fLRQ8DjPzDVNuR9uKgXrfOFawTFIQxJXTDRsFp+N+sQbhA7LG1jEpuJGH7WbyUGKh&#10;3ZU/aDgEIyKEfYEK6hC6Qkpf1WTRJ64jjt7F9RZDlL2RusdrhNtWZmmaS4sNx4UaO3qtqfo6/FgF&#10;+G3fP88uOD+cjdnNV9041yulZtPx5RlEoDHcw//tN60gS58es3ydZ0v4+xT/gNz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Z22XckAAADjAAAADwAAAAAAAAAAAAAAAACYAgAA&#10;ZHJzL2Rvd25yZXYueG1sUEsFBgAAAAAEAAQA9QAAAI4DAAAAAA==&#10;" fillcolor="#a5a5a5 [2092]" stroked="f" strokeweight="1pt">
                        <v:stroke joinstyle="miter"/>
                      </v:roundrect>
                    </v:group>
                    <v:oval id="شكل بيضاوي 52" o:spid="_x0000_s263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NwnsoA&#10;AADjAAAADwAAAGRycy9kb3ducmV2LnhtbESPUWvCMBSF3wf7D+EOfJvJgnTSGWVMBAUHW932fGmu&#10;bbG5KU209d8vg4GPh3POdziL1ehacaE+NJ4NPE0VCOLS24YrA1+HzeMcRIjIFlvPZOBKAVbL+7sF&#10;5tYP/EmXIlYiQTjkaKCOsculDGVNDsPUd8TJO/reYUyyr6TtcUhw10qtVCYdNpwWauzorabyVJyd&#10;gY/T8fv6s9ur98oPRTa4tdb2YMzkYXx9ARFpjLfwf3trDWj1PNPZPNMa/j6lPyC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LTcJ7KAAAA4wAAAA8AAAAAAAAAAAAAAAAAmAIA&#10;AGRycy9kb3ducmV2LnhtbFBLBQYAAAAABAAEAPUAAACPAwAAAAA=&#10;" filled="f" strokecolor="#168489" strokeweight="1pt">
                      <v:stroke joinstyle="miter"/>
                    </v:oval>
                  </v:group>
                  <v:shape id="مربع نص 41" o:spid="_x0000_s263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TYckA&#10;AADjAAAADwAAAGRycy9kb3ducmV2LnhtbESPzU7DMBCE70i8g7VI3KjdAKEKdauKH6kHLi3hvoqX&#10;OCJeR/HSpG+PkZA4jmbmG816O4denWhMXWQLy4UBRdxE13FroX5/vVmBSoLssI9MFs6UYLu5vFhj&#10;5eLEBzodpVUZwqlCC15kqLROjaeAaREH4ux9xjGgZDm22o04ZXjodWFMqQN2nBc8DvTkqfk6fgcL&#10;Im63PNcvIe0/5rfnyZvmHmtrr6/m3SMooVn+w3/tvbNQmIe7olyVxS3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mTYc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تعزيز الأمان والخصوصية</w:t>
                          </w:r>
                        </w:p>
                      </w:txbxContent>
                    </v:textbox>
                  </v:shape>
                </v:group>
                <v:shape id="صورة 54" o:spid="_x0000_s263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XQrXMAAAA4wAAAA8AAABkcnMvZG93bnJldi54bWxEj0FLw0AUhO+C/2F5gje7MZY0jd0WlQpC&#10;T220eHxmn0ns7tu4u7bx37uC4HGYmW+YxWq0RhzJh96xgutJBoK4cbrnVsFz/XhVgggRWaNxTAq+&#10;KcBqeX62wEq7E2/puIutSBAOFSroYhwqKUPTkcUwcQNx8t6dtxiT9K3UHk8Jbo3Ms6yQFntOCx0O&#10;9NBRc9h9WQUbf//2Ma/3pv7cvq5LczN7Oaw3Sl1ejHe3ICKN8T/8137SCvJsNs2Lssin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49dCtcwAAADjAAAADwAAAAAA&#10;AAAAAAAAAACfAgAAZHJzL2Rvd25yZXYueG1sUEsFBgAAAAAEAAQA9wAAAJgDAAAAAA==&#10;">
                  <v:imagedata r:id="rId81" o:title=""/>
                  <v:path arrowok="t"/>
                </v:shape>
                <w10:wrap anchorx="page"/>
                <w10:anchorlock/>
              </v:group>
            </w:pict>
          </mc:Fallback>
        </mc:AlternateContent>
      </w:r>
    </w:p>
    <w:p w:rsidR="00181023" w:rsidRPr="00F94661" w:rsidRDefault="00181023" w:rsidP="004800E1">
      <w:pPr>
        <w:spacing w:line="360" w:lineRule="auto"/>
        <w:rPr>
          <w:rFonts w:ascii="Sakkal Majalla" w:hAnsi="Sakkal Majalla"/>
          <w:sz w:val="32"/>
          <w:szCs w:val="32"/>
          <w:rtl/>
        </w:rPr>
      </w:pPr>
      <w:r w:rsidRPr="00F94661">
        <w:rPr>
          <w:rFonts w:ascii="Sakkal Majalla" w:hAnsi="Sakkal Majalla"/>
          <w:sz w:val="32"/>
          <w:szCs w:val="32"/>
          <w:rtl/>
        </w:rPr>
        <w:t>توفر أنظمة إدارة البيانات أدوات لحماية البيانات</w:t>
      </w:r>
      <w:r w:rsidRPr="00F94661">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التحكم في الوصول: تحديد من يمكنه الوصول إلى البيانات وإجراء تغييرات عليها</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التشفير: حماية البيانات الحساسة من خلال تقنيات التشفير المتقدمة</w:t>
      </w:r>
      <w:r w:rsidRPr="004800E1">
        <w:rPr>
          <w:rFonts w:ascii="Sakkal Majalla" w:hAnsi="Sakkal Majalla" w:cs="Sakkal Majalla"/>
          <w:sz w:val="32"/>
          <w:szCs w:val="32"/>
        </w:rPr>
        <w:t>.</w:t>
      </w:r>
    </w:p>
    <w:p w:rsidR="00181023" w:rsidRPr="00D75CDD" w:rsidRDefault="009762C9" w:rsidP="002B74A4">
      <w:pPr>
        <w:pageBreakBefore/>
        <w:rPr>
          <w:rFonts w:ascii="Sakkal Majalla" w:hAnsi="Sakkal Majalla"/>
          <w:sz w:val="32"/>
          <w:szCs w:val="32"/>
          <w:rtl/>
        </w:rPr>
      </w:pPr>
      <w:r w:rsidRPr="002A078C">
        <w:rPr>
          <w:rFonts w:ascii="Sakkal Majalla" w:hAnsi="Sakkal Majalla"/>
          <w:noProof/>
          <w:sz w:val="34"/>
        </w:rPr>
        <w:lastRenderedPageBreak/>
        <mc:AlternateContent>
          <mc:Choice Requires="wpg">
            <w:drawing>
              <wp:inline distT="0" distB="0" distL="0" distR="0" wp14:anchorId="5F0E43DE" wp14:editId="1A580B77">
                <wp:extent cx="5731510" cy="892088"/>
                <wp:effectExtent l="0" t="0" r="2540" b="22860"/>
                <wp:docPr id="207426862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26" name="مجموعة 47"/>
                        <wpg:cNvGrpSpPr/>
                        <wpg:grpSpPr>
                          <a:xfrm>
                            <a:off x="0" y="0"/>
                            <a:ext cx="5731510" cy="895351"/>
                            <a:chOff x="0" y="0"/>
                            <a:chExt cx="5878196" cy="918845"/>
                          </a:xfrm>
                        </wpg:grpSpPr>
                        <wpg:grpSp>
                          <wpg:cNvPr id="2074268627" name="مجموعة 48"/>
                          <wpg:cNvGrpSpPr/>
                          <wpg:grpSpPr>
                            <a:xfrm>
                              <a:off x="0" y="0"/>
                              <a:ext cx="5878196" cy="918845"/>
                              <a:chOff x="0" y="0"/>
                              <a:chExt cx="6240348" cy="919070"/>
                            </a:xfrm>
                          </wpg:grpSpPr>
                          <wpg:grpSp>
                            <wpg:cNvPr id="2074268628" name="مجموعة 49"/>
                            <wpg:cNvGrpSpPr/>
                            <wpg:grpSpPr>
                              <a:xfrm>
                                <a:off x="0" y="169208"/>
                                <a:ext cx="5433072" cy="580613"/>
                                <a:chOff x="0" y="169208"/>
                                <a:chExt cx="5433072" cy="580613"/>
                              </a:xfrm>
                            </wpg:grpSpPr>
                            <wps:wsp>
                              <wps:cNvPr id="20742686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32"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دعم اتخاذ القرار</w:t>
                                </w:r>
                              </w:p>
                            </w:txbxContent>
                          </wps:txbx>
                          <wps:bodyPr wrap="square" rtlCol="1">
                            <a:spAutoFit/>
                          </wps:bodyPr>
                        </wps:wsp>
                      </wpg:grpSp>
                      <pic:pic xmlns:pic="http://schemas.openxmlformats.org/drawingml/2006/picture">
                        <pic:nvPicPr>
                          <pic:cNvPr id="2074268633"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3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BqaJAj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64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A9GYjL&#10;AAAA4wAAAA8AAAAAAAAAAAAAAAAAqgIAAGRycy9kb3ducmV2LnhtbFBLBQYAAAAABAAEAPoAAACi&#10;AwAAAAA=&#10;">
                  <v:group id="مجموعة 48" o:spid="_x0000_s264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fcbwT&#10;zAAAAOMAAAAPAAAAAAAAAAAAAAAAAKoCAABkcnMvZG93bnJldi54bWxQSwUGAAAAAAQABAD6AAAA&#10;owMAAAAA&#10;">
                    <v:group id="مجموعة 49" o:spid="_x0000_s264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u7ihhyQAA&#10;AOMAAAAPAAAAAAAAAAAAAAAAAKoCAABkcnMvZG93bnJldi54bWxQSwUGAAAAAAQABAD6AAAAoAMA&#10;AAAA&#10;">
                      <v:shape id="شكل حر 50" o:spid="_x0000_s264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TS+coA&#10;AADjAAAADwAAAGRycy9kb3ducmV2LnhtbESPQWvCQBSE74X+h+UJvdWNsaYas0oRAiI9mLSl10f2&#10;mQSzb0N2q+m/dwtCj8PMfMNk29F04kKDay0rmE0jEMSV1S3XCj4/8uclCOeRNXaWScEvOdhuHh8y&#10;TLW9ckGX0tciQNilqKDxvk+ldFVDBt3U9sTBO9nBoA9yqKUe8BrgppNxFCXSYMthocGedg1V5/LH&#10;KEgOi+/jscoXRbmfvzsy+ktbr9TTZHxbg/A0+v/wvb3XCuLo9SVOlkm8gr9P4Q/IzQ0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d00vn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4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iFG8gA&#10;AADjAAAADwAAAGRycy9kb3ducmV2LnhtbESPzWrCQBSF90LfYbgFN6KTRo2SOkppKbhUW1xfM9dJ&#10;aOZOmhljfHtnIbg8nD++1aa3teio9ZVjBW+TBARx4XTFRsHvz/d4CcIHZI21Y1JwIw+b9ctghbl2&#10;V95TdwhGxBH2OSooQ2hyKX1RkkU/cQ1x9M6utRiibI3ULV7juK1lmiSZtFhxfCixoc+Sir/DxSrA&#10;f7s7nlxwvjsZ8zWaN/1Iz5UavvYf7yAC9eEZfrS3WkGaLGZptsymkSIyRR6Q6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7CIUbyAAAAOMAAAAPAAAAAAAAAAAAAAAAAJgCAABk&#10;cnMvZG93bnJldi54bWxQSwUGAAAAAAQABAD1AAAAjQMAAAAA&#10;" fillcolor="#a5a5a5 [2092]" stroked="f" strokeweight="1pt">
                        <v:stroke joinstyle="miter"/>
                      </v:roundrect>
                    </v:group>
                    <v:oval id="شكل بيضاوي 52" o:spid="_x0000_s264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h4NMsA&#10;AADjAAAADwAAAGRycy9kb3ducmV2LnhtbESPUUvDMBSF3wX/Q7iCby5ZlG50y8aYCAoKW6d7vjR3&#10;bVlzU5q4dv/eCIKPh3POdzjL9ehacaE+NJ4NTCcKBHHpbcOVgc/Dy8McRIjIFlvPZOBKAdar25sl&#10;5tYPvKdLESuRIBxyNFDH2OVShrImh2HiO+LknXzvMCbZV9L2OCS4a6VWKpMOG04LNXa0rak8F9/O&#10;wO58+roe397VR+WHIhvcs9b2YMz93bhZgIg0xv/wX/vVGtBq9qSzefY4hd9P6Q/I1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X2Hg0ywAAAOMAAAAPAAAAAAAAAAAAAAAAAJgC&#10;AABkcnMvZG93bnJldi54bWxQSwUGAAAAAAQABAD1AAAAkAMAAAAA&#10;" filled="f" strokecolor="#168489" strokeweight="1pt">
                      <v:stroke joinstyle="miter"/>
                    </v:oval>
                  </v:group>
                  <v:shape id="مربع نص 41" o:spid="_x0000_s264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ygJ8kA&#10;AADjAAAADwAAAGRycy9kb3ducmV2LnhtbESPzU7DMBCE70i8g7VI3KjdAKEKdauKH6kHLi3hvoqX&#10;OCJeR/HSpG+PkZA4jmbmG816O4denWhMXWQLy4UBRdxE13FroX5/vVmBSoLssI9MFs6UYLu5vFhj&#10;5eLEBzodpVUZwqlCC15kqLROjaeAaREH4ux9xjGgZDm22o04ZXjodWFMqQN2nBc8DvTkqfk6fgcL&#10;Im63PNcvIe0/5rfnyZvmHmtrr6/m3SMooVn+w3/tvbNQmIe7olyVtw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XygJ8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دعم اتخاذ القرار</w:t>
                          </w:r>
                        </w:p>
                      </w:txbxContent>
                    </v:textbox>
                  </v:shape>
                </v:group>
                <v:shape id="صورة 54" o:spid="_x0000_s264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6edMHMwAAADjAAAADwAAAAAA&#10;AAAAAAAAAACfAgAAZHJzL2Rvd25yZXYueG1sUEsFBgAAAAAEAAQA9wAAAJgDAAAAAA==&#10;">
                  <v:imagedata r:id="rId81" o:title=""/>
                  <v:path arrowok="t"/>
                </v:shape>
                <w10:wrap anchorx="page"/>
                <w10:anchorlock/>
              </v:group>
            </w:pict>
          </mc:Fallback>
        </mc:AlternateContent>
      </w:r>
    </w:p>
    <w:p w:rsidR="00181023" w:rsidRPr="00F94661" w:rsidRDefault="00181023" w:rsidP="004800E1">
      <w:pPr>
        <w:spacing w:line="360" w:lineRule="auto"/>
        <w:rPr>
          <w:rFonts w:ascii="Sakkal Majalla" w:hAnsi="Sakkal Majalla"/>
          <w:sz w:val="32"/>
          <w:szCs w:val="32"/>
          <w:rtl/>
        </w:rPr>
      </w:pPr>
      <w:r w:rsidRPr="00F94661">
        <w:rPr>
          <w:rFonts w:ascii="Sakkal Majalla" w:hAnsi="Sakkal Majalla"/>
          <w:sz w:val="32"/>
          <w:szCs w:val="32"/>
          <w:rtl/>
        </w:rPr>
        <w:t>تساهم في تحسين صنع القرار من خلال</w:t>
      </w:r>
      <w:r w:rsidRPr="00F94661">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تحليلات البيانات: تقديم رؤى قيمة من خلال تحليل البيانات الكبيرة</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التقارير الذكية: إنشاء تقارير دقيقة تدعم القرارات الاستراتيجية</w:t>
      </w:r>
      <w:r w:rsidRPr="004800E1">
        <w:rPr>
          <w:rFonts w:ascii="Sakkal Majalla" w:hAnsi="Sakkal Majalla" w:cs="Sakkal Majalla"/>
          <w:sz w:val="32"/>
          <w:szCs w:val="32"/>
        </w:rPr>
        <w:t>.</w:t>
      </w:r>
    </w:p>
    <w:p w:rsidR="00D75CDD" w:rsidRPr="00D75CDD" w:rsidRDefault="009762C9" w:rsidP="00D75CDD">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3150B9F4" wp14:editId="761114CB">
                <wp:extent cx="5731510" cy="892088"/>
                <wp:effectExtent l="0" t="0" r="2540" b="22860"/>
                <wp:docPr id="207426863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35" name="مجموعة 47"/>
                        <wpg:cNvGrpSpPr/>
                        <wpg:grpSpPr>
                          <a:xfrm>
                            <a:off x="0" y="0"/>
                            <a:ext cx="5731510" cy="895351"/>
                            <a:chOff x="0" y="0"/>
                            <a:chExt cx="5878196" cy="918845"/>
                          </a:xfrm>
                        </wpg:grpSpPr>
                        <wpg:grpSp>
                          <wpg:cNvPr id="2074268636" name="مجموعة 48"/>
                          <wpg:cNvGrpSpPr/>
                          <wpg:grpSpPr>
                            <a:xfrm>
                              <a:off x="0" y="0"/>
                              <a:ext cx="5878196" cy="918845"/>
                              <a:chOff x="0" y="0"/>
                              <a:chExt cx="6240348" cy="919070"/>
                            </a:xfrm>
                          </wpg:grpSpPr>
                          <wpg:grpSp>
                            <wpg:cNvPr id="2074268637" name="مجموعة 49"/>
                            <wpg:cNvGrpSpPr/>
                            <wpg:grpSpPr>
                              <a:xfrm>
                                <a:off x="0" y="169208"/>
                                <a:ext cx="5433072" cy="580613"/>
                                <a:chOff x="0" y="169208"/>
                                <a:chExt cx="5433072" cy="580613"/>
                              </a:xfrm>
                            </wpg:grpSpPr>
                            <wps:wsp>
                              <wps:cNvPr id="20742686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41"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التوافق والامتثال</w:t>
                                </w:r>
                              </w:p>
                            </w:txbxContent>
                          </wps:txbx>
                          <wps:bodyPr wrap="square" rtlCol="1">
                            <a:spAutoFit/>
                          </wps:bodyPr>
                        </wps:wsp>
                      </wpg:grpSp>
                      <pic:pic xmlns:pic="http://schemas.openxmlformats.org/drawingml/2006/picture">
                        <pic:nvPicPr>
                          <pic:cNvPr id="2074268642"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4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AZwDHz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264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FNhEi&#10;zAAAAOMAAAAPAAAAAAAAAAAAAAAAAKoCAABkcnMvZG93bnJldi54bWxQSwUGAAAAAAQABAD6AAAA&#10;owMAAAAA&#10;">
                  <v:group id="مجموعة 48" o:spid="_x0000_s265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15I9V&#10;zAAAAOMAAAAPAAAAAAAAAAAAAAAAAKoCAABkcnMvZG93bnJldi54bWxQSwUGAAAAAAQABAD6AAAA&#10;owMAAAAA&#10;">
                    <v:group id="مجموعة 49" o:spid="_x0000_s265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aqCrO&#10;zAAAAOMAAAAPAAAAAAAAAAAAAAAAAKoCAABkcnMvZG93bnJldi54bWxQSwUGAAAAAAQABAD6AAAA&#10;owMAAAAA&#10;">
                      <v:shape id="شكل حر 50" o:spid="_x0000_s265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Hhv8YA&#10;AADjAAAADwAAAGRycy9kb3ducmV2LnhtbERPTYvCMBC9C/sfwizsTdOtWqUaZREEkT3YqngdmrEt&#10;NpPSRO3++81B8Ph438t1bxrxoM7VlhV8jyIQxIXVNZcKTsftcA7CeWSNjWVS8EcO1quPwRJTbZ+c&#10;0SP3pQgh7FJUUHnfplK6oiKDbmRb4sBdbWfQB9iVUnf4DOGmkXEUJdJgzaGhwpY2FRW3/G4UJPvp&#10;5XAottMs341/HRl91tYr9fXZ/yxAeOr9W/xy77SCOJpN4mSejMPo8Cn8Abn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Hhv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5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IshskA&#10;AADjAAAADwAAAGRycy9kb3ducmV2LnhtbESPQWvCQBSE7wX/w/IEL1I3pjXa6CpiEXpsbfH8zL5u&#10;gtm3MbvG+O+7hUKPw8x8w6w2va1FR62vHCuYThIQxIXTFRsFX5/7xwUIH5A11o5JwZ08bNaDhxXm&#10;2t34g7pDMCJC2OeooAyhyaX0RUkW/cQ1xNH7dq3FEGVrpG7xFuG2lmmSZNJixXGhxIZ2JRXnw9Uq&#10;wIt9P55ccL47GfM6njX9WM+UGg377RJEoD78h//ab1pBmsyf02yRPb3A76f4B+T6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jIshskAAADjAAAADwAAAAAAAAAAAAAAAACYAgAA&#10;ZHJzL2Rvd25yZXYueG1sUEsFBgAAAAAEAAQA9QAAAI4DAAAAAA==&#10;" fillcolor="#a5a5a5 [2092]" stroked="f" strokeweight="1pt">
                        <v:stroke joinstyle="miter"/>
                      </v:roundrect>
                    </v:group>
                    <v:oval id="شكل بيضاوي 52" o:spid="_x0000_s265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Ku0skA&#10;AADjAAAADwAAAGRycy9kb3ducmV2LnhtbESPXWvCMBSG7wf+h3CE3c3EIJ1Uo4gy2GCDWTevD82x&#10;LTYnpcls/ffLxWCXL+8Xz3o7ulbcqA+NZwPzmQJBXHrbcGXg6/TytAQRIrLF1jMZuFOA7WbysMbc&#10;+oGPdCtiJdIIhxwN1DF2uZShrMlhmPmOOHkX3zuMSfaVtD0Oady1UiuVSYcNp4caO9rXVF6LH2fg&#10;83r5vp/f3tVH5YciG9xBa3sy5nE67lYgIo3xP/zXfrUGtHpe6GyZLRJFYko8ID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JKu0skAAADjAAAADwAAAAAAAAAAAAAAAACYAgAA&#10;ZHJzL2Rvd25yZXYueG1sUEsFBgAAAAAEAAQA9QAAAI4DAAAAAA==&#10;" filled="f" strokecolor="#168489" strokeweight="1pt">
                      <v:stroke joinstyle="miter"/>
                    </v:oval>
                  </v:group>
                  <v:shape id="مربع نص 41" o:spid="_x0000_s265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hNLckA&#10;AADjAAAADwAAAGRycy9kb3ducmV2LnhtbESPwWrDMBBE74X+g9hAbo1kkzrBjRJCm0IOvTRx7ou1&#10;tUyslbHU2Pn7qlDocZiZN8xmN7lO3GgIrWcN2UKBIK69abnRUJ3fn9YgQkQ22HkmDXcKsNs+Pmyw&#10;NH7kT7qdYiMShEOJGmyMfSllqC05DAvfEyfvyw8OY5JDI82AY4K7TuZKFdJhy2nBYk+vlurr6dtp&#10;iNHss3t1cOF4mT7eRqvqZ6y0ns+m/QuISFP8D/+1j0ZDrlbLvFgXywx+P6U/I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ahNLc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التوافق والامتثال</w:t>
                          </w:r>
                        </w:p>
                      </w:txbxContent>
                    </v:textbox>
                  </v:shape>
                </v:group>
                <v:shape id="صورة 54" o:spid="_x0000_s265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6tmvrMAAAA4wAAAA8AAABkcnMvZG93bnJldi54bWxEj0FLw0AUhO+C/2F5gje7MZY0jd0WlQpC&#10;T220eHxmn0ns7tu4u7bx37uC4HGYmW+YxWq0RhzJh96xgutJBoK4cbrnVsFz/XhVgggRWaNxTAq+&#10;KcBqeX62wEq7E2/puIutSBAOFSroYhwqKUPTkcUwcQNx8t6dtxiT9K3UHk8Jbo3Ms6yQFntOCx0O&#10;9NBRc9h9WQUbf//2Ma/3pv7cvq5LczN7Oaw3Sl1ejHe3ICKN8T/8137SCvJsNs2Lspjm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3q2a+swAAADjAAAADwAAAAAA&#10;AAAAAAAAAACfAgAAZHJzL2Rvd25yZXYueG1sUEsFBgAAAAAEAAQA9wAAAJgDAAAAAA==&#10;">
                  <v:imagedata r:id="rId81" o:title=""/>
                  <v:path arrowok="t"/>
                </v:shape>
                <w10:wrap anchorx="page"/>
                <w10:anchorlock/>
              </v:group>
            </w:pict>
          </mc:Fallback>
        </mc:AlternateContent>
      </w:r>
    </w:p>
    <w:p w:rsidR="00181023" w:rsidRPr="00F94661" w:rsidRDefault="00181023" w:rsidP="004800E1">
      <w:pPr>
        <w:spacing w:line="360" w:lineRule="auto"/>
        <w:rPr>
          <w:rFonts w:ascii="Sakkal Majalla" w:hAnsi="Sakkal Majalla"/>
          <w:sz w:val="32"/>
          <w:szCs w:val="32"/>
          <w:rtl/>
        </w:rPr>
      </w:pPr>
      <w:r w:rsidRPr="00F94661">
        <w:rPr>
          <w:rFonts w:ascii="Sakkal Majalla" w:hAnsi="Sakkal Majalla"/>
          <w:sz w:val="32"/>
          <w:szCs w:val="32"/>
          <w:rtl/>
        </w:rPr>
        <w:t>تساعد المؤسسات على الامتثال للقوانين واللوائح</w:t>
      </w:r>
      <w:r w:rsidRPr="00F94661">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إدارة السجلات: حفظ السجلات بشكل يتماشى مع المتطلبات القانونية</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التدقيق والتوثيق: توفير الأدوات اللازمة لتوثيق العمليات والامتثال للمعايير</w:t>
      </w:r>
      <w:r w:rsidRPr="004800E1">
        <w:rPr>
          <w:rFonts w:ascii="Sakkal Majalla" w:hAnsi="Sakkal Majalla" w:cs="Sakkal Majalla"/>
          <w:sz w:val="32"/>
          <w:szCs w:val="32"/>
        </w:rPr>
        <w:t>.</w:t>
      </w:r>
    </w:p>
    <w:p w:rsidR="00181023" w:rsidRDefault="00181023" w:rsidP="004800E1">
      <w:pPr>
        <w:spacing w:line="360" w:lineRule="auto"/>
        <w:rPr>
          <w:rFonts w:ascii="Sakkal Majalla" w:hAnsi="Sakkal Majalla"/>
          <w:sz w:val="32"/>
          <w:szCs w:val="32"/>
          <w:rtl/>
        </w:rPr>
      </w:pPr>
      <w:r w:rsidRPr="004800E1">
        <w:rPr>
          <w:rFonts w:ascii="Sakkal Majalla" w:hAnsi="Sakkal Majalla"/>
          <w:color w:val="C00000"/>
          <w:sz w:val="32"/>
          <w:szCs w:val="32"/>
          <w:rtl/>
        </w:rPr>
        <w:t xml:space="preserve">خلاصة القول: </w:t>
      </w:r>
      <w:r w:rsidRPr="00F94661">
        <w:rPr>
          <w:rFonts w:ascii="Sakkal Majalla" w:hAnsi="Sakkal Majalla"/>
          <w:sz w:val="32"/>
          <w:szCs w:val="32"/>
          <w:rtl/>
        </w:rPr>
        <w:t>تُعد أنظمة إدارة البيانات جزءا</w:t>
      </w:r>
      <w:r>
        <w:rPr>
          <w:rFonts w:ascii="Sakkal Majalla" w:hAnsi="Sakkal Majalla" w:hint="cs"/>
          <w:sz w:val="32"/>
          <w:szCs w:val="32"/>
          <w:rtl/>
        </w:rPr>
        <w:t>ً</w:t>
      </w:r>
      <w:r w:rsidRPr="00F94661">
        <w:rPr>
          <w:rFonts w:ascii="Sakkal Majalla" w:hAnsi="Sakkal Majalla"/>
          <w:sz w:val="32"/>
          <w:szCs w:val="32"/>
          <w:rtl/>
        </w:rPr>
        <w:t xml:space="preserve"> أساسيا</w:t>
      </w:r>
      <w:r>
        <w:rPr>
          <w:rFonts w:ascii="Sakkal Majalla" w:hAnsi="Sakkal Majalla" w:hint="cs"/>
          <w:sz w:val="32"/>
          <w:szCs w:val="32"/>
          <w:rtl/>
        </w:rPr>
        <w:t>ً</w:t>
      </w:r>
      <w:r w:rsidRPr="00F94661">
        <w:rPr>
          <w:rFonts w:ascii="Sakkal Majalla" w:hAnsi="Sakkal Majalla"/>
          <w:sz w:val="32"/>
          <w:szCs w:val="32"/>
          <w:rtl/>
        </w:rPr>
        <w:t xml:space="preserve"> من الحوكمة الرقمية، حيث تضمن تنظيم البيانات وحمايتها وتحليلها بفعالية. من خلال هذه الأنظمة، يمكن للمؤسسات تعزيز الشفافية والكفاءة وتحسين جودة القرارات المتخذة.</w:t>
      </w:r>
    </w:p>
    <w:tbl>
      <w:tblPr>
        <w:tblStyle w:val="TableGrid"/>
        <w:bidiVisual/>
        <w:tblW w:w="9251"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271"/>
      </w:tblGrid>
      <w:tr w:rsidR="007B119E" w:rsidRPr="00563DBD" w:rsidTr="009762C9">
        <w:tc>
          <w:tcPr>
            <w:tcW w:w="1980" w:type="dxa"/>
            <w:tcBorders>
              <w:right w:val="single" w:sz="36" w:space="0" w:color="168489"/>
            </w:tcBorders>
            <w:shd w:val="clear" w:color="auto" w:fill="F2F2F2" w:themeFill="background1" w:themeFillShade="F2"/>
            <w:vAlign w:val="center"/>
          </w:tcPr>
          <w:p w:rsidR="007B119E" w:rsidRPr="008113E1" w:rsidRDefault="007B119E" w:rsidP="00671334">
            <w:pPr>
              <w:pStyle w:val="a1"/>
              <w:pageBreakBefore/>
              <w:jc w:val="center"/>
              <w:rPr>
                <w:rtl/>
              </w:rPr>
            </w:pPr>
            <w:r w:rsidRPr="008113E1">
              <w:rPr>
                <w:noProof/>
                <w:rtl/>
              </w:rPr>
              <w:lastRenderedPageBreak/>
              <w:drawing>
                <wp:inline distT="0" distB="0" distL="0" distR="0" wp14:anchorId="2FCB32FD" wp14:editId="216FF219">
                  <wp:extent cx="563984" cy="563914"/>
                  <wp:effectExtent l="0" t="0" r="7620" b="7620"/>
                  <wp:docPr id="2074268253" name="Picture 2074268253"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71" w:type="dxa"/>
            <w:vMerge w:val="restart"/>
            <w:tcBorders>
              <w:left w:val="single" w:sz="36" w:space="0" w:color="168489"/>
            </w:tcBorders>
            <w:shd w:val="clear" w:color="auto" w:fill="F2F2F2" w:themeFill="background1" w:themeFillShade="F2"/>
            <w:vAlign w:val="center"/>
          </w:tcPr>
          <w:p w:rsidR="007B119E" w:rsidRPr="007B119E" w:rsidRDefault="007B119E" w:rsidP="007B119E">
            <w:pPr>
              <w:jc w:val="center"/>
              <w:rPr>
                <w:rFonts w:ascii="Adobe Arabic" w:eastAsia="Times New Roman" w:hAnsi="Adobe Arabic" w:cs="Adobe Arabic"/>
                <w:b/>
                <w:bCs/>
                <w:color w:val="168489"/>
                <w:kern w:val="24"/>
                <w:sz w:val="44"/>
                <w:szCs w:val="44"/>
                <w:rtl/>
                <w:lang w:bidi="ar-SY"/>
              </w:rPr>
            </w:pPr>
            <w:r w:rsidRPr="007B119E">
              <w:rPr>
                <w:rFonts w:ascii="Adobe Arabic" w:eastAsia="Times New Roman" w:hAnsi="Adobe Arabic" w:cs="Adobe Arabic"/>
                <w:b/>
                <w:bCs/>
                <w:color w:val="168489"/>
                <w:kern w:val="24"/>
                <w:sz w:val="44"/>
                <w:szCs w:val="44"/>
                <w:rtl/>
                <w:lang w:bidi="ar-SY"/>
              </w:rPr>
              <w:t>كيف يمكن تطبيق مبادئ حوكمة البيانات في إدارة المعلومات؟</w:t>
            </w:r>
          </w:p>
        </w:tc>
      </w:tr>
      <w:tr w:rsidR="007B119E" w:rsidTr="009762C9">
        <w:tc>
          <w:tcPr>
            <w:tcW w:w="1980" w:type="dxa"/>
            <w:tcBorders>
              <w:right w:val="single" w:sz="36" w:space="0" w:color="168489"/>
            </w:tcBorders>
            <w:shd w:val="clear" w:color="auto" w:fill="F2F2F2" w:themeFill="background1" w:themeFillShade="F2"/>
            <w:vAlign w:val="center"/>
          </w:tcPr>
          <w:p w:rsidR="007B119E" w:rsidRPr="008113E1" w:rsidRDefault="007B119E" w:rsidP="00671334">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71" w:type="dxa"/>
            <w:vMerge/>
            <w:tcBorders>
              <w:left w:val="single" w:sz="36" w:space="0" w:color="168489"/>
            </w:tcBorders>
          </w:tcPr>
          <w:p w:rsidR="007B119E" w:rsidRDefault="007B119E" w:rsidP="00671334">
            <w:pPr>
              <w:pStyle w:val="a1"/>
              <w:rPr>
                <w:rtl/>
              </w:rPr>
            </w:pPr>
          </w:p>
        </w:tc>
      </w:tr>
      <w:tr w:rsidR="007B119E" w:rsidRPr="00895D2F" w:rsidTr="009762C9">
        <w:tc>
          <w:tcPr>
            <w:tcW w:w="9251" w:type="dxa"/>
            <w:gridSpan w:val="2"/>
          </w:tcPr>
          <w:p w:rsidR="007B119E" w:rsidRPr="000C553B" w:rsidRDefault="007B119E" w:rsidP="007B119E">
            <w:pPr>
              <w:jc w:val="left"/>
              <w:rPr>
                <w:rFonts w:ascii="Sakkal Majalla" w:hAnsi="Sakkal Majalla"/>
                <w:b/>
                <w:bCs/>
                <w:color w:val="C00000"/>
                <w:sz w:val="32"/>
                <w:szCs w:val="32"/>
                <w:rtl/>
              </w:rPr>
            </w:pPr>
            <w:r w:rsidRPr="000C553B">
              <w:rPr>
                <w:rFonts w:ascii="Sakkal Majalla" w:hAnsi="Sakkal Majalla" w:hint="cs"/>
                <w:b/>
                <w:bCs/>
                <w:color w:val="C00000"/>
                <w:sz w:val="32"/>
                <w:szCs w:val="32"/>
                <w:rtl/>
              </w:rPr>
              <w:t>الحل:</w:t>
            </w:r>
          </w:p>
          <w:p w:rsidR="007B119E" w:rsidRPr="007B119E" w:rsidRDefault="007B119E">
            <w:pPr>
              <w:pStyle w:val="a2"/>
              <w:numPr>
                <w:ilvl w:val="1"/>
                <w:numId w:val="4"/>
              </w:numPr>
              <w:spacing w:line="360" w:lineRule="auto"/>
              <w:ind w:left="576" w:hanging="576"/>
              <w:rPr>
                <w:rtl/>
              </w:rPr>
            </w:pPr>
            <w:r w:rsidRPr="007B119E">
              <w:rPr>
                <w:rFonts w:hint="eastAsia"/>
                <w:rtl/>
              </w:rPr>
              <w:t>وضع</w:t>
            </w:r>
            <w:r w:rsidRPr="007B119E">
              <w:rPr>
                <w:rtl/>
              </w:rPr>
              <w:t xml:space="preserve"> </w:t>
            </w:r>
            <w:r w:rsidRPr="007B119E">
              <w:rPr>
                <w:rFonts w:hint="eastAsia"/>
                <w:rtl/>
              </w:rPr>
              <w:t>سياسات</w:t>
            </w:r>
            <w:r w:rsidRPr="007B119E">
              <w:rPr>
                <w:rtl/>
              </w:rPr>
              <w:t xml:space="preserve"> </w:t>
            </w:r>
            <w:r w:rsidRPr="007B119E">
              <w:rPr>
                <w:rFonts w:hint="eastAsia"/>
                <w:rtl/>
              </w:rPr>
              <w:t>وإجراءات</w:t>
            </w:r>
            <w:r w:rsidRPr="007B119E">
              <w:rPr>
                <w:rtl/>
              </w:rPr>
              <w:t xml:space="preserve"> </w:t>
            </w:r>
            <w:r w:rsidRPr="007B119E">
              <w:rPr>
                <w:rFonts w:hint="eastAsia"/>
                <w:rtl/>
              </w:rPr>
              <w:t>للتأكد</w:t>
            </w:r>
            <w:r w:rsidRPr="007B119E">
              <w:rPr>
                <w:rtl/>
              </w:rPr>
              <w:t xml:space="preserve"> </w:t>
            </w:r>
            <w:r w:rsidRPr="007B119E">
              <w:rPr>
                <w:rFonts w:hint="eastAsia"/>
                <w:rtl/>
              </w:rPr>
              <w:t>من</w:t>
            </w:r>
            <w:r w:rsidRPr="007B119E">
              <w:rPr>
                <w:rtl/>
              </w:rPr>
              <w:t xml:space="preserve"> </w:t>
            </w:r>
            <w:r w:rsidRPr="007B119E">
              <w:rPr>
                <w:rFonts w:hint="eastAsia"/>
                <w:rtl/>
              </w:rPr>
              <w:t>سرية</w:t>
            </w:r>
            <w:r w:rsidRPr="007B119E">
              <w:rPr>
                <w:rtl/>
              </w:rPr>
              <w:t xml:space="preserve"> </w:t>
            </w:r>
            <w:r w:rsidRPr="007B119E">
              <w:rPr>
                <w:rFonts w:hint="eastAsia"/>
                <w:rtl/>
              </w:rPr>
              <w:t>وأمان</w:t>
            </w:r>
            <w:r w:rsidRPr="007B119E">
              <w:rPr>
                <w:rtl/>
              </w:rPr>
              <w:t xml:space="preserve"> </w:t>
            </w:r>
            <w:r w:rsidRPr="007B119E">
              <w:rPr>
                <w:rFonts w:hint="eastAsia"/>
                <w:rtl/>
              </w:rPr>
              <w:t>البيانات</w:t>
            </w:r>
            <w:r w:rsidRPr="007B119E">
              <w:rPr>
                <w:rtl/>
              </w:rPr>
              <w:t>.</w:t>
            </w:r>
          </w:p>
          <w:p w:rsidR="007B119E" w:rsidRPr="007B119E" w:rsidRDefault="007B119E">
            <w:pPr>
              <w:pStyle w:val="a2"/>
              <w:numPr>
                <w:ilvl w:val="1"/>
                <w:numId w:val="4"/>
              </w:numPr>
              <w:spacing w:line="360" w:lineRule="auto"/>
              <w:ind w:left="576" w:hanging="576"/>
              <w:rPr>
                <w:rtl/>
              </w:rPr>
            </w:pPr>
            <w:r w:rsidRPr="007B119E">
              <w:rPr>
                <w:rFonts w:hint="eastAsia"/>
                <w:rtl/>
              </w:rPr>
              <w:t>تعيين</w:t>
            </w:r>
            <w:r w:rsidRPr="007B119E">
              <w:rPr>
                <w:rtl/>
              </w:rPr>
              <w:t xml:space="preserve"> </w:t>
            </w:r>
            <w:r w:rsidRPr="007B119E">
              <w:rPr>
                <w:rFonts w:hint="eastAsia"/>
                <w:rtl/>
              </w:rPr>
              <w:t>مسؤولين</w:t>
            </w:r>
            <w:r w:rsidRPr="007B119E">
              <w:rPr>
                <w:rtl/>
              </w:rPr>
              <w:t xml:space="preserve"> </w:t>
            </w:r>
            <w:r w:rsidRPr="007B119E">
              <w:rPr>
                <w:rFonts w:hint="eastAsia"/>
                <w:rtl/>
              </w:rPr>
              <w:t>عن</w:t>
            </w:r>
            <w:r w:rsidRPr="007B119E">
              <w:rPr>
                <w:rtl/>
              </w:rPr>
              <w:t xml:space="preserve"> </w:t>
            </w:r>
            <w:r w:rsidRPr="007B119E">
              <w:rPr>
                <w:rFonts w:hint="eastAsia"/>
                <w:rtl/>
              </w:rPr>
              <w:t>إدارة</w:t>
            </w:r>
            <w:r w:rsidRPr="007B119E">
              <w:rPr>
                <w:rtl/>
              </w:rPr>
              <w:t xml:space="preserve"> </w:t>
            </w:r>
            <w:r w:rsidRPr="007B119E">
              <w:rPr>
                <w:rFonts w:hint="eastAsia"/>
                <w:rtl/>
              </w:rPr>
              <w:t>البيانات</w:t>
            </w:r>
            <w:r w:rsidRPr="007B119E">
              <w:rPr>
                <w:rtl/>
              </w:rPr>
              <w:t xml:space="preserve"> </w:t>
            </w:r>
            <w:r w:rsidRPr="007B119E">
              <w:rPr>
                <w:rFonts w:hint="eastAsia"/>
                <w:rtl/>
              </w:rPr>
              <w:t>وضمان</w:t>
            </w:r>
            <w:r w:rsidRPr="007B119E">
              <w:rPr>
                <w:rtl/>
              </w:rPr>
              <w:t xml:space="preserve"> </w:t>
            </w:r>
            <w:r w:rsidRPr="007B119E">
              <w:rPr>
                <w:rFonts w:hint="eastAsia"/>
                <w:rtl/>
              </w:rPr>
              <w:t>امتثالها</w:t>
            </w:r>
            <w:r w:rsidRPr="007B119E">
              <w:rPr>
                <w:rtl/>
              </w:rPr>
              <w:t xml:space="preserve"> </w:t>
            </w:r>
            <w:r w:rsidRPr="007B119E">
              <w:rPr>
                <w:rFonts w:hint="eastAsia"/>
                <w:rtl/>
              </w:rPr>
              <w:t>للوائح</w:t>
            </w:r>
            <w:r w:rsidRPr="007B119E">
              <w:rPr>
                <w:rtl/>
              </w:rPr>
              <w:t xml:space="preserve"> </w:t>
            </w:r>
            <w:r w:rsidRPr="007B119E">
              <w:rPr>
                <w:rFonts w:hint="eastAsia"/>
                <w:rtl/>
              </w:rPr>
              <w:t>الخاصة</w:t>
            </w:r>
            <w:r w:rsidRPr="007B119E">
              <w:rPr>
                <w:rtl/>
              </w:rPr>
              <w:t xml:space="preserve"> </w:t>
            </w:r>
            <w:r w:rsidRPr="007B119E">
              <w:rPr>
                <w:rFonts w:hint="eastAsia"/>
                <w:rtl/>
              </w:rPr>
              <w:t>بحوكمة</w:t>
            </w:r>
            <w:r w:rsidRPr="007B119E">
              <w:rPr>
                <w:rtl/>
              </w:rPr>
              <w:t xml:space="preserve"> </w:t>
            </w:r>
            <w:r w:rsidRPr="007B119E">
              <w:rPr>
                <w:rFonts w:hint="eastAsia"/>
                <w:rtl/>
              </w:rPr>
              <w:t>البيانات</w:t>
            </w:r>
            <w:r w:rsidRPr="007B119E">
              <w:rPr>
                <w:rtl/>
              </w:rPr>
              <w:t>.</w:t>
            </w:r>
          </w:p>
          <w:p w:rsidR="007B119E" w:rsidRPr="007B119E" w:rsidRDefault="007B119E">
            <w:pPr>
              <w:pStyle w:val="a2"/>
              <w:numPr>
                <w:ilvl w:val="1"/>
                <w:numId w:val="4"/>
              </w:numPr>
              <w:spacing w:line="360" w:lineRule="auto"/>
              <w:ind w:left="576" w:hanging="576"/>
              <w:rPr>
                <w:rtl/>
              </w:rPr>
            </w:pPr>
            <w:r w:rsidRPr="007B119E">
              <w:rPr>
                <w:rFonts w:hint="eastAsia"/>
                <w:rtl/>
              </w:rPr>
              <w:t>إنشاء</w:t>
            </w:r>
            <w:r w:rsidRPr="007B119E">
              <w:rPr>
                <w:rtl/>
              </w:rPr>
              <w:t xml:space="preserve"> </w:t>
            </w:r>
            <w:r w:rsidRPr="007B119E">
              <w:rPr>
                <w:rFonts w:hint="eastAsia"/>
                <w:rtl/>
              </w:rPr>
              <w:t>سجلات</w:t>
            </w:r>
            <w:r w:rsidRPr="007B119E">
              <w:rPr>
                <w:rtl/>
              </w:rPr>
              <w:t xml:space="preserve"> </w:t>
            </w:r>
            <w:r w:rsidRPr="007B119E">
              <w:rPr>
                <w:rFonts w:hint="eastAsia"/>
                <w:rtl/>
              </w:rPr>
              <w:t>للبيانات</w:t>
            </w:r>
            <w:r w:rsidRPr="007B119E">
              <w:rPr>
                <w:rtl/>
              </w:rPr>
              <w:t xml:space="preserve"> </w:t>
            </w:r>
            <w:r w:rsidRPr="007B119E">
              <w:rPr>
                <w:rFonts w:hint="eastAsia"/>
                <w:rtl/>
              </w:rPr>
              <w:t>توضح</w:t>
            </w:r>
            <w:r w:rsidRPr="007B119E">
              <w:rPr>
                <w:rtl/>
              </w:rPr>
              <w:t xml:space="preserve"> </w:t>
            </w:r>
            <w:r w:rsidRPr="007B119E">
              <w:rPr>
                <w:rFonts w:hint="eastAsia"/>
                <w:rtl/>
              </w:rPr>
              <w:t>مصادرها</w:t>
            </w:r>
            <w:r w:rsidRPr="007B119E">
              <w:rPr>
                <w:rtl/>
              </w:rPr>
              <w:t xml:space="preserve"> </w:t>
            </w:r>
            <w:r w:rsidRPr="007B119E">
              <w:rPr>
                <w:rFonts w:hint="eastAsia"/>
                <w:rtl/>
              </w:rPr>
              <w:t>وأغراض</w:t>
            </w:r>
            <w:r w:rsidRPr="007B119E">
              <w:rPr>
                <w:rtl/>
              </w:rPr>
              <w:t xml:space="preserve"> </w:t>
            </w:r>
            <w:r w:rsidRPr="007B119E">
              <w:rPr>
                <w:rFonts w:hint="eastAsia"/>
                <w:rtl/>
              </w:rPr>
              <w:t>استخدامها</w:t>
            </w:r>
            <w:r w:rsidRPr="007B119E">
              <w:rPr>
                <w:rtl/>
              </w:rPr>
              <w:t xml:space="preserve"> </w:t>
            </w:r>
            <w:r w:rsidRPr="007B119E">
              <w:rPr>
                <w:rFonts w:hint="eastAsia"/>
                <w:rtl/>
              </w:rPr>
              <w:t>والمسؤولين</w:t>
            </w:r>
            <w:r w:rsidRPr="007B119E">
              <w:rPr>
                <w:rtl/>
              </w:rPr>
              <w:t xml:space="preserve"> </w:t>
            </w:r>
            <w:r w:rsidRPr="007B119E">
              <w:rPr>
                <w:rFonts w:hint="eastAsia"/>
                <w:rtl/>
              </w:rPr>
              <w:t>عنها</w:t>
            </w:r>
            <w:r w:rsidRPr="007B119E">
              <w:rPr>
                <w:rtl/>
              </w:rPr>
              <w:t xml:space="preserve">. </w:t>
            </w:r>
          </w:p>
          <w:p w:rsidR="007B119E" w:rsidRPr="007B119E" w:rsidRDefault="007B119E">
            <w:pPr>
              <w:pStyle w:val="a2"/>
              <w:numPr>
                <w:ilvl w:val="1"/>
                <w:numId w:val="4"/>
              </w:numPr>
              <w:spacing w:line="360" w:lineRule="auto"/>
              <w:ind w:left="576" w:hanging="576"/>
              <w:rPr>
                <w:rtl/>
              </w:rPr>
            </w:pPr>
            <w:r w:rsidRPr="007B119E">
              <w:rPr>
                <w:rFonts w:hint="eastAsia"/>
                <w:rtl/>
              </w:rPr>
              <w:t>التأكد</w:t>
            </w:r>
            <w:r w:rsidRPr="007B119E">
              <w:rPr>
                <w:rtl/>
              </w:rPr>
              <w:t xml:space="preserve"> </w:t>
            </w:r>
            <w:r w:rsidRPr="007B119E">
              <w:rPr>
                <w:rFonts w:hint="eastAsia"/>
                <w:rtl/>
              </w:rPr>
              <w:t>من</w:t>
            </w:r>
            <w:r w:rsidRPr="007B119E">
              <w:rPr>
                <w:rtl/>
              </w:rPr>
              <w:t xml:space="preserve"> </w:t>
            </w:r>
            <w:r w:rsidRPr="007B119E">
              <w:rPr>
                <w:rFonts w:hint="eastAsia"/>
                <w:rtl/>
              </w:rPr>
              <w:t>جودة</w:t>
            </w:r>
            <w:r w:rsidRPr="007B119E">
              <w:rPr>
                <w:rtl/>
              </w:rPr>
              <w:t xml:space="preserve"> </w:t>
            </w:r>
            <w:r w:rsidRPr="007B119E">
              <w:rPr>
                <w:rFonts w:hint="eastAsia"/>
                <w:rtl/>
              </w:rPr>
              <w:t>البيانات</w:t>
            </w:r>
            <w:r w:rsidRPr="007B119E">
              <w:rPr>
                <w:rtl/>
              </w:rPr>
              <w:t xml:space="preserve"> </w:t>
            </w:r>
            <w:r w:rsidRPr="007B119E">
              <w:rPr>
                <w:rFonts w:hint="eastAsia"/>
                <w:rtl/>
              </w:rPr>
              <w:t>والسماح</w:t>
            </w:r>
            <w:r w:rsidRPr="007B119E">
              <w:rPr>
                <w:rtl/>
              </w:rPr>
              <w:t xml:space="preserve"> </w:t>
            </w:r>
            <w:r w:rsidRPr="007B119E">
              <w:rPr>
                <w:rFonts w:hint="eastAsia"/>
                <w:rtl/>
              </w:rPr>
              <w:t>بالوصول</w:t>
            </w:r>
            <w:r w:rsidRPr="007B119E">
              <w:rPr>
                <w:rtl/>
              </w:rPr>
              <w:t xml:space="preserve"> </w:t>
            </w:r>
            <w:r w:rsidRPr="007B119E">
              <w:rPr>
                <w:rFonts w:hint="eastAsia"/>
                <w:rtl/>
              </w:rPr>
              <w:t>لها</w:t>
            </w:r>
            <w:r w:rsidRPr="007B119E">
              <w:rPr>
                <w:rtl/>
              </w:rPr>
              <w:t xml:space="preserve"> </w:t>
            </w:r>
            <w:r w:rsidRPr="007B119E">
              <w:rPr>
                <w:rFonts w:hint="eastAsia"/>
                <w:rtl/>
              </w:rPr>
              <w:t>بموثوقية</w:t>
            </w:r>
            <w:r w:rsidRPr="007B119E">
              <w:rPr>
                <w:rtl/>
              </w:rPr>
              <w:t xml:space="preserve"> </w:t>
            </w:r>
            <w:r w:rsidRPr="007B119E">
              <w:rPr>
                <w:rFonts w:hint="eastAsia"/>
                <w:rtl/>
              </w:rPr>
              <w:t>عالية</w:t>
            </w:r>
            <w:r w:rsidRPr="007B119E">
              <w:rPr>
                <w:rtl/>
              </w:rPr>
              <w:t>.</w:t>
            </w:r>
          </w:p>
          <w:p w:rsidR="007B119E" w:rsidRPr="007B119E" w:rsidRDefault="007B119E">
            <w:pPr>
              <w:pStyle w:val="a2"/>
              <w:numPr>
                <w:ilvl w:val="1"/>
                <w:numId w:val="4"/>
              </w:numPr>
              <w:spacing w:line="360" w:lineRule="auto"/>
              <w:ind w:left="576" w:hanging="576"/>
              <w:rPr>
                <w:rtl/>
              </w:rPr>
            </w:pPr>
            <w:r w:rsidRPr="007B119E">
              <w:rPr>
                <w:rFonts w:hint="cs"/>
                <w:rtl/>
              </w:rPr>
              <w:t>ال</w:t>
            </w:r>
            <w:r w:rsidRPr="007B119E">
              <w:rPr>
                <w:rFonts w:hint="eastAsia"/>
                <w:rtl/>
              </w:rPr>
              <w:t>تمكين</w:t>
            </w:r>
            <w:r w:rsidRPr="007B119E">
              <w:rPr>
                <w:rtl/>
              </w:rPr>
              <w:t xml:space="preserve"> </w:t>
            </w:r>
            <w:r w:rsidRPr="007B119E">
              <w:rPr>
                <w:rFonts w:hint="eastAsia"/>
                <w:rtl/>
              </w:rPr>
              <w:t>من</w:t>
            </w:r>
            <w:r w:rsidRPr="007B119E">
              <w:rPr>
                <w:rtl/>
              </w:rPr>
              <w:t xml:space="preserve"> </w:t>
            </w:r>
            <w:r w:rsidRPr="007B119E">
              <w:rPr>
                <w:rFonts w:hint="eastAsia"/>
                <w:rtl/>
              </w:rPr>
              <w:t>الوصول</w:t>
            </w:r>
            <w:r w:rsidRPr="007B119E">
              <w:rPr>
                <w:rtl/>
              </w:rPr>
              <w:t xml:space="preserve"> </w:t>
            </w:r>
            <w:r w:rsidRPr="007B119E">
              <w:rPr>
                <w:rFonts w:hint="eastAsia"/>
                <w:rtl/>
              </w:rPr>
              <w:t>إلى</w:t>
            </w:r>
            <w:r w:rsidRPr="007B119E">
              <w:rPr>
                <w:rtl/>
              </w:rPr>
              <w:t xml:space="preserve"> </w:t>
            </w:r>
            <w:r w:rsidRPr="007B119E">
              <w:rPr>
                <w:rFonts w:hint="eastAsia"/>
                <w:rtl/>
              </w:rPr>
              <w:t>البيانات</w:t>
            </w:r>
            <w:r w:rsidRPr="007B119E">
              <w:rPr>
                <w:rtl/>
              </w:rPr>
              <w:t xml:space="preserve"> </w:t>
            </w:r>
            <w:r w:rsidRPr="007B119E">
              <w:rPr>
                <w:rFonts w:hint="eastAsia"/>
                <w:rtl/>
              </w:rPr>
              <w:t>وفق</w:t>
            </w:r>
            <w:r w:rsidRPr="007B119E">
              <w:rPr>
                <w:rtl/>
              </w:rPr>
              <w:t xml:space="preserve"> </w:t>
            </w:r>
            <w:r w:rsidRPr="007B119E">
              <w:rPr>
                <w:rFonts w:hint="eastAsia"/>
                <w:rtl/>
              </w:rPr>
              <w:t>قواعد</w:t>
            </w:r>
            <w:r w:rsidRPr="007B119E">
              <w:rPr>
                <w:rtl/>
              </w:rPr>
              <w:t xml:space="preserve"> </w:t>
            </w:r>
            <w:r w:rsidRPr="007B119E">
              <w:rPr>
                <w:rFonts w:hint="eastAsia"/>
                <w:rtl/>
              </w:rPr>
              <w:t>محددة</w:t>
            </w:r>
            <w:r w:rsidRPr="007B119E">
              <w:rPr>
                <w:rtl/>
              </w:rPr>
              <w:t xml:space="preserve"> </w:t>
            </w:r>
            <w:r w:rsidRPr="007B119E">
              <w:rPr>
                <w:rFonts w:hint="eastAsia"/>
                <w:rtl/>
              </w:rPr>
              <w:t>والمشاركة</w:t>
            </w:r>
            <w:r w:rsidRPr="007B119E">
              <w:rPr>
                <w:rtl/>
              </w:rPr>
              <w:t xml:space="preserve"> </w:t>
            </w:r>
            <w:r w:rsidRPr="007B119E">
              <w:rPr>
                <w:rFonts w:hint="eastAsia"/>
                <w:rtl/>
              </w:rPr>
              <w:t>في</w:t>
            </w:r>
            <w:r w:rsidRPr="007B119E">
              <w:rPr>
                <w:rtl/>
              </w:rPr>
              <w:t xml:space="preserve"> </w:t>
            </w:r>
            <w:r w:rsidRPr="007B119E">
              <w:rPr>
                <w:rFonts w:hint="eastAsia"/>
                <w:rtl/>
              </w:rPr>
              <w:t>صنع</w:t>
            </w:r>
            <w:r w:rsidRPr="007B119E">
              <w:rPr>
                <w:rtl/>
              </w:rPr>
              <w:t xml:space="preserve"> </w:t>
            </w:r>
            <w:r w:rsidRPr="007B119E">
              <w:rPr>
                <w:rFonts w:hint="eastAsia"/>
                <w:rtl/>
              </w:rPr>
              <w:t>القرارات</w:t>
            </w:r>
            <w:r w:rsidRPr="007B119E">
              <w:rPr>
                <w:rtl/>
              </w:rPr>
              <w:t>.</w:t>
            </w:r>
          </w:p>
          <w:p w:rsidR="007B119E" w:rsidRPr="007B119E" w:rsidRDefault="007B119E">
            <w:pPr>
              <w:pStyle w:val="a2"/>
              <w:numPr>
                <w:ilvl w:val="1"/>
                <w:numId w:val="4"/>
              </w:numPr>
              <w:spacing w:line="360" w:lineRule="auto"/>
              <w:ind w:left="576" w:hanging="576"/>
              <w:rPr>
                <w:rtl/>
              </w:rPr>
            </w:pPr>
            <w:r w:rsidRPr="007B119E">
              <w:rPr>
                <w:rFonts w:hint="eastAsia"/>
                <w:rtl/>
              </w:rPr>
              <w:t>وضع</w:t>
            </w:r>
            <w:r w:rsidRPr="007B119E">
              <w:rPr>
                <w:rtl/>
              </w:rPr>
              <w:t xml:space="preserve"> </w:t>
            </w:r>
            <w:r w:rsidRPr="007B119E">
              <w:rPr>
                <w:rFonts w:hint="eastAsia"/>
                <w:rtl/>
              </w:rPr>
              <w:t>إجراءات</w:t>
            </w:r>
            <w:r w:rsidRPr="007B119E">
              <w:rPr>
                <w:rtl/>
              </w:rPr>
              <w:t xml:space="preserve"> </w:t>
            </w:r>
            <w:r w:rsidRPr="007B119E">
              <w:rPr>
                <w:rFonts w:hint="eastAsia"/>
                <w:rtl/>
              </w:rPr>
              <w:t>لحماية</w:t>
            </w:r>
            <w:r w:rsidRPr="007B119E">
              <w:rPr>
                <w:rtl/>
              </w:rPr>
              <w:t xml:space="preserve"> </w:t>
            </w:r>
            <w:r w:rsidRPr="007B119E">
              <w:rPr>
                <w:rFonts w:hint="eastAsia"/>
                <w:rtl/>
              </w:rPr>
              <w:t>البيانات</w:t>
            </w:r>
            <w:r w:rsidRPr="007B119E">
              <w:rPr>
                <w:rtl/>
              </w:rPr>
              <w:t xml:space="preserve"> </w:t>
            </w:r>
            <w:r w:rsidRPr="007B119E">
              <w:rPr>
                <w:rFonts w:hint="eastAsia"/>
                <w:rtl/>
              </w:rPr>
              <w:t>من</w:t>
            </w:r>
            <w:r w:rsidRPr="007B119E">
              <w:rPr>
                <w:rtl/>
              </w:rPr>
              <w:t xml:space="preserve"> </w:t>
            </w:r>
            <w:r w:rsidRPr="007B119E">
              <w:rPr>
                <w:rFonts w:hint="eastAsia"/>
                <w:rtl/>
              </w:rPr>
              <w:t>الفقدان</w:t>
            </w:r>
            <w:r w:rsidRPr="007B119E">
              <w:rPr>
                <w:rtl/>
              </w:rPr>
              <w:t xml:space="preserve"> </w:t>
            </w:r>
            <w:r w:rsidRPr="007B119E">
              <w:rPr>
                <w:rFonts w:hint="eastAsia"/>
                <w:rtl/>
              </w:rPr>
              <w:t>أو</w:t>
            </w:r>
            <w:r w:rsidRPr="007B119E">
              <w:rPr>
                <w:rtl/>
              </w:rPr>
              <w:t xml:space="preserve"> </w:t>
            </w:r>
            <w:r w:rsidRPr="007B119E">
              <w:rPr>
                <w:rFonts w:hint="eastAsia"/>
                <w:rtl/>
              </w:rPr>
              <w:t>التلف</w:t>
            </w:r>
            <w:r w:rsidRPr="007B119E">
              <w:rPr>
                <w:rtl/>
              </w:rPr>
              <w:t xml:space="preserve"> </w:t>
            </w:r>
            <w:r w:rsidRPr="007B119E">
              <w:rPr>
                <w:rFonts w:hint="eastAsia"/>
                <w:rtl/>
              </w:rPr>
              <w:t>أو</w:t>
            </w:r>
            <w:r w:rsidRPr="007B119E">
              <w:rPr>
                <w:rtl/>
              </w:rPr>
              <w:t xml:space="preserve"> </w:t>
            </w:r>
            <w:r w:rsidRPr="007B119E">
              <w:rPr>
                <w:rFonts w:hint="eastAsia"/>
                <w:rtl/>
              </w:rPr>
              <w:t>سوء</w:t>
            </w:r>
            <w:r w:rsidRPr="007B119E">
              <w:rPr>
                <w:rtl/>
              </w:rPr>
              <w:t xml:space="preserve"> </w:t>
            </w:r>
            <w:r w:rsidRPr="007B119E">
              <w:rPr>
                <w:rFonts w:hint="eastAsia"/>
                <w:rtl/>
              </w:rPr>
              <w:t>الاستخدام</w:t>
            </w:r>
            <w:r w:rsidRPr="007B119E">
              <w:rPr>
                <w:rtl/>
              </w:rPr>
              <w:t>.</w:t>
            </w:r>
          </w:p>
          <w:p w:rsidR="007B119E" w:rsidRPr="007B119E" w:rsidRDefault="007B119E">
            <w:pPr>
              <w:pStyle w:val="a2"/>
              <w:numPr>
                <w:ilvl w:val="1"/>
                <w:numId w:val="4"/>
              </w:numPr>
              <w:spacing w:line="360" w:lineRule="auto"/>
              <w:ind w:left="576" w:hanging="576"/>
              <w:rPr>
                <w:rtl/>
              </w:rPr>
            </w:pPr>
            <w:r w:rsidRPr="007B119E">
              <w:rPr>
                <w:rFonts w:hint="eastAsia"/>
                <w:rtl/>
              </w:rPr>
              <w:t>تقييم</w:t>
            </w:r>
            <w:r w:rsidRPr="007B119E">
              <w:rPr>
                <w:rtl/>
              </w:rPr>
              <w:t xml:space="preserve"> </w:t>
            </w:r>
            <w:r w:rsidRPr="007B119E">
              <w:rPr>
                <w:rFonts w:hint="eastAsia"/>
                <w:rtl/>
              </w:rPr>
              <w:t>سياسات</w:t>
            </w:r>
            <w:r w:rsidRPr="007B119E">
              <w:rPr>
                <w:rtl/>
              </w:rPr>
              <w:t xml:space="preserve"> </w:t>
            </w:r>
            <w:r w:rsidRPr="007B119E">
              <w:rPr>
                <w:rFonts w:hint="eastAsia"/>
                <w:rtl/>
              </w:rPr>
              <w:t>حوكمة</w:t>
            </w:r>
            <w:r w:rsidRPr="007B119E">
              <w:rPr>
                <w:rtl/>
              </w:rPr>
              <w:t xml:space="preserve"> </w:t>
            </w:r>
            <w:r w:rsidRPr="007B119E">
              <w:rPr>
                <w:rFonts w:hint="eastAsia"/>
                <w:rtl/>
              </w:rPr>
              <w:t>البيانات</w:t>
            </w:r>
            <w:r w:rsidRPr="007B119E">
              <w:rPr>
                <w:rtl/>
              </w:rPr>
              <w:t xml:space="preserve"> </w:t>
            </w:r>
            <w:r w:rsidRPr="007B119E">
              <w:rPr>
                <w:rFonts w:hint="eastAsia"/>
                <w:rtl/>
              </w:rPr>
              <w:t>بشكل</w:t>
            </w:r>
            <w:r w:rsidRPr="007B119E">
              <w:rPr>
                <w:rtl/>
              </w:rPr>
              <w:t xml:space="preserve"> </w:t>
            </w:r>
            <w:r w:rsidRPr="007B119E">
              <w:rPr>
                <w:rFonts w:hint="eastAsia"/>
                <w:rtl/>
              </w:rPr>
              <w:t>دوري</w:t>
            </w:r>
            <w:r w:rsidRPr="007B119E">
              <w:rPr>
                <w:rtl/>
              </w:rPr>
              <w:t xml:space="preserve"> </w:t>
            </w:r>
            <w:r w:rsidRPr="007B119E">
              <w:rPr>
                <w:rFonts w:hint="eastAsia"/>
                <w:rtl/>
              </w:rPr>
              <w:t>وتعديلها</w:t>
            </w:r>
            <w:r w:rsidRPr="007B119E">
              <w:rPr>
                <w:rtl/>
              </w:rPr>
              <w:t xml:space="preserve"> </w:t>
            </w:r>
            <w:r w:rsidRPr="007B119E">
              <w:rPr>
                <w:rFonts w:hint="eastAsia"/>
                <w:rtl/>
              </w:rPr>
              <w:t>بما</w:t>
            </w:r>
            <w:r w:rsidRPr="007B119E">
              <w:rPr>
                <w:rtl/>
              </w:rPr>
              <w:t xml:space="preserve"> </w:t>
            </w:r>
            <w:r w:rsidRPr="007B119E">
              <w:rPr>
                <w:rFonts w:hint="eastAsia"/>
                <w:rtl/>
              </w:rPr>
              <w:t>يتلاءم</w:t>
            </w:r>
            <w:r w:rsidRPr="007B119E">
              <w:rPr>
                <w:rtl/>
              </w:rPr>
              <w:t xml:space="preserve"> </w:t>
            </w:r>
            <w:r w:rsidRPr="007B119E">
              <w:rPr>
                <w:rFonts w:hint="eastAsia"/>
                <w:rtl/>
              </w:rPr>
              <w:t>والمتغيرات</w:t>
            </w:r>
            <w:r w:rsidRPr="007B119E">
              <w:rPr>
                <w:rtl/>
              </w:rPr>
              <w:t>.</w:t>
            </w:r>
          </w:p>
          <w:p w:rsidR="007B119E" w:rsidRPr="007B119E" w:rsidRDefault="007B119E">
            <w:pPr>
              <w:pStyle w:val="a2"/>
              <w:numPr>
                <w:ilvl w:val="1"/>
                <w:numId w:val="4"/>
              </w:numPr>
              <w:spacing w:line="360" w:lineRule="auto"/>
              <w:ind w:left="576" w:hanging="576"/>
            </w:pPr>
            <w:r w:rsidRPr="007B119E">
              <w:rPr>
                <w:rFonts w:hint="eastAsia"/>
                <w:rtl/>
              </w:rPr>
              <w:t>تطوير</w:t>
            </w:r>
            <w:r w:rsidRPr="007B119E">
              <w:rPr>
                <w:rtl/>
              </w:rPr>
              <w:t xml:space="preserve"> </w:t>
            </w:r>
            <w:r w:rsidRPr="007B119E">
              <w:rPr>
                <w:rFonts w:hint="eastAsia"/>
                <w:rtl/>
              </w:rPr>
              <w:t>قدرات</w:t>
            </w:r>
            <w:r w:rsidRPr="007B119E">
              <w:rPr>
                <w:rtl/>
              </w:rPr>
              <w:t xml:space="preserve"> </w:t>
            </w:r>
            <w:r w:rsidRPr="007B119E">
              <w:rPr>
                <w:rFonts w:hint="eastAsia"/>
                <w:rtl/>
              </w:rPr>
              <w:t>ووعي</w:t>
            </w:r>
            <w:r w:rsidRPr="007B119E">
              <w:rPr>
                <w:rtl/>
              </w:rPr>
              <w:t xml:space="preserve"> </w:t>
            </w:r>
            <w:r w:rsidRPr="007B119E">
              <w:rPr>
                <w:rFonts w:hint="eastAsia"/>
                <w:rtl/>
              </w:rPr>
              <w:t>العاملين</w:t>
            </w:r>
            <w:r w:rsidRPr="007B119E">
              <w:rPr>
                <w:rtl/>
              </w:rPr>
              <w:t xml:space="preserve"> </w:t>
            </w:r>
            <w:r w:rsidRPr="007B119E">
              <w:rPr>
                <w:rFonts w:hint="eastAsia"/>
                <w:rtl/>
              </w:rPr>
              <w:t>في</w:t>
            </w:r>
            <w:r w:rsidRPr="007B119E">
              <w:rPr>
                <w:rtl/>
              </w:rPr>
              <w:t xml:space="preserve"> </w:t>
            </w:r>
            <w:r w:rsidRPr="007B119E">
              <w:rPr>
                <w:rFonts w:hint="eastAsia"/>
                <w:rtl/>
              </w:rPr>
              <w:t>مجال</w:t>
            </w:r>
            <w:r w:rsidRPr="007B119E">
              <w:rPr>
                <w:rtl/>
              </w:rPr>
              <w:t xml:space="preserve"> </w:t>
            </w:r>
            <w:r w:rsidRPr="007B119E">
              <w:rPr>
                <w:rFonts w:hint="eastAsia"/>
                <w:rtl/>
              </w:rPr>
              <w:t>إدارة</w:t>
            </w:r>
            <w:r w:rsidRPr="007B119E">
              <w:rPr>
                <w:rtl/>
              </w:rPr>
              <w:t xml:space="preserve"> </w:t>
            </w:r>
            <w:r w:rsidRPr="007B119E">
              <w:rPr>
                <w:rFonts w:hint="eastAsia"/>
                <w:rtl/>
              </w:rPr>
              <w:t>وحماية</w:t>
            </w:r>
            <w:r w:rsidRPr="007B119E">
              <w:rPr>
                <w:rtl/>
              </w:rPr>
              <w:t xml:space="preserve"> </w:t>
            </w:r>
            <w:r w:rsidRPr="007B119E">
              <w:rPr>
                <w:rFonts w:hint="eastAsia"/>
                <w:rtl/>
              </w:rPr>
              <w:t>البيانات</w:t>
            </w:r>
            <w:r w:rsidRPr="007B119E">
              <w:rPr>
                <w:rtl/>
              </w:rPr>
              <w:t>.</w:t>
            </w:r>
          </w:p>
          <w:p w:rsidR="007B119E" w:rsidRPr="00895D2F" w:rsidRDefault="007B119E" w:rsidP="00671334">
            <w:pPr>
              <w:pStyle w:val="a2"/>
              <w:spacing w:line="360" w:lineRule="auto"/>
              <w:ind w:left="3600"/>
              <w:rPr>
                <w:rtl/>
              </w:rPr>
            </w:pPr>
            <w:r w:rsidRPr="00F131A0">
              <w:rPr>
                <w:noProof/>
              </w:rPr>
              <w:drawing>
                <wp:inline distT="0" distB="0" distL="0" distR="0" wp14:anchorId="5EA768EB" wp14:editId="019A1F41">
                  <wp:extent cx="1140394" cy="1060892"/>
                  <wp:effectExtent l="0" t="0" r="3175" b="6350"/>
                  <wp:docPr id="2074268254" name="Picture 2074268254"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83" cstate="print">
                            <a:duotone>
                              <a:schemeClr val="accent3">
                                <a:shade val="45000"/>
                                <a:satMod val="135000"/>
                              </a:schemeClr>
                              <a:prstClr val="white"/>
                            </a:duotone>
                            <a:extLst>
                              <a:ext uri="{BEBA8EAE-BF5A-486C-A8C5-ECC9F3942E4B}">
                                <a14:imgProps xmlns:a14="http://schemas.microsoft.com/office/drawing/2010/main">
                                  <a14:imgLayer r:embed="rId8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tc>
      </w:tr>
    </w:tbl>
    <w:p w:rsidR="00181023" w:rsidRPr="00D75CDD" w:rsidRDefault="009762C9" w:rsidP="002B74A4">
      <w:pPr>
        <w:pageBreakBefore/>
        <w:rPr>
          <w:rFonts w:ascii="Sakkal Majalla" w:hAnsi="Sakkal Majalla"/>
          <w:sz w:val="32"/>
          <w:szCs w:val="32"/>
        </w:rPr>
      </w:pPr>
      <w:r w:rsidRPr="002A078C">
        <w:rPr>
          <w:rFonts w:ascii="Sakkal Majalla" w:hAnsi="Sakkal Majalla"/>
          <w:noProof/>
          <w:color w:val="002060"/>
          <w:sz w:val="34"/>
        </w:rPr>
        <w:lastRenderedPageBreak/>
        <mc:AlternateContent>
          <mc:Choice Requires="wpg">
            <w:drawing>
              <wp:inline distT="0" distB="0" distL="0" distR="0" wp14:anchorId="3FFC6165" wp14:editId="5228C854">
                <wp:extent cx="5731510" cy="895350"/>
                <wp:effectExtent l="0" t="0" r="21590" b="19050"/>
                <wp:docPr id="207426835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356"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357" name="مجموعة 39"/>
                        <wpg:cNvGrpSpPr/>
                        <wpg:grpSpPr>
                          <a:xfrm>
                            <a:off x="0" y="0"/>
                            <a:ext cx="5731510" cy="895350"/>
                            <a:chOff x="0" y="0"/>
                            <a:chExt cx="5878196" cy="918845"/>
                          </a:xfrm>
                        </wpg:grpSpPr>
                        <wpg:grpSp>
                          <wpg:cNvPr id="2074268358" name="مجموعة 40"/>
                          <wpg:cNvGrpSpPr/>
                          <wpg:grpSpPr>
                            <a:xfrm>
                              <a:off x="0" y="0"/>
                              <a:ext cx="5878196" cy="918845"/>
                              <a:chOff x="0" y="0"/>
                              <a:chExt cx="6240348" cy="919070"/>
                            </a:xfrm>
                          </wpg:grpSpPr>
                          <wpg:grpSp>
                            <wpg:cNvPr id="2074268359" name="مجموعة 41"/>
                            <wpg:cNvGrpSpPr/>
                            <wpg:grpSpPr>
                              <a:xfrm>
                                <a:off x="0" y="169208"/>
                                <a:ext cx="5433072" cy="580613"/>
                                <a:chOff x="0" y="169208"/>
                                <a:chExt cx="5433072" cy="580613"/>
                              </a:xfrm>
                            </wpg:grpSpPr>
                            <wps:wsp>
                              <wps:cNvPr id="207426836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36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6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63" name="مربع نص 41"/>
                          <wps:cNvSpPr txBox="1"/>
                          <wps:spPr>
                            <a:xfrm>
                              <a:off x="204484" y="257055"/>
                              <a:ext cx="4616071" cy="387740"/>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دور الذكاء الاصطناعي في صنع القرار وإدارة الحوكمة</w:t>
                                </w:r>
                              </w:p>
                            </w:txbxContent>
                          </wps:txbx>
                          <wps:bodyPr wrap="square" rtlCol="1">
                            <a:spAutoFit/>
                          </wps:bodyPr>
                        </wps:wsp>
                      </wpg:grpSp>
                    </wpg:wgp>
                  </a:graphicData>
                </a:graphic>
              </wp:inline>
            </w:drawing>
          </mc:Choice>
          <mc:Fallback>
            <w:pict>
              <v:group id="_x0000_s265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">
                <v:shape id="صورة 38" o:spid="_x0000_s2658"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TpjWvywAAAOMAAAAPAAAAAAAA&#10;AAAAAAAAAJ8CAABkcnMvZG93bnJldi54bWxQSwUGAAAAAAQABAD3AAAAlwMAAAAA&#10;">
                  <v:imagedata r:id="rId67" o:title=""/>
                </v:shape>
                <v:group id="مجموعة 39" o:spid="_x0000_s265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oZbOrL&#10;AAAA4wAAAA8AAAAAAAAAAAAAAAAAqgIAAGRycy9kb3ducmV2LnhtbFBLBQYAAAAABAAEAPoAAACi&#10;AwAAAAA=&#10;">
                  <v:group id="مجموعة 40" o:spid="_x0000_s266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bhviYyQAA&#10;AOMAAAAPAAAAAAAAAAAAAAAAAKoCAABkcnMvZG93bnJldi54bWxQSwUGAAAAAAQABAD6AAAAoAMA&#10;AAAA&#10;">
                    <v:group id="مجموعة 41" o:spid="_x0000_s266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dMpd&#10;A80AAADjAAAADwAAAAAAAAAAAAAAAACqAgAAZHJzL2Rvd25yZXYueG1sUEsFBgAAAAAEAAQA+gAA&#10;AKQDAAAAAA==&#10;">
                      <v:shape id="شكل حر 42" o:spid="_x0000_s266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ZLrsgA&#10;AADjAAAADwAAAGRycy9kb3ducmV2LnhtbESPTW7CMBCF95W4gzVI3RWbECUoYFCFWpVFN0APMIqn&#10;cSAep7EL6e3xohLLp/enb70dXSeuNITWs4b5TIEgrr1pudHwdXp/WYIIEdlg55k0/FGA7WbytMbK&#10;+Bsf6HqMjUgjHCrUYGPsKylDbclhmPmeOHnffnAYkxwaaQa8pXHXyUypQjpsOT1Y7Glnqb4cf50G&#10;o/I3l5cfJe1+Pq06z028LIzWz9PxdQUi0hgf4f/23mjIVJlnxXJRJIrElHhAb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FkuuyAAAAOMAAAAPAAAAAAAAAAAAAAAAAJgCAABk&#10;cnMvZG93bnJldi54bWxQSwUGAAAAAAQABAD1AAAAjQ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66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rCx8wA&#10;AADjAAAADwAAAGRycy9kb3ducmV2LnhtbESPQUsDMRSE70L/Q3gFbzbpKtuyNi1VqIj2oK2018fm&#10;ubuYvCybtLv++6YgeBxm5htmsRqcFWfqQuNZw3SiQBCX3jRcafjab+7mIEJENmg9k4ZfCrBajm4W&#10;WBjf8yedd7ESCcKhQA11jG0hZShrchgmviVO3rfvHMYku0qaDvsEd1ZmSuXSYcNpocaWnmsqf3Yn&#10;p2H2sTn14SXfvz0d7LZR9rjO3lnr2/GwfgQRaYj/4b/2q9GQqdlDls/v8ylcP6U/IJcX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7crCx8wAAADjAAAADwAAAAAAAAAAAAAAAACY&#10;AgAAZHJzL2Rvd25yZXYueG1sUEsFBgAAAAAEAAQA9QAAAJEDAAAAAA==&#10;" fillcolor="#168489" stroked="f" strokeweight="1pt">
                        <v:stroke joinstyle="miter"/>
                      </v:roundrect>
                    </v:group>
                    <v:oval id="شكل بيضاوي 44" o:spid="_x0000_s266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nOBMoA&#10;AADjAAAADwAAAGRycy9kb3ducmV2LnhtbESPUUvDMBSF3wX/Q7iCby5dlTpqsyGCOAQZS/0B1+a2&#10;qTY3tYlb/fdGGOzxcM75DqfazG4QB5pC71nBcpGBIG686blT8F4/36xAhIhscPBMCn4pwGZ9eVFh&#10;afyR93TQsRMJwqFEBTbGsZQyNJYchoUfiZPX+slhTHLqpJnwmOBukHmWFdJhz2nB4khPlpov/eMU&#10;6LnWu5e2k/5N29eP5af/dvutUtdX8+MDiEhzPIdP7a1RkGf3d3mxui1y+P+U/oBc/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t5zgTKAAAA4wAAAA8AAAAAAAAAAAAAAAAAmAIA&#10;AGRycy9kb3ducmV2LnhtbFBLBQYAAAAABAAEAPUAAACPAwAAAAA=&#10;" filled="f" strokecolor="#a5a5a5 [2092]" strokeweight="1pt">
                      <v:stroke joinstyle="miter"/>
                    </v:oval>
                  </v:group>
                  <v:shape id="مربع نص 41" o:spid="_x0000_s2665"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2JJckA&#10;AADjAAAADwAAAGRycy9kb3ducmV2LnhtbESPzU7DMBCE70i8g7VI3KjdFEIV6lYVP1IPXCjhvoqX&#10;OCJeR/HSpG+PkZA4jmbmG81mN4denWhMXWQLy4UBRdxE13FroX5/uVmDSoLssI9MFs6UYLe9vNhg&#10;5eLEb3Q6SqsyhFOFFrzIUGmdGk8B0yIOxNn7jGNAyXJstRtxyvDQ68KYUgfsOC94HOjRU/N1/A4W&#10;RNx+ea6fQzp8zK9PkzfNHdbWXl/N+wdQQrP8h//aB2ehMPe3RblelS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O2JJc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دور الذكاء الاصطناعي في صنع القرار وإدارة الحوكمة</w:t>
                          </w:r>
                        </w:p>
                      </w:txbxContent>
                    </v:textbox>
                  </v:shape>
                </v:group>
                <w10:wrap anchorx="page"/>
                <w10:anchorlock/>
              </v:group>
            </w:pict>
          </mc:Fallback>
        </mc:AlternateContent>
      </w:r>
    </w:p>
    <w:p w:rsidR="00B747A8"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ي</w:t>
      </w:r>
      <w:r w:rsidRPr="004800E1">
        <w:rPr>
          <w:rFonts w:ascii="Sakkal Majalla" w:hAnsi="Sakkal Majalla" w:cs="Sakkal Majalla" w:hint="cs"/>
          <w:sz w:val="32"/>
          <w:szCs w:val="32"/>
          <w:rtl/>
        </w:rPr>
        <w:t>ُ</w:t>
      </w:r>
      <w:r w:rsidRPr="004800E1">
        <w:rPr>
          <w:rFonts w:ascii="Sakkal Majalla" w:hAnsi="Sakkal Majalla" w:cs="Sakkal Majalla"/>
          <w:sz w:val="32"/>
          <w:szCs w:val="32"/>
          <w:rtl/>
        </w:rPr>
        <w:t>عد</w:t>
      </w:r>
      <w:r w:rsidRPr="004800E1">
        <w:rPr>
          <w:rFonts w:ascii="Sakkal Majalla" w:hAnsi="Sakkal Majalla" w:cs="Sakkal Majalla" w:hint="cs"/>
          <w:sz w:val="32"/>
          <w:szCs w:val="32"/>
          <w:rtl/>
        </w:rPr>
        <w:t>ّ</w:t>
      </w:r>
      <w:r w:rsidRPr="004800E1">
        <w:rPr>
          <w:rFonts w:ascii="Sakkal Majalla" w:hAnsi="Sakkal Majalla" w:cs="Sakkal Majalla"/>
          <w:sz w:val="32"/>
          <w:szCs w:val="32"/>
          <w:rtl/>
        </w:rPr>
        <w:t xml:space="preserve"> الذكاء الاصطناعي</w:t>
      </w:r>
      <w:r w:rsidRPr="004800E1">
        <w:rPr>
          <w:rFonts w:ascii="Sakkal Majalla" w:hAnsi="Sakkal Majalla" w:cs="Sakkal Majalla"/>
          <w:sz w:val="32"/>
          <w:szCs w:val="32"/>
        </w:rPr>
        <w:t xml:space="preserve"> (AI) </w:t>
      </w:r>
      <w:r w:rsidRPr="004800E1">
        <w:rPr>
          <w:rFonts w:ascii="Sakkal Majalla" w:hAnsi="Sakkal Majalla" w:cs="Sakkal Majalla"/>
          <w:sz w:val="32"/>
          <w:szCs w:val="32"/>
          <w:rtl/>
        </w:rPr>
        <w:t>من الأدوات القوية التي تحول طريقة صنع القرار وإدارة الحوكمة في المؤسسات. بفضل قدرته على تحليل البيانات بكفاءة، يسهم في تحسين الأداء والشفافية</w:t>
      </w:r>
      <w:r w:rsidRPr="004800E1">
        <w:rPr>
          <w:rFonts w:ascii="Sakkal Majalla" w:hAnsi="Sakkal Majalla" w:cs="Sakkal Majalla"/>
          <w:sz w:val="32"/>
          <w:szCs w:val="32"/>
        </w:rPr>
        <w:t>.</w:t>
      </w:r>
    </w:p>
    <w:p w:rsidR="00B747A8" w:rsidRDefault="00B747A8" w:rsidP="00716BE5">
      <w:pPr>
        <w:ind w:left="-330"/>
        <w:rPr>
          <w:rFonts w:ascii="Sakkal Majalla" w:hAnsi="Sakkal Majalla"/>
          <w:sz w:val="32"/>
          <w:szCs w:val="32"/>
          <w:rtl/>
        </w:rPr>
      </w:pPr>
      <w:r w:rsidRPr="00B747A8">
        <w:rPr>
          <w:rFonts w:ascii="Sakkal Majalla" w:hAnsi="Sakkal Majalla"/>
          <w:noProof/>
          <w:sz w:val="32"/>
          <w:szCs w:val="32"/>
        </w:rPr>
        <mc:AlternateContent>
          <mc:Choice Requires="wpg">
            <w:drawing>
              <wp:inline distT="0" distB="0" distL="0" distR="0" wp14:anchorId="682FDF0B" wp14:editId="4E749903">
                <wp:extent cx="5904100" cy="3753421"/>
                <wp:effectExtent l="95250" t="95250" r="116205" b="114300"/>
                <wp:docPr id="2074269651" name="Group 194"/>
                <wp:cNvGraphicFramePr/>
                <a:graphic xmlns:a="http://schemas.openxmlformats.org/drawingml/2006/main">
                  <a:graphicData uri="http://schemas.microsoft.com/office/word/2010/wordprocessingGroup">
                    <wpg:wgp>
                      <wpg:cNvGrpSpPr/>
                      <wpg:grpSpPr>
                        <a:xfrm>
                          <a:off x="0" y="0"/>
                          <a:ext cx="5904100" cy="3753421"/>
                          <a:chOff x="0" y="0"/>
                          <a:chExt cx="7600576" cy="4831922"/>
                        </a:xfrm>
                      </wpg:grpSpPr>
                      <wpg:grpSp>
                        <wpg:cNvPr id="2074269652" name="Group 2074269652"/>
                        <wpg:cNvGrpSpPr/>
                        <wpg:grpSpPr>
                          <a:xfrm>
                            <a:off x="5275677" y="0"/>
                            <a:ext cx="2324899" cy="2328142"/>
                            <a:chOff x="5275677" y="0"/>
                            <a:chExt cx="2324899" cy="2328142"/>
                          </a:xfrm>
                        </wpg:grpSpPr>
                        <wps:wsp>
                          <wps:cNvPr id="2074269653" name="Oval 2074269653"/>
                          <wps:cNvSpPr/>
                          <wps:spPr>
                            <a:xfrm>
                              <a:off x="5760731" y="454272"/>
                              <a:ext cx="1739890" cy="1739890"/>
                            </a:xfrm>
                            <a:prstGeom prst="ellipse">
                              <a:avLst/>
                            </a:prstGeom>
                            <a:solidFill>
                              <a:srgbClr val="14757A"/>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54" name="Freeform: Shape 2074269654"/>
                          <wps:cNvSpPr/>
                          <wps:spPr>
                            <a:xfrm>
                              <a:off x="5275677" y="0"/>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55" name="TextBox 172"/>
                          <wps:cNvSpPr txBox="1"/>
                          <wps:spPr>
                            <a:xfrm>
                              <a:off x="6599025" y="1386555"/>
                              <a:ext cx="847017" cy="760238"/>
                            </a:xfrm>
                            <a:prstGeom prst="rect">
                              <a:avLst/>
                            </a:prstGeom>
                            <a:noFill/>
                          </wps:spPr>
                          <wps:txbx>
                            <w:txbxContent>
                              <w:p w:rsidR="00671334" w:rsidRDefault="00671334" w:rsidP="00B747A8">
                                <w:pPr>
                                  <w:bidi w:val="0"/>
                                  <w:jc w:val="center"/>
                                  <w:rPr>
                                    <w:rFonts w:asciiTheme="minorHAnsi" w:hAnsi="Calibri" w:cs="Arial"/>
                                    <w:b/>
                                    <w:bCs/>
                                    <w:color w:val="FFFFFF" w:themeColor="background1"/>
                                    <w:kern w:val="24"/>
                                    <w:sz w:val="56"/>
                                    <w:szCs w:val="56"/>
                                  </w:rPr>
                                </w:pPr>
                                <w:r>
                                  <w:rPr>
                                    <w:rFonts w:asciiTheme="minorHAnsi" w:hAnsi="Calibri" w:cs="Arial"/>
                                    <w:b/>
                                    <w:bCs/>
                                    <w:color w:val="FFFFFF" w:themeColor="background1"/>
                                    <w:kern w:val="24"/>
                                    <w:sz w:val="56"/>
                                    <w:szCs w:val="56"/>
                                  </w:rPr>
                                  <w:t>01</w:t>
                                </w:r>
                              </w:p>
                            </w:txbxContent>
                          </wps:txbx>
                          <wps:bodyPr wrap="square" lIns="108000" rIns="108000" rtlCol="0">
                            <a:spAutoFit/>
                          </wps:bodyPr>
                        </wps:wsp>
                        <wps:wsp>
                          <wps:cNvPr id="2074269656" name="TextBox 173"/>
                          <wps:cNvSpPr txBox="1"/>
                          <wps:spPr>
                            <a:xfrm>
                              <a:off x="5487711" y="629815"/>
                              <a:ext cx="1674158" cy="855063"/>
                            </a:xfrm>
                            <a:prstGeom prst="rect">
                              <a:avLst/>
                            </a:prstGeom>
                            <a:noFill/>
                          </wps:spPr>
                          <wps:txbx>
                            <w:txbxContent>
                              <w:p w:rsidR="00671334" w:rsidRDefault="00671334" w:rsidP="00B747A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تحليل البيانات الضخمة</w:t>
                                </w:r>
                              </w:p>
                            </w:txbxContent>
                          </wps:txbx>
                          <wps:bodyPr wrap="square">
                            <a:spAutoFit/>
                          </wps:bodyPr>
                        </wps:wsp>
                      </wpg:grpSp>
                      <wpg:grpSp>
                        <wpg:cNvPr id="2074269657" name="Group 2074269657"/>
                        <wpg:cNvGrpSpPr/>
                        <wpg:grpSpPr>
                          <a:xfrm>
                            <a:off x="2678228" y="0"/>
                            <a:ext cx="2324899" cy="2328142"/>
                            <a:chOff x="2678228" y="0"/>
                            <a:chExt cx="2324899" cy="2328142"/>
                          </a:xfrm>
                        </wpg:grpSpPr>
                        <wps:wsp>
                          <wps:cNvPr id="2074269658" name="Oval 2074269658"/>
                          <wps:cNvSpPr/>
                          <wps:spPr>
                            <a:xfrm>
                              <a:off x="3163282" y="454272"/>
                              <a:ext cx="1739890" cy="1739890"/>
                            </a:xfrm>
                            <a:prstGeom prst="ellipse">
                              <a:avLst/>
                            </a:prstGeom>
                            <a:solidFill>
                              <a:srgbClr val="50A3A7"/>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59" name="Freeform: Shape 2074269659"/>
                          <wps:cNvSpPr/>
                          <wps:spPr>
                            <a:xfrm>
                              <a:off x="2678228" y="0"/>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60" name="TextBox 177"/>
                          <wps:cNvSpPr txBox="1"/>
                          <wps:spPr>
                            <a:xfrm>
                              <a:off x="4002329" y="1386555"/>
                              <a:ext cx="847017" cy="760238"/>
                            </a:xfrm>
                            <a:prstGeom prst="rect">
                              <a:avLst/>
                            </a:prstGeom>
                            <a:noFill/>
                          </wps:spPr>
                          <wps:txbx>
                            <w:txbxContent>
                              <w:p w:rsidR="00671334" w:rsidRDefault="00671334" w:rsidP="00B747A8">
                                <w:pPr>
                                  <w:bidi w:val="0"/>
                                  <w:jc w:val="center"/>
                                  <w:rPr>
                                    <w:rFonts w:asciiTheme="minorHAnsi" w:hAnsi="Calibri" w:cs="Arial"/>
                                    <w:b/>
                                    <w:bCs/>
                                    <w:color w:val="FFFFFF" w:themeColor="background1"/>
                                    <w:kern w:val="24"/>
                                    <w:sz w:val="56"/>
                                    <w:szCs w:val="56"/>
                                  </w:rPr>
                                </w:pPr>
                                <w:r>
                                  <w:rPr>
                                    <w:rFonts w:asciiTheme="minorHAnsi" w:hAnsi="Calibri" w:cs="Arial"/>
                                    <w:b/>
                                    <w:bCs/>
                                    <w:color w:val="FFFFFF" w:themeColor="background1"/>
                                    <w:kern w:val="24"/>
                                    <w:sz w:val="56"/>
                                    <w:szCs w:val="56"/>
                                  </w:rPr>
                                  <w:t>02</w:t>
                                </w:r>
                              </w:p>
                            </w:txbxContent>
                          </wps:txbx>
                          <wps:bodyPr wrap="square" lIns="108000" rIns="108000" rtlCol="0">
                            <a:spAutoFit/>
                          </wps:bodyPr>
                        </wps:wsp>
                        <wps:wsp>
                          <wps:cNvPr id="2074269661" name="TextBox 178"/>
                          <wps:cNvSpPr txBox="1"/>
                          <wps:spPr>
                            <a:xfrm>
                              <a:off x="2767846" y="629815"/>
                              <a:ext cx="1886698" cy="855063"/>
                            </a:xfrm>
                            <a:prstGeom prst="rect">
                              <a:avLst/>
                            </a:prstGeom>
                            <a:noFill/>
                          </wps:spPr>
                          <wps:txbx>
                            <w:txbxContent>
                              <w:p w:rsidR="00671334" w:rsidRDefault="00671334" w:rsidP="00B747A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اتخاذ القرارات المستنيرة</w:t>
                                </w:r>
                              </w:p>
                            </w:txbxContent>
                          </wps:txbx>
                          <wps:bodyPr wrap="square">
                            <a:spAutoFit/>
                          </wps:bodyPr>
                        </wps:wsp>
                      </wpg:grpSp>
                      <wpg:grpSp>
                        <wpg:cNvPr id="2074269662" name="Group 2074269662"/>
                        <wpg:cNvGrpSpPr/>
                        <wpg:grpSpPr>
                          <a:xfrm>
                            <a:off x="0" y="0"/>
                            <a:ext cx="2324899" cy="2328142"/>
                            <a:chOff x="0" y="0"/>
                            <a:chExt cx="2324899" cy="2328142"/>
                          </a:xfrm>
                        </wpg:grpSpPr>
                        <wps:wsp>
                          <wps:cNvPr id="2074269663" name="Oval 2074269663"/>
                          <wps:cNvSpPr/>
                          <wps:spPr>
                            <a:xfrm>
                              <a:off x="485054" y="454272"/>
                              <a:ext cx="1739890" cy="1739890"/>
                            </a:xfrm>
                            <a:prstGeom prst="ellipse">
                              <a:avLst/>
                            </a:prstGeom>
                            <a:solidFill>
                              <a:srgbClr val="F8DE7E"/>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64" name="Freeform: Shape 2074269664"/>
                          <wps:cNvSpPr/>
                          <wps:spPr>
                            <a:xfrm>
                              <a:off x="0" y="0"/>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65" name="TextBox 182"/>
                          <wps:cNvSpPr txBox="1"/>
                          <wps:spPr>
                            <a:xfrm>
                              <a:off x="1324788" y="1386555"/>
                              <a:ext cx="847018" cy="760238"/>
                            </a:xfrm>
                            <a:prstGeom prst="rect">
                              <a:avLst/>
                            </a:prstGeom>
                            <a:noFill/>
                          </wps:spPr>
                          <wps:txbx>
                            <w:txbxContent>
                              <w:p w:rsidR="00671334" w:rsidRDefault="00671334" w:rsidP="00B747A8">
                                <w:pPr>
                                  <w:bidi w:val="0"/>
                                  <w:jc w:val="center"/>
                                  <w:rPr>
                                    <w:rFonts w:asciiTheme="minorHAnsi" w:hAnsi="Calibri" w:cs="Arial"/>
                                    <w:b/>
                                    <w:bCs/>
                                    <w:color w:val="FFFFFF" w:themeColor="background1"/>
                                    <w:kern w:val="24"/>
                                    <w:sz w:val="56"/>
                                    <w:szCs w:val="56"/>
                                  </w:rPr>
                                </w:pPr>
                                <w:r>
                                  <w:rPr>
                                    <w:rFonts w:asciiTheme="minorHAnsi" w:hAnsi="Calibri" w:cs="Arial"/>
                                    <w:b/>
                                    <w:bCs/>
                                    <w:color w:val="FFFFFF" w:themeColor="background1"/>
                                    <w:kern w:val="24"/>
                                    <w:sz w:val="56"/>
                                    <w:szCs w:val="56"/>
                                  </w:rPr>
                                  <w:t>03</w:t>
                                </w:r>
                              </w:p>
                            </w:txbxContent>
                          </wps:txbx>
                          <wps:bodyPr wrap="square" lIns="108000" rIns="108000" rtlCol="0">
                            <a:spAutoFit/>
                          </wps:bodyPr>
                        </wps:wsp>
                        <wps:wsp>
                          <wps:cNvPr id="2074269666" name="TextBox 183"/>
                          <wps:cNvSpPr txBox="1"/>
                          <wps:spPr>
                            <a:xfrm>
                              <a:off x="132668" y="629815"/>
                              <a:ext cx="1886698" cy="855063"/>
                            </a:xfrm>
                            <a:prstGeom prst="rect">
                              <a:avLst/>
                            </a:prstGeom>
                            <a:noFill/>
                          </wps:spPr>
                          <wps:txbx>
                            <w:txbxContent>
                              <w:p w:rsidR="00671334" w:rsidRDefault="00671334" w:rsidP="00B747A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تحسين الكفاءة التشغيلية</w:t>
                                </w:r>
                              </w:p>
                            </w:txbxContent>
                          </wps:txbx>
                          <wps:bodyPr wrap="square">
                            <a:spAutoFit/>
                          </wps:bodyPr>
                        </wps:wsp>
                      </wpg:grpSp>
                      <wpg:grpSp>
                        <wpg:cNvPr id="2074269667" name="Group 2074269667"/>
                        <wpg:cNvGrpSpPr/>
                        <wpg:grpSpPr>
                          <a:xfrm>
                            <a:off x="4272091" y="2502484"/>
                            <a:ext cx="2324899" cy="2328142"/>
                            <a:chOff x="4272091" y="2502484"/>
                            <a:chExt cx="2324899" cy="2328142"/>
                          </a:xfrm>
                        </wpg:grpSpPr>
                        <wps:wsp>
                          <wps:cNvPr id="2074269668" name="Oval 2074269668"/>
                          <wps:cNvSpPr/>
                          <wps:spPr>
                            <a:xfrm>
                              <a:off x="4757145" y="2956756"/>
                              <a:ext cx="1739890" cy="1739890"/>
                            </a:xfrm>
                            <a:prstGeom prst="ellipse">
                              <a:avLst/>
                            </a:prstGeom>
                            <a:solidFill>
                              <a:srgbClr val="14757A"/>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69" name="Freeform: Shape 2074269669"/>
                          <wps:cNvSpPr/>
                          <wps:spPr>
                            <a:xfrm>
                              <a:off x="4272091" y="2502484"/>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70" name="TextBox 187"/>
                          <wps:cNvSpPr txBox="1"/>
                          <wps:spPr>
                            <a:xfrm>
                              <a:off x="5595784" y="3888450"/>
                              <a:ext cx="847835" cy="760238"/>
                            </a:xfrm>
                            <a:prstGeom prst="rect">
                              <a:avLst/>
                            </a:prstGeom>
                            <a:noFill/>
                          </wps:spPr>
                          <wps:txbx>
                            <w:txbxContent>
                              <w:p w:rsidR="00671334" w:rsidRDefault="00671334" w:rsidP="00B747A8">
                                <w:pPr>
                                  <w:bidi w:val="0"/>
                                  <w:jc w:val="center"/>
                                  <w:rPr>
                                    <w:rFonts w:asciiTheme="minorHAnsi" w:hAnsi="Calibri" w:cs="Arial"/>
                                    <w:b/>
                                    <w:bCs/>
                                    <w:color w:val="FFFFFF" w:themeColor="background1"/>
                                    <w:kern w:val="24"/>
                                    <w:sz w:val="56"/>
                                    <w:szCs w:val="56"/>
                                  </w:rPr>
                                </w:pPr>
                                <w:r>
                                  <w:rPr>
                                    <w:rFonts w:asciiTheme="minorHAnsi" w:hAnsi="Calibri" w:cs="Arial"/>
                                    <w:b/>
                                    <w:bCs/>
                                    <w:color w:val="FFFFFF" w:themeColor="background1"/>
                                    <w:kern w:val="24"/>
                                    <w:sz w:val="56"/>
                                    <w:szCs w:val="56"/>
                                  </w:rPr>
                                  <w:t>04</w:t>
                                </w:r>
                              </w:p>
                            </w:txbxContent>
                          </wps:txbx>
                          <wps:bodyPr wrap="square" lIns="108000" rIns="108000" rtlCol="0">
                            <a:spAutoFit/>
                          </wps:bodyPr>
                        </wps:wsp>
                        <wps:wsp>
                          <wps:cNvPr id="2074269671" name="TextBox 188"/>
                          <wps:cNvSpPr txBox="1"/>
                          <wps:spPr>
                            <a:xfrm>
                              <a:off x="4331991" y="3148056"/>
                              <a:ext cx="1886698" cy="855063"/>
                            </a:xfrm>
                            <a:prstGeom prst="rect">
                              <a:avLst/>
                            </a:prstGeom>
                            <a:noFill/>
                          </wps:spPr>
                          <wps:txbx>
                            <w:txbxContent>
                              <w:p w:rsidR="00671334" w:rsidRDefault="00671334" w:rsidP="00B747A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تعزيز الشفافية والمساءلة</w:t>
                                </w:r>
                              </w:p>
                            </w:txbxContent>
                          </wps:txbx>
                          <wps:bodyPr wrap="square">
                            <a:spAutoFit/>
                          </wps:bodyPr>
                        </wps:wsp>
                      </wpg:grpSp>
                      <wpg:grpSp>
                        <wpg:cNvPr id="2074269672" name="Group 2074269672"/>
                        <wpg:cNvGrpSpPr/>
                        <wpg:grpSpPr>
                          <a:xfrm>
                            <a:off x="1562093" y="2503780"/>
                            <a:ext cx="2324899" cy="2328142"/>
                            <a:chOff x="1562093" y="2503780"/>
                            <a:chExt cx="2324899" cy="2328142"/>
                          </a:xfrm>
                        </wpg:grpSpPr>
                        <wps:wsp>
                          <wps:cNvPr id="2074269673" name="Oval 2074269673"/>
                          <wps:cNvSpPr/>
                          <wps:spPr>
                            <a:xfrm>
                              <a:off x="2047147" y="2958052"/>
                              <a:ext cx="1739890" cy="1739890"/>
                            </a:xfrm>
                            <a:prstGeom prst="ellipse">
                              <a:avLst/>
                            </a:prstGeom>
                            <a:solidFill>
                              <a:srgbClr val="F8DE7E"/>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74" name="Freeform: Shape 2074269674"/>
                          <wps:cNvSpPr/>
                          <wps:spPr>
                            <a:xfrm>
                              <a:off x="1562093" y="2503780"/>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75" name="TextBox 192"/>
                          <wps:cNvSpPr txBox="1"/>
                          <wps:spPr>
                            <a:xfrm>
                              <a:off x="2886481" y="3890076"/>
                              <a:ext cx="846200" cy="760238"/>
                            </a:xfrm>
                            <a:prstGeom prst="rect">
                              <a:avLst/>
                            </a:prstGeom>
                            <a:noFill/>
                          </wps:spPr>
                          <wps:txbx>
                            <w:txbxContent>
                              <w:p w:rsidR="00671334" w:rsidRDefault="00671334" w:rsidP="00B747A8">
                                <w:pPr>
                                  <w:bidi w:val="0"/>
                                  <w:jc w:val="center"/>
                                  <w:rPr>
                                    <w:rFonts w:asciiTheme="minorHAnsi" w:hAnsi="Calibri" w:cs="Arial"/>
                                    <w:b/>
                                    <w:bCs/>
                                    <w:color w:val="FFFFFF" w:themeColor="background1"/>
                                    <w:kern w:val="24"/>
                                    <w:sz w:val="56"/>
                                    <w:szCs w:val="56"/>
                                  </w:rPr>
                                </w:pPr>
                                <w:r>
                                  <w:rPr>
                                    <w:rFonts w:asciiTheme="minorHAnsi" w:hAnsi="Calibri" w:cs="Arial"/>
                                    <w:b/>
                                    <w:bCs/>
                                    <w:color w:val="FFFFFF" w:themeColor="background1"/>
                                    <w:kern w:val="24"/>
                                    <w:sz w:val="56"/>
                                    <w:szCs w:val="56"/>
                                  </w:rPr>
                                  <w:t>05</w:t>
                                </w:r>
                              </w:p>
                            </w:txbxContent>
                          </wps:txbx>
                          <wps:bodyPr wrap="square" lIns="108000" rIns="108000" rtlCol="0">
                            <a:spAutoFit/>
                          </wps:bodyPr>
                        </wps:wsp>
                        <wps:wsp>
                          <wps:cNvPr id="2074269676" name="TextBox 193"/>
                          <wps:cNvSpPr txBox="1"/>
                          <wps:spPr>
                            <a:xfrm>
                              <a:off x="1661907" y="3334592"/>
                              <a:ext cx="1886698" cy="486389"/>
                            </a:xfrm>
                            <a:prstGeom prst="rect">
                              <a:avLst/>
                            </a:prstGeom>
                            <a:noFill/>
                          </wps:spPr>
                          <wps:txbx>
                            <w:txbxContent>
                              <w:p w:rsidR="00671334" w:rsidRDefault="00671334" w:rsidP="00B747A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التحديات والحلول</w:t>
                                </w:r>
                              </w:p>
                            </w:txbxContent>
                          </wps:txbx>
                          <wps:bodyPr wrap="square">
                            <a:spAutoFit/>
                          </wps:bodyPr>
                        </wps:wsp>
                      </wpg:grpSp>
                    </wpg:wgp>
                  </a:graphicData>
                </a:graphic>
              </wp:inline>
            </w:drawing>
          </mc:Choice>
          <mc:Fallback>
            <w:pict>
              <v:group id="Group 194" o:spid="_x0000_s2666" style="width:464.9pt;height:295.55pt;mso-position-horizontal-relative:char;mso-position-vertical-relative:line" coordsize="76005,48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">
                <v:group id="Group 2074269652" o:spid="_x0000_s2667" style="position:absolute;left:52756;width:23249;height:23281" coordorigin="52756" coordsize="23248,23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25dP&#10;zAAAAOMAAAAPAAAAAAAAAAAAAAAAAKoCAABkcnMvZG93bnJldi54bWxQSwUGAAAAAAQABAD6AAAA&#10;owMAAAAA&#10;">
                  <v:oval id="Oval 2074269653" o:spid="_x0000_s2668" style="position:absolute;left:57607;top:4542;width:17399;height:17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vEhssA&#10;AADjAAAADwAAAGRycy9kb3ducmV2LnhtbESPT2vCQBTE7wW/w/IKXopuTGrU1FVCoVJ78w/2+si+&#10;JsHs25DdxvTbu4VCj8PM/IZZbwfTiJ46V1tWMJtGIIgLq2suFZxPb5MlCOeRNTaWScEPOdhuRg9r&#10;zLS98YH6oy9FgLDLUEHlfZtJ6YqKDLqpbYmD92U7gz7IrpS6w1uAm0bGUZRKgzWHhQpbeq2ouB6/&#10;jYJkf7jEtv+UyareL59wlyN+5EqNH4f8BYSnwf+H/9rvWkEcLZ7jdJXOE/j9FP6A3Nw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tC8SGywAAAOMAAAAPAAAAAAAAAAAAAAAAAJgC&#10;AABkcnMvZG93bnJldi54bWxQSwUGAAAAAAQABAD1AAAAkAMAAAAA&#10;" fillcolor="#14757a" stroked="f" strokeweight="1pt">
                    <v:stroke joinstyle="miter"/>
                    <v:shadow on="t" type="perspective" color="black" opacity="26214f" offset="0,0" matrix="66847f,,,66847f"/>
                  </v:oval>
                  <v:shape id="Freeform: Shape 2074269654" o:spid="_x0000_s2669" style="position:absolute;left:52756;width:23249;height:23281;visibility:visible;mso-wrap-style:square;v-text-anchor:middle" coordsize="2324899,2328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cLcoA&#10;AADjAAAADwAAAGRycy9kb3ducmV2LnhtbESP0WrCQBRE3wv+w3IF3+qmwURNXaWKgk+CaT/gkr1N&#10;0mbvptlVo1/vCkIfh5kzwyxWvWnEmTpXW1bwNo5AEBdW11wq+Prcvc5AOI+ssbFMCq7kYLUcvCww&#10;0/bCRzrnvhShhF2GCirv20xKV1Rk0I1tSxy8b9sZ9EF2pdQdXkK5aWQcRak0WHNYqLClTUXFb34y&#10;CuL52tG2JfMT76fHzW2W5Ie/RKnRsP94B+Gp9//hJ73XgYumkzidp8kEHp/CH5DL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PlXC3KAAAA4wAAAA8AAAAAAAAAAAAAAAAAmAIA&#10;AGRycy9kb3ducmV2LnhtbFBLBQYAAAAABAAEAPUAAACPAwAAA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172" o:spid="_x0000_s2670" type="#_x0000_t202" style="position:absolute;left:65990;top:13865;width:8470;height:7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Z5as0A&#10;AADjAAAADwAAAGRycy9kb3ducmV2LnhtbESPQUvDQBSE74L/YXlCb3bT0KY2dltKSyAopRilenxk&#10;n0ls9m3Irm38911B8DjMzDfMcj2YVpypd41lBZNxBIK4tLrhSsHba3b/AMJ5ZI2tZVLwQw7Wq9ub&#10;JabaXviFzoWvRICwS1FB7X2XSunKmgy6se2Ig/dpe4M+yL6SusdLgJtWxlGUSIMNh4UaO9rWVJ6K&#10;b6PgPc82p+Ph+DzJaL/9ePrSOe8WSo3uhs0jCE+D/w//tXOtII7m0zhZJLMZ/H4Kf0Curg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BM2eWrNAAAA4wAAAA8AAAAAAAAAAAAAAAAA&#10;mAIAAGRycy9kb3ducmV2LnhtbFBLBQYAAAAABAAEAPUAAACSAwAAAAA=&#10;" filled="f" stroked="f">
                    <v:textbox style="mso-fit-shape-to-text:t" inset="3mm,,3mm">
                      <w:txbxContent>
                        <w:p w:rsidR="00671334" w:rsidRDefault="00671334" w:rsidP="00B747A8">
                          <w:pPr>
                            <w:bidi w:val="0"/>
                            <w:jc w:val="center"/>
                            <w:rPr>
                              <w:rFonts w:asciiTheme="minorHAnsi" w:hAnsi="Calibri" w:cs="Arial"/>
                              <w:b/>
                              <w:bCs/>
                              <w:color w:val="FFFFFF" w:themeColor="background1"/>
                              <w:kern w:val="24"/>
                              <w:sz w:val="56"/>
                              <w:szCs w:val="56"/>
                            </w:rPr>
                          </w:pPr>
                          <w:r>
                            <w:rPr>
                              <w:rFonts w:asciiTheme="minorHAnsi" w:hAnsi="Calibri" w:cs="Arial"/>
                              <w:b/>
                              <w:bCs/>
                              <w:color w:val="FFFFFF" w:themeColor="background1"/>
                              <w:kern w:val="24"/>
                              <w:sz w:val="56"/>
                              <w:szCs w:val="56"/>
                            </w:rPr>
                            <w:t>01</w:t>
                          </w:r>
                        </w:p>
                      </w:txbxContent>
                    </v:textbox>
                  </v:shape>
                  <v:shape id="TextBox 173" o:spid="_x0000_s2671" type="#_x0000_t202" style="position:absolute;left:54877;top:6298;width:16741;height:8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O4PckA&#10;AADjAAAADwAAAGRycy9kb3ducmV2LnhtbESPzU7DMBCE70i8g7VI3KjdiAYIdauKH6kHLi3hvoqX&#10;OCJeR/HSpG+PkZA4jmbmG816O4denWhMXWQLy4UBRdxE13FroX5/vbkHlQTZYR+ZLJwpwXZzebHG&#10;ysWJD3Q6SqsyhFOFFrzIUGmdGk8B0yIOxNn7jGNAyXJstRtxyvDQ68KYUgfsOC94HOjJU/N1/A4W&#10;RNxuea5fQtp/zG/PkzfNCmtrr6/m3SMooVn+w3/tvbNQmLvbonwoVy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0O4PckAAADjAAAADwAAAAAAAAAAAAAAAACYAgAA&#10;ZHJzL2Rvd25yZXYueG1sUEsFBgAAAAAEAAQA9QAAAI4DAAAAAA==&#10;" filled="f" stroked="f">
                    <v:textbox style="mso-fit-shape-to-text:t">
                      <w:txbxContent>
                        <w:p w:rsidR="00671334" w:rsidRDefault="00671334" w:rsidP="00B747A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تحليل البيانات الضخمة</w:t>
                          </w:r>
                        </w:p>
                      </w:txbxContent>
                    </v:textbox>
                  </v:shape>
                </v:group>
                <v:group id="Group 2074269657" o:spid="_x0000_s2672" style="position:absolute;left:26782;width:23249;height:23281" coordorigin="26782" coordsize="23248,23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vrDTX&#10;zAAAAOMAAAAPAAAAAAAAAAAAAAAAAKoCAABkcnMvZG93bnJldi54bWxQSwUGAAAAAAQABAD6AAAA&#10;owMAAAAA&#10;">
                  <v:oval id="Oval 2074269658" o:spid="_x0000_s2673" style="position:absolute;left:31632;top:4542;width:17399;height:17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QACMoA&#10;AADjAAAADwAAAGRycy9kb3ducmV2LnhtbERPy2rCQBTdC/7DcIVupE4MGmt0lD4olIILU6nbS+aa&#10;RDN3QmZqYr++sxC6PJz3etubWlypdZVlBdNJBII4t7riQsHh6/3xCYTzyBpry6TgRg62m+Fgjam2&#10;He/pmvlChBB2KSoovW9SKV1ekkE3sQ1x4E62NegDbAupW+xCuKllHEWJNFhxaCixodeS8kv2YxQk&#10;x+Vplr19j2/VSy933f78ebj8KvUw6p9XIDz1/l98d39oBXG0mMXJMpmH0eFT+ANy8w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HkAAjKAAAA4wAAAA8AAAAAAAAAAAAAAAAAmAIA&#10;AGRycy9kb3ducmV2LnhtbFBLBQYAAAAABAAEAPUAAACPAwAAAAA=&#10;" fillcolor="#50a3a7" stroked="f" strokeweight="1pt">
                    <v:stroke joinstyle="miter"/>
                    <v:shadow on="t" type="perspective" color="black" opacity="26214f" offset="0,0" matrix="66847f,,,66847f"/>
                  </v:oval>
                  <v:shape id="Freeform: Shape 2074269659" o:spid="_x0000_s2674" style="position:absolute;left:26782;width:23249;height:23281;visibility:visible;mso-wrap-style:square;v-text-anchor:middle" coordsize="2324899,2328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Tzs8oA&#10;AADjAAAADwAAAGRycy9kb3ducmV2LnhtbESP0WrCQBRE3wX/YblC33RjMNGkrtJKCz4VTPsBl+xt&#10;Es3ejdlVU7/eLRT6OMycGWa9HUwrrtS7xrKC+SwCQVxa3XCl4OvzfboC4TyyxtYyKfghB9vNeLTG&#10;XNsbH+ha+EqEEnY5Kqi973IpXVmTQTezHXHwvm1v0AfZV1L3eAvlppVxFKXSYMNhocaOdjWVp+Ji&#10;FMTZq6O3jswx3i8Pu/sqKT7OiVJPk+HlGYSnwf+H/+i9Dly0XMRpliYZ/H4Kf0BuH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3k87PKAAAA4wAAAA8AAAAAAAAAAAAAAAAAmAIA&#10;AGRycy9kb3ducmV2LnhtbFBLBQYAAAAABAAEAPUAAACPAwAAA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177" o:spid="_x0000_s2675" type="#_x0000_t202" style="position:absolute;left:40023;top:13865;width:8470;height:7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0QT8oA&#10;AADjAAAADwAAAGRycy9kb3ducmV2LnhtbESPzWrCQBSF94LvMNyCO50YSlqjo4glEFpKqRV1ecnc&#10;JtHMnZAZNX37zkJweTh/fItVbxpxpc7VlhVMJxEI4sLqmksFu59s/ArCeWSNjWVS8EcOVsvhYIGp&#10;tjf+puvWlyKMsEtRQeV9m0rpiooMuoltiYP3azuDPsiulLrDWxg3jYyjKJEGaw4PFba0qag4by9G&#10;wSHP1uf91/5jmtHn5vh+0jm/zZQaPfXrOQhPvX+E7+1cK4ijl+c4mSVJoAhMgQfk8h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0tEE/KAAAA4wAAAA8AAAAAAAAAAAAAAAAAmAIA&#10;AGRycy9kb3ducmV2LnhtbFBLBQYAAAAABAAEAPUAAACPAwAAAAA=&#10;" filled="f" stroked="f">
                    <v:textbox style="mso-fit-shape-to-text:t" inset="3mm,,3mm">
                      <w:txbxContent>
                        <w:p w:rsidR="00671334" w:rsidRDefault="00671334" w:rsidP="00B747A8">
                          <w:pPr>
                            <w:bidi w:val="0"/>
                            <w:jc w:val="center"/>
                            <w:rPr>
                              <w:rFonts w:asciiTheme="minorHAnsi" w:hAnsi="Calibri" w:cs="Arial"/>
                              <w:b/>
                              <w:bCs/>
                              <w:color w:val="FFFFFF" w:themeColor="background1"/>
                              <w:kern w:val="24"/>
                              <w:sz w:val="56"/>
                              <w:szCs w:val="56"/>
                            </w:rPr>
                          </w:pPr>
                          <w:r>
                            <w:rPr>
                              <w:rFonts w:asciiTheme="minorHAnsi" w:hAnsi="Calibri" w:cs="Arial"/>
                              <w:b/>
                              <w:bCs/>
                              <w:color w:val="FFFFFF" w:themeColor="background1"/>
                              <w:kern w:val="24"/>
                              <w:sz w:val="56"/>
                              <w:szCs w:val="56"/>
                            </w:rPr>
                            <w:t>02</w:t>
                          </w:r>
                        </w:p>
                      </w:txbxContent>
                    </v:textbox>
                  </v:shape>
                  <v:shape id="TextBox 178" o:spid="_x0000_s2676" type="#_x0000_t202" style="position:absolute;left:27678;top:6298;width:18867;height:8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bq9MgA&#10;AADjAAAADwAAAGRycy9kb3ducmV2LnhtbESPT0vEMBTE74LfITzBm5u0aNW62WXxD+zBi2u9P5pn&#10;U2xeSvPcdr+9EQSPw8z8hllvlzCoI02pj2yhWBlQxG10PXcWmveXqztQSZAdDpHJwokSbDfnZ2us&#10;XZz5jY4H6VSGcKrRghcZa61T6ylgWsWROHufcQooWU6ddhPOGR4GXRpT6YA95wWPIz16ar8O38GC&#10;iNsVp+Y5pP3H8vo0e9PeYGPt5cWyewAltMh/+K+9dxZKc3tdVvdVVcDvp/wH9O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xur0yAAAAOMAAAAPAAAAAAAAAAAAAAAAAJgCAABk&#10;cnMvZG93bnJldi54bWxQSwUGAAAAAAQABAD1AAAAjQMAAAAA&#10;" filled="f" stroked="f">
                    <v:textbox style="mso-fit-shape-to-text:t">
                      <w:txbxContent>
                        <w:p w:rsidR="00671334" w:rsidRDefault="00671334" w:rsidP="00B747A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اتخاذ القرارات المستنيرة</w:t>
                          </w:r>
                        </w:p>
                      </w:txbxContent>
                    </v:textbox>
                  </v:shape>
                </v:group>
                <v:group id="Group 2074269662" o:spid="_x0000_s2677" style="position:absolute;width:23248;height:23281" coordsize="23248,23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xt13y&#10;zAAAAOMAAAAPAAAAAAAAAAAAAAAAAKoCAABkcnMvZG93bnJldi54bWxQSwUGAAAAAAQABAD6AAAA&#10;owMAAAAA&#10;">
                  <v:oval id="Oval 2074269663" o:spid="_x0000_s2678" style="position:absolute;left:4850;top:4542;width:17399;height:17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V7ycoA&#10;AADjAAAADwAAAGRycy9kb3ducmV2LnhtbESP0WrCQBRE3wv9h+UW+qa7ppJq6ipSKFURSpN8wCV7&#10;TYLZuyG71fj33YLQx2FmzjCrzWg7caHBt441zKYKBHHlTMu1hrL4mCxA+IBssHNMGm7kYbN+fFhh&#10;ZtyVv+mSh1pECPsMNTQh9JmUvmrIop+6njh6JzdYDFEOtTQDXiPcdjJRKpUWW44LDfb03lB1zn+s&#10;hu3+i5SbFfsDft445OXisJRHrZ+fxu0biEBj+A/f2zujIVGv8yRdpukL/H2Kf0C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fVe8nKAAAA4wAAAA8AAAAAAAAAAAAAAAAAmAIA&#10;AGRycy9kb3ducmV2LnhtbFBLBQYAAAAABAAEAPUAAACPAwAAAAA=&#10;" fillcolor="#f8de7e" stroked="f" strokeweight="1pt">
                    <v:stroke joinstyle="miter"/>
                    <v:shadow on="t" type="perspective" color="black" opacity="26214f" offset="0,0" matrix="66847f,,,66847f"/>
                  </v:oval>
                  <v:shape id="Freeform: Shape 2074269664" o:spid="_x0000_s2679" style="position:absolute;width:23248;height:23281;visibility:visible;mso-wrap-style:square;v-text-anchor:middle" coordsize="2324899,2328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mWkMoA&#10;AADjAAAADwAAAGRycy9kb3ducmV2LnhtbESP0WrCQBRE3wv9h+UW+tZsDBo1ZiNWWvBJMO0HXLK3&#10;STR7N2a3mvbru4LQx2HmzDD5ejSduNDgWssKJlEMgriyuuVawefH+8sChPPIGjvLpOCHHKyLx4cc&#10;M22vfKBL6WsRSthlqKDxvs+kdFVDBl1ke+LgfdnBoA9yqKUe8BrKTSeTOE6lwZbDQoM9bRuqTuW3&#10;UZAsXx299WSOyW5+2P4uZuX+PFPq+WncrEB4Gv1/+E7vdODi+TRJl2k6hdun8Adk8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2JlpDKAAAA4wAAAA8AAAAAAAAAAAAAAAAAmAIA&#10;AGRycy9kb3ducmV2LnhtbFBLBQYAAAAABAAEAPUAAACPAwAAA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182" o:spid="_x0000_s2680" type="#_x0000_t202" style="position:absolute;left:13247;top:13865;width:8471;height:7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qz180A&#10;AADjAAAADwAAAGRycy9kb3ducmV2LnhtbESP3WrCQBSE7wt9h+UUelc3hppq6ipiCQRLKf6gXh6y&#10;p0lq9mzIrpq+vVso9HKYmW+Y6bw3jbhQ52rLCoaDCARxYXXNpYLdNnsag3AeWWNjmRT8kIP57P5u&#10;iqm2V17TZeNLESDsUlRQed+mUrqiIoNuYFvi4H3ZzqAPsiul7vAa4KaRcRQl0mDNYaHClpYVFafN&#10;2Sg45NnitP/cvw8z+lgeV98657eJUo8P/eIVhKfe/4f/2rlWEEcvz3EySZIR/H4Kf0DObg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N1as9fNAAAA4wAAAA8AAAAAAAAAAAAAAAAA&#10;mAIAAGRycy9kb3ducmV2LnhtbFBLBQYAAAAABAAEAPUAAACSAwAAAAA=&#10;" filled="f" stroked="f">
                    <v:textbox style="mso-fit-shape-to-text:t" inset="3mm,,3mm">
                      <w:txbxContent>
                        <w:p w:rsidR="00671334" w:rsidRDefault="00671334" w:rsidP="00B747A8">
                          <w:pPr>
                            <w:bidi w:val="0"/>
                            <w:jc w:val="center"/>
                            <w:rPr>
                              <w:rFonts w:asciiTheme="minorHAnsi" w:hAnsi="Calibri" w:cs="Arial"/>
                              <w:b/>
                              <w:bCs/>
                              <w:color w:val="FFFFFF" w:themeColor="background1"/>
                              <w:kern w:val="24"/>
                              <w:sz w:val="56"/>
                              <w:szCs w:val="56"/>
                            </w:rPr>
                          </w:pPr>
                          <w:r>
                            <w:rPr>
                              <w:rFonts w:asciiTheme="minorHAnsi" w:hAnsi="Calibri" w:cs="Arial"/>
                              <w:b/>
                              <w:bCs/>
                              <w:color w:val="FFFFFF" w:themeColor="background1"/>
                              <w:kern w:val="24"/>
                              <w:sz w:val="56"/>
                              <w:szCs w:val="56"/>
                            </w:rPr>
                            <w:t>03</w:t>
                          </w:r>
                        </w:p>
                      </w:txbxContent>
                    </v:textbox>
                  </v:shape>
                  <v:shape id="TextBox 183" o:spid="_x0000_s2681" type="#_x0000_t202" style="position:absolute;left:1326;top:6298;width:18867;height:8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9ygMkA&#10;AADjAAAADwAAAGRycy9kb3ducmV2LnhtbESPQUsDMRSE70L/Q3gFbzbpotGuTUupCj14sW7vj81z&#10;s3STLJtnd/vvjSB4HGbmG2a9nXwnLjSkNgYDy4UCQaGOtg2Ngerz7e4JRGIMFrsYyMCVEmw3s5s1&#10;ljaO4YMuR25EhoRUogHH3JdSptqRx7SIPYXsfcXBI2c5NNIOOGa472ShlJYe25AXHPa0d1Sfj9/e&#10;ALPdLa/Vq0+H0/T+MjpVP2BlzO182j2DYJr4P/zXPlgDhXq8L/RKaw2/n/IfkJ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S9ygMkAAADjAAAADwAAAAAAAAAAAAAAAACYAgAA&#10;ZHJzL2Rvd25yZXYueG1sUEsFBgAAAAAEAAQA9QAAAI4DAAAAAA==&#10;" filled="f" stroked="f">
                    <v:textbox style="mso-fit-shape-to-text:t">
                      <w:txbxContent>
                        <w:p w:rsidR="00671334" w:rsidRDefault="00671334" w:rsidP="00B747A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تحسين الكفاءة التشغيلية</w:t>
                          </w:r>
                        </w:p>
                      </w:txbxContent>
                    </v:textbox>
                  </v:shape>
                </v:group>
                <v:group id="Group 2074269667" o:spid="_x0000_s2682" style="position:absolute;left:42720;top:25024;width:23249;height:23282" coordorigin="42720,25024" coordsize="23248,23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IcD+&#10;as0AAADjAAAADwAAAAAAAAAAAAAAAACqAgAAZHJzL2Rvd25yZXYueG1sUEsFBgAAAAAEAAQA+gAA&#10;AKQDAAAAAA==&#10;">
                  <v:oval id="Oval 2074269668" o:spid="_x0000_s2683" style="position:absolute;left:47571;top:29567;width:17399;height:17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OcSscA&#10;AADjAAAADwAAAGRycy9kb3ducmV2LnhtbERPTWvCQBC9F/wPywheSt0YS9ToKkGoVG/R0l6H7JgE&#10;s7Mhu43x33cPBY+P973ZDaYRPXWutqxgNo1AEBdW11wq+Lp8vC1BOI+ssbFMCh7kYLcdvWww1fbO&#10;OfVnX4oQwi5FBZX3bSqlKyoy6Ka2JQ7c1XYGfYBdKXWH9xBuGhlHUSIN1hwaKmxpX1FxO/8aBfNj&#10;/h3b/kfOV/Vx+YqHDPGUKTUZD9kahKfBP8X/7k+tII4W73GySpIwOnwKf0B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3DnErHAAAA4wAAAA8AAAAAAAAAAAAAAAAAmAIAAGRy&#10;cy9kb3ducmV2LnhtbFBLBQYAAAAABAAEAPUAAACMAwAAAAA=&#10;" fillcolor="#14757a" stroked="f" strokeweight="1pt">
                    <v:stroke joinstyle="miter"/>
                    <v:shadow on="t" type="perspective" color="black" opacity="26214f" offset="0,0" matrix="66847f,,,66847f"/>
                  </v:oval>
                  <v:shape id="Freeform: Shape 2074269669" o:spid="_x0000_s2684" style="position:absolute;left:42720;top:25024;width:23249;height:23282;visibility:visible;mso-wrap-style:square;v-text-anchor:middle" coordsize="2324899,2328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g5DsoA&#10;AADjAAAADwAAAGRycy9kb3ducmV2LnhtbESP0WrCQBRE3wX/YbmCb7ox1GjSrNKKgk8F037AJXub&#10;pM3ejdltjP36bqHQx2HmzDD5fjStGKh3jWUFq2UEgri0uuFKwdvrabEF4TyyxtYyKbiTg/1uOskx&#10;0/bGFxoKX4lQwi5DBbX3XSalK2sy6Ja2Iw7eu+0N+iD7Suoeb6HctDKOokQabDgs1NjRoabys/gy&#10;CuL02dGxI/MRnzeXw/d2Xbxc10rNZ+PTIwhPo/8P/9FnHbho8xAnaZKk8Psp/AG5+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OIOQ7KAAAA4wAAAA8AAAAAAAAAAAAAAAAAmAIA&#10;AGRycy9kb3ducmV2LnhtbFBLBQYAAAAABAAEAPUAAACPAwAAA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187" o:spid="_x0000_s2685" type="#_x0000_t202" style="position:absolute;left:55957;top:38884;width:8479;height:7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SGkssA&#10;AADjAAAADwAAAGRycy9kb3ducmV2LnhtbESPzWrCQBSF94LvMFyhuzoxlKipo4glECpFtEVdXjK3&#10;SWrmTshMNb59Z1FweTh/fItVbxpxpc7VlhVMxhEI4sLqmksFX5/Z8wyE88gaG8uk4E4OVsvhYIGp&#10;tjfe0/XgSxFG2KWooPK+TaV0RUUG3di2xMH7tp1BH2RXSt3hLYybRsZRlEiDNYeHClvaVFRcDr9G&#10;wSnP1pfj7ridZPSxOb//6Jzf5ko9jfr1KwhPvX+E/9u5VhBH05c4mSfTQBGYAg/I5R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I9IaSywAAAOMAAAAPAAAAAAAAAAAAAAAAAJgC&#10;AABkcnMvZG93bnJldi54bWxQSwUGAAAAAAQABAD1AAAAkAMAAAAA&#10;" filled="f" stroked="f">
                    <v:textbox style="mso-fit-shape-to-text:t" inset="3mm,,3mm">
                      <w:txbxContent>
                        <w:p w:rsidR="00671334" w:rsidRDefault="00671334" w:rsidP="00B747A8">
                          <w:pPr>
                            <w:bidi w:val="0"/>
                            <w:jc w:val="center"/>
                            <w:rPr>
                              <w:rFonts w:asciiTheme="minorHAnsi" w:hAnsi="Calibri" w:cs="Arial"/>
                              <w:b/>
                              <w:bCs/>
                              <w:color w:val="FFFFFF" w:themeColor="background1"/>
                              <w:kern w:val="24"/>
                              <w:sz w:val="56"/>
                              <w:szCs w:val="56"/>
                            </w:rPr>
                          </w:pPr>
                          <w:r>
                            <w:rPr>
                              <w:rFonts w:asciiTheme="minorHAnsi" w:hAnsi="Calibri" w:cs="Arial"/>
                              <w:b/>
                              <w:bCs/>
                              <w:color w:val="FFFFFF" w:themeColor="background1"/>
                              <w:kern w:val="24"/>
                              <w:sz w:val="56"/>
                              <w:szCs w:val="56"/>
                            </w:rPr>
                            <w:t>04</w:t>
                          </w:r>
                        </w:p>
                      </w:txbxContent>
                    </v:textbox>
                  </v:shape>
                  <v:shape id="TextBox 188" o:spid="_x0000_s2686" type="#_x0000_t202" style="position:absolute;left:43319;top:31480;width:18867;height:85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98KckA&#10;AADjAAAADwAAAGRycy9kb3ducmV2LnhtbESPzWrDMBCE74W+g9hAb41k0zqpEyWE/kAOvSRx74u1&#10;sUyslbHU2Hn7qlDocZiZb5j1dnKduNIQWs8asrkCQVx703KjoTp9PC5BhIhssPNMGm4UYLu5v1tj&#10;afzIB7oeYyMShEOJGmyMfSllqC05DHPfEyfv7AeHMcmhkWbAMcFdJ3OlCumw5bRgsadXS/Xl+O00&#10;xGh22a16d2H/NX2+jVbVz1hp/TCbdisQkab4H/5r742GXC2e8uKlWGTw+yn9Abn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x98KckAAADjAAAADwAAAAAAAAAAAAAAAACYAgAA&#10;ZHJzL2Rvd25yZXYueG1sUEsFBgAAAAAEAAQA9QAAAI4DAAAAAA==&#10;" filled="f" stroked="f">
                    <v:textbox style="mso-fit-shape-to-text:t">
                      <w:txbxContent>
                        <w:p w:rsidR="00671334" w:rsidRDefault="00671334" w:rsidP="00B747A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تعزيز الشفافية والمساءلة</w:t>
                          </w:r>
                        </w:p>
                      </w:txbxContent>
                    </v:textbox>
                  </v:shape>
                </v:group>
                <v:group id="Group 2074269672" o:spid="_x0000_s2687" style="position:absolute;left:15620;top:25037;width:23249;height:23282" coordorigin="15620,25037" coordsize="23248,23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tG7L&#10;L80AAADjAAAADwAAAAAAAAAAAAAAAACqAgAAZHJzL2Rvd25yZXYueG1sUEsFBgAAAAAEAAQA+gAA&#10;AKQDAAAAAA==&#10;">
                  <v:oval id="Oval 2074269673" o:spid="_x0000_s2688" style="position:absolute;left:20471;top:29580;width:17399;height:17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ztFMkA&#10;AADjAAAADwAAAGRycy9kb3ducmV2LnhtbESP0WrCQBRE3wv+w3ILfau7phI1uooIpVUEMfoBl+w1&#10;Cc3eDdmtxr93CwUfh5k5wyxWvW3ElTpfO9YwGioQxIUzNZcazqfP9ykIH5ANNo5Jw508rJaDlwVm&#10;xt34SNc8lCJC2GeooQqhzaT0RUUW/dC1xNG7uM5iiLIrpenwFuG2kYlSqbRYc1yosKVNRcVP/ms1&#10;rLcHUm502u7w684hP093M7nX+u21X89BBOrDM/zf/jYaEjUZJ+ksnXzA36f4B+Ty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gztFMkAAADjAAAADwAAAAAAAAAAAAAAAACYAgAA&#10;ZHJzL2Rvd25yZXYueG1sUEsFBgAAAAAEAAQA9QAAAI4DAAAAAA==&#10;" fillcolor="#f8de7e" stroked="f" strokeweight="1pt">
                    <v:stroke joinstyle="miter"/>
                    <v:shadow on="t" type="perspective" color="black" opacity="26214f" offset="0,0" matrix="66847f,,,66847f"/>
                  </v:oval>
                  <v:shape id="Freeform: Shape 2074269674" o:spid="_x0000_s2689" style="position:absolute;left:15620;top:25037;width:23249;height:23282;visibility:visible;mso-wrap-style:square;v-text-anchor:middle" coordsize="2324899,2328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ATcoA&#10;AADjAAAADwAAAGRycy9kb3ducmV2LnhtbESP0WrCQBRE34X+w3ILfdONQROTZhUrLfgkmPYDLtnb&#10;JDV7N2a3mvbru4LQx2HmzDDFZjSduNDgWssK5rMIBHFldcu1go/3t+kKhPPIGjvLpOCHHGzWD5MC&#10;c22vfKRL6WsRStjlqKDxvs+ldFVDBt3M9sTB+7SDQR/kUEs94DWUm07GUZRIgy2HhQZ72jVUncpv&#10;oyDOXhy99mS+4n163P2uluXhvFTq6XHcPoPwNPr/8J3e68BF6SJOsiRdwO1T+ANy/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hQAE3KAAAA4wAAAA8AAAAAAAAAAAAAAAAAmAIA&#10;AGRycy9kb3ducmV2LnhtbFBLBQYAAAAABAAEAPUAAACPAwAAA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192" o:spid="_x0000_s2690" type="#_x0000_t202" style="position:absolute;left:28864;top:38900;width:8462;height:7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MlCs0A&#10;AADjAAAADwAAAGRycy9kb3ducmV2LnhtbESPQUvDQBSE74L/YXlCb3bTUFMbuy2lJRCUUoxSPT6y&#10;zyQ2+zZk1zb++65Q8DjMzDfMYjWYVpyod41lBZNxBIK4tLrhSsH7W3b/CMJ5ZI2tZVLwSw5Wy9ub&#10;BabanvmVToWvRICwS1FB7X2XSunKmgy6se2Ig/dle4M+yL6SusdzgJtWxlGUSIMNh4UaO9rUVB6L&#10;H6PgI8/Wx8P+8DLJaLf5fP7WOW/nSo3uhvUTCE+D/w9f27lWEEezaZzMk9kD/H0Kf0AuL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FiDJQrNAAAA4wAAAA8AAAAAAAAAAAAAAAAA&#10;mAIAAGRycy9kb3ducmV2LnhtbFBLBQYAAAAABAAEAPUAAACSAwAAAAA=&#10;" filled="f" stroked="f">
                    <v:textbox style="mso-fit-shape-to-text:t" inset="3mm,,3mm">
                      <w:txbxContent>
                        <w:p w:rsidR="00671334" w:rsidRDefault="00671334" w:rsidP="00B747A8">
                          <w:pPr>
                            <w:bidi w:val="0"/>
                            <w:jc w:val="center"/>
                            <w:rPr>
                              <w:rFonts w:asciiTheme="minorHAnsi" w:hAnsi="Calibri" w:cs="Arial"/>
                              <w:b/>
                              <w:bCs/>
                              <w:color w:val="FFFFFF" w:themeColor="background1"/>
                              <w:kern w:val="24"/>
                              <w:sz w:val="56"/>
                              <w:szCs w:val="56"/>
                            </w:rPr>
                          </w:pPr>
                          <w:r>
                            <w:rPr>
                              <w:rFonts w:asciiTheme="minorHAnsi" w:hAnsi="Calibri" w:cs="Arial"/>
                              <w:b/>
                              <w:bCs/>
                              <w:color w:val="FFFFFF" w:themeColor="background1"/>
                              <w:kern w:val="24"/>
                              <w:sz w:val="56"/>
                              <w:szCs w:val="56"/>
                            </w:rPr>
                            <w:t>05</w:t>
                          </w:r>
                        </w:p>
                      </w:txbxContent>
                    </v:textbox>
                  </v:shape>
                  <v:shape id="TextBox 193" o:spid="_x0000_s2691" type="#_x0000_t202" style="position:absolute;left:16619;top:33345;width:18867;height:4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bkXckA&#10;AADjAAAADwAAAGRycy9kb3ducmV2LnhtbESPzU7DMBCE70i8g7VI3KjdCFIIdauKH6kHLi3hvoqX&#10;OCJeR/HSpG+PkZA4jmbmG816O4denWhMXWQLy4UBRdxE13FroX5/vbkHlQTZYR+ZLJwpwXZzebHG&#10;ysWJD3Q6SqsyhFOFFrzIUGmdGk8B0yIOxNn7jGNAyXJstRtxyvDQ68KYUgfsOC94HOjJU/N1/A4W&#10;RNxuea5fQtp/zG/PkzfNHdbWXl/Nu0dQQrP8h//ae2ehMKvbonwoVy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PbkXckAAADjAAAADwAAAAAAAAAAAAAAAACYAgAA&#10;ZHJzL2Rvd25yZXYueG1sUEsFBgAAAAAEAAQA9QAAAI4DAAAAAA==&#10;" filled="f" stroked="f">
                    <v:textbox style="mso-fit-shape-to-text:t">
                      <w:txbxContent>
                        <w:p w:rsidR="00671334" w:rsidRDefault="00671334" w:rsidP="00B747A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التحديات والحلول</w:t>
                          </w:r>
                        </w:p>
                      </w:txbxContent>
                    </v:textbox>
                  </v:shape>
                </v:group>
                <w10:wrap anchorx="page"/>
                <w10:anchorlock/>
              </v:group>
            </w:pict>
          </mc:Fallback>
        </mc:AlternateContent>
      </w:r>
    </w:p>
    <w:p w:rsidR="00181023" w:rsidRPr="00F94661" w:rsidRDefault="009762C9" w:rsidP="004800E1">
      <w:pPr>
        <w:spacing w:line="360" w:lineRule="auto"/>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4886FB88" wp14:editId="36558611">
                <wp:extent cx="5731510" cy="892088"/>
                <wp:effectExtent l="0" t="0" r="2540" b="22860"/>
                <wp:docPr id="207426864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44" name="مجموعة 47"/>
                        <wpg:cNvGrpSpPr/>
                        <wpg:grpSpPr>
                          <a:xfrm>
                            <a:off x="0" y="0"/>
                            <a:ext cx="5731510" cy="895351"/>
                            <a:chOff x="0" y="0"/>
                            <a:chExt cx="5878196" cy="918845"/>
                          </a:xfrm>
                        </wpg:grpSpPr>
                        <wpg:grpSp>
                          <wpg:cNvPr id="2074268645" name="مجموعة 48"/>
                          <wpg:cNvGrpSpPr/>
                          <wpg:grpSpPr>
                            <a:xfrm>
                              <a:off x="0" y="0"/>
                              <a:ext cx="5878196" cy="918845"/>
                              <a:chOff x="0" y="0"/>
                              <a:chExt cx="6240348" cy="919070"/>
                            </a:xfrm>
                          </wpg:grpSpPr>
                          <wpg:grpSp>
                            <wpg:cNvPr id="2074268646" name="مجموعة 49"/>
                            <wpg:cNvGrpSpPr/>
                            <wpg:grpSpPr>
                              <a:xfrm>
                                <a:off x="0" y="169208"/>
                                <a:ext cx="5433072" cy="580613"/>
                                <a:chOff x="0" y="169208"/>
                                <a:chExt cx="5433072" cy="580613"/>
                              </a:xfrm>
                            </wpg:grpSpPr>
                            <wps:wsp>
                              <wps:cNvPr id="20742686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50"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تحليل البيانات الضخمة</w:t>
                                </w:r>
                              </w:p>
                            </w:txbxContent>
                          </wps:txbx>
                          <wps:bodyPr wrap="square" rtlCol="1">
                            <a:spAutoFit/>
                          </wps:bodyPr>
                        </wps:wsp>
                      </wpg:grpSp>
                      <pic:pic xmlns:pic="http://schemas.openxmlformats.org/drawingml/2006/picture">
                        <pic:nvPicPr>
                          <pic:cNvPr id="2074268651"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9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Xdo84g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CKXdo8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269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yfMfE&#10;zAAAAOMAAAAPAAAAAAAAAAAAAAAAAKoCAABkcnMvZG93bnJldi54bWxQSwUGAAAAAAQABAD6AAAA&#10;owMAAAAA&#10;">
                  <v:group id="مجموعة 48" o:spid="_x0000_s269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dMGJf&#10;zAAAAOMAAAAPAAAAAAAAAAAAAAAAAKoCAABkcnMvZG93bnJldi54bWxQSwUGAAAAAAQABAD6AAAA&#10;owMAAAAA&#10;">
                    <v:group id="مجموعة 49" o:spid="_x0000_s269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t4vwo&#10;zAAAAOMAAAAPAAAAAAAAAAAAAAAAAKoCAABkcnMvZG93bnJldi54bWxQSwUGAAAAAAQABAD6AAAA&#10;owMAAAAA&#10;">
                      <v:shape id="شكل حر 50" o:spid="_x0000_s269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gGsMoA&#10;AADjAAAADwAAAGRycy9kb3ducmV2LnhtbESPQWvCQBSE74X+h+UVems2TTVKdJVSEER6MLHF62P3&#10;mQSzb0N2q/HfdwsFj8PMfMMs16PtxIUG3zpW8JqkIIi1My3XCr4Om5c5CB+QDXaOScGNPKxXjw9L&#10;LIy7ckmXKtQiQtgXqKAJoS+k9Lohiz5xPXH0Tm6wGKIcamkGvEa47WSWprm02HJcaLCnj4b0ufqx&#10;CvLd9Ljf6820rLZvn56s+TYuKPX8NL4vQAQawz38394aBVk6m2T5PJ/M4O9T/ANy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R4BrD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9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j6YMYA&#10;AADjAAAADwAAAGRycy9kb3ducmV2LnhtbERPz2vCMBS+C/sfwht4kZlatJPOKMMheNQqOz+bt7Ss&#10;eemarNb/3hwEjx/f79VmsI3oqfO1YwWzaQKCuHS6ZqPgfNq9LUH4gKyxcUwKbuRhs34ZrTDX7spH&#10;6otgRAxhn6OCKoQ2l9KXFVn0U9cSR+7HdRZDhJ2RusNrDLeNTJMkkxZrjg0VtrStqPwt/q0C/LOH&#10;74sLzvcXY74mi3aY6IVS49fh8wNEoCE8xQ/3XitIk/d5mi2zeRwdP8U/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j6YMYAAADjAAAADwAAAAAAAAAAAAAAAACYAgAAZHJz&#10;L2Rvd25yZXYueG1sUEsFBgAAAAAEAAQA9QAAAIsDAAAAAA==&#10;" fillcolor="#a5a5a5 [2092]" stroked="f" strokeweight="1pt">
                        <v:stroke joinstyle="miter"/>
                      </v:roundrect>
                    </v:group>
                    <v:oval id="شكل بيضاوي 52" o:spid="_x0000_s269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HT8sA&#10;AADjAAAADwAAAGRycy9kb3ducmV2LnhtbESPUUvDMBSF3wX/Q7iCby4xjLp1y4YogsKErdM9X5q7&#10;tqy5KU1cu39vBoKPh3POdzjL9ehacaY+NJ4NPE4UCOLS24YrA1/7t4cZiBCRLbaeycCFAqxXtzdL&#10;zK0feEfnIlYiQTjkaKCOsculDGVNDsPEd8TJO/reYUyyr6TtcUhw10qtVCYdNpwWauzopabyVPw4&#10;A9vT8fty+Nioz8oPRTa4V63t3pj7u/F5ASLSGP/Df+13a0Crp6nOZtl0DtdP6Q/I1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xqAdPywAAAOMAAAAPAAAAAAAAAAAAAAAAAJgC&#10;AABkcnMvZG93bnJldi54bWxQSwUGAAAAAAQABAD1AAAAkAMAAAAA&#10;" filled="f" strokecolor="#168489" strokeweight="1pt">
                      <v:stroke joinstyle="miter"/>
                    </v:oval>
                  </v:group>
                  <v:shape id="مربع نص 41" o:spid="_x0000_s269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1+a8gA&#10;AADjAAAADwAAAGRycy9kb3ducmV2LnhtbESPy2rDMBBF94X+g5hCd40U07jBjRJCH5BFN03d/WBN&#10;LBNrZKxp7Px9tSh0ebkvzmY3h15daExdZAvLhQFF3ETXcWuh/np/WINKguywj0wWrpRgt7292WDl&#10;4sSfdDlKq/IIpwoteJGh0jo1ngKmRRyIs3eKY0DJcmy1G3HK46HXhTGlDthxfvA40Iun5nz8CRZE&#10;3H55rd9COnzPH6+TN80Ka2vv7+b9MyihWf7Df+2Ds1CYp8eiXJerTJGZMg/o7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PX5ryAAAAOMAAAAPAAAAAAAAAAAAAAAAAJgCAABk&#10;cnMvZG93bnJldi54bWxQSwUGAAAAAAQABAD1AAAAjQM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تحليل البيانات الضخمة</w:t>
                          </w:r>
                        </w:p>
                      </w:txbxContent>
                    </v:textbox>
                  </v:shape>
                </v:group>
                <v:shape id="صورة 54" o:spid="_x0000_s270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q6aSUMwAAADjAAAADwAAAAAA&#10;AAAAAAAAAACfAgAAZHJzL2Rvd25yZXYueG1sUEsFBgAAAAAEAAQA9wAAAJgDAAAAAA==&#10;">
                  <v:imagedata r:id="rId81" o:title=""/>
                  <v:path arrowok="t"/>
                </v:shape>
                <w10:wrap anchorx="page"/>
                <w10:anchorlock/>
              </v:group>
            </w:pict>
          </mc:Fallback>
        </mc:AlternateContent>
      </w:r>
      <w:r w:rsidR="00181023" w:rsidRPr="00F94661">
        <w:rPr>
          <w:rFonts w:ascii="Sakkal Majalla" w:hAnsi="Sakkal Majalla"/>
          <w:sz w:val="32"/>
          <w:szCs w:val="32"/>
          <w:rtl/>
        </w:rPr>
        <w:t>الذكاء الاصطناعي يساعد في تحليل كميات هائلة من البيانات بسرعة ودقة</w:t>
      </w:r>
      <w:r w:rsidR="00181023" w:rsidRPr="00F94661">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استخراج الأنماط: التعرف على الاتجاهات والأنماط الخفية في البيانات</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التنبؤ: استخدام النماذج التنبؤية لاتخاذ قرارات مستنيرة بناءً على البيانات التاريخية</w:t>
      </w:r>
      <w:r w:rsidRPr="004800E1">
        <w:rPr>
          <w:rFonts w:ascii="Sakkal Majalla" w:hAnsi="Sakkal Majalla" w:cs="Sakkal Majalla"/>
          <w:sz w:val="32"/>
          <w:szCs w:val="32"/>
        </w:rPr>
        <w:t>.</w:t>
      </w:r>
    </w:p>
    <w:p w:rsidR="00181023" w:rsidRPr="00D75CDD" w:rsidRDefault="009762C9" w:rsidP="00D75CDD">
      <w:pPr>
        <w:rPr>
          <w:rFonts w:ascii="Sakkal Majalla" w:hAnsi="Sakkal Majalla"/>
          <w:sz w:val="32"/>
          <w:szCs w:val="32"/>
          <w:rtl/>
        </w:rPr>
      </w:pPr>
      <w:r w:rsidRPr="002A078C">
        <w:rPr>
          <w:rFonts w:ascii="Sakkal Majalla" w:hAnsi="Sakkal Majalla"/>
          <w:noProof/>
          <w:sz w:val="34"/>
        </w:rPr>
        <w:lastRenderedPageBreak/>
        <mc:AlternateContent>
          <mc:Choice Requires="wpg">
            <w:drawing>
              <wp:inline distT="0" distB="0" distL="0" distR="0" wp14:anchorId="04F5E4F5" wp14:editId="4AAB03BC">
                <wp:extent cx="5731510" cy="892088"/>
                <wp:effectExtent l="0" t="0" r="2540" b="22860"/>
                <wp:docPr id="207426865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53" name="مجموعة 47"/>
                        <wpg:cNvGrpSpPr/>
                        <wpg:grpSpPr>
                          <a:xfrm>
                            <a:off x="0" y="0"/>
                            <a:ext cx="5731510" cy="895351"/>
                            <a:chOff x="0" y="0"/>
                            <a:chExt cx="5878196" cy="918845"/>
                          </a:xfrm>
                        </wpg:grpSpPr>
                        <wpg:grpSp>
                          <wpg:cNvPr id="2074268654" name="مجموعة 48"/>
                          <wpg:cNvGrpSpPr/>
                          <wpg:grpSpPr>
                            <a:xfrm>
                              <a:off x="0" y="0"/>
                              <a:ext cx="5878196" cy="918845"/>
                              <a:chOff x="0" y="0"/>
                              <a:chExt cx="6240348" cy="919070"/>
                            </a:xfrm>
                          </wpg:grpSpPr>
                          <wpg:grpSp>
                            <wpg:cNvPr id="2074268655" name="مجموعة 49"/>
                            <wpg:cNvGrpSpPr/>
                            <wpg:grpSpPr>
                              <a:xfrm>
                                <a:off x="0" y="169208"/>
                                <a:ext cx="5433072" cy="580613"/>
                                <a:chOff x="0" y="169208"/>
                                <a:chExt cx="5433072" cy="580613"/>
                              </a:xfrm>
                            </wpg:grpSpPr>
                            <wps:wsp>
                              <wps:cNvPr id="20742686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59"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اتخاذ القرارات المستنيرة</w:t>
                                </w:r>
                              </w:p>
                            </w:txbxContent>
                          </wps:txbx>
                          <wps:bodyPr wrap="square" rtlCol="1">
                            <a:spAutoFit/>
                          </wps:bodyPr>
                        </wps:wsp>
                      </wpg:grpSp>
                      <pic:pic xmlns:pic="http://schemas.openxmlformats.org/drawingml/2006/picture">
                        <pic:nvPicPr>
                          <pic:cNvPr id="2074268660"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0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jElL4A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s4xJS+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70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4TMlt&#10;zAAAAOMAAAAPAAAAAAAAAAAAAAAAAKoCAABkcnMvZG93bnJldi54bWxQSwUGAAAAAAQABAD6AAAA&#10;owMAAAAA&#10;">
                  <v:group id="مجموعة 48" o:spid="_x0000_s270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3pVEZ&#10;zAAAAOMAAAAPAAAAAAAAAAAAAAAAAKoCAABkcnMvZG93bnJldi54bWxQSwUGAAAAAAQABAD6AAAA&#10;owMAAAAA&#10;">
                    <v:group id="مجموعة 49" o:spid="_x0000_s270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Y6fSC&#10;zAAAAOMAAAAPAAAAAAAAAAAAAAAAAKoCAABkcnMvZG93bnJldi54bWxQSwUGAAAAAAQABAD6AAAA&#10;owMAAAAA&#10;">
                      <v:shape id="شكل حر 50" o:spid="_x0000_s270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019soA&#10;AADjAAAADwAAAGRycy9kb3ducmV2LnhtbESPQWvCQBSE7wX/w/KE3urGtNlK6ioiCFI8aGzp9ZF9&#10;TYLZtyG71fTfu4LgcZiZb5j5crCtOFPvG8cappMEBHHpTMOVhq/j5mUGwgdkg61j0vBPHpaL0dMc&#10;c+MufKBzESoRIexz1FCH0OVS+rImi37iOuLo/breYoiyr6Tp8RLhtpVpkihpseG4UGNH65rKU/Fn&#10;NajP7Ge/LzfZodi+7jxZ821c0Pp5PKw+QAQawiN8b2+NhjR5f0vVTGUKbp/iH5C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7tNfb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0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74z8kA&#10;AADjAAAADwAAAGRycy9kb3ducmV2LnhtbESPQWvCQBSE7wX/w/IKvYhuGkyU6CqlpeCxVfH8zD43&#10;odm3MbuN6b/vCoLHYWa+YVabwTaip87XjhW8ThMQxKXTNRsFh/3nZAHCB2SNjWNS8EceNuvR0woL&#10;7a78Tf0uGBEh7AtUUIXQFlL6siKLfupa4uidXWcxRNkZqTu8RrhtZJokubRYc1yosKX3isqf3a9V&#10;gBf7dTy54Hx/MuZjnLXDWGdKvTwPb0sQgYbwCN/bW60gTeazNF/k2Rxun+IfkO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T74z8kAAADjAAAADwAAAAAAAAAAAAAAAACYAgAA&#10;ZHJzL2Rvd25yZXYueG1sUEsFBgAAAAAEAAQA9QAAAI4DAAAAAA==&#10;" fillcolor="#a5a5a5 [2092]" stroked="f" strokeweight="1pt">
                        <v:stroke joinstyle="miter"/>
                      </v:roundrect>
                    </v:group>
                    <v:oval id="شكل بيضاوي 52" o:spid="_x0000_s270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00CcgA&#10;AADjAAAADwAAAGRycy9kb3ducmV2LnhtbERPW0vDMBR+F/wP4Qi+ucQw6+iWDVEGGyjM7vJ8aM7a&#10;suakNHHt/r15EHz8+O6L1ehacaU+NJ4NPE8UCOLS24YrA4f9+mkGIkRki61nMnCjAKvl/d0Cc+sH&#10;/qZrESuRQjjkaKCOsculDGVNDsPEd8SJO/veYUywr6TtcUjhrpVaqUw6bDg11NjRe03lpfhxBnaX&#10;8/F22n6qr8oPRTa4D63t3pjHh/FtDiLSGP/Ff+6NNaDV61Rns+wljU6f0h+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PTQJyAAAAOMAAAAPAAAAAAAAAAAAAAAAAJgCAABk&#10;cnMvZG93bnJldi54bWxQSwUGAAAAAAQABAD1AAAAjQMAAAAA&#10;" filled="f" strokecolor="#168489" strokeweight="1pt">
                      <v:stroke joinstyle="miter"/>
                    </v:oval>
                  </v:group>
                  <v:shape id="مربع نص 41" o:spid="_x0000_s270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fX9skA&#10;AADjAAAADwAAAGRycy9kb3ducmV2LnhtbESPzU7DMBCE70i8g7VI3KjdiIYS6lYVP1IPXCjhvoqX&#10;OCJeR/HSpG+PkZA4jmbmG81mN4denWhMXWQLy4UBRdxE13FroX5/uVmDSoLssI9MFs6UYLe9vNhg&#10;5eLEb3Q6SqsyhFOFFrzIUGmdGk8B0yIOxNn7jGNAyXJstRtxyvDQ68KYUgfsOC94HOjRU/N1/A4W&#10;RNx+ea6fQzp8zK9PkzfNCmtrr6/m/QMooVn+w3/tg7NQmLvbolyXq3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gfX9s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اتخاذ القرارات المستنيرة</w:t>
                          </w:r>
                        </w:p>
                      </w:txbxContent>
                    </v:textbox>
                  </v:shape>
                </v:group>
                <v:shape id="صورة 54" o:spid="_x0000_s270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Khv12ywAAAOMAAAAPAAAAAAAA&#10;AAAAAAAAAJ8CAABkcnMvZG93bnJldi54bWxQSwUGAAAAAAQABAD3AAAAlwMAAAAA&#10;">
                  <v:imagedata r:id="rId81" o:title=""/>
                  <v:path arrowok="t"/>
                </v:shape>
                <w10:wrap anchorx="page"/>
                <w10:anchorlock/>
              </v:group>
            </w:pict>
          </mc:Fallback>
        </mc:AlternateContent>
      </w:r>
    </w:p>
    <w:p w:rsidR="00181023" w:rsidRPr="00F94661" w:rsidRDefault="00181023" w:rsidP="004800E1">
      <w:pPr>
        <w:spacing w:line="360" w:lineRule="auto"/>
        <w:rPr>
          <w:rFonts w:ascii="Sakkal Majalla" w:hAnsi="Sakkal Majalla"/>
          <w:sz w:val="32"/>
          <w:szCs w:val="32"/>
          <w:rtl/>
        </w:rPr>
      </w:pPr>
      <w:r w:rsidRPr="00F94661">
        <w:rPr>
          <w:rFonts w:ascii="Sakkal Majalla" w:hAnsi="Sakkal Majalla"/>
          <w:sz w:val="32"/>
          <w:szCs w:val="32"/>
          <w:rtl/>
        </w:rPr>
        <w:t>يسهم الذكاء الاصطناعي في تحسين جودة القرارات</w:t>
      </w:r>
      <w:r w:rsidRPr="00F94661">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التوصيات الذكية: تقديم توصيات مبنية على تحليل البيانات</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تقليل التحيز: استخدام الخوارزميات للحد من التحيزات البشرية في اتخاذ القرار</w:t>
      </w:r>
      <w:r w:rsidRPr="004800E1">
        <w:rPr>
          <w:rFonts w:ascii="Sakkal Majalla" w:hAnsi="Sakkal Majalla" w:cs="Sakkal Majalla"/>
          <w:sz w:val="32"/>
          <w:szCs w:val="32"/>
        </w:rPr>
        <w:t>.</w:t>
      </w:r>
    </w:p>
    <w:p w:rsidR="00181023" w:rsidRPr="00F94661" w:rsidRDefault="009762C9" w:rsidP="00181023">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756AB7F4" wp14:editId="4808B3F2">
                <wp:extent cx="5731510" cy="892088"/>
                <wp:effectExtent l="0" t="0" r="2540" b="22860"/>
                <wp:docPr id="207426866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62" name="مجموعة 47"/>
                        <wpg:cNvGrpSpPr/>
                        <wpg:grpSpPr>
                          <a:xfrm>
                            <a:off x="0" y="0"/>
                            <a:ext cx="5731510" cy="895351"/>
                            <a:chOff x="0" y="0"/>
                            <a:chExt cx="5878196" cy="918845"/>
                          </a:xfrm>
                        </wpg:grpSpPr>
                        <wpg:grpSp>
                          <wpg:cNvPr id="2074268663" name="مجموعة 48"/>
                          <wpg:cNvGrpSpPr/>
                          <wpg:grpSpPr>
                            <a:xfrm>
                              <a:off x="0" y="0"/>
                              <a:ext cx="5878196" cy="918845"/>
                              <a:chOff x="0" y="0"/>
                              <a:chExt cx="6240348" cy="919070"/>
                            </a:xfrm>
                          </wpg:grpSpPr>
                          <wpg:grpSp>
                            <wpg:cNvPr id="2074268664" name="مجموعة 49"/>
                            <wpg:cNvGrpSpPr/>
                            <wpg:grpSpPr>
                              <a:xfrm>
                                <a:off x="0" y="169208"/>
                                <a:ext cx="5433072" cy="580613"/>
                                <a:chOff x="0" y="169208"/>
                                <a:chExt cx="5433072" cy="580613"/>
                              </a:xfrm>
                            </wpg:grpSpPr>
                            <wps:wsp>
                              <wps:cNvPr id="20742686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68"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تحسين الكفاءة التشغيلية</w:t>
                                </w:r>
                              </w:p>
                            </w:txbxContent>
                          </wps:txbx>
                          <wps:bodyPr wrap="square" rtlCol="1">
                            <a:spAutoFit/>
                          </wps:bodyPr>
                        </wps:wsp>
                      </wpg:grpSp>
                      <pic:pic xmlns:pic="http://schemas.openxmlformats.org/drawingml/2006/picture">
                        <pic:nvPicPr>
                          <pic:cNvPr id="2074268669"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1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sRRm4w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z7EUZu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271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lspkvL&#10;AAAA4wAAAA8AAAAAAAAAAAAAAAAAqgIAAGRycy9kb3ducmV2LnhtbFBLBQYAAAAABAAEAPoAAACi&#10;AwAAAAA=&#10;">
                  <v:group id="مجموعة 48" o:spid="_x0000_s271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2IAPQ&#10;zAAAAOMAAAAPAAAAAAAAAAAAAAAAAKoCAABkcnMvZG93bnJldi54bWxQSwUGAAAAAAQABAD6AAAA&#10;owMAAAAA&#10;">
                    <v:group id="مجموعة 49" o:spid="_x0000_s271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5yZuk&#10;zAAAAOMAAAAPAAAAAAAAAAAAAAAAAKoCAABkcnMvZG93bnJldi54bWxQSwUGAAAAAAQABAD6AAAA&#10;owMAAAAA&#10;">
                      <v:shape id="شكل حر 50" o:spid="_x0000_s271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NhPMoA&#10;AADjAAAADwAAAGRycy9kb3ducmV2LnhtbESPQWvCQBSE7wX/w/KE3urGtNlK6ioiCFI8aGzp9ZF9&#10;TYLZtyG71fTfu4LgcZiZb5j5crCtOFPvG8cappMEBHHpTMOVhq/j5mUGwgdkg61j0vBPHpaL0dMc&#10;c+MufKBzESoRIexz1FCH0OVS+rImi37iOuLo/breYoiyr6Tp8RLhtpVpkihpseG4UGNH65rKU/Fn&#10;NajP7Ge/LzfZodi+7jxZ821c0Pp5PKw+QAQawiN8b2+NhjR5f0vVTKkMbp/iH5C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BTYTz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1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6X6ckA&#10;AADjAAAADwAAAGRycy9kb3ducmV2LnhtbESPQWsCMRSE74X+h/CEXkSzXTTKapRiKXhstfT83Dyz&#10;i5uX7Sau23/fFAoeh5n5hllvB9eInrpQe9bwPM1AEJfe1Gw1fB7fJksQISIbbDyThh8KsN08Pqyx&#10;MP7GH9QfohUJwqFADVWMbSFlKCtyGKa+JU7e2XcOY5KdlabDW4K7RuZZpqTDmtNChS3tKiovh6vT&#10;gN/u/evkow/9ydrX8bwdxmau9dNoeFmBiDTEe/i/vTca8mwxy9VSKQV/n9IfkJ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B6X6ckAAADjAAAADwAAAAAAAAAAAAAAAACYAgAA&#10;ZHJzL2Rvd25yZXYueG1sUEsFBgAAAAAEAAQA9QAAAI4DAAAAAA==&#10;" fillcolor="#a5a5a5 [2092]" stroked="f" strokeweight="1pt">
                        <v:stroke joinstyle="miter"/>
                      </v:roundrect>
                    </v:group>
                    <v:oval id="شكل بيضاوي 52" o:spid="_x0000_s271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5qxsoA&#10;AADjAAAADwAAAGRycy9kb3ducmV2LnhtbESPUUvDMBSF34X9h3AHvrnEINmoy4YogoKCdpvPl+au&#10;LWtuShPX7t8bQfDxcM75Dme9nXwnzjTENrCF24UCQVwF13JtYb97vlmBiAnZYReYLFwownYzu1pj&#10;4cLIn3QuUy0yhGOBFpqU+kLKWDXkMS5CT5y9Yxg8piyHWroBxwz3ndRKGemx5bzQYE+PDVWn8ttb&#10;+DgdD5ev1zf1XoexNKN/0trtrL2eTw/3IBJN6T/8135xFrRa3mmzMmYJv5/yH5Cb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TOasbKAAAA4wAAAA8AAAAAAAAAAAAAAAAAmAIA&#10;AGRycy9kb3ducmV2LnhtbFBLBQYAAAAABAAEAPUAAACPAwAAAAA=&#10;" filled="f" strokecolor="#168489" strokeweight="1pt">
                      <v:stroke joinstyle="miter"/>
                    </v:oval>
                  </v:group>
                  <v:shape id="مربع نص 41" o:spid="_x0000_s271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40MYA&#10;AADjAAAADwAAAGRycy9kb3ducmV2LnhtbERPO0/DMBDekfgP1lVio3YjCFWoW1U8pA4stGE/xUcc&#10;NT5H8dGk/x4PSIyfvvdmN4deXWhMXWQLq6UBRdxE13FroT69369BJUF22EcmC1dKsNve3mywcnHi&#10;T7ocpVU5hFOFFrzIUGmdGk8B0zIOxJn7jmNAyXBstRtxyuGh14UxpQ7YcW7wONCLp+Z8/AkWRNx+&#10;da3fQjp8zR+vkzfNI9bW3i3m/TMooVn+xX/ug7NQmKeHolyXZR6dP+U/o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e40MYAAADjAAAADwAAAAAAAAAAAAAAAACYAgAAZHJz&#10;L2Rvd25yZXYueG1sUEsFBgAAAAAEAAQA9QAAAIs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تحسين الكفاءة التشغيلية</w:t>
                          </w:r>
                        </w:p>
                      </w:txbxContent>
                    </v:textbox>
                  </v:shape>
                </v:group>
                <v:shape id="صورة 54" o:spid="_x0000_s271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8VOvMAAAA4wAAAA8AAABkcnMvZG93bnJldi54bWxEj0FLw0AUhO+C/2F5gje7MUqaxm6LSgWh&#10;pzZaenxmn0ns7tu4u7bx37uC4HGYmW+Y+XK0RhzJh96xgutJBoK4cbrnVsFL/XRVgggRWaNxTAq+&#10;KcBycX42x0q7E2/ouI2tSBAOFSroYhwqKUPTkcUwcQNx8t6dtxiT9K3UHk8Jbo3Ms6yQFntOCx0O&#10;9NhRc9h+WQVr//D2Mat3pv7c7FeluZm+HlZrpS4vxvs7EJHG+B/+az9rBXk2vc2Lsihm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m7xU68wAAADjAAAADwAAAAAA&#10;AAAAAAAAAACfAgAAZHJzL2Rvd25yZXYueG1sUEsFBgAAAAAEAAQA9wAAAJgDAAAAAA==&#10;">
                  <v:imagedata r:id="rId81" o:title=""/>
                  <v:path arrowok="t"/>
                </v:shape>
                <w10:wrap anchorx="page"/>
                <w10:anchorlock/>
              </v:group>
            </w:pict>
          </mc:Fallback>
        </mc:AlternateContent>
      </w:r>
    </w:p>
    <w:p w:rsidR="00181023" w:rsidRPr="00F94661" w:rsidRDefault="00181023" w:rsidP="004800E1">
      <w:pPr>
        <w:spacing w:line="360" w:lineRule="auto"/>
        <w:rPr>
          <w:rFonts w:ascii="Sakkal Majalla" w:hAnsi="Sakkal Majalla"/>
          <w:sz w:val="32"/>
          <w:szCs w:val="32"/>
          <w:rtl/>
        </w:rPr>
      </w:pPr>
      <w:r w:rsidRPr="00F94661">
        <w:rPr>
          <w:rFonts w:ascii="Sakkal Majalla" w:hAnsi="Sakkal Majalla"/>
          <w:sz w:val="32"/>
          <w:szCs w:val="32"/>
          <w:rtl/>
        </w:rPr>
        <w:t>يمكن للذكاء الاصطناعي أتمتة العديد من العمليات</w:t>
      </w:r>
      <w:r w:rsidRPr="00F94661">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الأتمتة الذكية: تنفيذ المهام الروتينية بكفاءة دون تدخل بشري</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إدارة الموارد: تحسين تخصيص الموارد البشرية والمالية بناءً على التحليلات</w:t>
      </w:r>
      <w:r w:rsidRPr="004800E1">
        <w:rPr>
          <w:rFonts w:ascii="Sakkal Majalla" w:hAnsi="Sakkal Majalla" w:cs="Sakkal Majalla"/>
          <w:sz w:val="32"/>
          <w:szCs w:val="32"/>
        </w:rPr>
        <w:t>.</w:t>
      </w:r>
    </w:p>
    <w:p w:rsidR="00181023" w:rsidRPr="00F94661" w:rsidRDefault="009762C9" w:rsidP="00181023">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192175A8" wp14:editId="04CB50F0">
                <wp:extent cx="5731510" cy="892088"/>
                <wp:effectExtent l="0" t="0" r="2540" b="22860"/>
                <wp:docPr id="207426867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71" name="مجموعة 47"/>
                        <wpg:cNvGrpSpPr/>
                        <wpg:grpSpPr>
                          <a:xfrm>
                            <a:off x="0" y="0"/>
                            <a:ext cx="5731510" cy="895351"/>
                            <a:chOff x="0" y="0"/>
                            <a:chExt cx="5878196" cy="918845"/>
                          </a:xfrm>
                        </wpg:grpSpPr>
                        <wpg:grpSp>
                          <wpg:cNvPr id="2074268672" name="مجموعة 48"/>
                          <wpg:cNvGrpSpPr/>
                          <wpg:grpSpPr>
                            <a:xfrm>
                              <a:off x="0" y="0"/>
                              <a:ext cx="5878196" cy="918845"/>
                              <a:chOff x="0" y="0"/>
                              <a:chExt cx="6240348" cy="919070"/>
                            </a:xfrm>
                          </wpg:grpSpPr>
                          <wpg:grpSp>
                            <wpg:cNvPr id="2074268673" name="مجموعة 49"/>
                            <wpg:cNvGrpSpPr/>
                            <wpg:grpSpPr>
                              <a:xfrm>
                                <a:off x="0" y="169208"/>
                                <a:ext cx="5433072" cy="580613"/>
                                <a:chOff x="0" y="169208"/>
                                <a:chExt cx="5433072" cy="580613"/>
                              </a:xfrm>
                            </wpg:grpSpPr>
                            <wps:wsp>
                              <wps:cNvPr id="20742686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7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77"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تعزيز الشفافية والمساءلة</w:t>
                                </w:r>
                              </w:p>
                            </w:txbxContent>
                          </wps:txbx>
                          <wps:bodyPr wrap="square" rtlCol="1">
                            <a:spAutoFit/>
                          </wps:bodyPr>
                        </wps:wsp>
                      </wpg:grpSp>
                      <pic:pic xmlns:pic="http://schemas.openxmlformats.org/drawingml/2006/picture">
                        <pic:nvPicPr>
                          <pic:cNvPr id="2074268678"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1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qqQMJt0HAADl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272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sZ67h&#10;zAAAAOMAAAAPAAAAAAAAAAAAAAAAAKoCAABkcnMvZG93bnJldi54bWxQSwUGAAAAAAQABAD6AAAA&#10;owMAAAAA&#10;">
                  <v:group id="مجموعة 48" o:spid="_x0000_s272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ctTCW&#10;zAAAAOMAAAAPAAAAAAAAAAAAAAAAAKoCAABkcnMvZG93bnJldi54bWxQSwUGAAAAAAQABAD6AAAA&#10;owMAAAAA&#10;">
                    <v:group id="مجموعة 49" o:spid="_x0000_s272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z+ZUN&#10;zAAAAOMAAAAPAAAAAAAAAAAAAAAAAKoCAABkcnMvZG93bnJldi54bWxQSwUGAAAAAAQABAD6AAAA&#10;owMAAAAA&#10;">
                      <v:shape id="شكل حر 50" o:spid="_x0000_s272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ZSesoA&#10;AADjAAAADwAAAGRycy9kb3ducmV2LnhtbESPQWvCQBSE74X+h+UVems2TTVKdJVSEER6MLHF62P3&#10;mQSzb0N2q/HfdwsFj8PMfMMs16PtxIUG3zpW8JqkIIi1My3XCr4Om5c5CB+QDXaOScGNPKxXjw9L&#10;LIy7ckmXKtQiQtgXqKAJoS+k9Lohiz5xPXH0Tm6wGKIcamkGvEa47WSWprm02HJcaLCnj4b0ufqx&#10;CvLd9Ljf6820rLZvn56s+TYuKPX8NL4vQAQawz38394aBVk6m2T5PJ9N4O9T/ANy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rGUnr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2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Q8kA&#10;AADjAAAADwAAAGRycy9kb3ducmV2LnhtbESPQWvCQBSE7wX/w/IKvYhuGkyU6CqlpeCxVfH8zD43&#10;odm3MbuN6b/vCoLHYWa+YVabwTaip87XjhW8ThMQxKXTNRsFh/3nZAHCB2SNjWNS8EceNuvR0woL&#10;7a78Tf0uGBEh7AtUUIXQFlL6siKLfupa4uidXWcxRNkZqTu8RrhtZJokubRYc1yosKX3isqf3a9V&#10;gBf7dTy54Hx/MuZjnLXDWGdKvTwPb0sQgYbwCN/bW60gTeazNF/k8wxun+IfkO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WfQ8kAAADjAAAADwAAAAAAAAAAAAAAAACYAgAA&#10;ZHJzL2Rvd25yZXYueG1sUEsFBgAAAAAEAAQA9QAAAI4DAAAAAA==&#10;" fillcolor="#a5a5a5 [2092]" stroked="f" strokeweight="1pt">
                        <v:stroke joinstyle="miter"/>
                      </v:roundrect>
                    </v:group>
                    <v:oval id="شكل بيضاوي 52" o:spid="_x0000_s272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tZgMoA&#10;AADjAAAADwAAAGRycy9kb3ducmV2LnhtbESPUUvDMBSF34X9h3AHvrnEINmoy4YogoKCdpvPl+au&#10;LWtuShPX7t8bQfDxcM75Dme9nXwnzjTENrCF24UCQVwF13JtYb97vlmBiAnZYReYLFwownYzu1pj&#10;4cLIn3QuUy0yhGOBFpqU+kLKWDXkMS5CT5y9Yxg8piyHWroBxwz3ndRKGemx5bzQYE+PDVWn8ttb&#10;+DgdD5ev1zf1XoexNKN/0trtrL2eTw/3IBJN6T/8135xFrRa3mmzMksDv5/yH5Cb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5bWYDKAAAA4wAAAA8AAAAAAAAAAAAAAAAAmAIA&#10;AGRycy9kb3ducmV2LnhtbFBLBQYAAAAABAAEAPUAAACPAwAAAAA=&#10;" filled="f" strokecolor="#168489" strokeweight="1pt">
                      <v:stroke joinstyle="miter"/>
                    </v:oval>
                  </v:group>
                  <v:shape id="مربع نص 41" o:spid="_x0000_s272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G6f8kA&#10;AADjAAAADwAAAGRycy9kb3ducmV2LnhtbESPwWrDMBBE74X+g9hCb40U09rBiRJC2kAOvTRx7ou1&#10;tUytlbGU2Pn7qFDocZiZN8xqM7lOXGkIrWcN85kCQVx703KjoTrtXxYgQkQ22HkmDTcKsFk/Pqyw&#10;NH7kL7oeYyMShEOJGmyMfSllqC05DDPfEyfv2w8OY5JDI82AY4K7TmZK5dJhy2nBYk87S/XP8eI0&#10;xGi281v14cLhPH2+j1bVb1hp/fw0bZcgIk3xP/zXPhgNmSpes3yRFwX8fkp/QK7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2G6f8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تعزيز الشفافية والمساءلة</w:t>
                          </w:r>
                        </w:p>
                      </w:txbxContent>
                    </v:textbox>
                  </v:shape>
                </v:group>
                <v:shape id="صورة 54" o:spid="_x0000_s272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pZ63JAAAA4wAAAA8AAABkcnMvZG93bnJldi54bWxET89LwzAUvgv+D+EJ3lxqlbary4bKBGGn&#10;rSo7PptnW5e81CRu9b83B8Hjx/d7sZqsEUfyYXCs4HqWgSBunR64U/DSPF1VIEJE1mgck4IfCrBa&#10;np8tsNbuxFs67mInUgiHGhX0MY61lKHtyWKYuZE4cR/OW4wJ+k5qj6cUbo3Ms6yQFgdODT2O9NhT&#10;e9h9WwUb//D+OW/eTPO13a8rc1O+HtYbpS4vpvs7EJGm+C/+cz9rBXlW3uZFVZRpdPqU/oBc/g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cSlnrckAAADjAAAADwAAAAAAAAAA&#10;AAAAAACfAgAAZHJzL2Rvd25yZXYueG1sUEsFBgAAAAAEAAQA9wAAAJUDAAAAAA==&#10;">
                  <v:imagedata r:id="rId81" o:title=""/>
                  <v:path arrowok="t"/>
                </v:shape>
                <w10:wrap anchorx="page"/>
                <w10:anchorlock/>
              </v:group>
            </w:pict>
          </mc:Fallback>
        </mc:AlternateContent>
      </w:r>
    </w:p>
    <w:p w:rsidR="00181023" w:rsidRPr="00F94661" w:rsidRDefault="00181023" w:rsidP="004800E1">
      <w:pPr>
        <w:spacing w:line="360" w:lineRule="auto"/>
        <w:rPr>
          <w:rFonts w:ascii="Sakkal Majalla" w:hAnsi="Sakkal Majalla"/>
          <w:sz w:val="32"/>
          <w:szCs w:val="32"/>
          <w:rtl/>
        </w:rPr>
      </w:pPr>
      <w:r w:rsidRPr="00F94661">
        <w:rPr>
          <w:rFonts w:ascii="Sakkal Majalla" w:hAnsi="Sakkal Majalla"/>
          <w:sz w:val="32"/>
          <w:szCs w:val="32"/>
          <w:rtl/>
        </w:rPr>
        <w:t>يساعد الذكاء الاصطناعي في تعزيز الحوكمة من خلال</w:t>
      </w:r>
      <w:r w:rsidRPr="00F94661">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تتبع الأداء: مراقبة الأداء بشكل مستمر وتقديم تقارير دقيقة</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الامتثال: ضمان التزام العمليات باللوائح والقوانين من خلال المراقبة الذكية</w:t>
      </w:r>
      <w:r w:rsidRPr="004800E1">
        <w:rPr>
          <w:rFonts w:ascii="Sakkal Majalla" w:hAnsi="Sakkal Majalla" w:cs="Sakkal Majalla"/>
          <w:sz w:val="32"/>
          <w:szCs w:val="32"/>
        </w:rPr>
        <w:t>.</w:t>
      </w:r>
    </w:p>
    <w:p w:rsidR="00181023" w:rsidRPr="00F94661" w:rsidRDefault="009762C9" w:rsidP="002B74A4">
      <w:pPr>
        <w:pageBreakBefore/>
        <w:rPr>
          <w:rFonts w:ascii="Sakkal Majalla" w:hAnsi="Sakkal Majalla"/>
          <w:sz w:val="32"/>
          <w:szCs w:val="32"/>
          <w:rtl/>
        </w:rPr>
      </w:pPr>
      <w:r w:rsidRPr="002A078C">
        <w:rPr>
          <w:rFonts w:ascii="Sakkal Majalla" w:hAnsi="Sakkal Majalla"/>
          <w:noProof/>
          <w:sz w:val="34"/>
        </w:rPr>
        <w:lastRenderedPageBreak/>
        <mc:AlternateContent>
          <mc:Choice Requires="wpg">
            <w:drawing>
              <wp:inline distT="0" distB="0" distL="0" distR="0" wp14:anchorId="5EFB42C3" wp14:editId="6FE353FA">
                <wp:extent cx="5731510" cy="892088"/>
                <wp:effectExtent l="0" t="0" r="2540" b="22860"/>
                <wp:docPr id="207426867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80" name="مجموعة 47"/>
                        <wpg:cNvGrpSpPr/>
                        <wpg:grpSpPr>
                          <a:xfrm>
                            <a:off x="0" y="0"/>
                            <a:ext cx="5731510" cy="895351"/>
                            <a:chOff x="0" y="0"/>
                            <a:chExt cx="5878196" cy="918845"/>
                          </a:xfrm>
                        </wpg:grpSpPr>
                        <wpg:grpSp>
                          <wpg:cNvPr id="2074268681" name="مجموعة 48"/>
                          <wpg:cNvGrpSpPr/>
                          <wpg:grpSpPr>
                            <a:xfrm>
                              <a:off x="0" y="0"/>
                              <a:ext cx="5878196" cy="918845"/>
                              <a:chOff x="0" y="0"/>
                              <a:chExt cx="6240348" cy="919070"/>
                            </a:xfrm>
                          </wpg:grpSpPr>
                          <wpg:grpSp>
                            <wpg:cNvPr id="2074268682" name="مجموعة 49"/>
                            <wpg:cNvGrpSpPr/>
                            <wpg:grpSpPr>
                              <a:xfrm>
                                <a:off x="0" y="169208"/>
                                <a:ext cx="5433072" cy="580613"/>
                                <a:chOff x="0" y="169208"/>
                                <a:chExt cx="5433072" cy="580613"/>
                              </a:xfrm>
                            </wpg:grpSpPr>
                            <wps:wsp>
                              <wps:cNvPr id="20742686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8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86"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التحديات والحلول</w:t>
                                </w:r>
                              </w:p>
                            </w:txbxContent>
                          </wps:txbx>
                          <wps:bodyPr wrap="square" rtlCol="1">
                            <a:spAutoFit/>
                          </wps:bodyPr>
                        </wps:wsp>
                      </wpg:grpSp>
                      <pic:pic xmlns:pic="http://schemas.openxmlformats.org/drawingml/2006/picture">
                        <pic:nvPicPr>
                          <pic:cNvPr id="2074268687"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2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j2E6o+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272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b+e13L&#10;AAAA4wAAAA8AAAAAAAAAAAAAAAAAqgIAAGRycy9kb3ducmV2LnhtbFBLBQYAAAAABAAEAPoAAACi&#10;AwAAAAA=&#10;">
                  <v:group id="مجموعة 48" o:spid="_x0000_s273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Zst7G&#10;zAAAAOMAAAAPAAAAAAAAAAAAAAAAAKoCAABkcnMvZG93bnJldi54bWxQSwUGAAAAAAQABAD6AAAA&#10;owMAAAAA&#10;">
                    <v:group id="مجموعة 49" o:spid="_x0000_s273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pYECx&#10;zAAAAOMAAAAPAAAAAAAAAAAAAAAAAKoCAABkcnMvZG93bnJldi54bWxQSwUGAAAAAAQABAD6AAAA&#10;owMAAAAA&#10;">
                      <v:shape id="شكل حر 50" o:spid="_x0000_s273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q6KckA&#10;AADjAAAADwAAAGRycy9kb3ducmV2LnhtbESPQWvCQBSE74X+h+UJ3urGqDFEVykFQcSDphWvj+wz&#10;CWbfhuxW4793CwWPw8x8wyzXvWnEjTpXW1YwHkUgiAuray4V/HxvPlIQziNrbCyTggc5WK/e35aY&#10;aXvnI91yX4oAYZehgsr7NpPSFRUZdCPbEgfvYjuDPsiulLrDe4CbRsZRlEiDNYeFClv6qqi45r9G&#10;QbKbnQ+HYjM75tvJ3pHRJ229UsNB/7kA4an3r/B/e6sVxNF8Gidpkk7g71P4A3L1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Pq6Kc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3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xK/8kA&#10;AADjAAAADwAAAGRycy9kb3ducmV2LnhtbESPT2vCQBTE70K/w/IKvYhuGjQN0VWkpeCx/qHnZ/a5&#10;CWbfxuw2xm/fLRQ8DjPzG2a5Hmwjeup87VjB6zQBQVw6XbNRcDx8TnIQPiBrbByTgjt5WK+eRkss&#10;tLvxjvp9MCJC2BeooAqhLaT0ZUUW/dS1xNE7u85iiLIzUnd4i3DbyDRJMmmx5rhQYUvvFZWX/Y9V&#10;gFf79X1ywfn+ZMzHeN4OYz1X6uV52CxABBrCI/zf3moFafI2S7M8y2fw9yn+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4xK/8kAAADjAAAADwAAAAAAAAAAAAAAAACYAgAA&#10;ZHJzL2Rvd25yZXYueG1sUEsFBgAAAAAEAAQA9QAAAI4DAAAAAA==&#10;" fillcolor="#a5a5a5 [2092]" stroked="f" strokeweight="1pt">
                        <v:stroke joinstyle="miter"/>
                      </v:roundrect>
                    </v:group>
                    <v:oval id="شكل بيضاوي 52" o:spid="_x0000_s273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y30MoA&#10;AADjAAAADwAAAGRycy9kb3ducmV2LnhtbESPUUvDMBSF3wX/Q7iCby5Z0Fq6ZWNMBAUF7dyeL81d&#10;W9bclCau3b83guDj4ZzzHc5yPblOnGkIrWcD85kCQVx523Jt4Gv3fJeDCBHZYueZDFwowHp1fbXE&#10;wvqRP+lcxlokCIcCDTQx9oWUoWrIYZj5njh5Rz84jEkOtbQDjgnuOqmVyqTDltNCgz1tG6pO5bcz&#10;8HE67i+H1zf1XvuxzEb3pLXdGXN7M20WICJN8T/8136xBrR6vNdZnuUP8Psp/QG5+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tct9DKAAAA4wAAAA8AAAAAAAAAAAAAAAAAmAIA&#10;AGRycy9kb3ducmV2LnhtbFBLBQYAAAAABAAEAPUAAACPAwAAAAA=&#10;" filled="f" strokecolor="#168489" strokeweight="1pt">
                      <v:stroke joinstyle="miter"/>
                    </v:oval>
                  </v:group>
                  <v:shape id="مربع نص 41" o:spid="_x0000_s273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hvw8YA&#10;AADjAAAADwAAAGRycy9kb3ducmV2LnhtbERPTUvDQBC9C/6HZQRvdrdBa4ndllIVeujFGu9DdswG&#10;s7MhO23Sf+8KBXmnx/virTZT6NSZhtRGtjCfGVDEdXQtNxaqz/eHJagkyA67yGThQgk269ubFZYu&#10;jvxB56M0KpdwKtGCF+lLrVPtKWCaxZ44a99xCCiZDo12A465PHS6MGahA7acFzz2tPNU/xxPwYKI&#10;284v1VtI+6/p8Dp6Uz9hZe393bR9ASU0yb/5mt47C4V5fiwWywz4+5T/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fhvw8YAAADjAAAADwAAAAAAAAAAAAAAAACYAgAAZHJz&#10;L2Rvd25yZXYueG1sUEsFBgAAAAAEAAQA9QAAAIs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التحديات والحلول</w:t>
                          </w:r>
                        </w:p>
                      </w:txbxContent>
                    </v:textbox>
                  </v:shape>
                </v:group>
                <v:shape id="صورة 54" o:spid="_x0000_s273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NWOD+MwAAADjAAAADwAAAAAA&#10;AAAAAAAAAACfAgAAZHJzL2Rvd25yZXYueG1sUEsFBgAAAAAEAAQA9wAAAJgDAAAAAA==&#10;">
                  <v:imagedata r:id="rId81" o:title=""/>
                  <v:path arrowok="t"/>
                </v:shape>
                <w10:wrap anchorx="page"/>
                <w10:anchorlock/>
              </v:group>
            </w:pict>
          </mc:Fallback>
        </mc:AlternateContent>
      </w:r>
    </w:p>
    <w:p w:rsidR="00181023" w:rsidRPr="00F94661" w:rsidRDefault="00181023" w:rsidP="004800E1">
      <w:pPr>
        <w:spacing w:line="360" w:lineRule="auto"/>
        <w:rPr>
          <w:rFonts w:ascii="Sakkal Majalla" w:hAnsi="Sakkal Majalla"/>
          <w:sz w:val="32"/>
          <w:szCs w:val="32"/>
          <w:rtl/>
        </w:rPr>
      </w:pPr>
      <w:r w:rsidRPr="00F94661">
        <w:rPr>
          <w:rFonts w:ascii="Sakkal Majalla" w:hAnsi="Sakkal Majalla"/>
          <w:sz w:val="32"/>
          <w:szCs w:val="32"/>
          <w:rtl/>
        </w:rPr>
        <w:t>رغم فوائده، يواجه الذكاء الاصطناعي تحديات في الحوكمة</w:t>
      </w:r>
      <w:r w:rsidRPr="00F94661">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الخصوصية والأمان: يمكن معالجة هذه القضايا عبر استخدام بروتوكولات أمان قوية</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التفسير والفهم: تطوير أنظمة تفسر قرارات الذكاء الاصطناعي بوضوح لتعزيز الثقة</w:t>
      </w:r>
      <w:r w:rsidRPr="004800E1">
        <w:rPr>
          <w:rFonts w:ascii="Sakkal Majalla" w:hAnsi="Sakkal Majalla" w:cs="Sakkal Majalla"/>
          <w:sz w:val="32"/>
          <w:szCs w:val="32"/>
        </w:rPr>
        <w:t>.</w:t>
      </w:r>
    </w:p>
    <w:p w:rsidR="00181023" w:rsidRPr="00F94661" w:rsidRDefault="00181023" w:rsidP="004800E1">
      <w:pPr>
        <w:spacing w:line="360" w:lineRule="auto"/>
        <w:rPr>
          <w:rFonts w:ascii="Sakkal Majalla" w:hAnsi="Sakkal Majalla"/>
          <w:sz w:val="32"/>
          <w:szCs w:val="32"/>
          <w:rtl/>
        </w:rPr>
      </w:pPr>
      <w:r w:rsidRPr="004800E1">
        <w:rPr>
          <w:rFonts w:ascii="Sakkal Majalla" w:hAnsi="Sakkal Majalla"/>
          <w:color w:val="C00000"/>
          <w:sz w:val="32"/>
          <w:szCs w:val="32"/>
          <w:rtl/>
        </w:rPr>
        <w:t xml:space="preserve">خلاصة القول: </w:t>
      </w:r>
      <w:r w:rsidRPr="00F94661">
        <w:rPr>
          <w:rFonts w:ascii="Sakkal Majalla" w:hAnsi="Sakkal Majalla"/>
          <w:sz w:val="32"/>
          <w:szCs w:val="32"/>
          <w:rtl/>
        </w:rPr>
        <w:t>يلعب الذكاء الاصطناعي دورا</w:t>
      </w:r>
      <w:r>
        <w:rPr>
          <w:rFonts w:ascii="Sakkal Majalla" w:hAnsi="Sakkal Majalla" w:hint="cs"/>
          <w:sz w:val="32"/>
          <w:szCs w:val="32"/>
          <w:rtl/>
        </w:rPr>
        <w:t>ً</w:t>
      </w:r>
      <w:r w:rsidRPr="00F94661">
        <w:rPr>
          <w:rFonts w:ascii="Sakkal Majalla" w:hAnsi="Sakkal Majalla"/>
          <w:sz w:val="32"/>
          <w:szCs w:val="32"/>
          <w:rtl/>
        </w:rPr>
        <w:t xml:space="preserve"> محوريا</w:t>
      </w:r>
      <w:r>
        <w:rPr>
          <w:rFonts w:ascii="Sakkal Majalla" w:hAnsi="Sakkal Majalla" w:hint="cs"/>
          <w:sz w:val="32"/>
          <w:szCs w:val="32"/>
          <w:rtl/>
        </w:rPr>
        <w:t>ً</w:t>
      </w:r>
      <w:r w:rsidRPr="00F94661">
        <w:rPr>
          <w:rFonts w:ascii="Sakkal Majalla" w:hAnsi="Sakkal Majalla"/>
          <w:sz w:val="32"/>
          <w:szCs w:val="32"/>
          <w:rtl/>
        </w:rPr>
        <w:t xml:space="preserve"> في صنع القرار وإدارة الحوكمة، مما يعزز الكفاءة والشفافية. من خلال تبني تقنيات الذكاء الاصطناعي، يمكن للمؤسسات تحسين عملياتها واتخاذ قرارات استراتيجية مستنيرة</w:t>
      </w:r>
      <w:r w:rsidRPr="00F94661">
        <w:rPr>
          <w:rFonts w:ascii="Sakkal Majalla" w:hAnsi="Sakkal Majalla"/>
          <w:sz w:val="32"/>
          <w:szCs w:val="32"/>
        </w:rPr>
        <w:t>.</w:t>
      </w:r>
    </w:p>
    <w:p w:rsidR="009762C9" w:rsidRDefault="009762C9" w:rsidP="009762C9">
      <w:pPr>
        <w:rPr>
          <w:rFonts w:ascii="Sakkal Majalla" w:hAnsi="Sakkal Majalla"/>
          <w:sz w:val="32"/>
          <w:szCs w:val="32"/>
          <w:rtl/>
          <w:lang w:bidi="ar-AE"/>
        </w:rPr>
      </w:pPr>
      <w:r w:rsidRPr="002A078C">
        <w:rPr>
          <w:rFonts w:ascii="Sakkal Majalla" w:hAnsi="Sakkal Majalla"/>
          <w:noProof/>
          <w:color w:val="002060"/>
          <w:sz w:val="34"/>
        </w:rPr>
        <mc:AlternateContent>
          <mc:Choice Requires="wpg">
            <w:drawing>
              <wp:inline distT="0" distB="0" distL="0" distR="0" wp14:anchorId="73D1E85E" wp14:editId="19685244">
                <wp:extent cx="5731510" cy="895350"/>
                <wp:effectExtent l="0" t="0" r="21590" b="19050"/>
                <wp:docPr id="207426836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365"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366" name="مجموعة 39"/>
                        <wpg:cNvGrpSpPr/>
                        <wpg:grpSpPr>
                          <a:xfrm>
                            <a:off x="0" y="0"/>
                            <a:ext cx="5731510" cy="895350"/>
                            <a:chOff x="0" y="0"/>
                            <a:chExt cx="5878196" cy="918845"/>
                          </a:xfrm>
                        </wpg:grpSpPr>
                        <wpg:grpSp>
                          <wpg:cNvPr id="2074268367" name="مجموعة 40"/>
                          <wpg:cNvGrpSpPr/>
                          <wpg:grpSpPr>
                            <a:xfrm>
                              <a:off x="0" y="0"/>
                              <a:ext cx="5878196" cy="918845"/>
                              <a:chOff x="0" y="0"/>
                              <a:chExt cx="6240348" cy="919070"/>
                            </a:xfrm>
                          </wpg:grpSpPr>
                          <wpg:grpSp>
                            <wpg:cNvPr id="2074268368" name="مجموعة 41"/>
                            <wpg:cNvGrpSpPr/>
                            <wpg:grpSpPr>
                              <a:xfrm>
                                <a:off x="0" y="169208"/>
                                <a:ext cx="5433072" cy="580613"/>
                                <a:chOff x="0" y="169208"/>
                                <a:chExt cx="5433072" cy="580613"/>
                              </a:xfrm>
                            </wpg:grpSpPr>
                            <wps:wsp>
                              <wps:cNvPr id="207426836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37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7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72" name="مربع نص 41"/>
                          <wps:cNvSpPr txBox="1"/>
                          <wps:spPr>
                            <a:xfrm>
                              <a:off x="204484" y="257055"/>
                              <a:ext cx="4616071" cy="387740"/>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أدوات وبرمجيات لتطبيق الحوكمة الرقمية</w:t>
                                </w:r>
                              </w:p>
                            </w:txbxContent>
                          </wps:txbx>
                          <wps:bodyPr wrap="square" rtlCol="1">
                            <a:spAutoFit/>
                          </wps:bodyPr>
                        </wps:wsp>
                      </wpg:grpSp>
                    </wpg:wgp>
                  </a:graphicData>
                </a:graphic>
              </wp:inline>
            </w:drawing>
          </mc:Choice>
          <mc:Fallback>
            <w:pict>
              <v:group id="_x0000_s273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qmvG79wAAAAFAQAADwAAAGRy&#10;cy9kb3ducmV2LnhtbEyPQUvDQBCF74L/YRnBm91N1aIxm1KKeiqCrSDepsk0Cc3Ohuw2Sf+9oxe9&#10;PBje471vsuXkWjVQHxrPFpKZAUVc+LLhysLH7uXmAVSIyCW2nsnCmQIs88uLDNPSj/xOwzZWSko4&#10;pGihjrFLtQ5FTQ7DzHfE4h187zDK2Ve67HGUctfquTEL7bBhWaixo3VNxXF7chZeRxxXt8nzsDke&#10;1uev3f3b5yYha6+vptUTqEhT/AvDD76gQy5Me3/iMqjWgjwSf1W8RzNfgNpL6C4xoPNM/6fPvwE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">
                <v:shape id="صورة 38" o:spid="_x0000_s2738"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tGGFlywAAAOMAAAAPAAAAAAAA&#10;AAAAAAAAAJ8CAABkcnMvZG93bnJldi54bWxQSwUGAAAAAAQABAD3AAAAlwMAAAAA&#10;">
                  <v:imagedata r:id="rId67" o:title=""/>
                </v:shape>
                <v:group id="مجموعة 39" o:spid="_x0000_s273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LOQPM&#10;zAAAAOMAAAAPAAAAAAAAAAAAAAAAAKoCAABkcnMvZG93bnJldi54bWxQSwUGAAAAAAQABAD6AAAA&#10;owMAAAAA&#10;">
                  <v:group id="مجموعة 40" o:spid="_x0000_s274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kdaZX&#10;zAAAAOMAAAAPAAAAAAAAAAAAAAAAAKoCAABkcnMvZG93bnJldi54bWxQSwUGAAAAAAQABAD6AAAA&#10;owMAAAAA&#10;">
                    <v:group id="مجموعة 41" o:spid="_x0000_s274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V6jIlyQAA&#10;AOMAAAAPAAAAAAAAAAAAAAAAAKoCAABkcnMvZG93bnJldi54bWxQSwUGAAAAAAQABAD6AAAAoAMA&#10;AAAA&#10;">
                      <v:shape id="شكل حر 42" o:spid="_x0000_s274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ziM8oA&#10;AADjAAAADwAAAGRycy9kb3ducmV2LnhtbESPwW7CMBBE75X6D9Yi9VZsQpTQgEEVatUeegH6Aat4&#10;iQPxOo1dSP++rlSJ42hm3mhWm9F14kJDaD1rmE0VCOLam5YbDZ+H18cFiBCRDXaeScMPBdis7+9W&#10;WBl/5R1d9rERCcKhQg02xr6SMtSWHIap74mTd/SDw5jk0Egz4DXBXSczpQrpsOW0YLGnraX6vP92&#10;GozKX1xevpW0/fqw6jQz8Tw3Wj9MxucliEhjvIX/2+9GQ6bKPCsW8+IJ/j6lPyD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4s4jP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74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xgcoA&#10;AADjAAAADwAAAGRycy9kb3ducmV2LnhtbESPXUvDMBSG74X9h3AG3rnEKu3olo1NmIjuQjdxt4fm&#10;2JYlJ6XJ1vrvzYXg5cv7xbNcj86KK/Wh9azhfqZAEFfetFxr+Dzu7uYgQkQ2aD2Thh8KsF5NbpZY&#10;Gj/wB10PsRZphEOJGpoYu1LKUDXkMMx8R5y8b987jEn2tTQ9DmncWZkplUuHLaeHBjt6aqg6Hy5O&#10;Q/G+uwzhOT++br/svlX2tMneWOvb6bhZgIg0xv/wX/vFaMhU8Zjl84ciUSSmxANy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df8YHKAAAA4wAAAA8AAAAAAAAAAAAAAAAAmAIA&#10;AGRycy9kb3ducmV2LnhtbFBLBQYAAAAABAAEAPUAAACPAwAAAAA=&#10;" fillcolor="#168489" stroked="f" strokeweight="1pt">
                        <v:stroke joinstyle="miter"/>
                      </v:roundrect>
                    </v:group>
                    <v:oval id="شكل بيضاوي 44" o:spid="_x0000_s274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LGrsoA&#10;AADjAAAADwAAAGRycy9kb3ducmV2LnhtbESPUUvDMBSF3wf+h3AF37a0dWyjNhsiiEMQWeYPuDa3&#10;TbW5qU3cun9vBMHHwznnO5xqN7lenGgMnWcF+SIDQVx703Gr4O34ON+ACBHZYO+ZFFwowG57Nauw&#10;NP7MBzrp2IoE4VCiAhvjUEoZaksOw8IPxMlr/OgwJjm20ox4TnDXyyLLVtJhx2nB4kAPlupP/e0U&#10;6OmoX5+aVvoXbZ/f8w//5Q57pW6up/s7EJGm+B/+a++NgiJbL4vV5nadw++n9Afk9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5yxq7KAAAA4wAAAA8AAAAAAAAAAAAAAAAAmAIA&#10;AGRycy9kb3ducmV2LnhtbFBLBQYAAAAABAAEAPUAAACPAwAAAAA=&#10;" filled="f" strokecolor="#a5a5a5 [2092]" strokeweight="1pt">
                      <v:stroke joinstyle="miter"/>
                    </v:oval>
                  </v:group>
                  <v:shape id="مربع نص 41" o:spid="_x0000_s2745"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i6Y8kA&#10;AADjAAAADwAAAGRycy9kb3ducmV2LnhtbESPzU7DMBCE70i8g7VI3KjdAG2V1q0qfqQeuFDCfRUv&#10;cdR4HcVLk749RkLiOJqZbzSb3RQ6daYhtZEtzGcGFHEdXcuNherj9W4FKgmywy4yWbhQgt32+mqD&#10;pYsjv9P5KI3KEE4lWvAifal1qj0FTLPYE2fvKw4BJcuh0W7AMcNDpwtjFjpgy3nBY09PnurT8TtY&#10;EHH7+aV6CenwOb09j97Uj1hZe3sz7deghCb5D/+1D85CYZYPxWJ1vyzg91P+A3r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ni6Y8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أدوات وبرمجيات لتطبيق الحوكمة الرقمية</w:t>
                          </w:r>
                        </w:p>
                      </w:txbxContent>
                    </v:textbox>
                  </v:shape>
                </v:group>
                <w10:wrap anchorx="page"/>
                <w10:anchorlock/>
              </v:group>
            </w:pict>
          </mc:Fallback>
        </mc:AlternateContent>
      </w:r>
    </w:p>
    <w:p w:rsidR="00181023" w:rsidRDefault="00181023" w:rsidP="004800E1">
      <w:pPr>
        <w:spacing w:line="360" w:lineRule="auto"/>
        <w:rPr>
          <w:rFonts w:ascii="Sakkal Majalla" w:hAnsi="Sakkal Majalla"/>
          <w:sz w:val="32"/>
          <w:szCs w:val="32"/>
          <w:rtl/>
        </w:rPr>
      </w:pPr>
      <w:r w:rsidRPr="003F6A62">
        <w:rPr>
          <w:rFonts w:ascii="Sakkal Majalla" w:hAnsi="Sakkal Majalla"/>
          <w:sz w:val="32"/>
          <w:szCs w:val="32"/>
          <w:rtl/>
        </w:rPr>
        <w:t>ت</w:t>
      </w:r>
      <w:r>
        <w:rPr>
          <w:rFonts w:ascii="Sakkal Majalla" w:hAnsi="Sakkal Majalla" w:hint="cs"/>
          <w:sz w:val="32"/>
          <w:szCs w:val="32"/>
          <w:rtl/>
        </w:rPr>
        <w:t>ُ</w:t>
      </w:r>
      <w:r w:rsidRPr="003F6A62">
        <w:rPr>
          <w:rFonts w:ascii="Sakkal Majalla" w:hAnsi="Sakkal Majalla"/>
          <w:sz w:val="32"/>
          <w:szCs w:val="32"/>
          <w:rtl/>
        </w:rPr>
        <w:t>عتبر الأدوات والبرمجيات من العناصر الأساسية في تنفيذ الحوكمة الرقمية بشكل فع</w:t>
      </w:r>
      <w:r>
        <w:rPr>
          <w:rFonts w:ascii="Sakkal Majalla" w:hAnsi="Sakkal Majalla" w:hint="cs"/>
          <w:sz w:val="32"/>
          <w:szCs w:val="32"/>
          <w:rtl/>
        </w:rPr>
        <w:t>ّ</w:t>
      </w:r>
      <w:r w:rsidRPr="003F6A62">
        <w:rPr>
          <w:rFonts w:ascii="Sakkal Majalla" w:hAnsi="Sakkal Majalla"/>
          <w:sz w:val="32"/>
          <w:szCs w:val="32"/>
          <w:rtl/>
        </w:rPr>
        <w:t>ال. تساهم هذه التقنيات في تحسين الإدارة، وتعزيز الشفافية، وضمان الامتثال</w:t>
      </w:r>
      <w:r w:rsidRPr="003F6A62">
        <w:rPr>
          <w:rFonts w:ascii="Sakkal Majalla" w:hAnsi="Sakkal Majalla"/>
          <w:sz w:val="32"/>
          <w:szCs w:val="32"/>
        </w:rPr>
        <w:t>.</w:t>
      </w:r>
    </w:p>
    <w:p w:rsidR="00BC2A7E" w:rsidRDefault="000A6C9E" w:rsidP="00BC2A7E">
      <w:pPr>
        <w:rPr>
          <w:rFonts w:ascii="Sakkal Majalla" w:hAnsi="Sakkal Majalla"/>
          <w:sz w:val="32"/>
          <w:szCs w:val="32"/>
          <w:rtl/>
        </w:rPr>
      </w:pPr>
      <w:r w:rsidRPr="00BC2A7E">
        <w:rPr>
          <w:rFonts w:ascii="Sakkal Majalla" w:hAnsi="Sakkal Majalla"/>
          <w:noProof/>
          <w:sz w:val="32"/>
          <w:szCs w:val="32"/>
        </w:rPr>
        <mc:AlternateContent>
          <mc:Choice Requires="wpg">
            <w:drawing>
              <wp:inline distT="0" distB="0" distL="0" distR="0" wp14:anchorId="2B82AEA3" wp14:editId="5612162D">
                <wp:extent cx="5726430" cy="2429084"/>
                <wp:effectExtent l="0" t="0" r="7620" b="9525"/>
                <wp:docPr id="2074270113" name="Group 101"/>
                <wp:cNvGraphicFramePr/>
                <a:graphic xmlns:a="http://schemas.openxmlformats.org/drawingml/2006/main">
                  <a:graphicData uri="http://schemas.microsoft.com/office/word/2010/wordprocessingGroup">
                    <wpg:wgp>
                      <wpg:cNvGrpSpPr/>
                      <wpg:grpSpPr>
                        <a:xfrm>
                          <a:off x="0" y="0"/>
                          <a:ext cx="5726430" cy="2429084"/>
                          <a:chOff x="0" y="0"/>
                          <a:chExt cx="8751703" cy="3712866"/>
                        </a:xfrm>
                      </wpg:grpSpPr>
                      <wpg:grpSp>
                        <wpg:cNvPr id="2074270114" name="Group 2074270114"/>
                        <wpg:cNvGrpSpPr/>
                        <wpg:grpSpPr>
                          <a:xfrm flipH="1">
                            <a:off x="4752154" y="0"/>
                            <a:ext cx="3987408" cy="1020378"/>
                            <a:chOff x="4752154" y="0"/>
                            <a:chExt cx="4859221" cy="1243475"/>
                          </a:xfrm>
                        </wpg:grpSpPr>
                        <wps:wsp>
                          <wps:cNvPr id="2074270115" name="Freeform 584"/>
                          <wps:cNvSpPr>
                            <a:spLocks/>
                          </wps:cNvSpPr>
                          <wps:spPr bwMode="auto">
                            <a:xfrm>
                              <a:off x="4752154" y="98097"/>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2074270116" name="Freeform 586"/>
                          <wps:cNvSpPr>
                            <a:spLocks/>
                          </wps:cNvSpPr>
                          <wps:spPr bwMode="auto">
                            <a:xfrm>
                              <a:off x="5611826" y="88425"/>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rgbClr val="9FCFD1"/>
                            </a:solidFill>
                            <a:ln>
                              <a:noFill/>
                            </a:ln>
                          </wps:spPr>
                          <wps:bodyPr vert="horz" wrap="square" lIns="91440" tIns="45720" rIns="91440" bIns="45720" numCol="1" anchor="t" anchorCtr="0" compatLnSpc="1">
                            <a:prstTxWarp prst="textNoShape">
                              <a:avLst/>
                            </a:prstTxWarp>
                          </wps:bodyPr>
                        </wps:wsp>
                        <wps:wsp>
                          <wps:cNvPr id="2074270117" name="Freeform 588"/>
                          <wps:cNvSpPr>
                            <a:spLocks/>
                          </wps:cNvSpPr>
                          <wps:spPr bwMode="auto">
                            <a:xfrm>
                              <a:off x="4752154" y="0"/>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3D8E92"/>
                            </a:solidFill>
                            <a:ln>
                              <a:noFill/>
                            </a:ln>
                          </wps:spPr>
                          <wps:bodyPr vert="horz" wrap="square" lIns="91440" tIns="45720" rIns="91440" bIns="45720" numCol="1" anchor="t" anchorCtr="0" compatLnSpc="1">
                            <a:prstTxWarp prst="textNoShape">
                              <a:avLst/>
                            </a:prstTxWarp>
                          </wps:bodyPr>
                        </wps:wsp>
                        <wps:wsp>
                          <wps:cNvPr id="2074270118" name="Freeform 587"/>
                          <wps:cNvSpPr>
                            <a:spLocks/>
                          </wps:cNvSpPr>
                          <wps:spPr bwMode="auto">
                            <a:xfrm>
                              <a:off x="4980124" y="226589"/>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074270119" name="Freeform 589"/>
                          <wps:cNvSpPr>
                            <a:spLocks/>
                          </wps:cNvSpPr>
                          <wps:spPr bwMode="auto">
                            <a:xfrm>
                              <a:off x="5623967" y="576144"/>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2074270120" name="Freeform 590"/>
                          <wps:cNvSpPr>
                            <a:spLocks/>
                          </wps:cNvSpPr>
                          <wps:spPr bwMode="auto">
                            <a:xfrm>
                              <a:off x="5623967" y="576144"/>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3D8E92"/>
                            </a:solidFill>
                            <a:ln>
                              <a:noFill/>
                            </a:ln>
                          </wps:spPr>
                          <wps:bodyPr vert="horz" wrap="square" lIns="91440" tIns="45720" rIns="91440" bIns="45720" numCol="1" anchor="t" anchorCtr="0" compatLnSpc="1">
                            <a:prstTxWarp prst="textNoShape">
                              <a:avLst/>
                            </a:prstTxWarp>
                          </wps:bodyPr>
                        </wps:wsp>
                        <wps:wsp>
                          <wps:cNvPr id="2074270121" name="Freeform: Shape 2074270121"/>
                          <wps:cNvSpPr>
                            <a:spLocks/>
                          </wps:cNvSpPr>
                          <wps:spPr bwMode="auto">
                            <a:xfrm>
                              <a:off x="5669562" y="571998"/>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3D8E92"/>
                            </a:solidFill>
                            <a:ln>
                              <a:noFill/>
                            </a:ln>
                          </wps:spPr>
                          <wps:bodyPr vert="horz" wrap="square" lIns="91440" tIns="45720" rIns="91440" bIns="45720" numCol="1" anchor="t" anchorCtr="0" compatLnSpc="1">
                            <a:prstTxWarp prst="textNoShape">
                              <a:avLst/>
                            </a:prstTxWarp>
                            <a:noAutofit/>
                          </wps:bodyPr>
                        </wps:wsp>
                        <wps:wsp>
                          <wps:cNvPr id="2074270122" name="Freeform 585"/>
                          <wps:cNvSpPr>
                            <a:spLocks/>
                          </wps:cNvSpPr>
                          <wps:spPr bwMode="auto">
                            <a:xfrm>
                              <a:off x="4980124" y="226589"/>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671334" w:rsidRPr="000A6C9E" w:rsidRDefault="00671334" w:rsidP="00BC2A7E">
                                <w:pPr>
                                  <w:bidi w:val="0"/>
                                  <w:jc w:val="center"/>
                                  <w:rPr>
                                    <w:rFonts w:ascii="Sakkal Majalla" w:hAnsi="Sakkal Majalla"/>
                                    <w:b/>
                                    <w:bCs/>
                                    <w:color w:val="191C21"/>
                                    <w:kern w:val="24"/>
                                    <w:sz w:val="24"/>
                                    <w:szCs w:val="24"/>
                                    <w:lang w:bidi="ar-SY"/>
                                  </w:rPr>
                                </w:pPr>
                                <w:r w:rsidRPr="000A6C9E">
                                  <w:rPr>
                                    <w:rFonts w:ascii="Sakkal Majalla" w:hAnsi="Sakkal Majalla"/>
                                    <w:b/>
                                    <w:bCs/>
                                    <w:color w:val="191C21"/>
                                    <w:kern w:val="24"/>
                                    <w:sz w:val="24"/>
                                    <w:szCs w:val="24"/>
                                    <w:rtl/>
                                    <w:lang w:bidi="ar-SY"/>
                                  </w:rPr>
                                  <w:t>1</w:t>
                                </w:r>
                              </w:p>
                            </w:txbxContent>
                          </wps:txbx>
                          <wps:bodyPr vert="horz" wrap="square" lIns="91440" tIns="45720" rIns="91440" bIns="45720" numCol="1" anchor="ctr" anchorCtr="0" compatLnSpc="1">
                            <a:prstTxWarp prst="textNoShape">
                              <a:avLst/>
                            </a:prstTxWarp>
                          </wps:bodyPr>
                        </wps:wsp>
                      </wpg:grpSp>
                      <wpg:grpSp>
                        <wpg:cNvPr id="2074270123" name="Group 2074270123"/>
                        <wpg:cNvGrpSpPr/>
                        <wpg:grpSpPr>
                          <a:xfrm flipH="1">
                            <a:off x="4693419" y="1225580"/>
                            <a:ext cx="4058284" cy="1038515"/>
                            <a:chOff x="4693419" y="1225580"/>
                            <a:chExt cx="4859221" cy="1243475"/>
                          </a:xfrm>
                        </wpg:grpSpPr>
                        <wps:wsp>
                          <wps:cNvPr id="2074270124" name="Freeform 584"/>
                          <wps:cNvSpPr>
                            <a:spLocks/>
                          </wps:cNvSpPr>
                          <wps:spPr bwMode="auto">
                            <a:xfrm>
                              <a:off x="4693419" y="1323677"/>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2074270125" name="Freeform 586"/>
                          <wps:cNvSpPr>
                            <a:spLocks/>
                          </wps:cNvSpPr>
                          <wps:spPr bwMode="auto">
                            <a:xfrm>
                              <a:off x="5553091" y="1314005"/>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rgbClr val="FFCC5E"/>
                            </a:solidFill>
                            <a:ln>
                              <a:noFill/>
                            </a:ln>
                          </wps:spPr>
                          <wps:bodyPr vert="horz" wrap="square" lIns="91440" tIns="45720" rIns="91440" bIns="45720" numCol="1" anchor="t" anchorCtr="0" compatLnSpc="1">
                            <a:prstTxWarp prst="textNoShape">
                              <a:avLst/>
                            </a:prstTxWarp>
                          </wps:bodyPr>
                        </wps:wsp>
                        <wps:wsp>
                          <wps:cNvPr id="2074270126" name="Freeform 588"/>
                          <wps:cNvSpPr>
                            <a:spLocks/>
                          </wps:cNvSpPr>
                          <wps:spPr bwMode="auto">
                            <a:xfrm>
                              <a:off x="4693419" y="1225580"/>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EAA200"/>
                            </a:solidFill>
                            <a:ln>
                              <a:noFill/>
                            </a:ln>
                          </wps:spPr>
                          <wps:bodyPr vert="horz" wrap="square" lIns="91440" tIns="45720" rIns="91440" bIns="45720" numCol="1" anchor="t" anchorCtr="0" compatLnSpc="1">
                            <a:prstTxWarp prst="textNoShape">
                              <a:avLst/>
                            </a:prstTxWarp>
                          </wps:bodyPr>
                        </wps:wsp>
                        <wps:wsp>
                          <wps:cNvPr id="2074270127" name="Freeform 587"/>
                          <wps:cNvSpPr>
                            <a:spLocks/>
                          </wps:cNvSpPr>
                          <wps:spPr bwMode="auto">
                            <a:xfrm>
                              <a:off x="4921389" y="1452169"/>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074270128" name="Freeform 589"/>
                          <wps:cNvSpPr>
                            <a:spLocks/>
                          </wps:cNvSpPr>
                          <wps:spPr bwMode="auto">
                            <a:xfrm>
                              <a:off x="5565232" y="1801724"/>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2074270129" name="Freeform 590"/>
                          <wps:cNvSpPr>
                            <a:spLocks/>
                          </wps:cNvSpPr>
                          <wps:spPr bwMode="auto">
                            <a:xfrm>
                              <a:off x="5565232" y="1801724"/>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EAA200"/>
                            </a:solidFill>
                            <a:ln>
                              <a:noFill/>
                            </a:ln>
                          </wps:spPr>
                          <wps:bodyPr vert="horz" wrap="square" lIns="91440" tIns="45720" rIns="91440" bIns="45720" numCol="1" anchor="t" anchorCtr="0" compatLnSpc="1">
                            <a:prstTxWarp prst="textNoShape">
                              <a:avLst/>
                            </a:prstTxWarp>
                          </wps:bodyPr>
                        </wps:wsp>
                        <wps:wsp>
                          <wps:cNvPr id="2074270130" name="Freeform: Shape 2074270130"/>
                          <wps:cNvSpPr>
                            <a:spLocks/>
                          </wps:cNvSpPr>
                          <wps:spPr bwMode="auto">
                            <a:xfrm>
                              <a:off x="5610827" y="1797578"/>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EAA200"/>
                            </a:solidFill>
                            <a:ln>
                              <a:noFill/>
                            </a:ln>
                          </wps:spPr>
                          <wps:bodyPr vert="horz" wrap="square" lIns="91440" tIns="45720" rIns="91440" bIns="45720" numCol="1" anchor="t" anchorCtr="0" compatLnSpc="1">
                            <a:prstTxWarp prst="textNoShape">
                              <a:avLst/>
                            </a:prstTxWarp>
                            <a:noAutofit/>
                          </wps:bodyPr>
                        </wps:wsp>
                        <wps:wsp>
                          <wps:cNvPr id="2074270131" name="Freeform 585"/>
                          <wps:cNvSpPr>
                            <a:spLocks/>
                          </wps:cNvSpPr>
                          <wps:spPr bwMode="auto">
                            <a:xfrm>
                              <a:off x="4921389" y="1452169"/>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671334" w:rsidRPr="000A6C9E" w:rsidRDefault="00671334" w:rsidP="00BC2A7E">
                                <w:pPr>
                                  <w:bidi w:val="0"/>
                                  <w:jc w:val="center"/>
                                  <w:rPr>
                                    <w:rFonts w:ascii="Sakkal Majalla" w:hAnsi="Sakkal Majalla"/>
                                    <w:b/>
                                    <w:bCs/>
                                    <w:color w:val="191C21"/>
                                    <w:kern w:val="24"/>
                                    <w:sz w:val="24"/>
                                    <w:szCs w:val="24"/>
                                    <w:lang w:bidi="ar-SY"/>
                                  </w:rPr>
                                </w:pPr>
                                <w:r w:rsidRPr="000A6C9E">
                                  <w:rPr>
                                    <w:rFonts w:ascii="Sakkal Majalla" w:hAnsi="Sakkal Majalla"/>
                                    <w:b/>
                                    <w:bCs/>
                                    <w:color w:val="191C21"/>
                                    <w:kern w:val="24"/>
                                    <w:sz w:val="24"/>
                                    <w:szCs w:val="24"/>
                                    <w:rtl/>
                                    <w:lang w:bidi="ar-SY"/>
                                  </w:rPr>
                                  <w:t>2</w:t>
                                </w:r>
                              </w:p>
                            </w:txbxContent>
                          </wps:txbx>
                          <wps:bodyPr vert="horz" wrap="square" lIns="91440" tIns="45720" rIns="91440" bIns="45720" numCol="1" anchor="ctr" anchorCtr="0" compatLnSpc="1">
                            <a:prstTxWarp prst="textNoShape">
                              <a:avLst/>
                            </a:prstTxWarp>
                          </wps:bodyPr>
                        </wps:wsp>
                      </wpg:grpSp>
                      <wpg:grpSp>
                        <wpg:cNvPr id="2074270132" name="Group 2074270132"/>
                        <wpg:cNvGrpSpPr/>
                        <wpg:grpSpPr>
                          <a:xfrm flipH="1">
                            <a:off x="4681279" y="2674351"/>
                            <a:ext cx="4058283" cy="1038515"/>
                            <a:chOff x="4681279" y="2674351"/>
                            <a:chExt cx="4859221" cy="1243475"/>
                          </a:xfrm>
                        </wpg:grpSpPr>
                        <wps:wsp>
                          <wps:cNvPr id="2074270133" name="Freeform 584"/>
                          <wps:cNvSpPr>
                            <a:spLocks/>
                          </wps:cNvSpPr>
                          <wps:spPr bwMode="auto">
                            <a:xfrm>
                              <a:off x="4681279" y="2772448"/>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2074270134" name="Freeform 586"/>
                          <wps:cNvSpPr>
                            <a:spLocks/>
                          </wps:cNvSpPr>
                          <wps:spPr bwMode="auto">
                            <a:xfrm>
                              <a:off x="5540951" y="2762776"/>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rgbClr val="BDBDBD"/>
                            </a:solidFill>
                            <a:ln>
                              <a:noFill/>
                            </a:ln>
                          </wps:spPr>
                          <wps:bodyPr vert="horz" wrap="square" lIns="91440" tIns="45720" rIns="91440" bIns="45720" numCol="1" anchor="t" anchorCtr="0" compatLnSpc="1">
                            <a:prstTxWarp prst="textNoShape">
                              <a:avLst/>
                            </a:prstTxWarp>
                          </wps:bodyPr>
                        </wps:wsp>
                        <wps:wsp>
                          <wps:cNvPr id="2074270135" name="Freeform 588"/>
                          <wps:cNvSpPr>
                            <a:spLocks/>
                          </wps:cNvSpPr>
                          <wps:spPr bwMode="auto">
                            <a:xfrm>
                              <a:off x="4681279" y="2674351"/>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7F7F7F"/>
                            </a:solidFill>
                            <a:ln>
                              <a:noFill/>
                            </a:ln>
                          </wps:spPr>
                          <wps:bodyPr vert="horz" wrap="square" lIns="91440" tIns="45720" rIns="91440" bIns="45720" numCol="1" anchor="t" anchorCtr="0" compatLnSpc="1">
                            <a:prstTxWarp prst="textNoShape">
                              <a:avLst/>
                            </a:prstTxWarp>
                          </wps:bodyPr>
                        </wps:wsp>
                        <wps:wsp>
                          <wps:cNvPr id="2074270136" name="Freeform 587"/>
                          <wps:cNvSpPr>
                            <a:spLocks/>
                          </wps:cNvSpPr>
                          <wps:spPr bwMode="auto">
                            <a:xfrm>
                              <a:off x="4909249" y="2900940"/>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074270137" name="Freeform 589"/>
                          <wps:cNvSpPr>
                            <a:spLocks/>
                          </wps:cNvSpPr>
                          <wps:spPr bwMode="auto">
                            <a:xfrm>
                              <a:off x="5553092" y="3250495"/>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2074270138" name="Freeform 590"/>
                          <wps:cNvSpPr>
                            <a:spLocks/>
                          </wps:cNvSpPr>
                          <wps:spPr bwMode="auto">
                            <a:xfrm>
                              <a:off x="5553092" y="3250495"/>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7F7F7F"/>
                            </a:solidFill>
                            <a:ln>
                              <a:noFill/>
                            </a:ln>
                          </wps:spPr>
                          <wps:bodyPr vert="horz" wrap="square" lIns="91440" tIns="45720" rIns="91440" bIns="45720" numCol="1" anchor="t" anchorCtr="0" compatLnSpc="1">
                            <a:prstTxWarp prst="textNoShape">
                              <a:avLst/>
                            </a:prstTxWarp>
                          </wps:bodyPr>
                        </wps:wsp>
                        <wps:wsp>
                          <wps:cNvPr id="2074270139" name="Freeform: Shape 2074270139"/>
                          <wps:cNvSpPr>
                            <a:spLocks/>
                          </wps:cNvSpPr>
                          <wps:spPr bwMode="auto">
                            <a:xfrm>
                              <a:off x="5598687" y="3246349"/>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7F7F7F"/>
                            </a:solidFill>
                            <a:ln>
                              <a:noFill/>
                            </a:ln>
                          </wps:spPr>
                          <wps:bodyPr vert="horz" wrap="square" lIns="91440" tIns="45720" rIns="91440" bIns="45720" numCol="1" anchor="t" anchorCtr="0" compatLnSpc="1">
                            <a:prstTxWarp prst="textNoShape">
                              <a:avLst/>
                            </a:prstTxWarp>
                            <a:noAutofit/>
                          </wps:bodyPr>
                        </wps:wsp>
                        <wps:wsp>
                          <wps:cNvPr id="2074270140" name="Freeform 585"/>
                          <wps:cNvSpPr>
                            <a:spLocks/>
                          </wps:cNvSpPr>
                          <wps:spPr bwMode="auto">
                            <a:xfrm>
                              <a:off x="4909249" y="2900940"/>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671334" w:rsidRPr="000A6C9E" w:rsidRDefault="00671334" w:rsidP="00BC2A7E">
                                <w:pPr>
                                  <w:bidi w:val="0"/>
                                  <w:jc w:val="center"/>
                                  <w:rPr>
                                    <w:rFonts w:ascii="Sakkal Majalla" w:hAnsi="Sakkal Majalla"/>
                                    <w:b/>
                                    <w:bCs/>
                                    <w:color w:val="191C21"/>
                                    <w:kern w:val="24"/>
                                    <w:sz w:val="24"/>
                                    <w:szCs w:val="24"/>
                                    <w:lang w:bidi="ar-SY"/>
                                  </w:rPr>
                                </w:pPr>
                                <w:r w:rsidRPr="000A6C9E">
                                  <w:rPr>
                                    <w:rFonts w:ascii="Sakkal Majalla" w:hAnsi="Sakkal Majalla"/>
                                    <w:b/>
                                    <w:bCs/>
                                    <w:color w:val="191C21"/>
                                    <w:kern w:val="24"/>
                                    <w:sz w:val="24"/>
                                    <w:szCs w:val="24"/>
                                    <w:rtl/>
                                    <w:lang w:bidi="ar-SY"/>
                                  </w:rPr>
                                  <w:t>3</w:t>
                                </w:r>
                              </w:p>
                            </w:txbxContent>
                          </wps:txbx>
                          <wps:bodyPr vert="horz" wrap="square" lIns="91440" tIns="45720" rIns="91440" bIns="45720" numCol="1" anchor="ctr" anchorCtr="0" compatLnSpc="1">
                            <a:prstTxWarp prst="textNoShape">
                              <a:avLst/>
                            </a:prstTxWarp>
                          </wps:bodyPr>
                        </wps:wsp>
                      </wpg:grpSp>
                      <wps:wsp>
                        <wps:cNvPr id="2074270141" name="TextBox 78"/>
                        <wps:cNvSpPr txBox="1"/>
                        <wps:spPr>
                          <a:xfrm>
                            <a:off x="4954106" y="226563"/>
                            <a:ext cx="3125033" cy="558041"/>
                          </a:xfrm>
                          <a:prstGeom prst="rect">
                            <a:avLst/>
                          </a:prstGeom>
                          <a:noFill/>
                          <a:ln>
                            <a:noFill/>
                          </a:ln>
                        </wps:spPr>
                        <wps:txb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 xml:space="preserve">أنظمة إدارة البيانات </w:t>
                              </w:r>
                              <w:r>
                                <w:rPr>
                                  <w:rFonts w:eastAsia="Calibri" w:cs="Adobe Arabic"/>
                                  <w:b/>
                                  <w:bCs/>
                                  <w:kern w:val="24"/>
                                  <w:sz w:val="36"/>
                                  <w:szCs w:val="36"/>
                                  <w:lang w:bidi="ar-EG"/>
                                </w:rPr>
                                <w:t>(DMS)</w:t>
                              </w:r>
                            </w:p>
                          </w:txbxContent>
                        </wps:txbx>
                        <wps:bodyPr wrap="square" rtlCol="0">
                          <a:noAutofit/>
                        </wps:bodyPr>
                      </wps:wsp>
                      <wpg:grpSp>
                        <wpg:cNvPr id="2074270142" name="Group 2074270142"/>
                        <wpg:cNvGrpSpPr/>
                        <wpg:grpSpPr>
                          <a:xfrm flipH="1">
                            <a:off x="70875" y="643638"/>
                            <a:ext cx="3987408" cy="1020378"/>
                            <a:chOff x="70875" y="643638"/>
                            <a:chExt cx="4859221" cy="1243475"/>
                          </a:xfrm>
                        </wpg:grpSpPr>
                        <wps:wsp>
                          <wps:cNvPr id="2074270143" name="Freeform 584"/>
                          <wps:cNvSpPr>
                            <a:spLocks/>
                          </wps:cNvSpPr>
                          <wps:spPr bwMode="auto">
                            <a:xfrm>
                              <a:off x="70875" y="741735"/>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2074270144" name="Freeform 586"/>
                          <wps:cNvSpPr>
                            <a:spLocks/>
                          </wps:cNvSpPr>
                          <wps:spPr bwMode="auto">
                            <a:xfrm>
                              <a:off x="930547" y="732063"/>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rgbClr val="9FCFD1"/>
                            </a:solidFill>
                            <a:ln>
                              <a:noFill/>
                            </a:ln>
                          </wps:spPr>
                          <wps:bodyPr vert="horz" wrap="square" lIns="91440" tIns="45720" rIns="91440" bIns="45720" numCol="1" anchor="t" anchorCtr="0" compatLnSpc="1">
                            <a:prstTxWarp prst="textNoShape">
                              <a:avLst/>
                            </a:prstTxWarp>
                          </wps:bodyPr>
                        </wps:wsp>
                        <wps:wsp>
                          <wps:cNvPr id="2074270145" name="Freeform 588"/>
                          <wps:cNvSpPr>
                            <a:spLocks/>
                          </wps:cNvSpPr>
                          <wps:spPr bwMode="auto">
                            <a:xfrm>
                              <a:off x="70875" y="643638"/>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3D8E92"/>
                            </a:solidFill>
                            <a:ln>
                              <a:noFill/>
                            </a:ln>
                          </wps:spPr>
                          <wps:bodyPr vert="horz" wrap="square" lIns="91440" tIns="45720" rIns="91440" bIns="45720" numCol="1" anchor="t" anchorCtr="0" compatLnSpc="1">
                            <a:prstTxWarp prst="textNoShape">
                              <a:avLst/>
                            </a:prstTxWarp>
                          </wps:bodyPr>
                        </wps:wsp>
                        <wps:wsp>
                          <wps:cNvPr id="2074270146" name="Freeform 587"/>
                          <wps:cNvSpPr>
                            <a:spLocks/>
                          </wps:cNvSpPr>
                          <wps:spPr bwMode="auto">
                            <a:xfrm>
                              <a:off x="298845" y="870227"/>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074270147" name="Freeform 589"/>
                          <wps:cNvSpPr>
                            <a:spLocks/>
                          </wps:cNvSpPr>
                          <wps:spPr bwMode="auto">
                            <a:xfrm>
                              <a:off x="942688" y="1219782"/>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2074270148" name="Freeform 590"/>
                          <wps:cNvSpPr>
                            <a:spLocks/>
                          </wps:cNvSpPr>
                          <wps:spPr bwMode="auto">
                            <a:xfrm>
                              <a:off x="942688" y="1219782"/>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3D8E92"/>
                            </a:solidFill>
                            <a:ln>
                              <a:noFill/>
                            </a:ln>
                          </wps:spPr>
                          <wps:bodyPr vert="horz" wrap="square" lIns="91440" tIns="45720" rIns="91440" bIns="45720" numCol="1" anchor="t" anchorCtr="0" compatLnSpc="1">
                            <a:prstTxWarp prst="textNoShape">
                              <a:avLst/>
                            </a:prstTxWarp>
                          </wps:bodyPr>
                        </wps:wsp>
                        <wps:wsp>
                          <wps:cNvPr id="2074270149" name="Freeform: Shape 2074270149"/>
                          <wps:cNvSpPr>
                            <a:spLocks/>
                          </wps:cNvSpPr>
                          <wps:spPr bwMode="auto">
                            <a:xfrm>
                              <a:off x="988283" y="1215636"/>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3D8E92"/>
                            </a:solidFill>
                            <a:ln>
                              <a:noFill/>
                            </a:ln>
                          </wps:spPr>
                          <wps:bodyPr vert="horz" wrap="square" lIns="91440" tIns="45720" rIns="91440" bIns="45720" numCol="1" anchor="t" anchorCtr="0" compatLnSpc="1">
                            <a:prstTxWarp prst="textNoShape">
                              <a:avLst/>
                            </a:prstTxWarp>
                            <a:noAutofit/>
                          </wps:bodyPr>
                        </wps:wsp>
                        <wps:wsp>
                          <wps:cNvPr id="2074270150" name="Freeform 585"/>
                          <wps:cNvSpPr>
                            <a:spLocks/>
                          </wps:cNvSpPr>
                          <wps:spPr bwMode="auto">
                            <a:xfrm>
                              <a:off x="298845" y="870227"/>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671334" w:rsidRPr="000A6C9E" w:rsidRDefault="00671334" w:rsidP="00BC2A7E">
                                <w:pPr>
                                  <w:bidi w:val="0"/>
                                  <w:jc w:val="center"/>
                                  <w:rPr>
                                    <w:rFonts w:ascii="Sakkal Majalla" w:hAnsi="Sakkal Majalla"/>
                                    <w:b/>
                                    <w:bCs/>
                                    <w:color w:val="191C21"/>
                                    <w:kern w:val="24"/>
                                    <w:sz w:val="24"/>
                                    <w:szCs w:val="24"/>
                                    <w:lang w:bidi="ar-SY"/>
                                  </w:rPr>
                                </w:pPr>
                                <w:r w:rsidRPr="000A6C9E">
                                  <w:rPr>
                                    <w:rFonts w:ascii="Sakkal Majalla" w:hAnsi="Sakkal Majalla"/>
                                    <w:b/>
                                    <w:bCs/>
                                    <w:color w:val="191C21"/>
                                    <w:kern w:val="24"/>
                                    <w:sz w:val="24"/>
                                    <w:szCs w:val="24"/>
                                    <w:rtl/>
                                    <w:lang w:bidi="ar-SY"/>
                                  </w:rPr>
                                  <w:t>4</w:t>
                                </w:r>
                              </w:p>
                            </w:txbxContent>
                          </wps:txbx>
                          <wps:bodyPr vert="horz" wrap="square" lIns="91440" tIns="45720" rIns="91440" bIns="45720" numCol="1" anchor="ctr" anchorCtr="0" compatLnSpc="1">
                            <a:prstTxWarp prst="textNoShape">
                              <a:avLst/>
                            </a:prstTxWarp>
                          </wps:bodyPr>
                        </wps:wsp>
                      </wpg:grpSp>
                      <wps:wsp>
                        <wps:cNvPr id="2074270151" name="TextBox 88"/>
                        <wps:cNvSpPr txBox="1"/>
                        <wps:spPr>
                          <a:xfrm>
                            <a:off x="272882" y="870127"/>
                            <a:ext cx="3125033" cy="499300"/>
                          </a:xfrm>
                          <a:prstGeom prst="rect">
                            <a:avLst/>
                          </a:prstGeom>
                          <a:noFill/>
                          <a:ln>
                            <a:noFill/>
                          </a:ln>
                        </wps:spPr>
                        <wps:txb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برمجيات الأمان السيبراني</w:t>
                              </w:r>
                            </w:p>
                          </w:txbxContent>
                        </wps:txbx>
                        <wps:bodyPr wrap="square" rtlCol="0">
                          <a:noAutofit/>
                        </wps:bodyPr>
                      </wps:wsp>
                      <wpg:grpSp>
                        <wpg:cNvPr id="2074270152" name="Group 2074270152"/>
                        <wpg:cNvGrpSpPr/>
                        <wpg:grpSpPr>
                          <a:xfrm flipH="1">
                            <a:off x="0" y="2050624"/>
                            <a:ext cx="4058283" cy="1038515"/>
                            <a:chOff x="0" y="2050623"/>
                            <a:chExt cx="4859221" cy="1243475"/>
                          </a:xfrm>
                        </wpg:grpSpPr>
                        <wps:wsp>
                          <wps:cNvPr id="2074270153" name="Freeform 584"/>
                          <wps:cNvSpPr>
                            <a:spLocks/>
                          </wps:cNvSpPr>
                          <wps:spPr bwMode="auto">
                            <a:xfrm>
                              <a:off x="0" y="2148720"/>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2074270154" name="Freeform 586"/>
                          <wps:cNvSpPr>
                            <a:spLocks/>
                          </wps:cNvSpPr>
                          <wps:spPr bwMode="auto">
                            <a:xfrm>
                              <a:off x="859672" y="2139048"/>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rgbClr val="BDBDBD"/>
                            </a:solidFill>
                            <a:ln>
                              <a:noFill/>
                            </a:ln>
                          </wps:spPr>
                          <wps:bodyPr vert="horz" wrap="square" lIns="91440" tIns="45720" rIns="91440" bIns="45720" numCol="1" anchor="t" anchorCtr="0" compatLnSpc="1">
                            <a:prstTxWarp prst="textNoShape">
                              <a:avLst/>
                            </a:prstTxWarp>
                          </wps:bodyPr>
                        </wps:wsp>
                        <wps:wsp>
                          <wps:cNvPr id="2074270155" name="Freeform 588"/>
                          <wps:cNvSpPr>
                            <a:spLocks/>
                          </wps:cNvSpPr>
                          <wps:spPr bwMode="auto">
                            <a:xfrm>
                              <a:off x="0" y="2050623"/>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7F7F7F"/>
                            </a:solidFill>
                            <a:ln>
                              <a:noFill/>
                            </a:ln>
                          </wps:spPr>
                          <wps:bodyPr vert="horz" wrap="square" lIns="91440" tIns="45720" rIns="91440" bIns="45720" numCol="1" anchor="t" anchorCtr="0" compatLnSpc="1">
                            <a:prstTxWarp prst="textNoShape">
                              <a:avLst/>
                            </a:prstTxWarp>
                          </wps:bodyPr>
                        </wps:wsp>
                        <wps:wsp>
                          <wps:cNvPr id="2074270156" name="Freeform 587"/>
                          <wps:cNvSpPr>
                            <a:spLocks/>
                          </wps:cNvSpPr>
                          <wps:spPr bwMode="auto">
                            <a:xfrm>
                              <a:off x="227970" y="2277212"/>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074270157" name="Freeform 589"/>
                          <wps:cNvSpPr>
                            <a:spLocks/>
                          </wps:cNvSpPr>
                          <wps:spPr bwMode="auto">
                            <a:xfrm>
                              <a:off x="871813" y="2626767"/>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2074270158" name="Freeform 590"/>
                          <wps:cNvSpPr>
                            <a:spLocks/>
                          </wps:cNvSpPr>
                          <wps:spPr bwMode="auto">
                            <a:xfrm>
                              <a:off x="871813" y="2626767"/>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7F7F7F"/>
                            </a:solidFill>
                            <a:ln>
                              <a:noFill/>
                            </a:ln>
                          </wps:spPr>
                          <wps:bodyPr vert="horz" wrap="square" lIns="91440" tIns="45720" rIns="91440" bIns="45720" numCol="1" anchor="t" anchorCtr="0" compatLnSpc="1">
                            <a:prstTxWarp prst="textNoShape">
                              <a:avLst/>
                            </a:prstTxWarp>
                          </wps:bodyPr>
                        </wps:wsp>
                        <wps:wsp>
                          <wps:cNvPr id="2074270159" name="Freeform: Shape 2074270159"/>
                          <wps:cNvSpPr>
                            <a:spLocks/>
                          </wps:cNvSpPr>
                          <wps:spPr bwMode="auto">
                            <a:xfrm>
                              <a:off x="917408" y="2622621"/>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7F7F7F"/>
                            </a:solidFill>
                            <a:ln>
                              <a:noFill/>
                            </a:ln>
                          </wps:spPr>
                          <wps:bodyPr vert="horz" wrap="square" lIns="91440" tIns="45720" rIns="91440" bIns="45720" numCol="1" anchor="t" anchorCtr="0" compatLnSpc="1">
                            <a:prstTxWarp prst="textNoShape">
                              <a:avLst/>
                            </a:prstTxWarp>
                            <a:noAutofit/>
                          </wps:bodyPr>
                        </wps:wsp>
                        <wps:wsp>
                          <wps:cNvPr id="2074270160" name="Freeform 585"/>
                          <wps:cNvSpPr>
                            <a:spLocks/>
                          </wps:cNvSpPr>
                          <wps:spPr bwMode="auto">
                            <a:xfrm>
                              <a:off x="227970" y="2277212"/>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671334" w:rsidRPr="000A6C9E" w:rsidRDefault="00671334" w:rsidP="00BC2A7E">
                                <w:pPr>
                                  <w:bidi w:val="0"/>
                                  <w:jc w:val="center"/>
                                  <w:rPr>
                                    <w:rFonts w:ascii="Sakkal Majalla" w:hAnsi="Sakkal Majalla"/>
                                    <w:b/>
                                    <w:bCs/>
                                    <w:color w:val="191C21"/>
                                    <w:kern w:val="24"/>
                                    <w:sz w:val="24"/>
                                    <w:szCs w:val="24"/>
                                    <w:lang w:bidi="ar-SY"/>
                                  </w:rPr>
                                </w:pPr>
                                <w:r w:rsidRPr="000A6C9E">
                                  <w:rPr>
                                    <w:rFonts w:ascii="Sakkal Majalla" w:hAnsi="Sakkal Majalla"/>
                                    <w:b/>
                                    <w:bCs/>
                                    <w:color w:val="191C21"/>
                                    <w:kern w:val="24"/>
                                    <w:sz w:val="24"/>
                                    <w:szCs w:val="24"/>
                                    <w:rtl/>
                                    <w:lang w:bidi="ar-SY"/>
                                  </w:rPr>
                                  <w:t>5</w:t>
                                </w:r>
                              </w:p>
                            </w:txbxContent>
                          </wps:txbx>
                          <wps:bodyPr vert="horz" wrap="square" lIns="91440" tIns="45720" rIns="91440" bIns="45720" numCol="1" anchor="ctr" anchorCtr="0" compatLnSpc="1">
                            <a:prstTxWarp prst="textNoShape">
                              <a:avLst/>
                            </a:prstTxWarp>
                          </wps:bodyPr>
                        </wps:wsp>
                      </wpg:grpSp>
                      <wps:wsp>
                        <wps:cNvPr id="2074270161" name="TextBox 98"/>
                        <wps:cNvSpPr txBox="1"/>
                        <wps:spPr>
                          <a:xfrm>
                            <a:off x="4764687" y="1408185"/>
                            <a:ext cx="3125033" cy="499300"/>
                          </a:xfrm>
                          <a:prstGeom prst="rect">
                            <a:avLst/>
                          </a:prstGeom>
                          <a:noFill/>
                          <a:ln>
                            <a:noFill/>
                          </a:ln>
                        </wps:spPr>
                        <wps:txb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أدوات التحليل والتقارير</w:t>
                              </w:r>
                            </w:p>
                          </w:txbxContent>
                        </wps:txbx>
                        <wps:bodyPr wrap="square" rtlCol="0">
                          <a:noAutofit/>
                        </wps:bodyPr>
                      </wps:wsp>
                      <wps:wsp>
                        <wps:cNvPr id="2074270162" name="TextBox 99"/>
                        <wps:cNvSpPr txBox="1"/>
                        <wps:spPr>
                          <a:xfrm>
                            <a:off x="4657758" y="2878891"/>
                            <a:ext cx="3125872" cy="558041"/>
                          </a:xfrm>
                          <a:prstGeom prst="rect">
                            <a:avLst/>
                          </a:prstGeom>
                          <a:noFill/>
                          <a:ln>
                            <a:noFill/>
                          </a:ln>
                        </wps:spPr>
                        <wps:txb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أنظمة إدارة المخاطر</w:t>
                              </w:r>
                              <w:r>
                                <w:rPr>
                                  <w:rFonts w:eastAsia="Calibri" w:cs="Adobe Arabic"/>
                                  <w:b/>
                                  <w:bCs/>
                                  <w:kern w:val="24"/>
                                  <w:sz w:val="36"/>
                                  <w:szCs w:val="36"/>
                                  <w:lang w:bidi="ar-EG"/>
                                </w:rPr>
                                <w:t xml:space="preserve"> (ERM)</w:t>
                              </w:r>
                            </w:p>
                          </w:txbxContent>
                        </wps:txbx>
                        <wps:bodyPr wrap="square" rtlCol="0">
                          <a:noAutofit/>
                        </wps:bodyPr>
                      </wps:wsp>
                      <wps:wsp>
                        <wps:cNvPr id="2074270163" name="TextBox 100"/>
                        <wps:cNvSpPr txBox="1"/>
                        <wps:spPr>
                          <a:xfrm>
                            <a:off x="46685" y="2255234"/>
                            <a:ext cx="3125033" cy="499300"/>
                          </a:xfrm>
                          <a:prstGeom prst="rect">
                            <a:avLst/>
                          </a:prstGeom>
                          <a:noFill/>
                          <a:ln>
                            <a:noFill/>
                          </a:ln>
                        </wps:spPr>
                        <wps:txb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منصات التعاون والتواصل</w:t>
                              </w:r>
                            </w:p>
                          </w:txbxContent>
                        </wps:txbx>
                        <wps:bodyPr wrap="square" rtlCol="0">
                          <a:noAutofit/>
                        </wps:bodyPr>
                      </wps:wsp>
                    </wpg:wgp>
                  </a:graphicData>
                </a:graphic>
              </wp:inline>
            </w:drawing>
          </mc:Choice>
          <mc:Fallback>
            <w:pict>
              <v:group id="Group 101" o:spid="_x0000_s2746" style="width:450.9pt;height:191.25pt;mso-position-horizontal-relative:char;mso-position-vertical-relative:line" coordsize="87517,37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">
                <v:group id="Group 2074270114" o:spid="_x0000_s2747" style="position:absolute;left:47521;width:39874;height:10203;flip:x" coordorigin="47521" coordsize="48592,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kn9xDyQAA&#10;AOMAAAAPAAAAAAAAAAAAAAAAAKoCAABkcnMvZG93bnJldi54bWxQSwUGAAAAAAQABAD6AAAAoAMA&#10;AAAA&#10;">
                  <v:shape id="Freeform 584" o:spid="_x0000_s2748" style="position:absolute;left:47521;top:980;width:48592;height:11454;visibility:visible;mso-wrap-style:square;v-text-anchor:top" coordsize="14066,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5Y38kA&#10;AADjAAAADwAAAGRycy9kb3ducmV2LnhtbESPQWvCQBSE7wX/w/IEb3U3QZuSukpaETy2KsXjI/tM&#10;QrNvQ3aN8d+7hUKPw8x8w6w2o23FQL1vHGtI5goEcelMw5WG03H3/ArCB2SDrWPScCcPm/XkaYW5&#10;cTf+ouEQKhEh7HPUUIfQ5VL6siaLfu464uhdXG8xRNlX0vR4i3DbylSpF2mx4bhQY0cfNZU/h6vV&#10;MJy3V/P9vs+On1Xh7L29lMVZaj2bjsUbiEBj+A//tfdGQ6qyRZqpJFnC76f4B+T6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c5Y38kAAADjAAAADwAAAAAAAAAAAAAAAACYAgAA&#10;ZHJzL2Rvd25yZXYueG1sUEsFBgAAAAAEAAQA9QAAAI4DAAA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2749" style="position:absolute;left:56118;top:884;width:39003;height:8994;visibility:visible;mso-wrap-style:square;v-text-anchor:top" coordsize="11294,2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oRH8wA&#10;AADjAAAADwAAAGRycy9kb3ducmV2LnhtbESPQUvDQBSE74L/YXmCF2l3EzSV2G0RoSDSHhqleHxk&#10;n0k0+zZkt0n677sFocdhZr5hluvJtmKg3jeONSRzBYK4dKbhSsPX52b2DMIHZIOtY9JwIg/r1e3N&#10;EnPjRt7TUIRKRAj7HDXUIXS5lL6syaKfu444ej+utxii7Ctpehwj3LYyVSqTFhuOCzV29FZT+Vcc&#10;rYZxJ7c7NRyn7012ePgYyw7T3yet7++m1xcQgaZwDf+3342GVC0e04VKkgwun+IfkKsz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zEoRH8wAAADjAAAADwAAAAAAAAAAAAAAAACY&#10;AgAAZHJzL2Rvd25yZXYueG1sUEsFBgAAAAAEAAQA9QAAAJEDAA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9fcfd1"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2750" style="position:absolute;left:47521;width:11454;height:11439;visibility:visible;mso-wrap-style:square;v-text-anchor:top" coordsize="3316,3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3fq8sA&#10;AADjAAAADwAAAGRycy9kb3ducmV2LnhtbESPQUvDQBSE74L/YXmCF7G7CaEpabelCgXxZiva4yP7&#10;zMZm34bs2qT/3hWEHoeZ+YZZbSbXiTMNofWsIZspEMS1Ny03Gt4Pu8cFiBCRDXaeScOFAmzWtzcr&#10;rIwf+Y3O+9iIBOFQoQYbY19JGWpLDsPM98TJ+/KDw5jk0Egz4JjgrpO5UnPpsOW0YLGnZ0v1af/j&#10;NBzmD6enJl4sfRYL/B4/iu3u9aj1/d20XYKINMVr+L/9YjTkqizyUmVZCX+f0h+Q6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iDd+rywAAAOMAAAAPAAAAAAAAAAAAAAAAAJgC&#10;AABkcnMvZG93bnJldi54bWxQSwUGAAAAAAQABAD1AAAAkAMAAA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3d8e92"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2751" style="position:absolute;left:49801;top:2265;width:6894;height:6895;visibility:visible;mso-wrap-style:square;v-text-anchor:top" coordsize="1995,1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bji8YA&#10;AADjAAAADwAAAGRycy9kb3ducmV2LnhtbERPS27CMBDdV+odrKnErtgJLVQBgwCJqpsuoDnAKB7i&#10;QDyOYkPC7etFpS6f3n+1GV0r7tSHxrOGbKpAEFfeNFxrKH8Orx8gQkQ22HomDQ8KsFk/P62wMH7g&#10;I91PsRYphEOBGmyMXSFlqCw5DFPfESfu7HuHMcG+lqbHIYW7VuZKzaXDhlODxY72lqrr6eY0fKoS&#10;u/f98G0vM3koh3kbdnWm9eRl3C5BRBrjv/jP/WU05Grxli9UlqXR6VP6A3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bji8YAAADjAAAADwAAAAAAAAAAAAAAAACYAgAAZHJz&#10;L2Rvd25yZXYueG1sUEsFBgAAAAAEAAQA9QAAAIsDAAA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2752" style="position:absolute;left:56239;top:5761;width:1603;height:3924;visibility:visible;mso-wrap-style:square;v-text-anchor:top" coordsize="462,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hVNMsA&#10;AADjAAAADwAAAGRycy9kb3ducmV2LnhtbESPQUvDQBSE74L/YXmCN7uboG1Nuy0iVHuTxmCvr9ln&#10;Nph9G7JrE/31riB4HGbmG2a9nVwnzjSE1rOGbKZAENfetNxoqF53N0sQISIb7DyThi8KsN1cXqyx&#10;MH7kA53L2IgE4VCgBhtjX0gZaksOw8z3xMl794PDmOTQSDPgmOCuk7lSc+mw5bRgsadHS/VH+ek0&#10;HPOwlE8v39XxebR3u7cK96dyrvX11fSwAhFpiv/hv/beaMjV4jZfqCy7h99P6Q/Iz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kiFU0ywAAAOMAAAAPAAAAAAAAAAAAAAAAAJgC&#10;AABkcnMvZG93bnJldi54bWxQSwUGAAAAAAQABAD1AAAAkAMAAA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2753" style="position:absolute;left:56239;top:5761;width:1603;height:3924;visibility:visible;mso-wrap-style:square;v-text-anchor:top" coordsize="462,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ewLMgA&#10;AADjAAAADwAAAGRycy9kb3ducmV2LnhtbESPzYrCMBSF9wO+Q7jC7MbEMkylGkWFAWEGwerG3aW5&#10;ttXmptNErW8/WQguD+ePb7bobSNu1PnasYbxSIEgLpypudRw2H9/TED4gGywcUwaHuRhMR+8zTAz&#10;7s47uuWhFHGEfYYaqhDaTEpfVGTRj1xLHL2T6yyGKLtSmg7vcdw2MlHqS1qsOT5U2NK6ouKSX60G&#10;t6XtQ+3Pv+kqXR9zmfc/f7TT+n3YL6cgAvXhFX62N0ZDotLPJFXjJFJEpsgDcv4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x7AsyAAAAOMAAAAPAAAAAAAAAAAAAAAAAJgCAABk&#10;cnMvZG93bnJldi54bWxQSwUGAAAAAAQABAD1AAAAjQMA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3d8e92"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2074270121" o:spid="_x0000_s2754" style="position:absolute;left:56695;top:5719;width:39418;height:5720;visibility:visible;mso-wrap-style:square;v-text-anchor:top" coordsize="3941813,5719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zPXc0A&#10;AADjAAAADwAAAGRycy9kb3ducmV2LnhtbESPQUvDQBSE70L/w/IEL2J3k0pbYrelCAX1Ik168Pia&#10;fU1Cs29jdm2iv94VhB6HmfmGWW1G24oL9b5xrCGZKhDEpTMNVxoOxe5hCcIHZIOtY9LwTR4268nN&#10;CjPjBt7TJQ+ViBD2GWqoQ+gyKX1Zk0U/dR1x9E6utxii7Ctpehwi3LYyVWouLTYcF2rs6Lmm8px/&#10;WQ325/6jmB13s2LIT+/n/PUzsW9zre9ux+0TiEBjuIb/2y9GQ6oWj+lCJWkCf5/iH5DrX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MD8z13NAAAA4wAAAA8AAAAAAAAAAAAAAAAA&#10;mAIAAGRycy9kb3ducmV2LnhtbFBLBQYAAAAABAAEAPUAAACSAwAA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3d8e92"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2755" style="position:absolute;left:49801;top:2265;width:6894;height:68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5wO8gA&#10;AADjAAAADwAAAGRycy9kb3ducmV2LnhtbESPQUvEMBSE74L/ITzBi+wmDWK1bnZRQVA82XrZ2zN5&#10;tsXmpSRxt/57Iwgeh5n5htnsFj+JA8U0BjZQrRUIYhvcyL2Bt+5xdQ0iZWSHU2Ay8E0JdtvTkw02&#10;Lhz5lQ5t7kWBcGrQwJDz3EiZ7EAe0zrMxMX7CNFjLjL20kU8FrifpFbqSnocuSwMONPDQPaz/fIG&#10;nrt7azF2fXVz8a7mPb+0GGpjzs+Wu1sQmZb8H/5rPzkDWtWXulaV1vD7qfwBu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TnA7yAAAAOMAAAAPAAAAAAAAAAAAAAAAAJgCAABk&#10;cnMvZG93bnJldi54bWxQSwUGAAAAAAQABAD1AAAAjQMAAAAA&#10;" stroked="f">
                    <v:path arrowok="t"/>
                    <v:textbox>
                      <w:txbxContent>
                        <w:p w:rsidR="00671334" w:rsidRPr="000A6C9E" w:rsidRDefault="00671334" w:rsidP="00BC2A7E">
                          <w:pPr>
                            <w:bidi w:val="0"/>
                            <w:jc w:val="center"/>
                            <w:rPr>
                              <w:rFonts w:ascii="Sakkal Majalla" w:hAnsi="Sakkal Majalla"/>
                              <w:b/>
                              <w:bCs/>
                              <w:color w:val="191C21"/>
                              <w:kern w:val="24"/>
                              <w:sz w:val="24"/>
                              <w:szCs w:val="24"/>
                              <w:lang w:bidi="ar-SY"/>
                            </w:rPr>
                          </w:pPr>
                          <w:r w:rsidRPr="000A6C9E">
                            <w:rPr>
                              <w:rFonts w:ascii="Sakkal Majalla" w:hAnsi="Sakkal Majalla"/>
                              <w:b/>
                              <w:bCs/>
                              <w:color w:val="191C21"/>
                              <w:kern w:val="24"/>
                              <w:sz w:val="24"/>
                              <w:szCs w:val="24"/>
                              <w:rtl/>
                              <w:lang w:bidi="ar-SY"/>
                            </w:rPr>
                            <w:t>1</w:t>
                          </w:r>
                        </w:p>
                      </w:txbxContent>
                    </v:textbox>
                  </v:oval>
                </v:group>
                <v:group id="Group 2074270123" o:spid="_x0000_s2756" style="position:absolute;left:46934;top:12255;width:40583;height:10385;flip:x" coordorigin="46934,12255" coordsize="48592,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lGo6KyQAA&#10;AOMAAAAPAAAAAAAAAAAAAAAAAKoCAABkcnMvZG93bnJldi54bWxQSwUGAAAAAAQABAD6AAAAoAMA&#10;AAAA&#10;">
                  <v:shape id="Freeform 584" o:spid="_x0000_s2757" style="position:absolute;left:46934;top:13236;width:48592;height:11454;visibility:visible;mso-wrap-style:square;v-text-anchor:top" coordsize="14066,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43+ckA&#10;AADjAAAADwAAAGRycy9kb3ducmV2LnhtbESPQWvCQBSE74L/YXlCb7prkKakrpJWBI/VSPH4yD6T&#10;0OzbkF1j/PfdQsHjMDPfMOvtaFsxUO8bxxqWCwWCuHSm4UrDudjP30D4gGywdUwaHuRhu5lO1pgZ&#10;d+cjDadQiQhhn6GGOoQuk9KXNVn0C9cRR+/qeoshyr6Spsd7hNtWJkq9SosNx4UaO/qsqfw53ayG&#10;4bK7me+PQ1p8Vbmzj/Za5hep9ctszN9BBBrDM/zfPhgNiUpXSaqWyQr+PsU/ID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O43+ckAAADjAAAADwAAAAAAAAAAAAAAAACYAgAA&#10;ZHJzL2Rvd25yZXYueG1sUEsFBgAAAAAEAAQA9QAAAI4DAAA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2758" style="position:absolute;left:55530;top:13140;width:39004;height:8994;visibility:visible;mso-wrap-style:square;v-text-anchor:top" coordsize="11294,2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ypycsA&#10;AADjAAAADwAAAGRycy9kb3ducmV2LnhtbESPT2sCMRTE70K/Q3gFb5ps8E/ZGqUUrJ5qtb309ti8&#10;7i7dvGw3Uddv3wiCx2FmfsMsVr1rxIm6UHs2kI0VCOLC25pLA1+f69ETiBCRLTaeycCFAqyWD4MF&#10;5tafeU+nQyxFgnDI0UAVY5tLGYqKHIaxb4mT9+M7hzHJrpS2w3OCu0ZqpWbSYc1pocKWXisqfg9H&#10;Z2C/Oaq3TSgmH7tv/f7H26zk6dqY4WP/8gwiUh/v4Vt7aw1oNZ/oucr0FK6f0h+Qy3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ODKnJywAAAOMAAAAPAAAAAAAAAAAAAAAAAJgC&#10;AABkcnMvZG93bnJldi54bWxQSwUGAAAAAAQABAD1AAAAkAMA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ffcc5e"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2759" style="position:absolute;left:46934;top:12255;width:11453;height:11440;visibility:visible;mso-wrap-style:square;v-text-anchor:top" coordsize="3316,3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UPX8sA&#10;AADjAAAADwAAAGRycy9kb3ducmV2LnhtbESPQWvCQBSE74X+h+UVvBTdTRBToquEQosHD62292f2&#10;mcRm34bsauK/dwuFHoeZ+YZZbUbbiiv1vnGsIZkpEMSlMw1XGr4Ob9MXED4gG2wdk4YbedisHx9W&#10;mBs38Cdd96ESEcI+Rw11CF0upS9rsuhnriOO3sn1FkOUfSVNj0OE21amSi2kxYbjQo0dvdZU/uwv&#10;VsP7dyiyy+nZFoezug3bXZbYj6PWk6exWIIINIb/8F97azSkKpunmUrSBfx+in9Aru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vhQ9fywAAAOMAAAAPAAAAAAAAAAAAAAAAAJgC&#10;AABkcnMvZG93bnJldi54bWxQSwUGAAAAAAQABAD1AAAAkAMAAA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eaa200"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2760" style="position:absolute;left:49213;top:14521;width:6895;height:6895;visibility:visible;mso-wrap-style:square;v-text-anchor:top" coordsize="1995,1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W9RMkA&#10;AADjAAAADwAAAGRycy9kb3ducmV2LnhtbESPwU7DMBBE70j8g7VI3KidUBIU6la0UqteOFDyAat4&#10;iQPxOordJvw9roTEcTQzbzSrzex6caExdJ41ZAsFgrjxpuNWQ/2xf3gGESKywd4zafihAJv17c0K&#10;K+MnfqfLKbYiQThUqMHGOFRShsaSw7DwA3HyPv3oMCY5ttKMOCW462WuVCEddpwWLA60s9R8n85O&#10;w0HVODztpjf79Sj39VT0YdtmWt/fza8vICLN8T/81z4aDbkql3mpsryE66f0B+T6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bW9RMkAAADjAAAADwAAAAAAAAAAAAAAAACYAgAA&#10;ZHJzL2Rvd25yZXYueG1sUEsFBgAAAAAEAAQA9QAAAI4DAAA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2761" style="position:absolute;left:55652;top:18017;width:1603;height:3924;visibility:visible;mso-wrap-style:square;v-text-anchor:top" coordsize="462,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g6EscA&#10;AADjAAAADwAAAGRycy9kb3ducmV2LnhtbERPz0vDMBS+C/4P4QneXLKg26jLhgjT3cRa3PXZvDVl&#10;zUtp4lr9681B2PHj+73eTr4TZxpiG9jAfKZAENfBttwYqD52dysQMSFb7AKTgR+KsN1cX62xsGHk&#10;dzqXqRE5hGOBBlxKfSFlrB15jLPQE2fuGAaPKcOhkXbAMYf7TmqlFtJjy7nBYU/PjupT+e0NHHRc&#10;yZe33+rwOrqH3WeF+69yYcztzfT0CCLRlC7if/feGtBqea+Xaq7z6Pwp/wG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oOhLHAAAA4wAAAA8AAAAAAAAAAAAAAAAAmAIAAGRy&#10;cy9kb3ducmV2LnhtbFBLBQYAAAAABAAEAPUAAACMAwAAA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2762" style="position:absolute;left:55652;top:18017;width:1603;height:3924;visibility:visible;mso-wrap-style:square;v-text-anchor:top" coordsize="462,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EN/8oA&#10;AADjAAAADwAAAGRycy9kb3ducmV2LnhtbESPzWrDMBCE74W+g9hCb40UU+LUjRKCIaU55q/JcbG2&#10;lqm1ci01cd8+ChR6HGbmG2a2GFwrztSHxrOG8UiBIK68abjWsN+tnqYgQkQ22HomDb8UYDG/v5th&#10;YfyFN3TexlokCIcCNdgYu0LKUFlyGEa+I07ep+8dxiT7WpoeLwnuWpkpNZEOG04LFjsqLVVf2x+n&#10;YXmwk9PaNKU5lmvON+Fj9b1/0/rxYVi+gog0xP/wX/vdaMhU/pzlapy9wO1T+gNyf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nBDf/KAAAA4wAAAA8AAAAAAAAAAAAAAAAAmAIA&#10;AGRycy9kb3ducmV2LnhtbFBLBQYAAAAABAAEAPUAAACPAwA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eaa200"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2074270130" o:spid="_x0000_s2763" style="position:absolute;left:56108;top:17975;width:39418;height:5720;visibility:visible;mso-wrap-style:square;v-text-anchor:top" coordsize="3941813,5719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D7W8oA&#10;AADjAAAADwAAAGRycy9kb3ducmV2LnhtbESPy2oCMRSG94W+QziF7mriaKuMRimlhS6Eaa0bd4fJ&#10;mQszOZkmqY5vbxZClz//jW+9HW0vTuRD61jDdKJAEJfOtFxrOPx8PC1BhIhssHdMGi4UYLu5v1tj&#10;btyZv+m0j7VIIxxy1NDEOORShrIhi2HiBuLkVc5bjEn6WhqP5zRue5kp9SIttpweGhzoraGy2/9Z&#10;DUfji2rofqV9Lr46et8Vs52vtH58GF9XICKN8T98a38aDZlazLOFms4SRWJKPCA3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hQ+1vKAAAA4wAAAA8AAAAAAAAAAAAAAAAAmAIA&#10;AGRycy9kb3ducmV2LnhtbFBLBQYAAAAABAAEAPUAAACPAwAA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eaa200"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2764" style="position:absolute;left:49213;top:14521;width:6895;height:68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V4kckA&#10;AADjAAAADwAAAGRycy9kb3ducmV2LnhtbESPQUvEMBSE78L+h/AEL4ubtIrVutllFQRlT7ZevD2T&#10;Z1tsXkoSd+u/N8KCx2FmvmHW29mN4kAhDp41FCsFgth4O3Cn4a19urwFEROyxdEzafihCNvN4myN&#10;tfVHfqVDkzqRIRxr1NCnNNVSRtOTw7jyE3H2Pn1wmLIMnbQBjxnuRlkqdSMdDpwXepzosSfz1Xw7&#10;DS/tgzEY2q64W36o6Z33DfpK64vzeXcPItGc/sOn9rPVUKrquqxUcVXA36f8B+Tm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UV4kckAAADjAAAADwAAAAAAAAAAAAAAAACYAgAA&#10;ZHJzL2Rvd25yZXYueG1sUEsFBgAAAAAEAAQA9QAAAI4DAAAAAA==&#10;" stroked="f">
                    <v:path arrowok="t"/>
                    <v:textbox>
                      <w:txbxContent>
                        <w:p w:rsidR="00671334" w:rsidRPr="000A6C9E" w:rsidRDefault="00671334" w:rsidP="00BC2A7E">
                          <w:pPr>
                            <w:bidi w:val="0"/>
                            <w:jc w:val="center"/>
                            <w:rPr>
                              <w:rFonts w:ascii="Sakkal Majalla" w:hAnsi="Sakkal Majalla"/>
                              <w:b/>
                              <w:bCs/>
                              <w:color w:val="191C21"/>
                              <w:kern w:val="24"/>
                              <w:sz w:val="24"/>
                              <w:szCs w:val="24"/>
                              <w:lang w:bidi="ar-SY"/>
                            </w:rPr>
                          </w:pPr>
                          <w:r w:rsidRPr="000A6C9E">
                            <w:rPr>
                              <w:rFonts w:ascii="Sakkal Majalla" w:hAnsi="Sakkal Majalla"/>
                              <w:b/>
                              <w:bCs/>
                              <w:color w:val="191C21"/>
                              <w:kern w:val="24"/>
                              <w:sz w:val="24"/>
                              <w:szCs w:val="24"/>
                              <w:rtl/>
                              <w:lang w:bidi="ar-SY"/>
                            </w:rPr>
                            <w:t>2</w:t>
                          </w:r>
                        </w:p>
                      </w:txbxContent>
                    </v:textbox>
                  </v:oval>
                </v:group>
                <v:group id="Group 2074270132" o:spid="_x0000_s2765" style="position:absolute;left:46812;top:26743;width:40583;height:10385;flip:x" coordorigin="46812,26743" coordsize="48592,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Pj73MyQAA&#10;AOMAAAAPAAAAAAAAAAAAAAAAAKoCAABkcnMvZG93bnJldi54bWxQSwUGAAAAAAQABAD6AAAAoAMA&#10;AAAA&#10;">
                  <v:shape id="Freeform 584" o:spid="_x0000_s2766" style="position:absolute;left:46812;top:27724;width:48593;height:11454;visibility:visible;mso-wrap-style:square;v-text-anchor:top" coordsize="14066,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45UMkA&#10;AADjAAAADwAAAGRycy9kb3ducmV2LnhtbESPQWvCQBSE74X+h+UJvdVdY2lK6iqpUvBoVcTjI/tM&#10;gtm3IbvG+O+7guBxmJlvmNlisI3oqfO1Yw2TsQJBXDhTc6lhv/t9/wLhA7LBxjFpuJGHxfz1ZYaZ&#10;cVf+o34bShEh7DPUUIXQZlL6oiKLfuxa4uidXGcxRNmV0nR4jXDbyESpT2mx5rhQYUvLiorz9mI1&#10;9MfVxRx+1uluU+bO3ppTkR+l1m+jIf8GEWgIz/CjvTYaEpV+JKmaTKdw/xT/gJ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t45UMkAAADjAAAADwAAAAAAAAAAAAAAAACYAgAA&#10;ZHJzL2Rvd25yZXYueG1sUEsFBgAAAAAEAAQA9QAAAI4DAAA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2767" style="position:absolute;left:55409;top:27627;width:39004;height:8995;visibility:visible;mso-wrap-style:square;v-text-anchor:top" coordsize="11294,2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JFtMcA&#10;AADjAAAADwAAAGRycy9kb3ducmV2LnhtbESPQUvEMBSE74L/ITzBm5u0FrvUzS5WWPCoa/H8aJ5N&#10;sXkpSexWf70RBI/DzHzD7A6rm8RCIY6eNRQbBYK492bkQUP3erzZgogJ2eDkmTR8UYTD/vJih43x&#10;Z36h5ZQGkSEcG9RgU5obKWNvyWHc+Jk4e+8+OExZhkGagOcMd5MslbqTDkfOCxZnerTUf5w+nYa6&#10;3QZlqFjevm313GLXHrvCan19tT7cg0i0pv/wX/vJaChVXZW1Km4r+P2U/4D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yRbTHAAAA4wAAAA8AAAAAAAAAAAAAAAAAmAIAAGRy&#10;cy9kb3ducmV2LnhtbFBLBQYAAAAABAAEAPUAAACMAwA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bdbdbd"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2768" style="position:absolute;left:46812;top:26743;width:11454;height:11440;visibility:visible;mso-wrap-style:square;v-text-anchor:top" coordsize="3316,3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O1csA&#10;AADjAAAADwAAAGRycy9kb3ducmV2LnhtbESPQUsDMRSE74L/ITzBm026trasTYtIC3rowVVoj4/N&#10;a7K4eVk36Xb990YQPA4z8w2z2oy+FQP1sQmsYTpRIIjrYBq2Gj7ed3dLEDEhG2wDk4ZvirBZX1+t&#10;sDThwm80VMmKDOFYogaXUldKGWtHHuMkdMTZO4XeY8qyt9L0eMlw38pCqQfpseG84LCjZ0f1Z3X2&#10;Gmxlnd3uz8uvOMyK/eH4ujtt51rf3oxPjyASjek//Nd+MRoKtZgVCzW9n8Pvp/wH5Po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mig7VywAAAOMAAAAPAAAAAAAAAAAAAAAAAJgC&#10;AABkcnMvZG93bnJldi54bWxQSwUGAAAAAAQABAD1AAAAkAMAAA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7f7f7f"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2769" style="position:absolute;left:49092;top:29009;width:6894;height:6894;visibility:visible;mso-wrap-style:square;v-text-anchor:top" coordsize="1995,1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COAsoA&#10;AADjAAAADwAAAGRycy9kb3ducmV2LnhtbESPwWrDMBBE74X+g9hCb41kp3WKEyW0gZReekjqD1is&#10;jeXEWhlLjZ2/jwqFHoeZecOsNpPrxIWG0HrWkM0UCOLam5YbDdX37ukVRIjIBjvPpOFKATbr+7sV&#10;lsaPvKfLITYiQTiUqMHG2JdShtqSwzDzPXHyjn5wGJMcGmkGHBPcdTJXqpAOW04LFnvaWqrPhx+n&#10;4UNV2L9sxy97mstdNRZdeG8yrR8fprcliEhT/A//tT+NhlwtnvOFyuYF/H5Kf0C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MgjgLKAAAA4wAAAA8AAAAAAAAAAAAAAAAAmAIA&#10;AGRycy9kb3ducmV2LnhtbFBLBQYAAAAABAAEAPUAAACPAwAA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2770" style="position:absolute;left:55530;top:32504;width:1603;height:3924;visibility:visible;mso-wrap-style:square;v-text-anchor:top" coordsize="462,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44vcsA&#10;AADjAAAADwAAAGRycy9kb3ducmV2LnhtbESPQUvDQBSE74L/YXmCN7vbqE1Juy0iVHuTxmCvz+xr&#10;Nph9G7JrE/31riB4HGbmG2a9nVwnzjSE1rOG+UyBIK69abnRUL3ubpYgQkQ22HkmDV8UYLu5vFhj&#10;YfzIBzqXsREJwqFADTbGvpAy1JYchpnviZN38oPDmOTQSDPgmOCuk5lSC+mw5bRgsadHS/VH+ek0&#10;HLOwlE8v39XxebT3u7cK9+/lQuvrq+lhBSLSFP/Df+290ZCp/C7L1fw2h99P6Q/Iz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x7ji9ywAAAOMAAAAPAAAAAAAAAAAAAAAAAJgC&#10;AABkcnMvZG93bnJldi54bWxQSwUGAAAAAAQABAD1AAAAkAMAAA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2771" style="position:absolute;left:55530;top:32504;width:1603;height:3924;visibility:visible;mso-wrap-style:square;v-text-anchor:top" coordsize="462,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0fZ8kA&#10;AADjAAAADwAAAGRycy9kb3ducmV2LnhtbERPz2vCMBS+D/Y/hDfwNhNbmaMaRRwDD2Mw52G9PZpn&#10;W01eShNrt79+OQx2/Ph+rzajs2KgPrSeNcymCgRx5U3LtYbj5+vjM4gQkQ1az6ThmwJs1vd3KyyM&#10;v/EHDYdYixTCoUANTYxdIWWoGnIYpr4jTtzJ9w5jgn0tTY+3FO6szJR6kg5bTg0NdrRrqLocrk4D&#10;vpfn69vRqjL/OQ32PM5fyvxL68nDuF2CiDTGf/Gfe280ZGoxzxZqlqfR6VP6A3L9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70fZ8kAAADjAAAADwAAAAAAAAAAAAAAAACYAgAA&#10;ZHJzL2Rvd25yZXYueG1sUEsFBgAAAAAEAAQA9QAAAI4DAA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7f7f7f"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2074270139" o:spid="_x0000_s2772" style="position:absolute;left:55986;top:32463;width:39419;height:5720;visibility:visible;mso-wrap-style:square;v-text-anchor:top" coordsize="3941813,5719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MHjcwA&#10;AADjAAAADwAAAGRycy9kb3ducmV2LnhtbESPUUvDMBSF3wX/Q7gD31yybrhZlw0VBEEGa+cPuDTX&#10;tqy5qU22Zv56Iwh7PJxzvsNZb6PtxJkG3zrWMJsqEMSVMy3XGj4Pb/crED4gG+wck4YLedhubm/W&#10;mBs3ckHnMtQiQdjnqKEJoc+l9FVDFv3U9cTJ+3KDxZDkUEsz4JjgtpOZUg/SYstpocGeXhuqjuXJ&#10;aqh2xbzvXnY/cbUoL2O2jx/fp0Lru0l8fgIRKIZr+L/9bjRkarnIlmo2f4S/T+kPyM0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VoMHjcwAAADjAAAADwAAAAAAAAAAAAAAAACY&#10;AgAAZHJzL2Rvd25yZXYueG1sUEsFBgAAAAAEAAQA9QAAAJEDAAA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7f7f7f"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2773" style="position:absolute;left:49092;top:29009;width:6894;height:68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ud8gA&#10;AADjAAAADwAAAGRycy9kb3ducmV2LnhtbESPT0vDMBjG78K+Q3gHXmRLWobd6rKhgqB4svWy22vy&#10;2habNyWJW/325iB4fHj+8dsfZzeKM4U4eNZQrBUIYuPtwJ2G9/ZptQURE7LF0TNp+KEIx8Piao+1&#10;9Rd+o3OTOpFHONaooU9pqqWMpieHce0n4ux9+uAwZRk6aQNe8rgbZanUrXQ4cH7ocaLHnsxX8+00&#10;vLQPxmBou2J386GmE7826Cutr5fz/R2IRHP6D/+1n62GUlWbslLFJlNkpswD8vA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D653yAAAAOMAAAAPAAAAAAAAAAAAAAAAAJgCAABk&#10;cnMvZG93bnJldi54bWxQSwUGAAAAAAQABAD1AAAAjQMAAAAA&#10;" stroked="f">
                    <v:path arrowok="t"/>
                    <v:textbox>
                      <w:txbxContent>
                        <w:p w:rsidR="00671334" w:rsidRPr="000A6C9E" w:rsidRDefault="00671334" w:rsidP="00BC2A7E">
                          <w:pPr>
                            <w:bidi w:val="0"/>
                            <w:jc w:val="center"/>
                            <w:rPr>
                              <w:rFonts w:ascii="Sakkal Majalla" w:hAnsi="Sakkal Majalla"/>
                              <w:b/>
                              <w:bCs/>
                              <w:color w:val="191C21"/>
                              <w:kern w:val="24"/>
                              <w:sz w:val="24"/>
                              <w:szCs w:val="24"/>
                              <w:lang w:bidi="ar-SY"/>
                            </w:rPr>
                          </w:pPr>
                          <w:r w:rsidRPr="000A6C9E">
                            <w:rPr>
                              <w:rFonts w:ascii="Sakkal Majalla" w:hAnsi="Sakkal Majalla"/>
                              <w:b/>
                              <w:bCs/>
                              <w:color w:val="191C21"/>
                              <w:kern w:val="24"/>
                              <w:sz w:val="24"/>
                              <w:szCs w:val="24"/>
                              <w:rtl/>
                              <w:lang w:bidi="ar-SY"/>
                            </w:rPr>
                            <w:t>3</w:t>
                          </w:r>
                        </w:p>
                      </w:txbxContent>
                    </v:textbox>
                  </v:oval>
                </v:group>
                <v:shape id="TextBox 78" o:spid="_x0000_s2774" type="#_x0000_t202" style="position:absolute;left:49541;top:2265;width:31250;height:5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sRcsoA&#10;AADjAAAADwAAAGRycy9kb3ducmV2LnhtbESPQWvCQBSE7wX/w/IK3upuQqw2dRVRBE+W2lro7ZF9&#10;JqHZtyG7mvjv3UKhx2FmvmEWq8E24kqdrx1rSCYKBHHhTM2lhs+P3dMchA/IBhvHpOFGHlbL0cMC&#10;c+N6fqfrMZQiQtjnqKEKoc2l9EVFFv3EtcTRO7vOYoiyK6XpsI9w28hUqWdpsea4UGFLm4qKn+PF&#10;ajgdzt9fmXort3ba9m5Qku2L1Hr8OKxfQQQawn/4r703GlI1y9KZSrIEfj/FPyCX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GLEXLKAAAA4wAAAA8AAAAAAAAAAAAAAAAAmAIA&#10;AGRycy9kb3ducmV2LnhtbFBLBQYAAAAABAAEAPUAAACPAwAAAAA=&#10;" filled="f" stroked="f">
                  <v:textbo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 xml:space="preserve">أنظمة إدارة البيانات </w:t>
                        </w:r>
                        <w:r>
                          <w:rPr>
                            <w:rFonts w:eastAsia="Calibri" w:cs="Adobe Arabic"/>
                            <w:b/>
                            <w:bCs/>
                            <w:kern w:val="24"/>
                            <w:sz w:val="36"/>
                            <w:szCs w:val="36"/>
                            <w:lang w:bidi="ar-EG"/>
                          </w:rPr>
                          <w:t>(DMS)</w:t>
                        </w:r>
                      </w:p>
                    </w:txbxContent>
                  </v:textbox>
                </v:shape>
                <v:group id="Group 2074270142" o:spid="_x0000_s2775" style="position:absolute;left:708;top:6436;width:39874;height:10204;flip:x" coordorigin="708,6436" coordsize="48592,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Xic6xyQAA&#10;AOMAAAAPAAAAAAAAAAAAAAAAAKoCAABkcnMvZG93bnJldi54bWxQSwUGAAAAAAQABAD6AAAAoAMA&#10;AAAA&#10;">
                  <v:shape id="Freeform 584" o:spid="_x0000_s2776" style="position:absolute;left:708;top:7417;width:48592;height:11454;visibility:visible;mso-wrap-style:square;v-text-anchor:top" coordsize="14066,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hKLckA&#10;AADjAAAADwAAAGRycy9kb3ducmV2LnhtbESPQWvCQBSE74X+h+UJvdVdU2lK6iqpIni0KuLxkX0m&#10;wezbkF1j/PeuUOhxmJlvmNlisI3oqfO1Yw2TsQJBXDhTc6nhsF+/f4HwAdlg45g03MnDYv76MsPM&#10;uBv/Ur8LpYgQ9hlqqEJoMyl9UZFFP3YtcfTOrrMYouxKaTq8RbhtZKLUp7RYc1yosKVlRcVld7Ua&#10;+tPqao4/m3S/LXNn7825yE9S67fRkH+DCDSE//Bfe2M0JCqdJqmaTD/g+Sn+AT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thKLckAAADjAAAADwAAAAAAAAAAAAAAAACYAgAA&#10;ZHJzL2Rvd25yZXYueG1sUEsFBgAAAAAEAAQA9QAAAI4DAAA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2777" style="position:absolute;left:9305;top:7320;width:39004;height:8995;visibility:visible;mso-wrap-style:square;v-text-anchor:top" coordsize="11294,2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cF7swA&#10;AADjAAAADwAAAGRycy9kb3ducmV2LnhtbESPT2vCQBTE74V+h+UVeim6a4h/iK5SCoJIPdSKeHxk&#10;X5O02bchuybpt+8WBI/DzPyGWW0GW4uOWl851jAZKxDEuTMVFxpOn9vRAoQPyAZrx6Thlzxs1o8P&#10;K8yM6/mDumMoRISwz1BDGUKTSenzkiz6sWuIo/flWoshyraQpsU+wm0tE6Vm0mLFcaHEht5Kyn+O&#10;V6uhP8j3g+quw2U7O7/s+7zB5Huq9fPT8LoEEWgI9/CtvTMaEjVPk7mapCn8f4p/QK7/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QGcF7swAAADjAAAADwAAAAAAAAAAAAAAAACY&#10;AgAAZHJzL2Rvd25yZXYueG1sUEsFBgAAAAAEAAQA9QAAAJEDAA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9fcfd1"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2778" style="position:absolute;left:708;top:6436;width:11454;height:11440;visibility:visible;mso-wrap-style:square;v-text-anchor:top" coordsize="3316,3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DLWssA&#10;AADjAAAADwAAAGRycy9kb3ducmV2LnhtbESPQWsCMRSE7wX/Q3hCL6UmLluVrVFUEIq3aml7fGxe&#10;N1s3L8smddd/3wiFHoeZ+YZZrgfXiAt1ofasYTpRIIhLb2quNLyd9o8LECEiG2w8k4YrBVivRndL&#10;LIzv+ZUux1iJBOFQoAYbY1tIGUpLDsPEt8TJ+/Kdw5hkV0nTYZ/grpGZUjPpsOa0YLGlnaXyfPxx&#10;Gk6zh/O2ildLH/kCv/v3fLM/fGp9Px42zyAiDfE//Nd+MRoyNc+zuZrmT3D7lP6AXP0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uIMtaywAAAOMAAAAPAAAAAAAAAAAAAAAAAJgC&#10;AABkcnMvZG93bnJldi54bWxQSwUGAAAAAAQABAD1AAAAkAMAAA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3d8e92"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2779" style="position:absolute;left:2988;top:8702;width:6894;height:6894;visibility:visible;mso-wrap-style:square;v-text-anchor:top" coordsize="1995,1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b9f8oA&#10;AADjAAAADwAAAGRycy9kb3ducmV2LnhtbESPwWrDMBBE74X+g9hCb41kN3WKEyW0gYReekjqD1is&#10;jeXEWhlLjd2/jwqFHoeZecOsNpPrxJWG0HrWkM0UCOLam5YbDdXX7ukVRIjIBjvPpOGHAmzW93cr&#10;LI0f+UDXY2xEgnAoUYONsS+lDLUlh2Hme+LknfzgMCY5NNIMOCa462SuVCEdtpwWLPa0tVRfjt9O&#10;w15V2L9sx097fpa7aiy68N5kWj8+TG9LEJGm+B/+a38YDblazPOFyuYF/H5Kf0C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sm/X/KAAAA4wAAAA8AAAAAAAAAAAAAAAAAmAIA&#10;AGRycy9kb3ducmV2LnhtbFBLBQYAAAAABAAEAPUAAACPAwAA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2780" style="position:absolute;left:9426;top:12197;width:1603;height:3924;visibility:visible;mso-wrap-style:square;v-text-anchor:top" coordsize="462,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hLwMoA&#10;AADjAAAADwAAAGRycy9kb3ducmV2LnhtbESPQUvDQBSE74L/YXmCN7vbUJsSuy0iVHsTY7DXZ/Y1&#10;G5p9G7JrE/31riD0OMzMN8x6O7lOnGkIrWcN85kCQVx703KjoXrf3a1AhIhssPNMGr4pwHZzfbXG&#10;wviR3+hcxkYkCIcCNdgY+0LKUFtyGGa+J07e0Q8OY5JDI82AY4K7TmZKLaXDltOCxZ6eLNWn8stp&#10;OGRhJZ9ff6rDy2jvdx8V7j/Lpda3N9PjA4hIU7yE/9t7oyFT+SLL1XyRw9+n9Afk5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noS8DKAAAA4wAAAA8AAAAAAAAAAAAAAAAAmAIA&#10;AGRycy9kb3ducmV2LnhtbFBLBQYAAAAABAAEAPUAAACPAwAAA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2781" style="position:absolute;left:9426;top:12197;width:1603;height:3924;visibility:visible;mso-wrap-style:square;v-text-anchor:top" coordsize="462,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5ZiscA&#10;AADjAAAADwAAAGRycy9kb3ducmV2LnhtbERPz2vCMBS+D/wfwhO8zcQi66hGUWEgKIJ1F2+P5tlW&#10;m5faZFr/++Uw2PHj+z1f9rYRD+p87VjDZKxAEBfO1Fxq+D59vX+C8AHZYOOYNLzIw3IxeJtjZtyT&#10;j/TIQyliCPsMNVQhtJmUvqjIoh+7ljhyF9dZDBF2pTQdPmO4bWSi1Ie0WHNsqLClTUXFLf+xGtyB&#10;Di91uu7Tdbo55zLvd3c6aj0a9qsZiEB9+Bf/ubdGQ6LSaZKqyTSOjp/iH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uWYrHAAAA4wAAAA8AAAAAAAAAAAAAAAAAmAIAAGRy&#10;cy9kb3ducmV2LnhtbFBLBQYAAAAABAAEAPUAAACMAwA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3d8e92"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2074270149" o:spid="_x0000_s2782" style="position:absolute;left:9882;top:12156;width:39418;height:5720;visibility:visible;mso-wrap-style:square;v-text-anchor:top" coordsize="3941813,5719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Um+80A&#10;AADjAAAADwAAAGRycy9kb3ducmV2LnhtbESPQUvDQBSE70L/w/IEL2J3k5bWxm6LCAX1Ukw8eHzN&#10;viah2bdpdm2iv94VBI/DzHzDrLejbcWFet841pBMFQji0pmGKw3vxe7uHoQPyAZbx6ThizxsN5Or&#10;NWbGDfxGlzxUIkLYZ6ihDqHLpPRlTRb91HXE0Tu63mKIsq+k6XGIcNvKVKmFtNhwXKixo6eaylP+&#10;aTXY79uPYnbYzYohP+5P+cs5sa8LrW+ux8cHEIHG8B/+az8bDalaztOlSuYr+P0U/4Dc/A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ONVJvvNAAAA4wAAAA8AAAAAAAAAAAAAAAAA&#10;mAIAAGRycy9kb3ducmV2LnhtbFBLBQYAAAAABAAEAPUAAACSAwAA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3d8e92"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2783" style="position:absolute;left:2988;top:8702;width:6894;height:68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Y4qsgA&#10;AADjAAAADwAAAGRycy9kb3ducmV2LnhtbESPT0vDMBjG74LfIbyCF9mSFl23umyoICiebL14e5e8&#10;a4vNm5LErX57cxA8Pjz/+G33sxvFiUIcPGsolgoEsfF24E7DR/u8WIOICdni6Jk0/FCE/e7yYou1&#10;9Wd+p1OTOpFHONaooU9pqqWMpieHcekn4uwdfXCYsgydtAHPedyNslRqJR0OnB96nOipJ/PVfDsN&#10;r+2jMRjartjcHNT0yW8N+krr66v54R5Eojn9h//aL1ZDqarbslLFXabITJkH5O4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1jiqyAAAAOMAAAAPAAAAAAAAAAAAAAAAAJgCAABk&#10;cnMvZG93bnJldi54bWxQSwUGAAAAAAQABAD1AAAAjQMAAAAA&#10;" stroked="f">
                    <v:path arrowok="t"/>
                    <v:textbox>
                      <w:txbxContent>
                        <w:p w:rsidR="00671334" w:rsidRPr="000A6C9E" w:rsidRDefault="00671334" w:rsidP="00BC2A7E">
                          <w:pPr>
                            <w:bidi w:val="0"/>
                            <w:jc w:val="center"/>
                            <w:rPr>
                              <w:rFonts w:ascii="Sakkal Majalla" w:hAnsi="Sakkal Majalla"/>
                              <w:b/>
                              <w:bCs/>
                              <w:color w:val="191C21"/>
                              <w:kern w:val="24"/>
                              <w:sz w:val="24"/>
                              <w:szCs w:val="24"/>
                              <w:lang w:bidi="ar-SY"/>
                            </w:rPr>
                          </w:pPr>
                          <w:r w:rsidRPr="000A6C9E">
                            <w:rPr>
                              <w:rFonts w:ascii="Sakkal Majalla" w:hAnsi="Sakkal Majalla"/>
                              <w:b/>
                              <w:bCs/>
                              <w:color w:val="191C21"/>
                              <w:kern w:val="24"/>
                              <w:sz w:val="24"/>
                              <w:szCs w:val="24"/>
                              <w:rtl/>
                              <w:lang w:bidi="ar-SY"/>
                            </w:rPr>
                            <w:t>4</w:t>
                          </w:r>
                        </w:p>
                      </w:txbxContent>
                    </v:textbox>
                  </v:oval>
                </v:group>
                <v:shape id="TextBox 88" o:spid="_x0000_s2784" type="#_x0000_t202" style="position:absolute;left:2728;top:8701;width:31251;height:49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KHr8kA&#10;AADjAAAADwAAAGRycy9kb3ducmV2LnhtbESPT2vCQBTE74V+h+UVvNXdBK0aXaVUCj1Z/AveHtln&#10;Esy+DdmtSb+9Wyh4HGbmN8xi1dta3Kj1lWMNyVCBIM6dqbjQcNh/vk5B+IBssHZMGn7Jw2r5/LTA&#10;zLiOt3TbhUJECPsMNZQhNJmUPi/Joh+6hjh6F9daDFG2hTQtdhFua5kq9SYtVhwXSmzoo6T8uvux&#10;Go6by/k0Ut/F2o6bzvVKsp1JrQcv/fscRKA+PML/7S+jIVWTUTpRyTiBv0/xD8jlH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FKHr8kAAADjAAAADwAAAAAAAAAAAAAAAACYAgAA&#10;ZHJzL2Rvd25yZXYueG1sUEsFBgAAAAAEAAQA9QAAAI4DAAAAAA==&#10;" filled="f" stroked="f">
                  <v:textbo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برمجيات الأمان السيبراني</w:t>
                        </w:r>
                      </w:p>
                    </w:txbxContent>
                  </v:textbox>
                </v:shape>
                <v:group id="Group 2074270152" o:spid="_x0000_s2785" style="position:absolute;top:20506;width:40582;height:10385;flip:x" coordorigin=",20506" coordsize="48592,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SUFhsyQAA&#10;AOMAAAAPAAAAAAAAAAAAAAAAAKoCAABkcnMvZG93bnJldi54bWxQSwUGAAAAAAQABAD6AAAAoAMA&#10;AAAA&#10;">
                  <v:shape id="Freeform 584" o:spid="_x0000_s2786" style="position:absolute;top:21487;width:48592;height:11453;visibility:visible;mso-wrap-style:square;v-text-anchor:top" coordsize="14066,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Hc8MoA&#10;AADjAAAADwAAAGRycy9kb3ducmV2LnhtbESPQWvCQBSE70L/w/IKvemuaTUSXSVtKXissRSPj+wz&#10;Cc2+Ddk1xn/fLRQ8DjPzDbPZjbYVA/W+caxhPlMgiEtnGq40fB0/pisQPiAbbB2Thht52G0fJhvM&#10;jLvygYYiVCJC2GeooQ6hy6T0ZU0W/cx1xNE7u95iiLKvpOnxGuG2lYlSS2mx4bhQY0dvNZU/xcVq&#10;GE7vF/P9uk+Pn1Xu7K09l/lJav30OOZrEIHGcA//t/dGQ6LSlyRV88Uz/H2Kf0B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MB3PDKAAAA4wAAAA8AAAAAAAAAAAAAAAAAmAIA&#10;AGRycy9kb3ducmV2LnhtbFBLBQYAAAAABAAEAPUAAACPAwAA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2787" style="position:absolute;left:8596;top:21390;width:39004;height:8994;visibility:visible;mso-wrap-style:square;v-text-anchor:top" coordsize="11294,2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2gFMcA&#10;AADjAAAADwAAAGRycy9kb3ducmV2LnhtbESPQUvEMBSE74L/ITzBm5u0VLvUzS5WWPCoa/H8aJ5N&#10;sXkpSexWf70RBI/DzHzD7A6rm8RCIY6eNRQbBYK492bkQUP3erzZgogJ2eDkmTR8UYTD/vJih43x&#10;Z36h5ZQGkSEcG9RgU5obKWNvyWHc+Jk4e+8+OExZhkGagOcMd5MslbqTDkfOCxZnerTUf5w+nYa6&#10;3QZlqFjevm313GLXHrvCan19tT7cg0i0pv/wX/vJaChVXZW1Km4r+P2U/4D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toBTHAAAA4wAAAA8AAAAAAAAAAAAAAAAAmAIAAGRy&#10;cy9kb3ducmV2LnhtbFBLBQYAAAAABAAEAPUAAACMAwA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bdbdbd"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2788" style="position:absolute;top:20506;width:11453;height:11440;visibility:visible;mso-wrap-style:square;v-text-anchor:top" coordsize="3316,3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XrdcsA&#10;AADjAAAADwAAAGRycy9kb3ducmV2LnhtbESPQUsDMRSE74L/ITzBm026dG1ZmxaRFvTQg6ugx8fm&#10;NVncvKybdLv+eyMIPQ4z8w2z3k6+EyMNsQ2sYT5TIIibYFq2Gt7f9ncrEDEhG+wCk4YfirDdXF+t&#10;sTLhzK801smKDOFYoQaXUl9JGRtHHuMs9MTZO4bBY8pysNIMeM5w38lCqXvpseW84LCnJ0fNV33y&#10;Gmxtnd0dTqvvOC6Kw8fny/64K7W+vZkeH0AkmtIl/N9+NhoKtVwUSzUvS/j7lP+A3Pw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7Vet1ywAAAOMAAAAPAAAAAAAAAAAAAAAAAJgC&#10;AABkcnMvZG93bnJldi54bWxQSwUGAAAAAAQABAD1AAAAkAMAAA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7f7f7f"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2789" style="position:absolute;left:2279;top:22772;width:6895;height:6894;visibility:visible;mso-wrap-style:square;v-text-anchor:top" coordsize="1995,1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9rosoA&#10;AADjAAAADwAAAGRycy9kb3ducmV2LnhtbESPwWrDMBBE74X+g9hCb41kt3GKEyW0gYReekjqD1is&#10;jeXEWhlLjd2/jwqFHoeZecOsNpPrxJWG0HrWkM0UCOLam5YbDdXX7ukVRIjIBjvPpOGHAmzW93cr&#10;LI0f+UDXY2xEgnAoUYONsS+lDLUlh2Hme+LknfzgMCY5NNIMOCa462SuVCEdtpwWLPa0tVRfjt9O&#10;w15V2M+346c9P8tdNRZdeG8yrR8fprcliEhT/A//tT+MhlwtXvKFyuYF/H5Kf0C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7/a6LKAAAA4wAAAA8AAAAAAAAAAAAAAAAAmAIA&#10;AGRycy9kb3ducmV2LnhtbFBLBQYAAAAABAAEAPUAAACPAwAA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2790" style="position:absolute;left:8718;top:26267;width:1602;height:3924;visibility:visible;mso-wrap-style:square;v-text-anchor:top" coordsize="462,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HdHcoA&#10;AADjAAAADwAAAGRycy9kb3ducmV2LnhtbESPQUvDQBSE74L/YXmCN7vbYJsSuy0iVHsTY7DXZ/Y1&#10;G5p9G7JrE/31riD0OMzMN8x6O7lOnGkIrWcN85kCQVx703KjoXrf3a1AhIhssPNMGr4pwHZzfbXG&#10;wviR3+hcxkYkCIcCNdgY+0LKUFtyGGa+J07e0Q8OY5JDI82AY4K7TmZKLaXDltOCxZ6eLNWn8stp&#10;OGRhJZ9ff6rDy2gXu48K95/lUuvbm+nxAUSkKV7C/+290ZCp/D7L1XyRw9+n9Afk5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wx3R3KAAAA4wAAAA8AAAAAAAAAAAAAAAAAmAIA&#10;AGRycy9kb3ducmV2LnhtbFBLBQYAAAAABAAEAPUAAACPAwAAA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2791" style="position:absolute;left:8718;top:26267;width:1602;height:3924;visibility:visible;mso-wrap-style:square;v-text-anchor:top" coordsize="462,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L6x8oA&#10;AADjAAAADwAAAGRycy9kb3ducmV2LnhtbERPz2vCMBS+D/Y/hDfYbSZWN6UaZWwMdpCBzoO9PZpn&#10;W01eShNrt7/eHAY7fny/l+vBWdFTFxrPGsYjBYK49KbhSsP+++NpDiJEZIPWM2n4oQDr1f3dEnPj&#10;r7ylfhcrkUI45KihjrHNpQxlTQ7DyLfEiTv6zmFMsKuk6fCawp2VmVIv0mHDqaHGlt5qKs+7i9OA&#10;X8XpstlbVUx+j709DdP3YnLQ+vFheF2AiDTEf/Gf+9NoyNRsms3U+DmNTp/SH5Cr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Ji+sfKAAAA4wAAAA8AAAAAAAAAAAAAAAAAmAIA&#10;AGRycy9kb3ducmV2LnhtbFBLBQYAAAAABAAEAPUAAACPAwA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7f7f7f"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2074270159" o:spid="_x0000_s2792" style="position:absolute;left:9174;top:26226;width:39418;height:5720;visibility:visible;mso-wrap-style:square;v-text-anchor:top" coordsize="3941813,5719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ziLcwA&#10;AADjAAAADwAAAGRycy9kb3ducmV2LnhtbESPUUvDMBSF34X9h3AHvrlkdbpZlw0VBEEGtvoDLs21&#10;LWtuuiZbM3+9EQY+Hs453+Gst9F24kSDbx1rmM8UCOLKmZZrDV+frzcrED4gG+wck4YzedhuJldr&#10;zI0buaBTGWqRIOxz1NCE0OdS+qohi37meuLkfbvBYkhyqKUZcExw28lMqXtpseW00GBPLw1V+/Jo&#10;NVS74rbvnnc/cbUoz2P2Ed8Px0Lr62l8egQRKIb/8KX9ZjRkarnIlmp+9wB/n9IfkJt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i1ziLcwAAADjAAAADwAAAAAAAAAAAAAAAACY&#10;AgAAZHJzL2Rvd25yZXYueG1sUEsFBgAAAAAEAAQA9QAAAJEDAAA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7f7f7f"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2793" style="position:absolute;left:2279;top:22772;width:6895;height:68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ryF8gA&#10;AADjAAAADwAAAGRycy9kb3ducmV2LnhtbESPT0vDMBjG78K+Q3gHXmRLWmTd6rKhgqB4svWy22vy&#10;2habNyWJW/325iB4fHj+8dsfZzeKM4U4eNZQrBUIYuPtwJ2G9/ZptQURE7LF0TNp+KEIx8Piao+1&#10;9Rd+o3OTOpFHONaooU9pqqWMpieHce0n4ux9+uAwZRk6aQNe8rgbZanURjocOD/0ONFjT+ar+XYa&#10;XtoHYzC0XbG7+VDTiV8b9JXW18v5/g5Eojn9h//az1ZDqarbslLFJlNkpswD8vA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uvIXyAAAAOMAAAAPAAAAAAAAAAAAAAAAAJgCAABk&#10;cnMvZG93bnJldi54bWxQSwUGAAAAAAQABAD1AAAAjQMAAAAA&#10;" stroked="f">
                    <v:path arrowok="t"/>
                    <v:textbox>
                      <w:txbxContent>
                        <w:p w:rsidR="00671334" w:rsidRPr="000A6C9E" w:rsidRDefault="00671334" w:rsidP="00BC2A7E">
                          <w:pPr>
                            <w:bidi w:val="0"/>
                            <w:jc w:val="center"/>
                            <w:rPr>
                              <w:rFonts w:ascii="Sakkal Majalla" w:hAnsi="Sakkal Majalla"/>
                              <w:b/>
                              <w:bCs/>
                              <w:color w:val="191C21"/>
                              <w:kern w:val="24"/>
                              <w:sz w:val="24"/>
                              <w:szCs w:val="24"/>
                              <w:lang w:bidi="ar-SY"/>
                            </w:rPr>
                          </w:pPr>
                          <w:r w:rsidRPr="000A6C9E">
                            <w:rPr>
                              <w:rFonts w:ascii="Sakkal Majalla" w:hAnsi="Sakkal Majalla"/>
                              <w:b/>
                              <w:bCs/>
                              <w:color w:val="191C21"/>
                              <w:kern w:val="24"/>
                              <w:sz w:val="24"/>
                              <w:szCs w:val="24"/>
                              <w:rtl/>
                              <w:lang w:bidi="ar-SY"/>
                            </w:rPr>
                            <w:t>5</w:t>
                          </w:r>
                        </w:p>
                      </w:txbxContent>
                    </v:textbox>
                  </v:oval>
                </v:group>
                <v:shape id="TextBox 98" o:spid="_x0000_s2794" type="#_x0000_t202" style="position:absolute;left:47646;top:14081;width:31251;height:49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5NEsoA&#10;AADjAAAADwAAAGRycy9kb3ducmV2LnhtbESPT2vCQBTE74V+h+UVequ7CdY/0VVKS6EnpVYFb4/s&#10;Mwlm34bs1sRv7wqCx2FmfsPMl72txZlaXznWkAwUCOLcmYoLDdu/77cJCB+QDdaOScOFPCwXz09z&#10;zIzr+JfOm1CICGGfoYYyhCaT0uclWfQD1xBH7+haiyHKtpCmxS7CbS1TpUbSYsVxocSGPkvKT5t/&#10;q2G3Oh72Q7Uuvux707leSbZTqfXrS/8xAxGoD4/wvf1jNKRqPEzHKhklcPsU/4BcX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o+TRLKAAAA4wAAAA8AAAAAAAAAAAAAAAAAmAIA&#10;AGRycy9kb3ducmV2LnhtbFBLBQYAAAAABAAEAPUAAACPAwAAAAA=&#10;" filled="f" stroked="f">
                  <v:textbo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أدوات التحليل والتقارير</w:t>
                        </w:r>
                      </w:p>
                    </w:txbxContent>
                  </v:textbox>
                </v:shape>
                <v:shape id="TextBox 99" o:spid="_x0000_s2795" type="#_x0000_t202" style="position:absolute;left:46577;top:28788;width:31259;height:5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zTZcoA&#10;AADjAAAADwAAAGRycy9kb3ducmV2LnhtbESPQWvCQBSE74L/YXlCb7qbYLWmbqS0CD21qFXw9sg+&#10;k9Ds25BdTfrvu4WCx2FmvmHWm8E24kadrx1rSGYKBHHhTM2lhq/DdvoEwgdkg41j0vBDHjb5eLTG&#10;zLied3Tbh1JECPsMNVQhtJmUvqjIop+5ljh6F9dZDFF2pTQd9hFuG5kqtZAWa44LFbb0WlHxvb9a&#10;DcePy/k0V5/lm31sezcoyXYltX6YDC/PIAIN4R7+b78bDalaztOlShYp/H2Kf0Dm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rs02XKAAAA4wAAAA8AAAAAAAAAAAAAAAAAmAIA&#10;AGRycy9kb3ducmV2LnhtbFBLBQYAAAAABAAEAPUAAACPAwAAAAA=&#10;" filled="f" stroked="f">
                  <v:textbo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أنظمة إدارة المخاطر</w:t>
                        </w:r>
                        <w:r>
                          <w:rPr>
                            <w:rFonts w:eastAsia="Calibri" w:cs="Adobe Arabic"/>
                            <w:b/>
                            <w:bCs/>
                            <w:kern w:val="24"/>
                            <w:sz w:val="36"/>
                            <w:szCs w:val="36"/>
                            <w:lang w:bidi="ar-EG"/>
                          </w:rPr>
                          <w:t xml:space="preserve"> (ERM)</w:t>
                        </w:r>
                      </w:p>
                    </w:txbxContent>
                  </v:textbox>
                </v:shape>
                <v:shape id="TextBox 100" o:spid="_x0000_s2796" type="#_x0000_t202" style="position:absolute;left:466;top:22552;width:31251;height:49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B2/soA&#10;AADjAAAADwAAAGRycy9kb3ducmV2LnhtbESPW2vCQBSE34X+h+UUfNNd461NXaVUBJ8sTS/Qt0P2&#10;mIRmz4bsauK/dwWhj8PMfMOsNr2txZlaXznWMBkrEMS5MxUXGr4+d6MnED4gG6wdk4YLedisHwYr&#10;TI3r+IPOWShEhLBPUUMZQpNK6fOSLPqxa4ijd3StxRBlW0jTYhfhtpaJUgtpseK4UGJDbyXlf9nJ&#10;avg+HH9/Zuq92Np507leSbbPUuvhY//6AiJQH/7D9/beaEjUcpYs1WQxhdun+Afk+go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Wgdv7KAAAA4wAAAA8AAAAAAAAAAAAAAAAAmAIA&#10;AGRycy9kb3ducmV2LnhtbFBLBQYAAAAABAAEAPUAAACPAwAAAAA=&#10;" filled="f" stroked="f">
                  <v:textbox>
                    <w:txbxContent>
                      <w:p w:rsidR="00671334" w:rsidRDefault="00671334"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منصات التعاون والتواصل</w:t>
                        </w:r>
                      </w:p>
                    </w:txbxContent>
                  </v:textbox>
                </v:shape>
                <w10:wrap anchorx="page"/>
                <w10:anchorlock/>
              </v:group>
            </w:pict>
          </mc:Fallback>
        </mc:AlternateContent>
      </w:r>
    </w:p>
    <w:p w:rsidR="009762C9" w:rsidRPr="003F6A62" w:rsidRDefault="009762C9" w:rsidP="00181023">
      <w:pPr>
        <w:rPr>
          <w:rFonts w:ascii="Sakkal Majalla" w:hAnsi="Sakkal Majalla"/>
          <w:sz w:val="32"/>
          <w:szCs w:val="32"/>
          <w:rtl/>
        </w:rPr>
      </w:pPr>
      <w:r w:rsidRPr="002A078C">
        <w:rPr>
          <w:rFonts w:ascii="Sakkal Majalla" w:hAnsi="Sakkal Majalla"/>
          <w:noProof/>
          <w:sz w:val="34"/>
        </w:rPr>
        <w:lastRenderedPageBreak/>
        <mc:AlternateContent>
          <mc:Choice Requires="wpg">
            <w:drawing>
              <wp:inline distT="0" distB="0" distL="0" distR="0" wp14:anchorId="7D41EAFC" wp14:editId="7D1F65E2">
                <wp:extent cx="5731510" cy="892088"/>
                <wp:effectExtent l="0" t="0" r="2540" b="22860"/>
                <wp:docPr id="207426868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89" name="مجموعة 47"/>
                        <wpg:cNvGrpSpPr/>
                        <wpg:grpSpPr>
                          <a:xfrm>
                            <a:off x="0" y="0"/>
                            <a:ext cx="5731510" cy="895351"/>
                            <a:chOff x="0" y="0"/>
                            <a:chExt cx="5878196" cy="918845"/>
                          </a:xfrm>
                        </wpg:grpSpPr>
                        <wpg:grpSp>
                          <wpg:cNvPr id="2074268690" name="مجموعة 48"/>
                          <wpg:cNvGrpSpPr/>
                          <wpg:grpSpPr>
                            <a:xfrm>
                              <a:off x="0" y="0"/>
                              <a:ext cx="5878196" cy="918845"/>
                              <a:chOff x="0" y="0"/>
                              <a:chExt cx="6240348" cy="919070"/>
                            </a:xfrm>
                          </wpg:grpSpPr>
                          <wpg:grpSp>
                            <wpg:cNvPr id="2074268691" name="مجموعة 49"/>
                            <wpg:cNvGrpSpPr/>
                            <wpg:grpSpPr>
                              <a:xfrm>
                                <a:off x="0" y="169208"/>
                                <a:ext cx="5433072" cy="580613"/>
                                <a:chOff x="0" y="169208"/>
                                <a:chExt cx="5433072" cy="580613"/>
                              </a:xfrm>
                            </wpg:grpSpPr>
                            <wps:wsp>
                              <wps:cNvPr id="20742686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9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95" name="مربع نص 41"/>
                          <wps:cNvSpPr txBox="1"/>
                          <wps:spPr>
                            <a:xfrm>
                              <a:off x="204466" y="256450"/>
                              <a:ext cx="4615440" cy="389157"/>
                            </a:xfrm>
                            <a:prstGeom prst="rect">
                              <a:avLst/>
                            </a:prstGeom>
                            <a:noFill/>
                          </wps:spPr>
                          <wps:txbx>
                            <w:txbxContent>
                              <w:p w:rsidR="00671334" w:rsidRDefault="00671334"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أنظمة إدارة البيانات</w:t>
                                </w:r>
                                <w:r w:rsidRPr="00D75CDD">
                                  <w:rPr>
                                    <w:rFonts w:eastAsia="Calibri" w:hAnsi="Adobe Arabic" w:cs="Adobe Arabic"/>
                                    <w:b/>
                                    <w:bCs/>
                                    <w:color w:val="FFFFFF"/>
                                    <w:kern w:val="24"/>
                                    <w:sz w:val="36"/>
                                    <w:szCs w:val="36"/>
                                    <w:lang w:bidi="ar-EG"/>
                                  </w:rPr>
                                  <w:t xml:space="preserve"> </w:t>
                                </w:r>
                                <w:r w:rsidRPr="00B747A8">
                                  <w:rPr>
                                    <w:rFonts w:eastAsia="Calibri" w:hAnsi="Adobe Arabic" w:cs="Adobe Arabic"/>
                                    <w:b/>
                                    <w:bCs/>
                                    <w:color w:val="FFFFFF"/>
                                    <w:kern w:val="24"/>
                                    <w:szCs w:val="28"/>
                                    <w:lang w:bidi="ar-EG"/>
                                  </w:rPr>
                                  <w:t>(DMS)</w:t>
                                </w:r>
                              </w:p>
                            </w:txbxContent>
                          </wps:txbx>
                          <wps:bodyPr wrap="square" rtlCol="1">
                            <a:spAutoFit/>
                          </wps:bodyPr>
                        </wps:wsp>
                      </wpg:grpSp>
                      <pic:pic xmlns:pic="http://schemas.openxmlformats.org/drawingml/2006/picture">
                        <pic:nvPicPr>
                          <pic:cNvPr id="2074268696"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9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Fdks2gcAAOU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UhXZLN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279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nxNLA&#10;zAAAAOMAAAAPAAAAAAAAAAAAAAAAAKoCAABkcnMvZG93bnJldi54bWxQSwUGAAAAAAQABAD6AAAA&#10;owMAAAAA&#10;">
                  <v:group id="مجموعة 48" o:spid="_x0000_s279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Mn7YDL&#10;AAAA4wAAAA8AAAAAAAAAAAAAAAAAqgIAAGRycy9kb3ducmV2LnhtbFBLBQYAAAAABAAEAPoAAACi&#10;AwAAAAA=&#10;">
                    <v:group id="مجموعة 49" o:spid="_x0000_s280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HGtI&#10;G80AAADjAAAADwAAAAAAAAAAAAAAAACqAgAAZHJzL2Rvd25yZXYueG1sUEsFBgAAAAAEAAQA+gAA&#10;AKQDAAAAAA==&#10;">
                      <v:shape id="شكل حر 50" o:spid="_x0000_s280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Jb8oA&#10;AADjAAAADwAAAGRycy9kb3ducmV2LnhtbESPQWvCQBSE74X+h+UJvdWNsaYas0oRAiI9mLSl10f2&#10;mQSzb0N2q+m/dwtCj8PMfMNk29F04kKDay0rmE0jEMSV1S3XCj4/8uclCOeRNXaWScEvOdhuHh8y&#10;TLW9ckGX0tciQNilqKDxvk+ldFVDBt3U9sTBO9nBoA9yqKUe8BrgppNxFCXSYMthocGedg1V5/LH&#10;KEgOi+/jscoXRbmfvzsy+ktbr9TTZHxbg/A0+v/wvb3XCuLo9SVOlskqhr9P4Q/IzQ0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pviW/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0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xEVskA&#10;AADjAAAADwAAAGRycy9kb3ducmV2LnhtbESPQWvCQBSE7wX/w/IEL1I3pjXa6CpiEXpsbfH8zL5u&#10;gtm3MbvG+O+7hUKPw8x8w6w2va1FR62vHCuYThIQxIXTFRsFX5/7xwUIH5A11o5JwZ08bNaDhxXm&#10;2t34g7pDMCJC2OeooAyhyaX0RUkW/cQ1xNH7dq3FEGVrpG7xFuG2lmmSZNJixXGhxIZ2JRXnw9Uq&#10;wIt9P55ccL47GfM6njX9WM+UGg377RJEoD78h//ab1pBmsyf02yRvTzB76f4B+T6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bxEVskAAADjAAAADwAAAAAAAAAAAAAAAACYAgAA&#10;ZHJzL2Rvd25yZXYueG1sUEsFBgAAAAAEAAQA9QAAAI4DAAAAAA==&#10;" fillcolor="#a5a5a5 [2092]" stroked="f" strokeweight="1pt">
                        <v:stroke joinstyle="miter"/>
                      </v:roundrect>
                    </v:group>
                    <v:oval id="شكل بيضاوي 52" o:spid="_x0000_s280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mElssA&#10;AADjAAAADwAAAGRycy9kb3ducmV2LnhtbESPUUvDMBSF3wX/Q7iCby4xjLp1y4YogsKErdM9X5q7&#10;tqy5KU1cu39vBoKPh3POdzjL9ehacaY+NJ4NPE4UCOLS24YrA1/7t4cZiBCRLbaeycCFAqxXtzdL&#10;zK0feEfnIlYiQTjkaKCOsculDGVNDsPEd8TJO/reYUyyr6TtcUhw10qtVCYdNpwWauzopabyVPw4&#10;A9vT8fty+Nioz8oPRTa4V63t3pj7u/F5ASLSGP/Df+13a0Crp6nOZtl8CtdP6Q/I1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hyYSWywAAAOMAAAAPAAAAAAAAAAAAAAAAAJgC&#10;AABkcnMvZG93bnJldi54bWxQSwUGAAAAAAQABAD1AAAAkAMAAAAA&#10;" filled="f" strokecolor="#168489" strokeweight="1pt">
                      <v:stroke joinstyle="miter"/>
                    </v:oval>
                  </v:group>
                  <v:shape id="مربع نص 41" o:spid="_x0000_s2804" type="#_x0000_t202" style="position:absolute;left:2044;top:2564;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NnackA&#10;AADjAAAADwAAAGRycy9kb3ducmV2LnhtbESPzU7DMBCE70i8g7VI3KjdiIYS6lYVP1IPXCjhvoqX&#10;OCJeR/HSpG+PkZA4jmbmG81mN4denWhMXWQLy4UBRdxE13FroX5/uVmDSoLssI9MFs6UYLe9vNhg&#10;5eLEb3Q6SqsyhFOFFrzIUGmdGk8B0yIOxNn7jGNAyXJstRtxyvDQ68KYUgfsOC94HOjRU/N1/A4W&#10;RNx+ea6fQzp8zK9PkzfNCmtrr6/m/QMooVn+w3/tg7NQmLvbolyX9y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PNnackAAADjAAAADwAAAAAAAAAAAAAAAACYAgAA&#10;ZHJzL2Rvd25yZXYueG1sUEsFBgAAAAAEAAQA9QAAAI4DAAAAAA==&#10;" filled="f" stroked="f">
                    <v:textbox style="mso-fit-shape-to-text:t">
                      <w:txbxContent>
                        <w:p w:rsidR="00671334" w:rsidRDefault="00671334"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أنظمة إدارة البيانات</w:t>
                          </w:r>
                          <w:r w:rsidRPr="00D75CDD">
                            <w:rPr>
                              <w:rFonts w:eastAsia="Calibri" w:hAnsi="Adobe Arabic" w:cs="Adobe Arabic"/>
                              <w:b/>
                              <w:bCs/>
                              <w:color w:val="FFFFFF"/>
                              <w:kern w:val="24"/>
                              <w:sz w:val="36"/>
                              <w:szCs w:val="36"/>
                              <w:lang w:bidi="ar-EG"/>
                            </w:rPr>
                            <w:t xml:space="preserve"> </w:t>
                          </w:r>
                          <w:r w:rsidRPr="00B747A8">
                            <w:rPr>
                              <w:rFonts w:eastAsia="Calibri" w:hAnsi="Adobe Arabic" w:cs="Adobe Arabic"/>
                              <w:b/>
                              <w:bCs/>
                              <w:color w:val="FFFFFF"/>
                              <w:kern w:val="24"/>
                              <w:szCs w:val="28"/>
                              <w:lang w:bidi="ar-EG"/>
                            </w:rPr>
                            <w:t>(DMS)</w:t>
                          </w:r>
                        </w:p>
                      </w:txbxContent>
                    </v:textbox>
                  </v:shape>
                </v:group>
                <v:shape id="صورة 54" o:spid="_x0000_s280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sL7MAAAA4wAAAA8AAABkcnMvZG93bnJldi54bWxEj0FLw0AUhO+C/2F5gje7MUqaxm6LSgWh&#10;pzZaenxmn0ns7tu4u7bx37uC4HGYmW+Y+XK0RhzJh96xgutJBoK4cbrnVsFL/XRVgggRWaNxTAq+&#10;KcBycX42x0q7E2/ouI2tSBAOFSroYhwqKUPTkcUwcQNx8t6dtxiT9K3UHk8Jbo3Ms6yQFntOCx0O&#10;9NhRc9h+WQVr//D2Mat3pv7c7FeluZm+HlZrpS4vxvs7EJHG+B/+az9rBXk2vc2LspgV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3/awvswAAADjAAAADwAAAAAA&#10;AAAAAAAAAACfAgAAZHJzL2Rvd25yZXYueG1sUEsFBgAAAAAEAAQA9wAAAJgDAAAAAA==&#10;">
                  <v:imagedata r:id="rId81" o:title=""/>
                  <v:path arrowok="t"/>
                </v:shape>
                <w10:wrap anchorx="page"/>
                <w10:anchorlock/>
              </v:group>
            </w:pict>
          </mc:Fallback>
        </mc:AlternateContent>
      </w:r>
    </w:p>
    <w:p w:rsidR="00181023" w:rsidRPr="003F6A62" w:rsidRDefault="00181023" w:rsidP="004800E1">
      <w:pPr>
        <w:spacing w:line="360" w:lineRule="auto"/>
        <w:rPr>
          <w:rFonts w:ascii="Sakkal Majalla" w:hAnsi="Sakkal Majalla"/>
          <w:sz w:val="32"/>
          <w:szCs w:val="32"/>
          <w:rtl/>
        </w:rPr>
      </w:pPr>
      <w:r w:rsidRPr="003F6A62">
        <w:rPr>
          <w:rFonts w:ascii="Sakkal Majalla" w:hAnsi="Sakkal Majalla"/>
          <w:sz w:val="32"/>
          <w:szCs w:val="32"/>
          <w:rtl/>
        </w:rPr>
        <w:t>تساعد في تنظيم وتخزين واسترجاع البيانات بكفاءة</w:t>
      </w:r>
      <w:r w:rsidRPr="003F6A62">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Pr>
        <w:t>Microsoft SharePoint</w:t>
      </w:r>
      <w:r w:rsidR="004800E1">
        <w:rPr>
          <w:rFonts w:ascii="Sakkal Majalla" w:hAnsi="Sakkal Majalla" w:cs="Sakkal Majalla" w:hint="cs"/>
          <w:sz w:val="32"/>
          <w:szCs w:val="32"/>
          <w:rtl/>
        </w:rPr>
        <w:t xml:space="preserve"> </w:t>
      </w:r>
      <w:r w:rsidRPr="004800E1">
        <w:rPr>
          <w:rFonts w:ascii="Sakkal Majalla" w:hAnsi="Sakkal Majalla" w:cs="Sakkal Majalla"/>
          <w:sz w:val="32"/>
          <w:szCs w:val="32"/>
          <w:rtl/>
        </w:rPr>
        <w:t>منصة تعاون توفر إدارة الوثائق والبيانات</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Pr>
        <w:t>OpenText</w:t>
      </w:r>
      <w:r w:rsidR="004800E1" w:rsidRPr="004800E1">
        <w:rPr>
          <w:rFonts w:ascii="Sakkal Majalla" w:hAnsi="Sakkal Majalla" w:cs="Sakkal Majalla" w:hint="cs"/>
          <w:sz w:val="32"/>
          <w:szCs w:val="32"/>
          <w:rtl/>
        </w:rPr>
        <w:t xml:space="preserve"> </w:t>
      </w:r>
      <w:r w:rsidRPr="004800E1">
        <w:rPr>
          <w:rFonts w:ascii="Sakkal Majalla" w:hAnsi="Sakkal Majalla" w:cs="Sakkal Majalla"/>
          <w:sz w:val="32"/>
          <w:szCs w:val="32"/>
          <w:rtl/>
        </w:rPr>
        <w:t>يوفر حلولاً لإدارة المحتوى المؤسسي وتحسين العمليات</w:t>
      </w:r>
      <w:r w:rsidRPr="004800E1">
        <w:rPr>
          <w:rFonts w:ascii="Sakkal Majalla" w:hAnsi="Sakkal Majalla" w:cs="Sakkal Majalla"/>
          <w:sz w:val="32"/>
          <w:szCs w:val="32"/>
        </w:rPr>
        <w:t>.</w:t>
      </w:r>
    </w:p>
    <w:p w:rsidR="00181023" w:rsidRPr="00D75CDD" w:rsidRDefault="009762C9" w:rsidP="00D75CDD">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48339FD9" wp14:editId="21A09FD9">
                <wp:extent cx="5731510" cy="892088"/>
                <wp:effectExtent l="0" t="0" r="2540" b="22860"/>
                <wp:docPr id="207426869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98" name="مجموعة 47"/>
                        <wpg:cNvGrpSpPr/>
                        <wpg:grpSpPr>
                          <a:xfrm>
                            <a:off x="0" y="0"/>
                            <a:ext cx="5731510" cy="895351"/>
                            <a:chOff x="0" y="0"/>
                            <a:chExt cx="5878196" cy="918845"/>
                          </a:xfrm>
                        </wpg:grpSpPr>
                        <wpg:grpSp>
                          <wpg:cNvPr id="2074268699" name="مجموعة 48"/>
                          <wpg:cNvGrpSpPr/>
                          <wpg:grpSpPr>
                            <a:xfrm>
                              <a:off x="0" y="0"/>
                              <a:ext cx="5878196" cy="918845"/>
                              <a:chOff x="0" y="0"/>
                              <a:chExt cx="6240348" cy="919070"/>
                            </a:xfrm>
                          </wpg:grpSpPr>
                          <wpg:grpSp>
                            <wpg:cNvPr id="2074268700" name="مجموعة 49"/>
                            <wpg:cNvGrpSpPr/>
                            <wpg:grpSpPr>
                              <a:xfrm>
                                <a:off x="0" y="169208"/>
                                <a:ext cx="5433072" cy="580613"/>
                                <a:chOff x="0" y="169208"/>
                                <a:chExt cx="5433072" cy="580613"/>
                              </a:xfrm>
                            </wpg:grpSpPr>
                            <wps:wsp>
                              <wps:cNvPr id="20742687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70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7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704" name="مربع نص 41"/>
                          <wps:cNvSpPr txBox="1"/>
                          <wps:spPr>
                            <a:xfrm>
                              <a:off x="204466" y="256739"/>
                              <a:ext cx="4615440" cy="389157"/>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أدوات التحليل والتقارير</w:t>
                                </w:r>
                              </w:p>
                            </w:txbxContent>
                          </wps:txbx>
                          <wps:bodyPr wrap="square" rtlCol="1">
                            <a:spAutoFit/>
                          </wps:bodyPr>
                        </wps:wsp>
                      </wpg:grpSp>
                      <pic:pic xmlns:pic="http://schemas.openxmlformats.org/drawingml/2006/picture">
                        <pic:nvPicPr>
                          <pic:cNvPr id="2074268705"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80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dpHLzu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280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NUeGGyQAA&#10;AOMAAAAPAAAAAAAAAAAAAAAAAKoCAABkcnMvZG93bnJldi54bWxQSwUGAAAAAAQABAD6AAAAoAMA&#10;AAAA&#10;">
                  <v:group id="مجموعة 48" o:spid="_x0000_s280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iHUQd&#10;zAAAAOMAAAAPAAAAAAAAAAAAAAAAAKoCAABkcnMvZG93bnJldi54bWxQSwUGAAAAAAQABAD6AAAA&#10;owMAAAAA&#10;">
                    <v:group id="مجموعة 49" o:spid="_x0000_s280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3Md5rL&#10;AAAA4wAAAA8AAAAAAAAAAAAAAAAAqgIAAGRycy9kb3ducmV2LnhtbFBLBQYAAAAABAAEAPoAAACi&#10;AwAAAAA=&#10;">
                      <v:shape id="شكل حر 50" o:spid="_x0000_s281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aNAsoA&#10;AADjAAAADwAAAGRycy9kb3ducmV2LnhtbESPQWvCQBSE74X+h+UVequ7xholzUZKQZDSg0al10f2&#10;mQSzb0N21fTfdwsFj8PMfMPkq9F24kqDbx1rmE4UCOLKmZZrDYf9+mUJwgdkg51j0vBDHlbF40OO&#10;mXE33tG1DLWIEPYZamhC6DMpfdWQRT9xPXH0Tm6wGKIcamkGvEW47WSiVCotthwXGuzpo6HqXF6s&#10;hvRz/r3dVuv5rtzMvjxZczQuaP38NL6/gQg0hnv4v70xGhK1eE3S5UJN4e9T/AOy+A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RWjQL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1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t718kA&#10;AADjAAAADwAAAGRycy9kb3ducmV2LnhtbESPT2sCMRTE7wW/Q3hCL6JJl/qH1SjFUuixVfH83Dyz&#10;i5uXdRPX7bdvCgWPw8z8hllteleLjtpQedbwMlEgiAtvKrYaDvuP8QJEiMgGa8+k4YcCbNaDpxXm&#10;xt/5m7pdtCJBOOSooYyxyaUMRUkOw8Q3xMk7+9ZhTLK10rR4T3BXy0ypmXRYcVoosaFtScVld3Ma&#10;8Oq+jicffehO1r6Ppk0/MlOtn4f92xJEpD4+wv/tT6MhU/PXbLaYqwz+PqU/IN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Bt718kAAADjAAAADwAAAAAAAAAAAAAAAACYAgAA&#10;ZHJzL2Rvd25yZXYueG1sUEsFBgAAAAAEAAQA9QAAAI4DAAAAAA==&#10;" fillcolor="#a5a5a5 [2092]" stroked="f" strokeweight="1pt">
                        <v:stroke joinstyle="miter"/>
                      </v:roundrect>
                    </v:group>
                    <v:oval id="شكل بيضاوي 52" o:spid="_x0000_s281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uG+MoA&#10;AADjAAAADwAAAGRycy9kb3ducmV2LnhtbESPUUvDMBSF3wX/Q7gD31yyKN3olg1RBAWFrdM9X5q7&#10;tqy5KU1cu39vBGGPh3POdzirzehacaY+NJ4NzKYKBHHpbcOVga/96/0CRIjIFlvPZOBCATbr25sV&#10;5tYPvKNzESuRIBxyNFDH2OVShrImh2HqO+LkHX3vMCbZV9L2OCS4a6VWKpMOG04LNXb0XFN5Kn6c&#10;ge3p+H05vH+oz8oPRTa4F63t3pi7yfi0BBFpjNfwf/vNGtBq/qizxVw9wN+n9Afk+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DLhvjKAAAA4wAAAA8AAAAAAAAAAAAAAAAAmAIA&#10;AGRycy9kb3ducmV2LnhtbFBLBQYAAAAABAAEAPUAAACPAwAAAAA=&#10;" filled="f" strokecolor="#168489" strokeweight="1pt">
                      <v:stroke joinstyle="miter"/>
                    </v:oval>
                  </v:group>
                  <v:shape id="مربع نص 41" o:spid="_x0000_s281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RY6MkA&#10;AADjAAAADwAAAGRycy9kb3ducmV2LnhtbESPzWrDMBCE74W+g9hAb40UkybBjRJCfyCHXpq698Xa&#10;WibWyljb2Hn7qlDocZiZb5jtfgqdutCQ2sgWFnMDiriOruXGQvXxer8BlQTZYReZLFwpwX53e7PF&#10;0sWR3+lykkZlCKcSLXiRvtQ61Z4CpnnsibP3FYeAkuXQaDfgmOGh04UxKx2w5bzgsacnT/X59B0s&#10;iLjD4lq9hHT8nN6eR2/qB6ysvZtNh0dQQpP8h//aR2ehMOtlsdqszRJ+P+U/oH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VRY6M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أدوات التحليل والتقارير</w:t>
                          </w:r>
                        </w:p>
                      </w:txbxContent>
                    </v:textbox>
                  </v:shape>
                </v:group>
                <v:shape id="صورة 54" o:spid="_x0000_s281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LHPtNPNAAAA4wAAAA8AAAAA&#10;AAAAAAAAAAAAnwIAAGRycy9kb3ducmV2LnhtbFBLBQYAAAAABAAEAPcAAACZAwAAAAA=&#10;">
                  <v:imagedata r:id="rId81" o:title=""/>
                  <v:path arrowok="t"/>
                </v:shape>
                <w10:wrap anchorx="page"/>
                <w10:anchorlock/>
              </v:group>
            </w:pict>
          </mc:Fallback>
        </mc:AlternateContent>
      </w:r>
    </w:p>
    <w:p w:rsidR="00181023" w:rsidRPr="003F6A62" w:rsidRDefault="00181023" w:rsidP="004800E1">
      <w:pPr>
        <w:spacing w:line="360" w:lineRule="auto"/>
        <w:rPr>
          <w:rFonts w:ascii="Sakkal Majalla" w:hAnsi="Sakkal Majalla"/>
          <w:sz w:val="32"/>
          <w:szCs w:val="32"/>
          <w:rtl/>
        </w:rPr>
      </w:pPr>
      <w:r w:rsidRPr="003F6A62">
        <w:rPr>
          <w:rFonts w:ascii="Sakkal Majalla" w:hAnsi="Sakkal Majalla"/>
          <w:sz w:val="32"/>
          <w:szCs w:val="32"/>
          <w:rtl/>
        </w:rPr>
        <w:t>تسهم في استخراج رؤى قيمة من البيانات</w:t>
      </w:r>
      <w:r w:rsidRPr="003F6A62">
        <w:rPr>
          <w:rFonts w:ascii="Sakkal Majalla" w:hAnsi="Sakkal Majalla"/>
          <w:sz w:val="32"/>
          <w:szCs w:val="32"/>
        </w:rPr>
        <w:t>:</w:t>
      </w:r>
    </w:p>
    <w:p w:rsidR="00181023" w:rsidRPr="004800E1" w:rsidRDefault="004800E1">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hint="cs"/>
          <w:sz w:val="32"/>
          <w:szCs w:val="32"/>
          <w:rtl/>
        </w:rPr>
        <w:t xml:space="preserve"> </w:t>
      </w:r>
      <w:r w:rsidR="00181023" w:rsidRPr="004800E1">
        <w:rPr>
          <w:rFonts w:ascii="Sakkal Majalla" w:hAnsi="Sakkal Majalla" w:cs="Sakkal Majalla"/>
          <w:sz w:val="32"/>
          <w:szCs w:val="32"/>
        </w:rPr>
        <w:t>Tableau</w:t>
      </w:r>
      <w:r w:rsidRPr="004800E1">
        <w:rPr>
          <w:rFonts w:ascii="Sakkal Majalla" w:hAnsi="Sakkal Majalla" w:cs="Sakkal Majalla" w:hint="cs"/>
          <w:sz w:val="32"/>
          <w:szCs w:val="32"/>
          <w:rtl/>
        </w:rPr>
        <w:t xml:space="preserve"> </w:t>
      </w:r>
      <w:r w:rsidR="00181023" w:rsidRPr="004800E1">
        <w:rPr>
          <w:rFonts w:ascii="Sakkal Majalla" w:hAnsi="Sakkal Majalla" w:cs="Sakkal Majalla"/>
          <w:sz w:val="32"/>
          <w:szCs w:val="32"/>
          <w:rtl/>
        </w:rPr>
        <w:t>أداة لتحليل البيانات وإنشاء تقارير مرئية تفاعلية</w:t>
      </w:r>
      <w:r w:rsidR="00181023"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Pr>
        <w:t>Power BI</w:t>
      </w:r>
      <w:r w:rsidR="004800E1" w:rsidRPr="004800E1">
        <w:rPr>
          <w:rFonts w:ascii="Sakkal Majalla" w:hAnsi="Sakkal Majalla" w:cs="Sakkal Majalla" w:hint="cs"/>
          <w:sz w:val="32"/>
          <w:szCs w:val="32"/>
          <w:rtl/>
        </w:rPr>
        <w:t xml:space="preserve"> </w:t>
      </w:r>
      <w:r w:rsidRPr="004800E1">
        <w:rPr>
          <w:rFonts w:ascii="Sakkal Majalla" w:hAnsi="Sakkal Majalla" w:cs="Sakkal Majalla"/>
          <w:sz w:val="32"/>
          <w:szCs w:val="32"/>
          <w:rtl/>
        </w:rPr>
        <w:t>منصة من مايكروسوفت تقدم تحليلات ذكاء الأعمال</w:t>
      </w:r>
      <w:r w:rsidRPr="004800E1">
        <w:rPr>
          <w:rFonts w:ascii="Sakkal Majalla" w:hAnsi="Sakkal Majalla" w:cs="Sakkal Majalla"/>
          <w:sz w:val="32"/>
          <w:szCs w:val="32"/>
        </w:rPr>
        <w:t>.</w:t>
      </w:r>
    </w:p>
    <w:p w:rsidR="00181023" w:rsidRPr="00D75CDD" w:rsidRDefault="009762C9" w:rsidP="00D75CDD">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5577DC37" wp14:editId="469DAB3C">
                <wp:extent cx="5731510" cy="892088"/>
                <wp:effectExtent l="0" t="0" r="2540" b="22860"/>
                <wp:docPr id="20742687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707" name="مجموعة 47"/>
                        <wpg:cNvGrpSpPr/>
                        <wpg:grpSpPr>
                          <a:xfrm>
                            <a:off x="0" y="0"/>
                            <a:ext cx="5731510" cy="895351"/>
                            <a:chOff x="0" y="0"/>
                            <a:chExt cx="5878196" cy="918845"/>
                          </a:xfrm>
                        </wpg:grpSpPr>
                        <wpg:grpSp>
                          <wpg:cNvPr id="2074268708" name="مجموعة 48"/>
                          <wpg:cNvGrpSpPr/>
                          <wpg:grpSpPr>
                            <a:xfrm>
                              <a:off x="0" y="0"/>
                              <a:ext cx="5878196" cy="918845"/>
                              <a:chOff x="0" y="0"/>
                              <a:chExt cx="6240348" cy="919070"/>
                            </a:xfrm>
                          </wpg:grpSpPr>
                          <wpg:grpSp>
                            <wpg:cNvPr id="2074268709" name="مجموعة 49"/>
                            <wpg:cNvGrpSpPr/>
                            <wpg:grpSpPr>
                              <a:xfrm>
                                <a:off x="0" y="169208"/>
                                <a:ext cx="5433072" cy="580613"/>
                                <a:chOff x="0" y="169208"/>
                                <a:chExt cx="5433072" cy="580613"/>
                              </a:xfrm>
                            </wpg:grpSpPr>
                            <wps:wsp>
                              <wps:cNvPr id="20742687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7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7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713" name="مربع نص 41"/>
                          <wps:cNvSpPr txBox="1"/>
                          <wps:spPr>
                            <a:xfrm>
                              <a:off x="204466" y="256739"/>
                              <a:ext cx="4615440" cy="434941"/>
                            </a:xfrm>
                            <a:prstGeom prst="rect">
                              <a:avLst/>
                            </a:prstGeom>
                            <a:noFill/>
                          </wps:spPr>
                          <wps:txbx>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أنظمة إدارة المخاطر</w:t>
                                </w:r>
                                <w:r w:rsidRPr="00D75CDD">
                                  <w:rPr>
                                    <w:rFonts w:eastAsia="Calibri" w:hAnsi="Adobe Arabic" w:cs="Adobe Arabic"/>
                                    <w:b/>
                                    <w:bCs/>
                                    <w:color w:val="FFFFFF"/>
                                    <w:kern w:val="24"/>
                                    <w:sz w:val="36"/>
                                    <w:szCs w:val="36"/>
                                    <w:lang w:bidi="ar-EG"/>
                                  </w:rPr>
                                  <w:t xml:space="preserve"> (</w:t>
                                </w:r>
                                <w:r w:rsidRPr="00716BE5">
                                  <w:rPr>
                                    <w:rFonts w:eastAsia="Calibri" w:hAnsi="Adobe Arabic" w:cs="Adobe Arabic"/>
                                    <w:b/>
                                    <w:bCs/>
                                    <w:color w:val="FFFFFF"/>
                                    <w:kern w:val="24"/>
                                    <w:sz w:val="32"/>
                                    <w:szCs w:val="32"/>
                                    <w:lang w:bidi="ar-EG"/>
                                  </w:rPr>
                                  <w:t>ERM</w:t>
                                </w:r>
                                <w:r w:rsidRPr="00D75CDD">
                                  <w:rPr>
                                    <w:rFonts w:eastAsia="Calibri" w:hAnsi="Adobe Arabic" w:cs="Adobe Arabic"/>
                                    <w:b/>
                                    <w:bCs/>
                                    <w:color w:val="FFFFFF"/>
                                    <w:kern w:val="24"/>
                                    <w:sz w:val="36"/>
                                    <w:szCs w:val="36"/>
                                    <w:lang w:bidi="ar-EG"/>
                                  </w:rPr>
                                  <w:t>)</w:t>
                                </w:r>
                              </w:p>
                            </w:txbxContent>
                          </wps:txbx>
                          <wps:bodyPr wrap="square" rtlCol="1">
                            <a:spAutoFit/>
                          </wps:bodyPr>
                        </wps:wsp>
                      </wpg:grpSp>
                      <pic:pic xmlns:pic="http://schemas.openxmlformats.org/drawingml/2006/picture">
                        <pic:nvPicPr>
                          <pic:cNvPr id="2074268714"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81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C8K+lT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281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iJe/u&#10;zAAAAOMAAAAPAAAAAAAAAAAAAAAAAKoCAABkcnMvZG93bnJldi54bWxQSwUGAAAAAAQABAD6AAAA&#10;owMAAAAA&#10;">
                  <v:group id="مجموعة 48" o:spid="_x0000_s281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TunucyQAA&#10;AOMAAAAPAAAAAAAAAAAAAAAAAKoCAABkcnMvZG93bnJldi54bWxQSwUGAAAAAAQABAD6AAAAoAMA&#10;AAAA&#10;">
                    <v:group id="مجموعة 49" o:spid="_x0000_s281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fPbe&#10;B80AAADjAAAADwAAAAAAAAAAAAAAAACqAgAAZHJzL2Rvd25yZXYueG1sUEsFBgAAAAAEAAQA+gAA&#10;AKQDAAAAAA==&#10;">
                      <v:shape id="شكل حر 50" o:spid="_x0000_s281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O+RMcA&#10;AADjAAAADwAAAGRycy9kb3ducmV2LnhtbESPzYrCMBSF94LvEK7gTlOrVukYRQRBZBZaldlemjtt&#10;meamNFHr208WgsvD+eNbbTpTiwe1rrKsYDKOQBDnVldcKLhe9qMlCOeRNdaWScGLHGzW/d4KU22f&#10;fKZH5gsRRtilqKD0vkmldHlJBt3YNsTB+7WtQR9kW0jd4jOMm1rGUZRIgxWHhxIb2pWU/2V3oyA5&#10;zn9Op3w/P2eH6bcjo2/aeqWGg277BcJT5z/hd/ugFcTRYhYny8UkUASmwANy/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DvkT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2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BzfckA&#10;AADjAAAADwAAAGRycy9kb3ducmV2LnhtbESPT2vCQBTE7wW/w/IEL6KbhPqH6CqiFHpsrXh+Zp+b&#10;YPZtzK4x/fbdQqHHYWZ+w6y3va1FR62vHCtIpwkI4sLpio2C09fbZAnCB2SNtWNS8E0etpvByxpz&#10;7Z78Sd0xGBEh7HNUUIbQ5FL6oiSLfuoa4uhdXWsxRNkaqVt8RritZZYkc2mx4rhQYkP7korb8WEV&#10;4N1+nC8uON9djDmMZ00/1jOlRsN+twIRqA//4b/2u1aQJYvXbL5cpCn8fop/QG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RBzfckAAADjAAAADwAAAAAAAAAAAAAAAACYAgAA&#10;ZHJzL2Rvd25yZXYueG1sUEsFBgAAAAAEAAQA9QAAAI4DAAAAAA==&#10;" fillcolor="#a5a5a5 [2092]" stroked="f" strokeweight="1pt">
                        <v:stroke joinstyle="miter"/>
                      </v:roundrect>
                    </v:group>
                    <v:oval id="شكل بيضاوي 52" o:spid="_x0000_s282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61vsoA&#10;AADjAAAADwAAAGRycy9kb3ducmV2LnhtbESPUWvCMBSF3wf7D+EO9jYTw6hSjSLKYIMNZnV7vjTX&#10;ttjclCaz9d8vg4GPh3POdzjL9ehacaE+NJ4NTCcKBHHpbcOVgePh5WkOIkRki61nMnClAOvV/d0S&#10;c+sH3tOliJVIEA45Gqhj7HIpQ1mTwzDxHXHyTr53GJPsK2l7HBLctVIrlUmHDaeFGjva1lSeix9n&#10;4PN8+rp+v72rj8oPRTa4ndb2YMzjw7hZgIg0xlv4v/1qDWg1e9bZfDbV8Pcp/Q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petb7KAAAA4wAAAA8AAAAAAAAAAAAAAAAAmAIA&#10;AGRycy9kb3ducmV2LnhtbFBLBQYAAAAABAAEAPUAAACPAwAAAAA=&#10;" filled="f" strokecolor="#168489" strokeweight="1pt">
                      <v:stroke joinstyle="miter"/>
                    </v:oval>
                  </v:group>
                  <v:shape id="مربع نص 41" o:spid="_x0000_s2822" type="#_x0000_t202" style="position:absolute;left:2044;top:2567;width:46155;height:4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RWQckA&#10;AADjAAAADwAAAGRycy9kb3ducmV2LnhtbESPzU7DMBCE70i8g7VI3KidAG0V6lYVP1IPXCjhvoqX&#10;OCJeR/HSpG+PkZA4jmbmG81mN4denWhMXWQLxcKAIm6i67i1UL+/3KxBJUF22EcmC2dKsNteXmyw&#10;cnHiNzodpVUZwqlCC15kqLROjaeAaREH4ux9xjGgZDm22o04ZXjodWnMUgfsOC94HOjRU/N1/A4W&#10;RNy+ONfPIR0+5tenyZvmHmtrr6/m/QMooVn+w3/tg7NQmtVduVyvil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2RWQckAAADjAAAADwAAAAAAAAAAAAAAAACYAgAA&#10;ZHJzL2Rvd25yZXYueG1sUEsFBgAAAAAEAAQA9QAAAI4DAAAAAA==&#10;" filled="f" stroked="f">
                    <v:textbox style="mso-fit-shape-to-text:t">
                      <w:txbxContent>
                        <w:p w:rsidR="00671334" w:rsidRDefault="00671334"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أنظمة إدارة المخاطر</w:t>
                          </w:r>
                          <w:r w:rsidRPr="00D75CDD">
                            <w:rPr>
                              <w:rFonts w:eastAsia="Calibri" w:hAnsi="Adobe Arabic" w:cs="Adobe Arabic"/>
                              <w:b/>
                              <w:bCs/>
                              <w:color w:val="FFFFFF"/>
                              <w:kern w:val="24"/>
                              <w:sz w:val="36"/>
                              <w:szCs w:val="36"/>
                              <w:lang w:bidi="ar-EG"/>
                            </w:rPr>
                            <w:t xml:space="preserve"> (</w:t>
                          </w:r>
                          <w:r w:rsidRPr="00716BE5">
                            <w:rPr>
                              <w:rFonts w:eastAsia="Calibri" w:hAnsi="Adobe Arabic" w:cs="Adobe Arabic"/>
                              <w:b/>
                              <w:bCs/>
                              <w:color w:val="FFFFFF"/>
                              <w:kern w:val="24"/>
                              <w:sz w:val="32"/>
                              <w:szCs w:val="32"/>
                              <w:lang w:bidi="ar-EG"/>
                            </w:rPr>
                            <w:t>ERM</w:t>
                          </w:r>
                          <w:r w:rsidRPr="00D75CDD">
                            <w:rPr>
                              <w:rFonts w:eastAsia="Calibri" w:hAnsi="Adobe Arabic" w:cs="Adobe Arabic"/>
                              <w:b/>
                              <w:bCs/>
                              <w:color w:val="FFFFFF"/>
                              <w:kern w:val="24"/>
                              <w:sz w:val="36"/>
                              <w:szCs w:val="36"/>
                              <w:lang w:bidi="ar-EG"/>
                            </w:rPr>
                            <w:t>)</w:t>
                          </w:r>
                        </w:p>
                      </w:txbxContent>
                    </v:textbox>
                  </v:shape>
                </v:group>
                <v:shape id="صورة 54" o:spid="_x0000_s282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ah5XMAAAA4wAAAA8AAABkcnMvZG93bnJldi54bWxEj0FLw0AUhO+C/2F5gje7aSxNjN0WlQpC&#10;T21UPD6zzyR2923cXdv477uC4HGYmW+YxWq0RhzIh96xgukkA0HcON1zq+C5frwqQYSIrNE4JgU/&#10;FGC1PD9bYKXdkbd02MVWJAiHChV0MQ6VlKHpyGKYuIE4eR/OW4xJ+lZqj8cEt0bmWTaXFntOCx0O&#10;9NBRs999WwUbf//+eVO/mvpr+7YuzXXxsl9vlLq8GO9uQUQa43/4r/2kFeRZMcvnZTGdwe+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W1qHlcwAAADjAAAADwAAAAAA&#10;AAAAAAAAAACfAgAAZHJzL2Rvd25yZXYueG1sUEsFBgAAAAAEAAQA9wAAAJgDAAAAAA==&#10;">
                  <v:imagedata r:id="rId81" o:title=""/>
                  <v:path arrowok="t"/>
                </v:shape>
                <w10:wrap anchorx="page"/>
                <w10:anchorlock/>
              </v:group>
            </w:pict>
          </mc:Fallback>
        </mc:AlternateContent>
      </w:r>
    </w:p>
    <w:p w:rsidR="00181023" w:rsidRPr="003F6A62" w:rsidRDefault="00181023" w:rsidP="004800E1">
      <w:pPr>
        <w:spacing w:line="360" w:lineRule="auto"/>
        <w:rPr>
          <w:rFonts w:ascii="Sakkal Majalla" w:hAnsi="Sakkal Majalla"/>
          <w:sz w:val="32"/>
          <w:szCs w:val="32"/>
          <w:rtl/>
        </w:rPr>
      </w:pPr>
      <w:r w:rsidRPr="003F6A62">
        <w:rPr>
          <w:rFonts w:ascii="Sakkal Majalla" w:hAnsi="Sakkal Majalla"/>
          <w:sz w:val="32"/>
          <w:szCs w:val="32"/>
          <w:rtl/>
        </w:rPr>
        <w:t>تساعد في تحديد وتقييم وإدارة المخاطر</w:t>
      </w:r>
      <w:r w:rsidRPr="003F6A62">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proofErr w:type="spellStart"/>
      <w:proofErr w:type="gramStart"/>
      <w:r w:rsidRPr="004800E1">
        <w:rPr>
          <w:rFonts w:ascii="Sakkal Majalla" w:hAnsi="Sakkal Majalla" w:cs="Sakkal Majalla"/>
          <w:sz w:val="32"/>
          <w:szCs w:val="32"/>
        </w:rPr>
        <w:t>LogicManager</w:t>
      </w:r>
      <w:proofErr w:type="spellEnd"/>
      <w:r w:rsidRPr="004800E1">
        <w:rPr>
          <w:rFonts w:ascii="Sakkal Majalla" w:hAnsi="Sakkal Majalla" w:cs="Sakkal Majalla"/>
          <w:sz w:val="32"/>
          <w:szCs w:val="32"/>
        </w:rPr>
        <w:t xml:space="preserve"> </w:t>
      </w:r>
      <w:r w:rsidR="004800E1" w:rsidRPr="004800E1">
        <w:rPr>
          <w:rFonts w:ascii="Sakkal Majalla" w:hAnsi="Sakkal Majalla" w:cs="Sakkal Majalla" w:hint="cs"/>
          <w:sz w:val="32"/>
          <w:szCs w:val="32"/>
          <w:rtl/>
        </w:rPr>
        <w:t xml:space="preserve"> </w:t>
      </w:r>
      <w:r w:rsidRPr="004800E1">
        <w:rPr>
          <w:rFonts w:ascii="Sakkal Majalla" w:hAnsi="Sakkal Majalla" w:cs="Sakkal Majalla"/>
          <w:sz w:val="32"/>
          <w:szCs w:val="32"/>
          <w:rtl/>
        </w:rPr>
        <w:t>يوفر</w:t>
      </w:r>
      <w:proofErr w:type="gramEnd"/>
      <w:r w:rsidRPr="004800E1">
        <w:rPr>
          <w:rFonts w:ascii="Sakkal Majalla" w:hAnsi="Sakkal Majalla" w:cs="Sakkal Majalla"/>
          <w:sz w:val="32"/>
          <w:szCs w:val="32"/>
          <w:rtl/>
        </w:rPr>
        <w:t xml:space="preserve"> حلولاً لإدارة المخاطر والامتثال</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proofErr w:type="spellStart"/>
      <w:proofErr w:type="gramStart"/>
      <w:r w:rsidRPr="004800E1">
        <w:rPr>
          <w:rFonts w:ascii="Sakkal Majalla" w:hAnsi="Sakkal Majalla" w:cs="Sakkal Majalla"/>
          <w:sz w:val="32"/>
          <w:szCs w:val="32"/>
        </w:rPr>
        <w:t>RiskWatch</w:t>
      </w:r>
      <w:proofErr w:type="spellEnd"/>
      <w:r w:rsidRPr="004800E1">
        <w:rPr>
          <w:rFonts w:ascii="Sakkal Majalla" w:hAnsi="Sakkal Majalla" w:cs="Sakkal Majalla"/>
          <w:sz w:val="32"/>
          <w:szCs w:val="32"/>
        </w:rPr>
        <w:t xml:space="preserve"> </w:t>
      </w:r>
      <w:r w:rsidR="004800E1" w:rsidRPr="004800E1">
        <w:rPr>
          <w:rFonts w:ascii="Sakkal Majalla" w:hAnsi="Sakkal Majalla" w:cs="Sakkal Majalla" w:hint="cs"/>
          <w:sz w:val="32"/>
          <w:szCs w:val="32"/>
          <w:rtl/>
        </w:rPr>
        <w:t xml:space="preserve"> </w:t>
      </w:r>
      <w:r w:rsidRPr="004800E1">
        <w:rPr>
          <w:rFonts w:ascii="Sakkal Majalla" w:hAnsi="Sakkal Majalla" w:cs="Sakkal Majalla"/>
          <w:sz w:val="32"/>
          <w:szCs w:val="32"/>
          <w:rtl/>
        </w:rPr>
        <w:t>يساعد</w:t>
      </w:r>
      <w:proofErr w:type="gramEnd"/>
      <w:r w:rsidRPr="004800E1">
        <w:rPr>
          <w:rFonts w:ascii="Sakkal Majalla" w:hAnsi="Sakkal Majalla" w:cs="Sakkal Majalla"/>
          <w:sz w:val="32"/>
          <w:szCs w:val="32"/>
          <w:rtl/>
        </w:rPr>
        <w:t xml:space="preserve"> في تقييم المخاطر ووضع خطط التخفيف</w:t>
      </w:r>
      <w:r w:rsidRPr="004800E1">
        <w:rPr>
          <w:rFonts w:ascii="Sakkal Majalla" w:hAnsi="Sakkal Majalla" w:cs="Sakkal Majalla"/>
          <w:sz w:val="32"/>
          <w:szCs w:val="32"/>
        </w:rPr>
        <w:t>.</w:t>
      </w:r>
    </w:p>
    <w:p w:rsidR="00181023" w:rsidRPr="003F6A62" w:rsidRDefault="009762C9" w:rsidP="002B74A4">
      <w:pPr>
        <w:pageBreakBefore/>
        <w:rPr>
          <w:rFonts w:ascii="Sakkal Majalla" w:hAnsi="Sakkal Majalla"/>
          <w:sz w:val="32"/>
          <w:szCs w:val="32"/>
          <w:rtl/>
        </w:rPr>
      </w:pPr>
      <w:r w:rsidRPr="002A078C">
        <w:rPr>
          <w:rFonts w:ascii="Sakkal Majalla" w:hAnsi="Sakkal Majalla"/>
          <w:noProof/>
          <w:sz w:val="34"/>
        </w:rPr>
        <w:lastRenderedPageBreak/>
        <mc:AlternateContent>
          <mc:Choice Requires="wpg">
            <w:drawing>
              <wp:inline distT="0" distB="0" distL="0" distR="0" wp14:anchorId="1D9D122B" wp14:editId="6E9D12A0">
                <wp:extent cx="5731510" cy="892088"/>
                <wp:effectExtent l="0" t="0" r="2540" b="22860"/>
                <wp:docPr id="207426871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716" name="مجموعة 47"/>
                        <wpg:cNvGrpSpPr/>
                        <wpg:grpSpPr>
                          <a:xfrm>
                            <a:off x="0" y="0"/>
                            <a:ext cx="5731510" cy="895351"/>
                            <a:chOff x="0" y="0"/>
                            <a:chExt cx="5878196" cy="918845"/>
                          </a:xfrm>
                        </wpg:grpSpPr>
                        <wpg:grpSp>
                          <wpg:cNvPr id="2074268717" name="مجموعة 48"/>
                          <wpg:cNvGrpSpPr/>
                          <wpg:grpSpPr>
                            <a:xfrm>
                              <a:off x="0" y="0"/>
                              <a:ext cx="5878196" cy="918845"/>
                              <a:chOff x="0" y="0"/>
                              <a:chExt cx="6240348" cy="919070"/>
                            </a:xfrm>
                          </wpg:grpSpPr>
                          <wpg:grpSp>
                            <wpg:cNvPr id="2074268718" name="مجموعة 49"/>
                            <wpg:cNvGrpSpPr/>
                            <wpg:grpSpPr>
                              <a:xfrm>
                                <a:off x="0" y="169208"/>
                                <a:ext cx="5433072" cy="580613"/>
                                <a:chOff x="0" y="169208"/>
                                <a:chExt cx="5433072" cy="580613"/>
                              </a:xfrm>
                            </wpg:grpSpPr>
                            <wps:wsp>
                              <wps:cNvPr id="20742687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7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7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722" name="مربع نص 41"/>
                          <wps:cNvSpPr txBox="1"/>
                          <wps:spPr>
                            <a:xfrm>
                              <a:off x="204466" y="256607"/>
                              <a:ext cx="4615440" cy="389157"/>
                            </a:xfrm>
                            <a:prstGeom prst="rect">
                              <a:avLst/>
                            </a:prstGeom>
                            <a:noFill/>
                          </wps:spPr>
                          <wps:txbx>
                            <w:txbxContent>
                              <w:p w:rsidR="00671334" w:rsidRDefault="00671334"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برمجيات الأمان السيبراني</w:t>
                                </w:r>
                              </w:p>
                            </w:txbxContent>
                          </wps:txbx>
                          <wps:bodyPr wrap="square" rtlCol="1">
                            <a:spAutoFit/>
                          </wps:bodyPr>
                        </wps:wsp>
                      </wpg:grpSp>
                      <pic:pic xmlns:pic="http://schemas.openxmlformats.org/drawingml/2006/picture">
                        <pic:nvPicPr>
                          <pic:cNvPr id="2074268723"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82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AFhqQP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82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IsNyo&#10;zAAAAOMAAAAPAAAAAAAAAAAAAAAAAKoCAABkcnMvZG93bnJldi54bWxQSwUGAAAAAAQABAD6AAAA&#10;owMAAAAA&#10;">
                  <v:group id="مجموعة 48" o:spid="_x0000_s282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n/Hkz&#10;zAAAAOMAAAAPAAAAAAAAAAAAAAAAAKoCAABkcnMvZG93bnJldi54bWxQSwUGAAAAAAQABAD6AAAA&#10;owMAAAAA&#10;">
                    <v:group id="مجموعة 49" o:spid="_x0000_s282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WY+1ByQAA&#10;AOMAAAAPAAAAAAAAAAAAAAAAAKoCAABkcnMvZG93bnJldi54bWxQSwUGAAAAAAQABAD6AAAAoAMA&#10;AAAA&#10;">
                      <v:shape id="شكل حر 50" o:spid="_x0000_s282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X2coA&#10;AADjAAAADwAAAGRycy9kb3ducmV2LnhtbESPQWvCQBSE7wX/w/KE3urGtEaNriIFQaQHjYrXR/aZ&#10;BLNvQ3ar6b93C4LHYWa+YebLztTiRq2rLCsYDiIQxLnVFRcKjof1xwSE88gaa8uk4I8cLBe9tzmm&#10;2t55T7fMFyJA2KWooPS+SaV0eUkG3cA2xMG72NagD7ItpG7xHuCmlnEUJdJgxWGhxIa+S8qv2a9R&#10;kGxH590uX4/22ebzx5HRJ229Uu/9bjUD4anzr/CzvdEK4mj8FSeT8XAK/5/CH5CL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5F9n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2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AcW8cA&#10;AADjAAAADwAAAGRycy9kb3ducmV2LnhtbESPy4rCMBSG9wO+QziCG9F0ynihGmVQhFk6zuD62BzT&#10;YnNSm1jr25uF4PLnv/Et152tREuNLx0r+BwnIIhzp0s2Cv7/dqM5CB+QNVaOScGDPKxXvY8lZtrd&#10;+ZfaQzAijrDPUEERQp1J6fOCLPqxq4mjd3aNxRBlY6Ru8B7HbSXTJJlKiyXHhwJr2hSUXw43qwCv&#10;dn88ueB8ezJmO5zU3VBPlBr0u+8FiEBdeIdf7R+tIE1mX+l0PksjRWSKPCBX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wHFvHAAAA4wAAAA8AAAAAAAAAAAAAAAAAmAIAAGRy&#10;cy9kb3ducmV2LnhtbFBLBQYAAAAABAAEAPUAAACMAwAAAAA=&#10;" fillcolor="#a5a5a5 [2092]" stroked="f" strokeweight="1pt">
                        <v:stroke joinstyle="miter"/>
                      </v:roundrect>
                    </v:group>
                    <v:oval id="شكل بيضاوي 52" o:spid="_x0000_s283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DhdMoA&#10;AADjAAAADwAAAGRycy9kb3ducmV2LnhtbESPUWvCMBSF3wf7D+EO9jYTw6hSjSLKYIMNZnV7vjTX&#10;ttjclCaz9d8vg4GPh3POdzjL9ehacaE+NJ4NTCcKBHHpbcOVgePh5WkOIkRki61nMnClAOvV/d0S&#10;c+sH3tOliJVIEA45Gqhj7HIpQ1mTwzDxHXHyTr53GJPsK2l7HBLctVIrlUmHDaeFGjva1lSeix9n&#10;4PN8+rp+v72rj8oPRTa4ndb2YMzjw7hZgIg0xlv4v/1qDWg1e9bZfKan8Pcp/Q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Tg4XTKAAAA4wAAAA8AAAAAAAAAAAAAAAAAmAIA&#10;AGRycy9kb3ducmV2LnhtbFBLBQYAAAAABAAEAPUAAACPAwAAAAA=&#10;" filled="f" strokecolor="#168489" strokeweight="1pt">
                      <v:stroke joinstyle="miter"/>
                    </v:oval>
                  </v:group>
                  <v:shape id="مربع نص 41" o:spid="_x0000_s2831" type="#_x0000_t202" style="position:absolute;left:2044;top:2566;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Q5Z8gA&#10;AADjAAAADwAAAGRycy9kb3ducmV2LnhtbESPQWsCMRSE74X+h/AKvdXE0KqsRhFbwUMv1fX+2Lxu&#10;lm5elk10139vCoUeh5n5hlltRt+KK/WxCWxgOlEgiKtgG64NlKf9ywJETMgW28Bk4EYRNuvHhxUW&#10;Ngz8RddjqkWGcCzQgEupK6SMlSOPcRI64ux9h95jyrKvpe1xyHDfSq3UTHpsOC847GjnqPo5XryB&#10;lOx2eis/fDycx8/3wanqDUtjnp/G7RJEojH9h//aB2tAq/mrni3mWsPvp/wH5Po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RDlnyAAAAOMAAAAPAAAAAAAAAAAAAAAAAJgCAABk&#10;cnMvZG93bnJldi54bWxQSwUGAAAAAAQABAD1AAAAjQMAAAAA&#10;" filled="f" stroked="f">
                    <v:textbox style="mso-fit-shape-to-text:t">
                      <w:txbxContent>
                        <w:p w:rsidR="00671334" w:rsidRDefault="00671334"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برمجيات الأمان السيبراني</w:t>
                          </w:r>
                        </w:p>
                      </w:txbxContent>
                    </v:textbox>
                  </v:shape>
                </v:group>
                <v:shape id="صورة 54" o:spid="_x0000_s283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f1VzMAAAA4wAAAA8AAABkcnMvZG93bnJldi54bWxEj0FLw0AUhO+C/2F5gje7MZUmjd0WlQpC&#10;T220eHxmn0ns7tu4u7bx37uC4HGYmW+YxWq0RhzJh96xgutJBoK4cbrnVsFz/XhVgggRWaNxTAq+&#10;KcBqeX62wEq7E2/puIutSBAOFSroYhwqKUPTkcUwcQNx8t6dtxiT9K3UHk8Jbo3Ms2wmLfacFjoc&#10;6KGj5rD7sgo2/v7tY17vTf25fV2XZlq8HNYbpS4vxrtbEJHG+B/+az9pBXlW3OSzssin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Gt/VXMwAAADjAAAADwAAAAAA&#10;AAAAAAAAAACfAgAAZHJzL2Rvd25yZXYueG1sUEsFBgAAAAAEAAQA9wAAAJgDAAAAAA==&#10;">
                  <v:imagedata r:id="rId81" o:title=""/>
                  <v:path arrowok="t"/>
                </v:shape>
                <w10:wrap anchorx="page"/>
                <w10:anchorlock/>
              </v:group>
            </w:pict>
          </mc:Fallback>
        </mc:AlternateContent>
      </w:r>
    </w:p>
    <w:p w:rsidR="00181023" w:rsidRPr="003F6A62" w:rsidRDefault="00181023" w:rsidP="00181023">
      <w:pPr>
        <w:rPr>
          <w:rFonts w:ascii="Sakkal Majalla" w:hAnsi="Sakkal Majalla"/>
          <w:sz w:val="32"/>
          <w:szCs w:val="32"/>
          <w:rtl/>
        </w:rPr>
      </w:pPr>
      <w:r w:rsidRPr="003F6A62">
        <w:rPr>
          <w:rFonts w:ascii="Sakkal Majalla" w:hAnsi="Sakkal Majalla"/>
          <w:sz w:val="32"/>
          <w:szCs w:val="32"/>
          <w:rtl/>
        </w:rPr>
        <w:t>توفر حماية للبيانات والأنظمة</w:t>
      </w:r>
      <w:r w:rsidRPr="003F6A62">
        <w:rPr>
          <w:rFonts w:ascii="Sakkal Majalla" w:hAnsi="Sakkal Majalla"/>
          <w:sz w:val="32"/>
          <w:szCs w:val="32"/>
        </w:rPr>
        <w:t>:</w:t>
      </w:r>
    </w:p>
    <w:p w:rsidR="00181023" w:rsidRPr="003F6A62" w:rsidRDefault="00181023" w:rsidP="00181023">
      <w:pPr>
        <w:rPr>
          <w:rFonts w:ascii="Sakkal Majalla" w:hAnsi="Sakkal Majalla"/>
          <w:sz w:val="32"/>
          <w:szCs w:val="32"/>
          <w:rtl/>
        </w:rPr>
      </w:pPr>
      <w:r w:rsidRPr="003F6A62">
        <w:rPr>
          <w:rFonts w:ascii="Sakkal Majalla" w:hAnsi="Sakkal Majalla"/>
          <w:sz w:val="32"/>
          <w:szCs w:val="32"/>
        </w:rPr>
        <w:t xml:space="preserve">- Norton Security: </w:t>
      </w:r>
      <w:r w:rsidRPr="003F6A62">
        <w:rPr>
          <w:rFonts w:ascii="Sakkal Majalla" w:hAnsi="Sakkal Majalla"/>
          <w:sz w:val="32"/>
          <w:szCs w:val="32"/>
          <w:rtl/>
        </w:rPr>
        <w:t>يقدم حلولاً متكاملة للأمان السيبراني</w:t>
      </w:r>
      <w:r w:rsidRPr="003F6A62">
        <w:rPr>
          <w:rFonts w:ascii="Sakkal Majalla" w:hAnsi="Sakkal Majalla"/>
          <w:sz w:val="32"/>
          <w:szCs w:val="32"/>
        </w:rPr>
        <w:t>.</w:t>
      </w:r>
    </w:p>
    <w:p w:rsidR="00181023" w:rsidRPr="003F6A62" w:rsidRDefault="00181023" w:rsidP="00181023">
      <w:pPr>
        <w:rPr>
          <w:rFonts w:ascii="Sakkal Majalla" w:hAnsi="Sakkal Majalla"/>
          <w:sz w:val="32"/>
          <w:szCs w:val="32"/>
          <w:rtl/>
        </w:rPr>
      </w:pPr>
      <w:r w:rsidRPr="003F6A62">
        <w:rPr>
          <w:rFonts w:ascii="Sakkal Majalla" w:hAnsi="Sakkal Majalla"/>
          <w:sz w:val="32"/>
          <w:szCs w:val="32"/>
        </w:rPr>
        <w:t xml:space="preserve">- McAfee Total Protection: </w:t>
      </w:r>
      <w:r w:rsidRPr="003F6A62">
        <w:rPr>
          <w:rFonts w:ascii="Sakkal Majalla" w:hAnsi="Sakkal Majalla"/>
          <w:sz w:val="32"/>
          <w:szCs w:val="32"/>
          <w:rtl/>
        </w:rPr>
        <w:t>حماية شاملة ضد الفيروسات والتهديدات</w:t>
      </w:r>
      <w:r w:rsidRPr="003F6A62">
        <w:rPr>
          <w:rFonts w:ascii="Sakkal Majalla" w:hAnsi="Sakkal Majalla"/>
          <w:sz w:val="32"/>
          <w:szCs w:val="32"/>
        </w:rPr>
        <w:t>.</w:t>
      </w:r>
    </w:p>
    <w:p w:rsidR="00181023" w:rsidRPr="003F6A62" w:rsidRDefault="009762C9" w:rsidP="00181023">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55DAA5A3" wp14:editId="4658AA61">
                <wp:extent cx="5731510" cy="892088"/>
                <wp:effectExtent l="0" t="0" r="2540" b="22860"/>
                <wp:docPr id="207426872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725" name="مجموعة 47"/>
                        <wpg:cNvGrpSpPr/>
                        <wpg:grpSpPr>
                          <a:xfrm>
                            <a:off x="0" y="0"/>
                            <a:ext cx="5731510" cy="895351"/>
                            <a:chOff x="0" y="0"/>
                            <a:chExt cx="5878196" cy="918845"/>
                          </a:xfrm>
                        </wpg:grpSpPr>
                        <wpg:grpSp>
                          <wpg:cNvPr id="2074268726" name="مجموعة 48"/>
                          <wpg:cNvGrpSpPr/>
                          <wpg:grpSpPr>
                            <a:xfrm>
                              <a:off x="0" y="0"/>
                              <a:ext cx="5878196" cy="918845"/>
                              <a:chOff x="0" y="0"/>
                              <a:chExt cx="6240348" cy="919070"/>
                            </a:xfrm>
                          </wpg:grpSpPr>
                          <wpg:grpSp>
                            <wpg:cNvPr id="2074268727" name="مجموعة 49"/>
                            <wpg:cNvGrpSpPr/>
                            <wpg:grpSpPr>
                              <a:xfrm>
                                <a:off x="0" y="169208"/>
                                <a:ext cx="5433072" cy="580613"/>
                                <a:chOff x="0" y="169208"/>
                                <a:chExt cx="5433072" cy="580613"/>
                              </a:xfrm>
                            </wpg:grpSpPr>
                            <wps:wsp>
                              <wps:cNvPr id="20742687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7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7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731" name="مربع نص 41"/>
                          <wps:cNvSpPr txBox="1"/>
                          <wps:spPr>
                            <a:xfrm>
                              <a:off x="204466" y="256607"/>
                              <a:ext cx="4615440" cy="389157"/>
                            </a:xfrm>
                            <a:prstGeom prst="rect">
                              <a:avLst/>
                            </a:prstGeom>
                            <a:noFill/>
                          </wps:spPr>
                          <wps:txbx>
                            <w:txbxContent>
                              <w:p w:rsidR="00671334" w:rsidRDefault="00671334"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منصات التعاون والتواصل</w:t>
                                </w:r>
                              </w:p>
                            </w:txbxContent>
                          </wps:txbx>
                          <wps:bodyPr wrap="square" rtlCol="1">
                            <a:spAutoFit/>
                          </wps:bodyPr>
                        </wps:wsp>
                      </wpg:grpSp>
                      <pic:pic xmlns:pic="http://schemas.openxmlformats.org/drawingml/2006/picture">
                        <pic:nvPicPr>
                          <pic:cNvPr id="2074268732"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83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61S8Qe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283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2Dohi&#10;zAAAAOMAAAAPAAAAAAAAAAAAAAAAAKoCAABkcnMvZG93bnJldi54bWxQSwUGAAAAAAQABAD6AAAA&#10;owMAAAAA&#10;">
                  <v:group id="مجموعة 48" o:spid="_x0000_s283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G3BYV&#10;zAAAAOMAAAAPAAAAAAAAAAAAAAAAAKoCAABkcnMvZG93bnJldi54bWxQSwUGAAAAAAQABAD6AAAA&#10;owMAAAAA&#10;">
                    <v:group id="مجموعة 49" o:spid="_x0000_s283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pkLOO&#10;zAAAAOMAAAAPAAAAAAAAAAAAAAAAAKoCAABkcnMvZG93bnJldi54bWxQSwUGAAAAAAQABAD6AAAA&#10;owMAAAAA&#10;">
                      <v:shape id="شكل حر 50" o:spid="_x0000_s283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4/8YA&#10;AADjAAAADwAAAGRycy9kb3ducmV2LnhtbERPTYvCMBC9C/6HMMLeNN26VqlGWRYEWTzYqngdmrEt&#10;20xKE7X7781B8Ph436tNbxpxp87VlhV8TiIQxIXVNZcKTsfteAHCeWSNjWVS8E8ONuvhYIWptg/O&#10;6J77UoQQdikqqLxvUyldUZFBN7EtceCutjPoA+xKqTt8hHDTyDiKEmmw5tBQYUs/FRV/+c0oSH5n&#10;l8Oh2M6yfDfdOzL6rK1X6mPUfy9BeOr9W/xy77SCOJp/xcliHofR4VP4A3L9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4/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3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q1xsoA&#10;AADjAAAADwAAAGRycy9kb3ducmV2LnhtbESPzWrDMBCE74G+g9hCLqGWa/JX10ooLYUck7T0vLG2&#10;sqm1ci3Fcd4+CgRyHGbmG6ZYD7YRPXW+dqzgOUlBEJdO12wUfH99Pi1B+ICssXFMCs7kYb16GBWY&#10;a3fiHfX7YESEsM9RQRVCm0vpy4os+sS1xNH7dZ3FEGVnpO7wFOG2kVmazqXFmuNChS29V1T+7Y9W&#10;Af7b7c/BBef7gzEfk1k7TPRMqfHj8PYKItAQ7uFbe6MVZOlims2Xi+wFrp/iH5Cr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kKtcbKAAAA4wAAAA8AAAAAAAAAAAAAAAAAmAIA&#10;AGRycy9kb3ducmV2LnhtbFBLBQYAAAAABAAEAPUAAACPAwAAAAA=&#10;" fillcolor="#a5a5a5 [2092]" stroked="f" strokeweight="1pt">
                        <v:stroke joinstyle="miter"/>
                      </v:roundrect>
                    </v:group>
                    <v:oval id="شكل بيضاوي 52" o:spid="_x0000_s283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XSMskA&#10;AADjAAAADwAAAGRycy9kb3ducmV2LnhtbESPXUvDMBSG7wX/QziCdy4xjnbUZUMUwcGE2anXh+as&#10;LWtOShPX7t8vF8IuX94vnuV6cp040RBazwYeZwoEceVty7WB7/37wwJEiMgWO89k4EwB1qvbmyUW&#10;1o/8Racy1iKNcCjQQBNjX0gZqoYchpnviZN38IPDmORQSzvgmMZdJ7VSmXTYcnposKfXhqpj+ecM&#10;7I6Hn/PvZqs+az+W2ejetLZ7Y+7vppdnEJGmeA3/tz+sAa3yuc4W+VOiSEyJB+Tq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nXSMskAAADjAAAADwAAAAAAAAAAAAAAAACYAgAA&#10;ZHJzL2Rvd25yZXYueG1sUEsFBgAAAAAEAAQA9QAAAI4DAAAAAA==&#10;" filled="f" strokecolor="#168489" strokeweight="1pt">
                      <v:stroke joinstyle="miter"/>
                    </v:oval>
                  </v:group>
                  <v:shape id="مربع نص 41" o:spid="_x0000_s2840" type="#_x0000_t202" style="position:absolute;left:2044;top:2566;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8xzckA&#10;AADjAAAADwAAAGRycy9kb3ducmV2LnhtbESPzU7DMBCE70i8g7VI3KidAG0V6lYVP1IPXCjhvoqX&#10;OCJeR/HSpG+PkZA4jmbmG81mN4denWhMXWQLxcKAIm6i67i1UL+/3KxBJUF22EcmC2dKsNteXmyw&#10;cnHiNzodpVUZwqlCC15kqLROjaeAaREH4ux9xjGgZDm22o04ZXjodWnMUgfsOC94HOjRU/N1/A4W&#10;RNy+ONfPIR0+5tenyZvmHmtrr6/m/QMooVn+w3/tg7NQmtVduVyvbg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08xzckAAADjAAAADwAAAAAAAAAAAAAAAACYAgAA&#10;ZHJzL2Rvd25yZXYueG1sUEsFBgAAAAAEAAQA9QAAAI4DAAAAAA==&#10;" filled="f" stroked="f">
                    <v:textbox style="mso-fit-shape-to-text:t">
                      <w:txbxContent>
                        <w:p w:rsidR="00671334" w:rsidRDefault="00671334"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منصات التعاون والتواصل</w:t>
                          </w:r>
                        </w:p>
                      </w:txbxContent>
                    </v:textbox>
                  </v:shape>
                </v:group>
                <v:shape id="صورة 54" o:spid="_x0000_s284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K5hrMAAAA4wAAAA8AAABkcnMvZG93bnJldi54bWxEj0FLw0AUhO+C/2F5gje7MZUmjd0WlQpC&#10;T220eHxmn0ns7tu4u7bx37uC4HGYmW+YxWq0RhzJh96xgutJBoK4cbrnVsFz/XhVgggRWaNxTAq+&#10;KcBqeX62wEq7E2/puIutSBAOFSroYhwqKUPTkcUwcQNx8t6dtxiT9K3UHk8Jbo3Ms2wmLfacFjoc&#10;6KGj5rD7sgo2/v7tY17vTf25fV2XZlq8HNYbpS4vxrtbEJHG+B/+az9pBXlW3OSzspjm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8ErmGswAAADjAAAADwAAAAAA&#10;AAAAAAAAAACfAgAAZHJzL2Rvd25yZXYueG1sUEsFBgAAAAAEAAQA9wAAAJgDAAAAAA==&#10;">
                  <v:imagedata r:id="rId81" o:title=""/>
                  <v:path arrowok="t"/>
                </v:shape>
                <w10:wrap anchorx="page"/>
                <w10:anchorlock/>
              </v:group>
            </w:pict>
          </mc:Fallback>
        </mc:AlternateContent>
      </w:r>
    </w:p>
    <w:p w:rsidR="00181023" w:rsidRPr="003F6A62" w:rsidRDefault="00181023" w:rsidP="004800E1">
      <w:pPr>
        <w:spacing w:line="360" w:lineRule="auto"/>
        <w:rPr>
          <w:rFonts w:ascii="Sakkal Majalla" w:hAnsi="Sakkal Majalla"/>
          <w:sz w:val="32"/>
          <w:szCs w:val="32"/>
          <w:rtl/>
        </w:rPr>
      </w:pPr>
      <w:r w:rsidRPr="003F6A62">
        <w:rPr>
          <w:rFonts w:ascii="Sakkal Majalla" w:hAnsi="Sakkal Majalla"/>
          <w:sz w:val="32"/>
          <w:szCs w:val="32"/>
          <w:rtl/>
        </w:rPr>
        <w:t>تعزز من تواصل الفرق وإدارة المشاريع</w:t>
      </w:r>
      <w:r w:rsidRPr="003F6A62">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proofErr w:type="gramStart"/>
      <w:r w:rsidRPr="004800E1">
        <w:rPr>
          <w:rFonts w:ascii="Sakkal Majalla" w:hAnsi="Sakkal Majalla" w:cs="Sakkal Majalla"/>
          <w:sz w:val="32"/>
          <w:szCs w:val="32"/>
        </w:rPr>
        <w:t>Slack</w:t>
      </w:r>
      <w:r w:rsidR="004800E1">
        <w:rPr>
          <w:rFonts w:ascii="Sakkal Majalla" w:hAnsi="Sakkal Majalla" w:cs="Sakkal Majalla" w:hint="cs"/>
          <w:sz w:val="32"/>
          <w:szCs w:val="32"/>
          <w:rtl/>
        </w:rPr>
        <w:t xml:space="preserve"> </w:t>
      </w:r>
      <w:r w:rsidRPr="004800E1">
        <w:rPr>
          <w:rFonts w:ascii="Sakkal Majalla" w:hAnsi="Sakkal Majalla" w:cs="Sakkal Majalla"/>
          <w:sz w:val="32"/>
          <w:szCs w:val="32"/>
        </w:rPr>
        <w:t xml:space="preserve"> </w:t>
      </w:r>
      <w:r w:rsidRPr="004800E1">
        <w:rPr>
          <w:rFonts w:ascii="Sakkal Majalla" w:hAnsi="Sakkal Majalla" w:cs="Sakkal Majalla"/>
          <w:sz w:val="32"/>
          <w:szCs w:val="32"/>
          <w:rtl/>
        </w:rPr>
        <w:t>أداة</w:t>
      </w:r>
      <w:proofErr w:type="gramEnd"/>
      <w:r w:rsidRPr="004800E1">
        <w:rPr>
          <w:rFonts w:ascii="Sakkal Majalla" w:hAnsi="Sakkal Majalla" w:cs="Sakkal Majalla"/>
          <w:sz w:val="32"/>
          <w:szCs w:val="32"/>
          <w:rtl/>
        </w:rPr>
        <w:t xml:space="preserve"> للتواصل الفوري والتعاون بين الفرق</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sz w:val="32"/>
          <w:szCs w:val="32"/>
          <w:rtl/>
        </w:rPr>
      </w:pPr>
      <w:r w:rsidRPr="004800E1">
        <w:rPr>
          <w:rFonts w:ascii="Sakkal Majalla" w:hAnsi="Sakkal Majalla" w:cs="Sakkal Majalla"/>
          <w:sz w:val="32"/>
          <w:szCs w:val="32"/>
        </w:rPr>
        <w:t xml:space="preserve">Microsoft </w:t>
      </w:r>
      <w:proofErr w:type="gramStart"/>
      <w:r w:rsidRPr="004800E1">
        <w:rPr>
          <w:rFonts w:ascii="Sakkal Majalla" w:hAnsi="Sakkal Majalla" w:cs="Sakkal Majalla"/>
          <w:sz w:val="32"/>
          <w:szCs w:val="32"/>
        </w:rPr>
        <w:t>Teams</w:t>
      </w:r>
      <w:r w:rsidR="004800E1">
        <w:rPr>
          <w:rFonts w:ascii="Sakkal Majalla" w:hAnsi="Sakkal Majalla" w:cs="Sakkal Majalla" w:hint="cs"/>
          <w:sz w:val="32"/>
          <w:szCs w:val="32"/>
          <w:rtl/>
        </w:rPr>
        <w:t xml:space="preserve"> </w:t>
      </w:r>
      <w:r w:rsidRPr="004800E1">
        <w:rPr>
          <w:rFonts w:ascii="Sakkal Majalla" w:hAnsi="Sakkal Majalla" w:cs="Sakkal Majalla"/>
          <w:sz w:val="32"/>
          <w:szCs w:val="32"/>
        </w:rPr>
        <w:t xml:space="preserve"> </w:t>
      </w:r>
      <w:r w:rsidRPr="004800E1">
        <w:rPr>
          <w:rFonts w:ascii="Sakkal Majalla" w:hAnsi="Sakkal Majalla" w:cs="Sakkal Majalla"/>
          <w:sz w:val="32"/>
          <w:szCs w:val="32"/>
          <w:rtl/>
        </w:rPr>
        <w:t>منصة</w:t>
      </w:r>
      <w:proofErr w:type="gramEnd"/>
      <w:r w:rsidRPr="004800E1">
        <w:rPr>
          <w:rFonts w:ascii="Sakkal Majalla" w:hAnsi="Sakkal Majalla" w:cs="Sakkal Majalla"/>
          <w:sz w:val="32"/>
          <w:szCs w:val="32"/>
          <w:rtl/>
        </w:rPr>
        <w:t xml:space="preserve"> للتعاون توفر الاجتماعات والدردشة ومشاركة الملفات</w:t>
      </w:r>
      <w:r w:rsidRPr="004800E1">
        <w:rPr>
          <w:rFonts w:ascii="Sakkal Majalla" w:hAnsi="Sakkal Majalla" w:cs="Sakkal Majalla"/>
          <w:sz w:val="32"/>
          <w:szCs w:val="32"/>
        </w:rPr>
        <w:t>.</w:t>
      </w:r>
    </w:p>
    <w:p w:rsidR="00181023" w:rsidRDefault="00181023" w:rsidP="004800E1">
      <w:pPr>
        <w:spacing w:line="360" w:lineRule="auto"/>
        <w:rPr>
          <w:rFonts w:ascii="Sakkal Majalla" w:hAnsi="Sakkal Majalla"/>
          <w:sz w:val="32"/>
          <w:szCs w:val="32"/>
          <w:rtl/>
        </w:rPr>
      </w:pPr>
      <w:r w:rsidRPr="004800E1">
        <w:rPr>
          <w:rFonts w:ascii="Sakkal Majalla" w:hAnsi="Sakkal Majalla"/>
          <w:color w:val="C00000"/>
          <w:sz w:val="32"/>
          <w:szCs w:val="32"/>
          <w:rtl/>
        </w:rPr>
        <w:t xml:space="preserve">خلاصة القول: </w:t>
      </w:r>
      <w:r w:rsidRPr="003F6A62">
        <w:rPr>
          <w:rFonts w:ascii="Sakkal Majalla" w:hAnsi="Sakkal Majalla"/>
          <w:sz w:val="32"/>
          <w:szCs w:val="32"/>
          <w:rtl/>
        </w:rPr>
        <w:t>ت</w:t>
      </w:r>
      <w:r>
        <w:rPr>
          <w:rFonts w:ascii="Sakkal Majalla" w:hAnsi="Sakkal Majalla" w:hint="cs"/>
          <w:sz w:val="32"/>
          <w:szCs w:val="32"/>
          <w:rtl/>
        </w:rPr>
        <w:t>ُ</w:t>
      </w:r>
      <w:r w:rsidRPr="003F6A62">
        <w:rPr>
          <w:rFonts w:ascii="Sakkal Majalla" w:hAnsi="Sakkal Majalla"/>
          <w:sz w:val="32"/>
          <w:szCs w:val="32"/>
          <w:rtl/>
        </w:rPr>
        <w:t>عتبر الأدوات والبرمجيات جزءًا لا يتجزأ من الحوكمة الرقمية، حيث تساعد في تحسين الإدارة والكفاءة والشفافية. من خلال اختيار الأدوات المناسبة، يمكن للمؤسسات تحقيق أهدافها بسهولة أكبر في البيئة الرقمية.</w:t>
      </w:r>
    </w:p>
    <w:tbl>
      <w:tblPr>
        <w:tblStyle w:val="TableGrid"/>
        <w:bidiVisual/>
        <w:tblW w:w="9628" w:type="dxa"/>
        <w:tblInd w:w="-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7B119E" w:rsidTr="00671334">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7B119E" w:rsidRPr="00280E55" w:rsidRDefault="007B119E" w:rsidP="00671334">
            <w:pPr>
              <w:pageBreakBefore/>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rPr>
              <w:lastRenderedPageBreak/>
              <w:drawing>
                <wp:inline distT="0" distB="0" distL="0" distR="0" wp14:anchorId="63C8E753" wp14:editId="287486E9">
                  <wp:extent cx="485140" cy="485140"/>
                  <wp:effectExtent l="0" t="0" r="0" b="0"/>
                  <wp:docPr id="2074268290" name="Picture 2074268290"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7B119E" w:rsidRPr="00280E55" w:rsidRDefault="007B119E" w:rsidP="00671334">
            <w:pPr>
              <w:pStyle w:val="NoSpacing"/>
              <w:bidi w:val="0"/>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rsidR="007B119E" w:rsidRDefault="007B119E" w:rsidP="00671334">
            <w:pPr>
              <w:jc w:val="center"/>
              <w:rPr>
                <w:rFonts w:ascii="Adobe Arabic" w:eastAsia="Times New Roman" w:hAnsi="Adobe Arabic" w:cs="Adobe Arabic"/>
                <w:b/>
                <w:bCs/>
                <w:color w:val="168489"/>
                <w:kern w:val="24"/>
                <w:sz w:val="44"/>
                <w:szCs w:val="44"/>
                <w:lang w:bidi="ar-SY"/>
              </w:rPr>
            </w:pPr>
          </w:p>
          <w:p w:rsidR="007B119E" w:rsidRPr="007B119E" w:rsidRDefault="007B119E" w:rsidP="007B119E">
            <w:pPr>
              <w:jc w:val="center"/>
              <w:rPr>
                <w:rFonts w:ascii="Adobe Arabic" w:eastAsia="Times New Roman" w:hAnsi="Adobe Arabic" w:cs="Adobe Arabic"/>
                <w:b/>
                <w:bCs/>
                <w:noProof/>
                <w:color w:val="168489"/>
                <w:kern w:val="24"/>
                <w:sz w:val="36"/>
                <w:szCs w:val="36"/>
                <w:rtl/>
                <w:lang w:bidi="ar-SY"/>
              </w:rPr>
            </w:pPr>
            <w:r w:rsidRPr="007B119E">
              <w:rPr>
                <w:rFonts w:ascii="Adobe Arabic" w:eastAsia="Times New Roman" w:hAnsi="Adobe Arabic" w:cs="Adobe Arabic" w:hint="cs"/>
                <w:b/>
                <w:bCs/>
                <w:noProof/>
                <w:color w:val="168489"/>
                <w:kern w:val="24"/>
                <w:sz w:val="36"/>
                <w:szCs w:val="36"/>
                <w:rtl/>
                <w:lang w:bidi="ar-SY"/>
              </w:rPr>
              <w:t>ناقش مع المجموعة أبرز</w:t>
            </w:r>
            <w:r w:rsidRPr="007B119E">
              <w:rPr>
                <w:rFonts w:ascii="Adobe Arabic" w:eastAsia="Times New Roman" w:hAnsi="Adobe Arabic" w:cs="Adobe Arabic"/>
                <w:b/>
                <w:bCs/>
                <w:noProof/>
                <w:color w:val="168489"/>
                <w:kern w:val="24"/>
                <w:sz w:val="36"/>
                <w:szCs w:val="36"/>
                <w:rtl/>
                <w:lang w:bidi="ar-SY"/>
              </w:rPr>
              <w:t xml:space="preserve"> التحديات التي قد تنشأ عند دمج التكنولوجيا في أنظمة الحوكمة التقليدية</w:t>
            </w:r>
            <w:r w:rsidRPr="007B119E">
              <w:rPr>
                <w:rFonts w:ascii="Adobe Arabic" w:eastAsia="Times New Roman" w:hAnsi="Adobe Arabic" w:cs="Adobe Arabic" w:hint="cs"/>
                <w:b/>
                <w:bCs/>
                <w:noProof/>
                <w:color w:val="168489"/>
                <w:kern w:val="24"/>
                <w:sz w:val="36"/>
                <w:szCs w:val="36"/>
                <w:rtl/>
                <w:lang w:bidi="ar-SY"/>
              </w:rPr>
              <w:t>.</w:t>
            </w:r>
          </w:p>
        </w:tc>
      </w:tr>
    </w:tbl>
    <w:p w:rsidR="007B119E" w:rsidRPr="00873F62" w:rsidRDefault="007B119E" w:rsidP="007B119E">
      <w:pPr>
        <w:jc w:val="left"/>
        <w:rPr>
          <w:color w:val="C00000"/>
          <w:rtl/>
        </w:rPr>
      </w:pPr>
      <w:r>
        <w:rPr>
          <w:noProof/>
          <w:color w:val="auto"/>
        </w:rPr>
        <mc:AlternateContent>
          <mc:Choice Requires="wpg">
            <w:drawing>
              <wp:inline distT="0" distB="0" distL="0" distR="0" wp14:anchorId="39D6D68E" wp14:editId="01F1E74C">
                <wp:extent cx="4418965" cy="583957"/>
                <wp:effectExtent l="0" t="0" r="635" b="6985"/>
                <wp:docPr id="2074268255" name="Group 2074268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8965" cy="583957"/>
                          <a:chOff x="0" y="0"/>
                          <a:chExt cx="44188" cy="5836"/>
                        </a:xfrm>
                      </wpg:grpSpPr>
                      <wpg:grpSp>
                        <wpg:cNvPr id="2074268256" name="Group 273472699"/>
                        <wpg:cNvGrpSpPr>
                          <a:grpSpLocks/>
                        </wpg:cNvGrpSpPr>
                        <wpg:grpSpPr bwMode="auto">
                          <a:xfrm>
                            <a:off x="38039" y="0"/>
                            <a:ext cx="6149" cy="5450"/>
                            <a:chOff x="38039" y="0"/>
                            <a:chExt cx="6148" cy="5450"/>
                          </a:xfrm>
                        </wpg:grpSpPr>
                        <pic:pic xmlns:pic="http://schemas.openxmlformats.org/drawingml/2006/picture">
                          <pic:nvPicPr>
                            <pic:cNvPr id="2074268257" name="Picture 273472700" descr="Activity "/>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39867" y="564"/>
                              <a:ext cx="4321" cy="4321"/>
                            </a:xfrm>
                            <a:prstGeom prst="rect">
                              <a:avLst/>
                            </a:prstGeom>
                            <a:noFill/>
                            <a:extLst>
                              <a:ext uri="{909E8E84-426E-40DD-AFC4-6F175D3DCCD1}">
                                <a14:hiddenFill xmlns:a14="http://schemas.microsoft.com/office/drawing/2010/main">
                                  <a:solidFill>
                                    <a:srgbClr val="FFFFFF"/>
                                  </a:solidFill>
                                </a14:hiddenFill>
                              </a:ext>
                            </a:extLst>
                          </pic:spPr>
                        </pic:pic>
                        <wps:wsp>
                          <wps:cNvPr id="2074268258" name="Rectangle: Rounded Corners 273472701"/>
                          <wps:cNvSpPr>
                            <a:spLocks noChangeArrowheads="1"/>
                          </wps:cNvSpPr>
                          <wps:spPr bwMode="auto">
                            <a:xfrm>
                              <a:off x="38039"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2074268259" name="TextBox 17"/>
                        <wps:cNvSpPr txBox="1">
                          <a:spLocks noChangeArrowheads="1"/>
                        </wps:cNvSpPr>
                        <wps:spPr bwMode="auto">
                          <a:xfrm>
                            <a:off x="0" y="1108"/>
                            <a:ext cx="35984" cy="4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7B119E">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rot="0" vert="horz" wrap="square" lIns="91440" tIns="45720" rIns="91440" bIns="45720" anchor="t" anchorCtr="0" upright="1">
                          <a:spAutoFit/>
                        </wps:bodyPr>
                      </wps:wsp>
                    </wpg:wgp>
                  </a:graphicData>
                </a:graphic>
              </wp:inline>
            </w:drawing>
          </mc:Choice>
          <mc:Fallback>
            <w:pict>
              <v:group id="Group 2074268255" o:spid="_x0000_s2842" style="width:347.95pt;height:46pt;mso-position-horizontal-relative:char;mso-position-vertical-relative:line" coordsize="44188,58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">
                <v:group id="Group 273472699" o:spid="_x0000_s2843" style="position:absolute;left:38039;width:6149;height:5450" coordorigin="38039" coordsize="6148,5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ztMbs&#10;zAAAAOMAAAAPAAAAAAAAAAAAAAAAAKoCAABkcnMvZG93bnJldi54bWxQSwUGAAAAAAQABAD6AAAA&#10;owMAAAAA&#10;">
                  <v:shape id="Picture 273472700" o:spid="_x0000_s2844" type="#_x0000_t75" alt="Activity " style="position:absolute;left:39867;top:564;width:4321;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RWR3JAAAA4wAAAA8AAABkcnMvZG93bnJldi54bWxEj0FLAzEUhO+C/yE8wZtNGmtb1qZFxYIX&#10;D62ieHtsnpvFzUtMYrv+eyMIHoeZ+YZZbUY/iAOl3Ac2MJ0oEMRtsD13Bp6fthdLELkgWxwCk4Fv&#10;yrBZn56ssLHhyDs67EsnKoRzgwZcKbGRMreOPOZJiMTVew/JY6kyddImPFa4H6RWai499lwXHEa6&#10;c9R+7L+8AZzpdOm4f4z89vp5/3K7VRynxpyfjTfXIAqN5T/8136wBrRazPR8qa8W8Pup/gG5/g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lFZHckAAADjAAAADwAAAAAAAAAA&#10;AAAAAACfAgAAZHJzL2Rvd25yZXYueG1sUEsFBgAAAAAEAAQA9wAAAJUDAAAAAA==&#10;">
                    <v:imagedata r:id="rId137" o:title="Activity "/>
                  </v:shape>
                  <v:roundrect id="Rectangle: Rounded Corners 273472701" o:spid="_x0000_s2845" style="position:absolute;left:38039;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Ygm8cA&#10;AADjAAAADwAAAGRycy9kb3ducmV2LnhtbERPz0/CMBS+m/g/NI/Em7RMZWRSiJKocGRowvGxPtdl&#10;6+uyVpj/vT2YcPzy/V6uR9eJMw2h8axhNlUgiCtvGq41fB7e7hcgQkQ22HkmDb8UYL26vVliYfyF&#10;93QuYy1SCIcCNdgY+0LKUFlyGKa+J07ctx8cxgSHWpoBLyncdTJTai4dNpwaLPa0sVS15Y/T0J62&#10;7bj7yvP3D+vU/mFzpPLVa303GV+eQUQa41X8794aDZnKH7P5IntKo9On9Af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mIJvHAAAA4wAAAA8AAAAAAAAAAAAAAAAAmAIAAGRy&#10;cy9kb3ducmV2LnhtbFBLBQYAAAAABAAEAPUAAACMAwAAAAA=&#10;" fillcolor="#7a8696" strokecolor="#7a8696" strokeweight="1pt">
                    <v:stroke joinstyle="miter"/>
                  </v:roundrect>
                </v:group>
                <v:shape id="TextBox 17" o:spid="_x0000_s2846" type="#_x0000_t202" style="position:absolute;top:1108;width:35984;height:4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h778kA&#10;AADjAAAADwAAAGRycy9kb3ducmV2LnhtbESPQUvDQBSE74L/YXmCN7vbYGuN3ZaiFnrwYo33R/aZ&#10;DWbfhuyzSf99VxA8DjPzDbPeTqFTJxpSG9nCfGZAEdfRtdxYqD72dytQSZAddpHJwpkSbDfXV2ss&#10;XRz5nU5HaVSGcCrRghfpS61T7SlgmsWeOHtfcQgoWQ6NdgOOGR46XRiz1AFbzgsee3r2VH8ff4IF&#10;Ebebn6vXkA6f09vL6E29wMra25tp9wRKaJL/8F/74CwU5uG+WK6KxSP8fsp/QG8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Yh778kAAADjAAAADwAAAAAAAAAAAAAAAACYAgAA&#10;ZHJzL2Rvd25yZXYueG1sUEsFBgAAAAAEAAQA9QAAAI4DAAAAAA==&#10;" filled="f" stroked="f">
                  <v:textbox style="mso-fit-shape-to-text:t">
                    <w:txbxContent>
                      <w:p w:rsidR="00671334" w:rsidRPr="00280E55" w:rsidRDefault="00671334" w:rsidP="007B119E">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wrap anchorx="page"/>
                <w10:anchorlock/>
              </v:group>
            </w:pict>
          </mc:Fallback>
        </mc:AlternateContent>
      </w:r>
    </w:p>
    <w:p w:rsidR="007B119E" w:rsidRPr="008D39CE" w:rsidRDefault="007B119E" w:rsidP="007B119E">
      <w:pPr>
        <w:pStyle w:val="a1"/>
        <w:jc w:val="left"/>
      </w:pPr>
      <w:r w:rsidRPr="007B119E">
        <w:rPr>
          <w:rFonts w:ascii="Sakkal Majalla" w:eastAsia="Times New Roman" w:hAnsi="Sakkal Majalla" w:cs="Sakkal Majalla"/>
          <w:b w:val="0"/>
          <w:color w:val="000000" w:themeColor="text1"/>
          <w:kern w:val="2"/>
          <w:sz w:val="34"/>
          <w:szCs w:val="34"/>
          <w:rtl/>
        </w:rPr>
        <w:t>تحديات دمج التكنولوجيا في أنظمة الحوكمة</w:t>
      </w:r>
      <w:r>
        <w:rPr>
          <w:rFonts w:ascii="Sakkal Majalla" w:eastAsia="Times New Roman" w:hAnsi="Sakkal Majalla" w:cs="Sakkal Majalla" w:hint="cs"/>
          <w:b w:val="0"/>
          <w:color w:val="000000" w:themeColor="text1"/>
          <w:kern w:val="2"/>
          <w:sz w:val="34"/>
          <w:szCs w:val="34"/>
          <w:rtl/>
        </w:rPr>
        <w:t>.</w:t>
      </w:r>
      <w:r w:rsidRPr="00853909">
        <w:rPr>
          <w:noProof/>
        </w:rPr>
        <w:t xml:space="preserve"> </w:t>
      </w:r>
      <w:r>
        <w:rPr>
          <w:noProof/>
        </w:rPr>
        <mc:AlternateContent>
          <mc:Choice Requires="wpg">
            <w:drawing>
              <wp:inline distT="0" distB="0" distL="0" distR="0" wp14:anchorId="3842FCB1" wp14:editId="7CE4E0F9">
                <wp:extent cx="4406900" cy="586640"/>
                <wp:effectExtent l="0" t="0" r="0" b="4445"/>
                <wp:docPr id="2074268260" name="Group 2074268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6900" cy="586640"/>
                          <a:chOff x="0" y="0"/>
                          <a:chExt cx="44066" cy="5866"/>
                        </a:xfrm>
                      </wpg:grpSpPr>
                      <wpg:grpSp>
                        <wpg:cNvPr id="2074268261" name="Group 975925184"/>
                        <wpg:cNvGrpSpPr>
                          <a:grpSpLocks/>
                        </wpg:cNvGrpSpPr>
                        <wpg:grpSpPr bwMode="auto">
                          <a:xfrm>
                            <a:off x="37976" y="0"/>
                            <a:ext cx="6090" cy="5450"/>
                            <a:chOff x="37976" y="0"/>
                            <a:chExt cx="6090" cy="5450"/>
                          </a:xfrm>
                        </wpg:grpSpPr>
                        <pic:pic xmlns:pic="http://schemas.openxmlformats.org/drawingml/2006/picture">
                          <pic:nvPicPr>
                            <pic:cNvPr id="2074268262" name="Picture 975925185" descr="Clock "/>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39746" y="1129"/>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2074268263" name="Rectangle: Rounded Corners 975925186"/>
                          <wps:cNvSpPr>
                            <a:spLocks noChangeArrowheads="1"/>
                          </wps:cNvSpPr>
                          <wps:spPr bwMode="auto">
                            <a:xfrm>
                              <a:off x="37976"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2074268264" name="TextBox 19"/>
                        <wps:cNvSpPr txBox="1">
                          <a:spLocks noChangeArrowheads="1"/>
                        </wps:cNvSpPr>
                        <wps:spPr bwMode="auto">
                          <a:xfrm>
                            <a:off x="0" y="1136"/>
                            <a:ext cx="35983" cy="4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7B119E">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rot="0" vert="horz" wrap="square" lIns="91440" tIns="45720" rIns="91440" bIns="45720" anchor="t" anchorCtr="0" upright="1">
                          <a:spAutoFit/>
                        </wps:bodyPr>
                      </wps:wsp>
                    </wpg:wgp>
                  </a:graphicData>
                </a:graphic>
              </wp:inline>
            </w:drawing>
          </mc:Choice>
          <mc:Fallback>
            <w:pict>
              <v:group id="Group 2074268260" o:spid="_x0000_s2847" style="width:347pt;height:46.2pt;mso-position-horizontal-relative:char;mso-position-vertical-relative:line" coordsize="44066,5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">
                <v:group id="Group 975925184" o:spid="_x0000_s2848" style="position:absolute;left:37976;width:6090;height:5450" coordorigin="37976" coordsize="6090,5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IxlCXL&#10;AAAA4wAAAA8AAAAAAAAAAAAAAAAAqgIAAGRycy9kb3ducmV2LnhtbFBLBQYAAAAABAAEAPoAAACi&#10;AwAAAAA=&#10;">
                  <v:shape id="Picture 975925185" o:spid="_x0000_s2849" type="#_x0000_t75" alt="Clock " style="position:absolute;left:39746;top:1129;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F8Vr2LNAAAA4wAAAA8AAAAA&#10;AAAAAAAAAAAAnwIAAGRycy9kb3ducmV2LnhtbFBLBQYAAAAABAAEAPcAAACZAwAAAAA=&#10;">
                    <v:imagedata r:id="rId139" o:title="Clock "/>
                  </v:shape>
                  <v:roundrect id="Rectangle: Rounded Corners 975925186" o:spid="_x0000_s2850" style="position:absolute;left:37976;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54V8oA&#10;AADjAAAADwAAAGRycy9kb3ducmV2LnhtbESPQUvDQBSE70L/w/IK3uxuU0lK7LZoQa3HRgWPz+xr&#10;NiT7NmTXNv57VxA8DjPzDbPZTa4XZxpD61nDcqFAENfetNxoeHt9vFmDCBHZYO+ZNHxTgN12drXB&#10;0vgLH+lcxUYkCIcSNdgYh1LKUFtyGBZ+IE7eyY8OY5JjI82IlwR3vcyUyqXDltOCxYH2luqu+nIa&#10;us9DN728F8XTs3XquNp/UPXgtb6eT/d3ICJN8T/81z4YDZkqbrN8neUr+P2U/oDc/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UueFfKAAAA4wAAAA8AAAAAAAAAAAAAAAAAmAIA&#10;AGRycy9kb3ducmV2LnhtbFBLBQYAAAAABAAEAPUAAACPAwAAAAA=&#10;" fillcolor="#7a8696" strokecolor="#7a8696" strokeweight="1pt">
                    <v:stroke joinstyle="miter"/>
                  </v:roundrect>
                </v:group>
                <v:shape id="TextBox 19" o:spid="_x0000_s2851" type="#_x0000_t202" style="position:absolute;top:1136;width:35983;height:4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UezMkA&#10;AADjAAAADwAAAGRycy9kb3ducmV2LnhtbESPzWrDMBCE74W+g9hCb40Uk7rBjRJCfyCHXpq498Xa&#10;WqbWyljb2Hn7qlDocZiZb5jNbg69OtOYusgWlgsDiriJruPWQn16vVuDSoLssI9MFi6UYLe9vtpg&#10;5eLE73Q+SqsyhFOFFrzIUGmdGk8B0yIOxNn7jGNAyXJstRtxyvDQ68KYUgfsOC94HOjJU/N1/A4W&#10;RNx+ealfQjp8zG/PkzfNPdbW3t7M+0dQQrP8h//aB2ehMA+rolwX5Qp+P+U/o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eUezMkAAADjAAAADwAAAAAAAAAAAAAAAACYAgAA&#10;ZHJzL2Rvd25yZXYueG1sUEsFBgAAAAAEAAQA9QAAAI4DAAAAAA==&#10;" filled="f" stroked="f">
                  <v:textbox style="mso-fit-shape-to-text:t">
                    <w:txbxContent>
                      <w:p w:rsidR="00671334" w:rsidRPr="00280E55" w:rsidRDefault="00671334" w:rsidP="007B119E">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wrap anchorx="page"/>
                <w10:anchorlock/>
              </v:group>
            </w:pict>
          </mc:Fallback>
        </mc:AlternateContent>
      </w:r>
    </w:p>
    <w:p w:rsidR="007B119E" w:rsidRPr="001A2196" w:rsidRDefault="007B119E" w:rsidP="007B119E">
      <w:pPr>
        <w:pStyle w:val="a2"/>
        <w:jc w:val="left"/>
        <w:rPr>
          <w:rFonts w:eastAsia="Times New Roman"/>
          <w:kern w:val="2"/>
          <w:rtl/>
          <w14:ligatures w14:val="none"/>
        </w:rPr>
      </w:pPr>
      <w:r w:rsidRPr="001A2196">
        <w:rPr>
          <w:rFonts w:eastAsia="Times New Roman"/>
          <w:kern w:val="2"/>
          <w:rtl/>
          <w14:ligatures w14:val="none"/>
        </w:rPr>
        <w:t>20 دقيقة</w:t>
      </w:r>
    </w:p>
    <w:p w:rsidR="007B119E" w:rsidRDefault="007B119E" w:rsidP="007B119E">
      <w:pPr>
        <w:pStyle w:val="a2"/>
        <w:jc w:val="left"/>
        <w:rPr>
          <w:rtl/>
          <w:lang w:bidi="ar-EG"/>
        </w:rPr>
      </w:pPr>
      <w:r>
        <w:rPr>
          <w:noProof/>
        </w:rPr>
        <mc:AlternateContent>
          <mc:Choice Requires="wpg">
            <w:drawing>
              <wp:inline distT="0" distB="0" distL="0" distR="0" wp14:anchorId="7397BD05" wp14:editId="2FDC1092">
                <wp:extent cx="4380230" cy="618465"/>
                <wp:effectExtent l="0" t="0" r="1270" b="0"/>
                <wp:docPr id="2074268265" name="Group 2074268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0230" cy="618465"/>
                          <a:chOff x="0" y="0"/>
                          <a:chExt cx="43800" cy="6185"/>
                        </a:xfrm>
                      </wpg:grpSpPr>
                      <pic:pic xmlns:pic="http://schemas.openxmlformats.org/drawingml/2006/picture">
                        <pic:nvPicPr>
                          <pic:cNvPr id="2074268266" name="Picture 1579856930" descr="Translate "/>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39479" y="991"/>
                            <a:ext cx="4321" cy="4320"/>
                          </a:xfrm>
                          <a:prstGeom prst="rect">
                            <a:avLst/>
                          </a:prstGeom>
                          <a:noFill/>
                          <a:extLst>
                            <a:ext uri="{909E8E84-426E-40DD-AFC4-6F175D3DCCD1}">
                              <a14:hiddenFill xmlns:a14="http://schemas.microsoft.com/office/drawing/2010/main">
                                <a:solidFill>
                                  <a:srgbClr val="FFFFFF"/>
                                </a:solidFill>
                              </a14:hiddenFill>
                            </a:ext>
                          </a:extLst>
                        </pic:spPr>
                      </pic:pic>
                      <wps:wsp>
                        <wps:cNvPr id="2074268267" name="Rectangle: Rounded Corners 1579856931"/>
                        <wps:cNvSpPr>
                          <a:spLocks noChangeArrowheads="1"/>
                        </wps:cNvSpPr>
                        <wps:spPr bwMode="auto">
                          <a:xfrm>
                            <a:off x="37707"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2074268268" name="TextBox 21"/>
                        <wps:cNvSpPr txBox="1">
                          <a:spLocks noChangeArrowheads="1"/>
                        </wps:cNvSpPr>
                        <wps:spPr bwMode="auto">
                          <a:xfrm>
                            <a:off x="0" y="1454"/>
                            <a:ext cx="35990"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1A2196" w:rsidRDefault="00671334" w:rsidP="007B119E">
                              <w:pPr>
                                <w:jc w:val="left"/>
                                <w:rPr>
                                  <w:rFonts w:ascii="Adobe Arabic" w:eastAsia="Times New Roman" w:hAnsi="Adobe Arabic" w:cs="Adobe Arabic"/>
                                  <w:b/>
                                  <w:bCs/>
                                  <w:color w:val="168489"/>
                                  <w:kern w:val="24"/>
                                  <w:sz w:val="48"/>
                                  <w:szCs w:val="48"/>
                                  <w:lang w:bidi="ar-SY"/>
                                </w:rPr>
                              </w:pPr>
                              <w:r w:rsidRPr="001A2196">
                                <w:rPr>
                                  <w:rFonts w:ascii="Adobe Arabic" w:eastAsia="Times New Roman" w:hAnsi="Adobe Arabic" w:cs="Adobe Arabic"/>
                                  <w:b/>
                                  <w:bCs/>
                                  <w:color w:val="168489"/>
                                  <w:kern w:val="24"/>
                                  <w:sz w:val="48"/>
                                  <w:szCs w:val="48"/>
                                  <w:rtl/>
                                  <w:lang w:bidi="ar-SY"/>
                                </w:rPr>
                                <w:t>نوع النشاط:</w:t>
                              </w:r>
                            </w:p>
                          </w:txbxContent>
                        </wps:txbx>
                        <wps:bodyPr rot="0" vert="horz" wrap="square" lIns="91440" tIns="45720" rIns="91440" bIns="45720" anchor="t" anchorCtr="0" upright="1">
                          <a:spAutoFit/>
                        </wps:bodyPr>
                      </wps:wsp>
                    </wpg:wgp>
                  </a:graphicData>
                </a:graphic>
              </wp:inline>
            </w:drawing>
          </mc:Choice>
          <mc:Fallback>
            <w:pict>
              <v:group id="Group 2074268265" o:spid="_x0000_s2852" style="width:344.9pt;height:48.7pt;mso-position-horizontal-relative:char;mso-position-vertical-relative:line" coordsize="43800,6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">
                <v:shape id="Picture 1579856930" o:spid="_x0000_s2853" type="#_x0000_t75" alt="Translate " style="position:absolute;left:39479;top:991;width:4321;height:4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iJdTKAAAA4wAAAA8AAABkcnMvZG93bnJldi54bWxEj0FrAjEUhO+F/ofwCr3VrKGssjWKLRSk&#10;h8Kq4PW5ed0sbl62m6jb/nojCB6HmfmGmS0G14oT9aHxrGE8ykAQV940XGvYbj5fpiBCRDbYeiYN&#10;fxRgMX98mGFh/JlLOq1jLRKEQ4EabIxdIWWoLDkMI98RJ+/H9w5jkn0tTY/nBHetVFmWS4cNpwWL&#10;HX1Yqg7ro9PgPYX97oDO8vf+X3Wb3/K9/NL6+WlYvoGINMR7+NZeGQ0qm7yqfKryHK6f0h+Q8ws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PxiJdTKAAAA4wAAAA8AAAAAAAAA&#10;AAAAAAAAnwIAAGRycy9kb3ducmV2LnhtbFBLBQYAAAAABAAEAPcAAACWAwAAAAA=&#10;">
                  <v:imagedata r:id="rId141" o:title="Translate "/>
                </v:shape>
                <v:roundrect id="Rectangle: Rounded Corners 1579856931" o:spid="_x0000_s2854" style="position:absolute;left:37707;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V+VMoA&#10;AADjAAAADwAAAGRycy9kb3ducmV2LnhtbESPQUvDQBSE70L/w/IEb3bXKEmJ3ZZaUOuxUcHjM/vM&#10;hmTfhuzapv++KxQ8DjPzDbNcT64XBxpD61nD3VyBIK69abnR8PH+fLsAESKywd4zaThRgPVqdrXE&#10;0vgj7+lQxUYkCIcSNdgYh1LKUFtyGOZ+IE7ejx8dxiTHRpoRjwnuepkplUuHLacFiwNtLdVd9es0&#10;dN+7bnr7LIqXV+vU/n77RdWT1/rmeto8gog0xf/wpb0zGjJVPGT5IssL+PuU/oBcn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oVflTKAAAA4wAAAA8AAAAAAAAAAAAAAAAAmAIA&#10;AGRycy9kb3ducmV2LnhtbFBLBQYAAAAABAAEAPUAAACPAwAAAAA=&#10;" fillcolor="#7a8696" strokecolor="#7a8696" strokeweight="1pt">
                  <v:stroke joinstyle="miter"/>
                </v:roundrect>
                <v:shape id="TextBox 21" o:spid="_x0000_s2855" type="#_x0000_t202" style="position:absolute;top:1454;width:35990;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gUycYA&#10;AADjAAAADwAAAGRycy9kb3ducmV2LnhtbERPTUvDQBC9C/6HZQRvdrdBa4ndllIVeujFGu9DdswG&#10;s7MhO23Sf+8KBeFdHu+Lt9pMoVNnGlIb2cJ8ZkAR19G13FioPt8flqCSIDvsIpOFCyXYrG9vVli6&#10;OPIHnY/SqFzCqUQLXqQvtU61p4BpFnvirH3HIaBkOjTaDTjm8tDpwpiFDthyXvDY085T/XM8BQsi&#10;bju/VG8h7b+mw+voTf2ElbX3d9P2BZTQJP/ma3rvLBTm+bFYLDPg71P+A3r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gUycYAAADjAAAADwAAAAAAAAAAAAAAAACYAgAAZHJz&#10;L2Rvd25yZXYueG1sUEsFBgAAAAAEAAQA9QAAAIsDAAAAAA==&#10;" filled="f" stroked="f">
                  <v:textbox style="mso-fit-shape-to-text:t">
                    <w:txbxContent>
                      <w:p w:rsidR="00671334" w:rsidRPr="001A2196" w:rsidRDefault="00671334" w:rsidP="007B119E">
                        <w:pPr>
                          <w:jc w:val="left"/>
                          <w:rPr>
                            <w:rFonts w:ascii="Adobe Arabic" w:eastAsia="Times New Roman" w:hAnsi="Adobe Arabic" w:cs="Adobe Arabic"/>
                            <w:b/>
                            <w:bCs/>
                            <w:color w:val="168489"/>
                            <w:kern w:val="24"/>
                            <w:sz w:val="48"/>
                            <w:szCs w:val="48"/>
                            <w:lang w:bidi="ar-SY"/>
                          </w:rPr>
                        </w:pPr>
                        <w:r w:rsidRPr="001A2196">
                          <w:rPr>
                            <w:rFonts w:ascii="Adobe Arabic" w:eastAsia="Times New Roman" w:hAnsi="Adobe Arabic" w:cs="Adobe Arabic"/>
                            <w:b/>
                            <w:bCs/>
                            <w:color w:val="168489"/>
                            <w:kern w:val="24"/>
                            <w:sz w:val="48"/>
                            <w:szCs w:val="48"/>
                            <w:rtl/>
                            <w:lang w:bidi="ar-SY"/>
                          </w:rPr>
                          <w:t>نوع النشاط:</w:t>
                        </w:r>
                      </w:p>
                    </w:txbxContent>
                  </v:textbox>
                </v:shape>
                <w10:wrap anchorx="page"/>
                <w10:anchorlock/>
              </v:group>
            </w:pict>
          </mc:Fallback>
        </mc:AlternateContent>
      </w:r>
    </w:p>
    <w:p w:rsidR="007B119E" w:rsidRDefault="007B119E" w:rsidP="007B119E">
      <w:pPr>
        <w:pStyle w:val="a1"/>
        <w:jc w:val="left"/>
        <w:rPr>
          <w:rFonts w:ascii="Sakkal Majalla" w:eastAsia="Times New Roman" w:hAnsi="Sakkal Majalla" w:cs="Sakkal Majalla"/>
          <w:b w:val="0"/>
          <w:color w:val="000000" w:themeColor="text1"/>
          <w:kern w:val="2"/>
          <w:sz w:val="34"/>
          <w:szCs w:val="34"/>
          <w:rtl/>
        </w:rPr>
      </w:pPr>
      <w:r w:rsidRPr="007B119E">
        <w:rPr>
          <w:rFonts w:ascii="Sakkal Majalla" w:eastAsia="Times New Roman" w:hAnsi="Sakkal Majalla" w:cs="Sakkal Majalla"/>
          <w:b w:val="0"/>
          <w:color w:val="000000" w:themeColor="text1"/>
          <w:kern w:val="2"/>
          <w:sz w:val="34"/>
          <w:szCs w:val="34"/>
          <w:rtl/>
        </w:rPr>
        <w:t>نشاط تعاوني</w:t>
      </w:r>
    </w:p>
    <w:p w:rsidR="007B119E" w:rsidRPr="008D39CE" w:rsidRDefault="007B119E" w:rsidP="007B119E">
      <w:pPr>
        <w:pStyle w:val="a1"/>
        <w:jc w:val="left"/>
      </w:pPr>
      <w:r>
        <w:rPr>
          <w:noProof/>
        </w:rPr>
        <mc:AlternateContent>
          <mc:Choice Requires="wpg">
            <w:drawing>
              <wp:inline distT="0" distB="0" distL="0" distR="0" wp14:anchorId="43D4469A" wp14:editId="41A5483A">
                <wp:extent cx="4434840" cy="544925"/>
                <wp:effectExtent l="0" t="0" r="3810" b="26670"/>
                <wp:docPr id="2074268269" name="Group 2074268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4840" cy="544925"/>
                          <a:chOff x="0" y="0"/>
                          <a:chExt cx="44350" cy="5450"/>
                        </a:xfrm>
                      </wpg:grpSpPr>
                      <pic:pic xmlns:pic="http://schemas.openxmlformats.org/drawingml/2006/picture">
                        <pic:nvPicPr>
                          <pic:cNvPr id="2074268270" name="Picture 975925189" descr="Goal "/>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40030" y="56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2074268271" name="Rectangle: Rounded Corners 975925190"/>
                        <wps:cNvSpPr>
                          <a:spLocks noChangeArrowheads="1"/>
                        </wps:cNvSpPr>
                        <wps:spPr bwMode="auto">
                          <a:xfrm>
                            <a:off x="38333"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2074268272" name="TextBox 23"/>
                        <wps:cNvSpPr txBox="1">
                          <a:spLocks noChangeArrowheads="1"/>
                        </wps:cNvSpPr>
                        <wps:spPr bwMode="auto">
                          <a:xfrm>
                            <a:off x="0" y="642"/>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7B119E">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rot="0" vert="horz" wrap="square" lIns="91440" tIns="45720" rIns="91440" bIns="45720" anchor="t" anchorCtr="0" upright="1">
                          <a:spAutoFit/>
                        </wps:bodyPr>
                      </wps:wsp>
                    </wpg:wgp>
                  </a:graphicData>
                </a:graphic>
              </wp:inline>
            </w:drawing>
          </mc:Choice>
          <mc:Fallback>
            <w:pict>
              <v:group id="Group 2074268269" o:spid="_x0000_s2856"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">
                <v:shape id="Picture 975925189" o:spid="_x0000_s2857" type="#_x0000_t75" alt="Goal " style="position:absolute;left:40030;top:564;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x3TDKAAAA4wAAAA8AAABkcnMvZG93bnJldi54bWxEj8tqwkAUhveFvsNwBDdFJw3iJXWUUpR2&#10;IYVY3Z9mjklw5kzIjDF5+86i4PLnv/Gtt701oqPW144VvE4TEMSF0zWXCk4/+8kShA/IGo1jUjCQ&#10;h+3m+WmNmXZ3zqk7hlLEEfYZKqhCaDIpfVGRRT91DXH0Lq61GKJsS6lbvMdxa2SaJHNpseb4UGFD&#10;HxUV1+PNKpi9XMrcfOdDWOnfT30eDt3OHJQaj/r3NxCB+vAI/7e/tII0WczS+TJdRIrIFHlAbv4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Ex3TDKAAAA4wAAAA8AAAAAAAAA&#10;AAAAAAAAnwIAAGRycy9kb3ducmV2LnhtbFBLBQYAAAAABAAEAPcAAACWAwAAAAA=&#10;">
                  <v:imagedata r:id="rId143" o:title="Goal "/>
                </v:shape>
                <v:roundrect id="Rectangle: Rounded Corners 975925190" o:spid="_x0000_s2858" style="position:absolute;left:38333;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nVZsoA&#10;AADjAAAADwAAAGRycy9kb3ducmV2LnhtbESPQUvDQBSE70L/w/IEb3a3sTQldltqQVuPjRZ6fGaf&#10;2ZDs25Bd2/jvXUHwOMzMN8xqM7pOXGgIjWcNs6kCQVx503Ct4f3t+X4JIkRkg51n0vBNATbryc0K&#10;C+OvfKRLGWuRIBwK1GBj7AspQ2XJYZj6njh5n35wGJMcamkGvCa462Sm1EI6bDgtWOxpZ6lqyy+n&#10;of04tOPrKc9f9tap48PuTOWT1/rudtw+gog0xv/wX/tgNGQqn2eLZZbP4PdT+gNy/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9p1WbKAAAA4wAAAA8AAAAAAAAAAAAAAAAAmAIA&#10;AGRycy9kb3ducmV2LnhtbFBLBQYAAAAABAAEAPUAAACPAwAAAAA=&#10;" fillcolor="#7a8696" strokecolor="#7a8696" strokeweight="1pt">
                  <v:stroke joinstyle="miter"/>
                </v:roundrect>
                <v:shape id="TextBox 23" o:spid="_x0000_s2859" type="#_x0000_t202" style="position:absolute;top:642;width:36006;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m1/sgA&#10;AADjAAAADwAAAGRycy9kb3ducmV2LnhtbESPQWsCMRSE74X+h/AKvdXE0KqsRhFbwUMv1fX+2Lxu&#10;lm5elk10139vCoUeh5n5hlltRt+KK/WxCWxgOlEgiKtgG64NlKf9ywJETMgW28Bk4EYRNuvHhxUW&#10;Ngz8RddjqkWGcCzQgEupK6SMlSOPcRI64ux9h95jyrKvpe1xyHDfSq3UTHpsOC847GjnqPo5XryB&#10;lOx2eis/fDycx8/3wanqDUtjnp/G7RJEojH9h//aB2tAq/mrni30XMPvp/wH5Po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mbX+yAAAAOMAAAAPAAAAAAAAAAAAAAAAAJgCAABk&#10;cnMvZG93bnJldi54bWxQSwUGAAAAAAQABAD1AAAAjQMAAAAA&#10;" filled="f" stroked="f">
                  <v:textbox style="mso-fit-shape-to-text:t">
                    <w:txbxContent>
                      <w:p w:rsidR="00671334" w:rsidRPr="00280E55" w:rsidRDefault="00671334" w:rsidP="007B119E">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wrap anchorx="page"/>
                <w10:anchorlock/>
              </v:group>
            </w:pict>
          </mc:Fallback>
        </mc:AlternateContent>
      </w:r>
    </w:p>
    <w:p w:rsidR="007B119E" w:rsidRPr="007B119E" w:rsidRDefault="007B119E">
      <w:pPr>
        <w:pStyle w:val="ListParagraph"/>
        <w:numPr>
          <w:ilvl w:val="0"/>
          <w:numId w:val="8"/>
        </w:numPr>
        <w:spacing w:line="360" w:lineRule="auto"/>
        <w:rPr>
          <w:rFonts w:ascii="Sakkal Majalla" w:eastAsia="Times New Roman" w:hAnsi="Sakkal Majalla" w:cs="Sakkal Majalla"/>
          <w:kern w:val="2"/>
          <w:sz w:val="34"/>
          <w:szCs w:val="34"/>
        </w:rPr>
      </w:pPr>
      <w:r w:rsidRPr="007B119E">
        <w:rPr>
          <w:rFonts w:ascii="Sakkal Majalla" w:eastAsia="Times New Roman" w:hAnsi="Sakkal Majalla" w:cs="Sakkal Majalla"/>
          <w:kern w:val="2"/>
          <w:sz w:val="34"/>
          <w:szCs w:val="34"/>
          <w:rtl/>
        </w:rPr>
        <w:t>التعرف على أبرز التحديات التي قد تنشأ عند دمج التكنولوجيا في أنظمة الحوكمة التقليدية</w:t>
      </w:r>
    </w:p>
    <w:p w:rsidR="007B119E" w:rsidRPr="007B119E" w:rsidRDefault="007B119E">
      <w:pPr>
        <w:pStyle w:val="ListParagraph"/>
        <w:numPr>
          <w:ilvl w:val="0"/>
          <w:numId w:val="8"/>
        </w:numPr>
        <w:spacing w:line="360" w:lineRule="auto"/>
        <w:rPr>
          <w:rFonts w:ascii="Sakkal Majalla" w:eastAsia="Times New Roman" w:hAnsi="Sakkal Majalla" w:cs="Sakkal Majalla"/>
          <w:kern w:val="2"/>
          <w:sz w:val="34"/>
          <w:szCs w:val="34"/>
          <w:rtl/>
        </w:rPr>
      </w:pPr>
      <w:r w:rsidRPr="007B119E">
        <w:rPr>
          <w:rFonts w:ascii="Sakkal Majalla" w:eastAsia="Times New Roman" w:hAnsi="Sakkal Majalla" w:cs="Sakkal Majalla"/>
          <w:kern w:val="2"/>
          <w:sz w:val="34"/>
          <w:szCs w:val="34"/>
          <w:rtl/>
        </w:rPr>
        <w:t>تبادل الآراء والخبرات حول كيفية التغلب على هذه التحديات</w:t>
      </w:r>
    </w:p>
    <w:p w:rsidR="007B119E" w:rsidRPr="007B119E" w:rsidRDefault="007B119E">
      <w:pPr>
        <w:pStyle w:val="ListParagraph"/>
        <w:numPr>
          <w:ilvl w:val="0"/>
          <w:numId w:val="8"/>
        </w:numPr>
        <w:spacing w:line="360" w:lineRule="auto"/>
        <w:rPr>
          <w:rFonts w:ascii="Sakkal Majalla" w:eastAsia="Times New Roman" w:hAnsi="Sakkal Majalla" w:cs="Sakkal Majalla"/>
          <w:kern w:val="2"/>
          <w:sz w:val="34"/>
          <w:szCs w:val="34"/>
          <w:rtl/>
        </w:rPr>
      </w:pPr>
      <w:r w:rsidRPr="007B119E">
        <w:rPr>
          <w:rFonts w:ascii="Sakkal Majalla" w:eastAsia="Times New Roman" w:hAnsi="Sakkal Majalla" w:cs="Sakkal Majalla"/>
          <w:kern w:val="2"/>
          <w:sz w:val="34"/>
          <w:szCs w:val="34"/>
          <w:rtl/>
        </w:rPr>
        <w:t>تنمية مهارات الاتصال والتواصل لدى المشاركين</w:t>
      </w:r>
    </w:p>
    <w:p w:rsidR="007B119E" w:rsidRDefault="007B119E" w:rsidP="007B119E">
      <w:pPr>
        <w:pStyle w:val="ListParagraph"/>
        <w:spacing w:line="360" w:lineRule="auto"/>
        <w:ind w:left="0"/>
        <w:rPr>
          <w:rFonts w:ascii="Sakkal Majalla" w:eastAsia="Times New Roman" w:hAnsi="Sakkal Majalla" w:cs="Sakkal Majalla"/>
          <w:kern w:val="2"/>
          <w:sz w:val="34"/>
          <w:szCs w:val="34"/>
          <w:rtl/>
        </w:rPr>
      </w:pPr>
      <w:r>
        <w:rPr>
          <w:noProof/>
        </w:rPr>
        <mc:AlternateContent>
          <mc:Choice Requires="wpg">
            <w:drawing>
              <wp:inline distT="0" distB="0" distL="0" distR="0" wp14:anchorId="7CD0C171" wp14:editId="6F9A0D39">
                <wp:extent cx="4408070" cy="544996"/>
                <wp:effectExtent l="0" t="0" r="0" b="26670"/>
                <wp:docPr id="2074268273" name="Group 20742682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8070" cy="544996"/>
                          <a:chOff x="-190" y="0"/>
                          <a:chExt cx="44082" cy="5450"/>
                        </a:xfrm>
                      </wpg:grpSpPr>
                      <pic:pic xmlns:pic="http://schemas.openxmlformats.org/drawingml/2006/picture">
                        <pic:nvPicPr>
                          <pic:cNvPr id="2074268274" name="Picture 1146756001" descr="Puzzle piece "/>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39572" y="20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2074268275" name="Rectangle: Rounded Corners 1146756002"/>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2074268276" name="TextBox 20"/>
                        <wps:cNvSpPr txBox="1">
                          <a:spLocks noChangeArrowheads="1"/>
                        </wps:cNvSpPr>
                        <wps:spPr bwMode="auto">
                          <a:xfrm>
                            <a:off x="-190" y="565"/>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7B119E">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hint="cs"/>
                                  <w:b/>
                                  <w:bCs/>
                                  <w:color w:val="168489"/>
                                  <w:kern w:val="24"/>
                                  <w:sz w:val="48"/>
                                  <w:szCs w:val="48"/>
                                  <w:rtl/>
                                  <w:lang w:bidi="ar-SY"/>
                                </w:rPr>
                                <w:t>الوسائل المستخدمة</w:t>
                              </w:r>
                              <w:r w:rsidRPr="00280E55">
                                <w:rPr>
                                  <w:rFonts w:ascii="Adobe Arabic" w:eastAsia="Times New Roman" w:hAnsi="Adobe Arabic" w:cs="Adobe Arabic"/>
                                  <w:b/>
                                  <w:bCs/>
                                  <w:color w:val="168489"/>
                                  <w:kern w:val="24"/>
                                  <w:sz w:val="48"/>
                                  <w:szCs w:val="48"/>
                                  <w:rtl/>
                                  <w:lang w:bidi="ar-SY"/>
                                </w:rPr>
                                <w:t>:</w:t>
                              </w:r>
                            </w:p>
                          </w:txbxContent>
                        </wps:txbx>
                        <wps:bodyPr rot="0" vert="horz" wrap="square" lIns="91440" tIns="45720" rIns="91440" bIns="45720" anchor="t" anchorCtr="0" upright="1">
                          <a:spAutoFit/>
                        </wps:bodyPr>
                      </wps:wsp>
                    </wpg:wgp>
                  </a:graphicData>
                </a:graphic>
              </wp:inline>
            </w:drawing>
          </mc:Choice>
          <mc:Fallback>
            <w:pict>
              <v:group id="Group 2074268273" o:spid="_x0000_s2860" style="width:347.1pt;height:42.9pt;mso-position-horizontal-relative:char;mso-position-vertical-relative:line" coordorigin="-190" coordsize="44082,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">
                <v:shape id="Picture 1146756001" o:spid="_x0000_s2861" type="#_x0000_t75" alt="Puzzle piece " style="position:absolute;left:39572;top:204;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YZ2EYywAAAOMAAAAPAAAAAAAA&#10;AAAAAAAAAJ8CAABkcnMvZG93bnJldi54bWxQSwUGAAAAAAQABAD3AAAAlwMAAAAA&#10;">
                  <v:imagedata r:id="rId145" o:title="Puzzle piece "/>
                </v:shape>
                <v:roundrect id="Rectangle: Rounded Corners 1146756002" o:spid="_x0000_s2862" style="position:absolute;left:37869;width:458;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LTZcoA&#10;AADjAAAADwAAAGRycy9kb3ducmV2LnhtbESPQUvDQBSE70L/w/IK3uyuUZsSuy1tQa3HRgs9PrPP&#10;bEj2bciubfz3riB4HGbmG2a5Hl0nzjSExrOG25kCQVx503Ct4f3t6WYBIkRkg51n0vBNAdarydUS&#10;C+MvfKBzGWuRIBwK1GBj7AspQ2XJYZj5njh5n35wGJMcamkGvCS462Sm1Fw6bDgtWOxpZ6lqyy+n&#10;of3Yt+PrMc+fX6xTh7vdicqt1/p6Om4eQUQa43/4r703GjKV32fzRZY/wO+n9Afk6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BS02XKAAAA4wAAAA8AAAAAAAAAAAAAAAAAmAIA&#10;AGRycy9kb3ducmV2LnhtbFBLBQYAAAAABAAEAPUAAACPAwAAAAA=&#10;" fillcolor="#7a8696" strokecolor="#7a8696" strokeweight="1pt">
                  <v:stroke joinstyle="miter"/>
                </v:roundrect>
                <v:shape id="TextBox 20" o:spid="_x0000_s2863" type="#_x0000_t202" style="position:absolute;left:-190;top:565;width:36006;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Kz/ckA&#10;AADjAAAADwAAAGRycy9kb3ducmV2LnhtbESPzWrDMBCE74W+g9hCb40U0zrBjRJCfyCHXpq498Xa&#10;WqbWyljb2Hn7qlDocZiZb5jNbg69OtOYusgWlgsDiriJruPWQn16vVuDSoLssI9MFi6UYLe9vtpg&#10;5eLE73Q+SqsyhFOFFrzIUGmdGk8B0yIOxNn7jGNAyXJstRtxyvDQ68KYUgfsOC94HOjJU/N1/A4W&#10;RNx+ealfQjp8zG/PkzfNA9bW3t7M+0dQQrP8h//aB2ehMKv7olwXqxJ+P+U/o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6Kz/ckAAADjAAAADwAAAAAAAAAAAAAAAACYAgAA&#10;ZHJzL2Rvd25yZXYueG1sUEsFBgAAAAAEAAQA9QAAAI4DAAAAAA==&#10;" filled="f" stroked="f">
                  <v:textbox style="mso-fit-shape-to-text:t">
                    <w:txbxContent>
                      <w:p w:rsidR="00671334" w:rsidRPr="00280E55" w:rsidRDefault="00671334" w:rsidP="007B119E">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hint="cs"/>
                            <w:b/>
                            <w:bCs/>
                            <w:color w:val="168489"/>
                            <w:kern w:val="24"/>
                            <w:sz w:val="48"/>
                            <w:szCs w:val="48"/>
                            <w:rtl/>
                            <w:lang w:bidi="ar-SY"/>
                          </w:rPr>
                          <w:t>الوسائل المستخدمة</w:t>
                        </w:r>
                        <w:r w:rsidRPr="00280E55">
                          <w:rPr>
                            <w:rFonts w:ascii="Adobe Arabic" w:eastAsia="Times New Roman" w:hAnsi="Adobe Arabic" w:cs="Adobe Arabic"/>
                            <w:b/>
                            <w:bCs/>
                            <w:color w:val="168489"/>
                            <w:kern w:val="24"/>
                            <w:sz w:val="48"/>
                            <w:szCs w:val="48"/>
                            <w:rtl/>
                            <w:lang w:bidi="ar-SY"/>
                          </w:rPr>
                          <w:t>:</w:t>
                        </w:r>
                      </w:p>
                    </w:txbxContent>
                  </v:textbox>
                </v:shape>
                <w10:wrap anchorx="page"/>
                <w10:anchorlock/>
              </v:group>
            </w:pict>
          </mc:Fallback>
        </mc:AlternateContent>
      </w:r>
    </w:p>
    <w:p w:rsidR="007B119E" w:rsidRDefault="007B119E" w:rsidP="007B119E">
      <w:pPr>
        <w:pStyle w:val="a1"/>
        <w:jc w:val="left"/>
        <w:rPr>
          <w:rFonts w:ascii="Sakkal Majalla" w:eastAsia="Times New Roman" w:hAnsi="Sakkal Majalla" w:cs="Sakkal Majalla"/>
          <w:b w:val="0"/>
          <w:color w:val="000000" w:themeColor="text1"/>
          <w:kern w:val="2"/>
          <w:sz w:val="34"/>
          <w:szCs w:val="34"/>
          <w:rtl/>
        </w:rPr>
      </w:pPr>
      <w:r w:rsidRPr="007B119E">
        <w:rPr>
          <w:rFonts w:ascii="Sakkal Majalla" w:eastAsia="Times New Roman" w:hAnsi="Sakkal Majalla" w:cs="Sakkal Majalla"/>
          <w:b w:val="0"/>
          <w:color w:val="000000" w:themeColor="text1"/>
          <w:kern w:val="2"/>
          <w:sz w:val="34"/>
          <w:szCs w:val="34"/>
          <w:rtl/>
        </w:rPr>
        <w:t xml:space="preserve">لوح - أقلام </w:t>
      </w:r>
      <w:r>
        <w:rPr>
          <w:rFonts w:ascii="Sakkal Majalla" w:eastAsia="Times New Roman" w:hAnsi="Sakkal Majalla" w:cs="Sakkal Majalla"/>
          <w:b w:val="0"/>
          <w:color w:val="000000" w:themeColor="text1"/>
          <w:kern w:val="2"/>
          <w:sz w:val="34"/>
          <w:szCs w:val="34"/>
          <w:rtl/>
        </w:rPr>
        <w:t>–</w:t>
      </w:r>
      <w:r w:rsidRPr="007B119E">
        <w:rPr>
          <w:rFonts w:ascii="Sakkal Majalla" w:eastAsia="Times New Roman" w:hAnsi="Sakkal Majalla" w:cs="Sakkal Majalla"/>
          <w:b w:val="0"/>
          <w:color w:val="000000" w:themeColor="text1"/>
          <w:kern w:val="2"/>
          <w:sz w:val="34"/>
          <w:szCs w:val="34"/>
          <w:rtl/>
        </w:rPr>
        <w:t xml:space="preserve"> ورق</w:t>
      </w:r>
    </w:p>
    <w:p w:rsidR="007B119E" w:rsidRPr="00853909" w:rsidRDefault="007B119E" w:rsidP="007B119E">
      <w:pPr>
        <w:pStyle w:val="a1"/>
        <w:pageBreakBefore/>
        <w:jc w:val="left"/>
        <w:rPr>
          <w:rtl/>
        </w:rPr>
      </w:pPr>
      <w:r>
        <w:rPr>
          <w:noProof/>
        </w:rPr>
        <w:lastRenderedPageBreak/>
        <mc:AlternateContent>
          <mc:Choice Requires="wpg">
            <w:drawing>
              <wp:inline distT="0" distB="0" distL="0" distR="0" wp14:anchorId="03FA499C" wp14:editId="33E68990">
                <wp:extent cx="4408070" cy="544996"/>
                <wp:effectExtent l="0" t="0" r="0" b="26670"/>
                <wp:docPr id="2074268277" name="Group 2074268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8070" cy="544996"/>
                          <a:chOff x="-190" y="0"/>
                          <a:chExt cx="44082" cy="5450"/>
                        </a:xfrm>
                      </wpg:grpSpPr>
                      <pic:pic xmlns:pic="http://schemas.openxmlformats.org/drawingml/2006/picture">
                        <pic:nvPicPr>
                          <pic:cNvPr id="2074268278" name="Picture 975925194" descr="Puzzle piece "/>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39572" y="20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2074268279" name="Rectangle: Rounded Corners 975925195"/>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2074268280" name="TextBox 20"/>
                        <wps:cNvSpPr txBox="1">
                          <a:spLocks noChangeArrowheads="1"/>
                        </wps:cNvSpPr>
                        <wps:spPr bwMode="auto">
                          <a:xfrm>
                            <a:off x="-190" y="566"/>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7B119E">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wps:txbx>
                        <wps:bodyPr rot="0" vert="horz" wrap="square" lIns="91440" tIns="45720" rIns="91440" bIns="45720" anchor="t" anchorCtr="0" upright="1">
                          <a:spAutoFit/>
                        </wps:bodyPr>
                      </wps:wsp>
                    </wpg:wgp>
                  </a:graphicData>
                </a:graphic>
              </wp:inline>
            </w:drawing>
          </mc:Choice>
          <mc:Fallback>
            <w:pict>
              <v:group id="Group 2074268277" o:spid="_x0000_s2864" style="width:347.1pt;height:42.9pt;mso-position-horizontal-relative:char;mso-position-vertical-relative:line" coordorigin="-190" coordsize="44082,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">
                <v:shape id="Picture 975925194" o:spid="_x0000_s2865" type="#_x0000_t75" alt="Puzzle piece " style="position:absolute;left:39572;top:204;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qax3IAAAA4wAAAA8AAABkcnMvZG93bnJldi54bWxET7tqwzAU3Qv9B3ELXUojVRQ7OFFCCS10&#10;yJJHh2wX68Y2ta4cS7Wdv4+GQsbDeS/Xk2vFQH1oPBt4mykQxKW3DVcGjoev1zmIEJEttp7JwJUC&#10;rFePD0ssrB95R8M+ViKFcCjQQB1jV0gZypochpnviBN39r3DmGBfSdvjmMJdK7VSmXTYcGqosaNN&#10;TeXv/s8ZGE9bXV5Pw+YyfsbmorJWv2Q/xjw/TR8LEJGmeBf/u7+tAa3yd53NdZ5Gp0/pD8jVD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ZKmsdyAAAAOMAAAAPAAAAAAAAAAAA&#10;AAAAAJ8CAABkcnMvZG93bnJldi54bWxQSwUGAAAAAAQABAD3AAAAlAMAAAAA&#10;">
                  <v:imagedata r:id="rId145" o:title="Puzzle piece "/>
                </v:shape>
                <v:roundrect id="Rectangle: Rounded Corners 975925195" o:spid="_x0000_s2866" style="position:absolute;left:37869;width:458;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ZYMoA&#10;AADjAAAADwAAAGRycy9kb3ducmV2LnhtbESPQUvDQBSE74L/YXmCN7trLE0buy1aUOux0UKPr9ln&#10;NiT7NmTXNv33riB4HGbmG2a5Hl0nTjSExrOG+4kCQVx503Ct4fPj5W4OIkRkg51n0nChAOvV9dUS&#10;C+PPvKNTGWuRIBwK1GBj7AspQ2XJYZj4njh5X35wGJMcamkGPCe462Sm1Ew6bDgtWOxpY6lqy2+n&#10;oT1u2/F9n+evb9ap3cPmQOWz1/r2Znx6BBFpjP/hv/bWaMhUPs1m8yxfwO+n9Afk6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Ef2WDKAAAA4wAAAA8AAAAAAAAAAAAAAAAAmAIA&#10;AGRycy9kb3ducmV2LnhtbFBLBQYAAAAABAAEAPUAAACPAwAAAAA=&#10;" fillcolor="#7a8696" strokecolor="#7a8696" strokeweight="1pt">
                  <v:stroke joinstyle="miter"/>
                </v:roundrect>
                <v:shape id="TextBox 20" o:spid="_x0000_s2867" type="#_x0000_t202" style="position:absolute;left:-190;top:566;width:36006;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L+NccA&#10;AADjAAAADwAAAGRycy9kb3ducmV2LnhtbESPy2rDMBBF94X+g5hAd40U06bGjRJCH5BFN03c/WBN&#10;LRNrZKxp7Px9tSh0ebkvzmY3h15daExdZAurpQFF3ETXcWuhPr3fl6CSIDvsI5OFKyXYbW9vNli5&#10;OPEnXY7SqjzCqUILXmSotE6Np4BpGQfi7H3HMaBkObbajTjl8dDrwpi1DthxfvA40Iun5nz8CRZE&#10;3H51rd9COnzNH6+TN80j1tbeLeb9MyihWf7Df+2Ds1CYp4diXRZlpshMmQf09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S/jXHAAAA4wAAAA8AAAAAAAAAAAAAAAAAmAIAAGRy&#10;cy9kb3ducmV2LnhtbFBLBQYAAAAABAAEAPUAAACMAwAAAAA=&#10;" filled="f" stroked="f">
                  <v:textbox style="mso-fit-shape-to-text:t">
                    <w:txbxContent>
                      <w:p w:rsidR="00671334" w:rsidRPr="00280E55" w:rsidRDefault="00671334" w:rsidP="007B119E">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v:textbox>
                </v:shape>
                <w10:wrap anchorx="page"/>
                <w10:anchorlock/>
              </v:group>
            </w:pict>
          </mc:Fallback>
        </mc:AlternateContent>
      </w:r>
    </w:p>
    <w:p w:rsidR="007B119E" w:rsidRPr="007B119E" w:rsidRDefault="007B119E">
      <w:pPr>
        <w:pStyle w:val="ListParagraph"/>
        <w:numPr>
          <w:ilvl w:val="0"/>
          <w:numId w:val="11"/>
        </w:numPr>
        <w:spacing w:line="360" w:lineRule="auto"/>
        <w:rPr>
          <w:rFonts w:ascii="Sakkal Majalla" w:eastAsia="Times New Roman" w:hAnsi="Sakkal Majalla" w:cs="Sakkal Majalla"/>
          <w:kern w:val="2"/>
          <w:sz w:val="34"/>
          <w:szCs w:val="34"/>
        </w:rPr>
      </w:pPr>
      <w:r w:rsidRPr="007B119E">
        <w:rPr>
          <w:rFonts w:ascii="Sakkal Majalla" w:eastAsia="Times New Roman" w:hAnsi="Sakkal Majalla" w:cs="Sakkal Majalla"/>
          <w:kern w:val="2"/>
          <w:sz w:val="34"/>
          <w:szCs w:val="34"/>
          <w:rtl/>
        </w:rPr>
        <w:t>تقسيم المشاركين إلى مجموعات صغيرة حول دائرة حوار</w:t>
      </w:r>
    </w:p>
    <w:p w:rsidR="007B119E" w:rsidRPr="007B119E" w:rsidRDefault="007B119E">
      <w:pPr>
        <w:pStyle w:val="ListParagraph"/>
        <w:numPr>
          <w:ilvl w:val="0"/>
          <w:numId w:val="11"/>
        </w:numPr>
        <w:spacing w:line="360" w:lineRule="auto"/>
        <w:rPr>
          <w:rFonts w:ascii="Sakkal Majalla" w:eastAsia="Times New Roman" w:hAnsi="Sakkal Majalla" w:cs="Sakkal Majalla"/>
          <w:kern w:val="2"/>
          <w:sz w:val="34"/>
          <w:szCs w:val="34"/>
          <w:rtl/>
        </w:rPr>
      </w:pPr>
      <w:r w:rsidRPr="007B119E">
        <w:rPr>
          <w:rFonts w:ascii="Sakkal Majalla" w:eastAsia="Times New Roman" w:hAnsi="Sakkal Majalla" w:cs="Sakkal Majalla"/>
          <w:kern w:val="2"/>
          <w:sz w:val="34"/>
          <w:szCs w:val="34"/>
          <w:rtl/>
        </w:rPr>
        <w:t>طرح أسئلة موجهة حول الموضوع لكل مجموعة</w:t>
      </w:r>
    </w:p>
    <w:p w:rsidR="007B119E" w:rsidRPr="007B119E" w:rsidRDefault="007B119E">
      <w:pPr>
        <w:pStyle w:val="ListParagraph"/>
        <w:numPr>
          <w:ilvl w:val="0"/>
          <w:numId w:val="11"/>
        </w:numPr>
        <w:spacing w:line="360" w:lineRule="auto"/>
        <w:rPr>
          <w:rFonts w:ascii="Sakkal Majalla" w:eastAsia="Times New Roman" w:hAnsi="Sakkal Majalla" w:cs="Sakkal Majalla"/>
          <w:kern w:val="2"/>
          <w:sz w:val="34"/>
          <w:szCs w:val="34"/>
          <w:rtl/>
        </w:rPr>
      </w:pPr>
      <w:r w:rsidRPr="007B119E">
        <w:rPr>
          <w:rFonts w:ascii="Sakkal Majalla" w:eastAsia="Times New Roman" w:hAnsi="Sakkal Majalla" w:cs="Sakkal Majalla"/>
          <w:kern w:val="2"/>
          <w:sz w:val="34"/>
          <w:szCs w:val="34"/>
          <w:rtl/>
        </w:rPr>
        <w:t>السماح لكل مجموعة بطرح وجهة نظرها ثم مناقشتها</w:t>
      </w:r>
    </w:p>
    <w:p w:rsidR="007B119E" w:rsidRPr="007B119E" w:rsidRDefault="007B119E">
      <w:pPr>
        <w:pStyle w:val="ListParagraph"/>
        <w:numPr>
          <w:ilvl w:val="0"/>
          <w:numId w:val="11"/>
        </w:numPr>
        <w:spacing w:line="360" w:lineRule="auto"/>
        <w:rPr>
          <w:rFonts w:ascii="Sakkal Majalla" w:eastAsia="Times New Roman" w:hAnsi="Sakkal Majalla" w:cs="Sakkal Majalla"/>
          <w:kern w:val="2"/>
          <w:sz w:val="34"/>
          <w:szCs w:val="34"/>
          <w:rtl/>
        </w:rPr>
      </w:pPr>
      <w:r w:rsidRPr="007B119E">
        <w:rPr>
          <w:rFonts w:ascii="Sakkal Majalla" w:eastAsia="Times New Roman" w:hAnsi="Sakkal Majalla" w:cs="Sakkal Majalla"/>
          <w:kern w:val="2"/>
          <w:sz w:val="34"/>
          <w:szCs w:val="34"/>
          <w:rtl/>
        </w:rPr>
        <w:t>جمع الآراء والخبرات من كل المجموعات</w:t>
      </w:r>
    </w:p>
    <w:p w:rsidR="007B119E" w:rsidRDefault="007B119E" w:rsidP="007B119E">
      <w:pPr>
        <w:pStyle w:val="a1"/>
        <w:jc w:val="left"/>
        <w:rPr>
          <w:rtl/>
        </w:rPr>
      </w:pPr>
      <w:r>
        <w:rPr>
          <w:noProof/>
        </w:rPr>
        <mc:AlternateContent>
          <mc:Choice Requires="wpg">
            <w:drawing>
              <wp:inline distT="0" distB="0" distL="0" distR="0" wp14:anchorId="2E383361" wp14:editId="6FB2C419">
                <wp:extent cx="4363085" cy="544909"/>
                <wp:effectExtent l="0" t="0" r="0" b="26670"/>
                <wp:docPr id="2074268281" name="Group 20742682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3085" cy="544909"/>
                          <a:chOff x="0" y="0"/>
                          <a:chExt cx="43630" cy="5450"/>
                        </a:xfrm>
                      </wpg:grpSpPr>
                      <wpg:grpSp>
                        <wpg:cNvPr id="2074268282" name="Group 975925198"/>
                        <wpg:cNvGrpSpPr>
                          <a:grpSpLocks/>
                        </wpg:cNvGrpSpPr>
                        <wpg:grpSpPr bwMode="auto">
                          <a:xfrm>
                            <a:off x="37869" y="0"/>
                            <a:ext cx="5761" cy="5450"/>
                            <a:chOff x="37869" y="0"/>
                            <a:chExt cx="5760" cy="5450"/>
                          </a:xfrm>
                        </wpg:grpSpPr>
                        <pic:pic xmlns:pic="http://schemas.openxmlformats.org/drawingml/2006/picture">
                          <pic:nvPicPr>
                            <pic:cNvPr id="2074268283" name="Picture 975925199" descr="Implementation "/>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39310" y="703"/>
                              <a:ext cx="4320" cy="4320"/>
                            </a:xfrm>
                            <a:prstGeom prst="rect">
                              <a:avLst/>
                            </a:prstGeom>
                            <a:noFill/>
                            <a:extLst>
                              <a:ext uri="{909E8E84-426E-40DD-AFC4-6F175D3DCCD1}">
                                <a14:hiddenFill xmlns:a14="http://schemas.microsoft.com/office/drawing/2010/main">
                                  <a:solidFill>
                                    <a:srgbClr val="FFFFFF"/>
                                  </a:solidFill>
                                </a14:hiddenFill>
                              </a:ext>
                            </a:extLst>
                          </pic:spPr>
                        </pic:pic>
                        <wps:wsp>
                          <wps:cNvPr id="2074268284" name="Rectangle: Rounded Corners 975925200"/>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2074268285" name="TextBox 24"/>
                        <wps:cNvSpPr txBox="1">
                          <a:spLocks noChangeArrowheads="1"/>
                        </wps:cNvSpPr>
                        <wps:spPr bwMode="auto">
                          <a:xfrm>
                            <a:off x="0" y="458"/>
                            <a:ext cx="35978" cy="47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7B119E">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wps:txbx>
                        <wps:bodyPr rot="0" vert="horz" wrap="square" lIns="91440" tIns="45720" rIns="91440" bIns="45720" anchor="t" anchorCtr="0" upright="1">
                          <a:spAutoFit/>
                        </wps:bodyPr>
                      </wps:wsp>
                    </wpg:wgp>
                  </a:graphicData>
                </a:graphic>
              </wp:inline>
            </w:drawing>
          </mc:Choice>
          <mc:Fallback>
            <w:pict>
              <v:group id="Group 2074268281" o:spid="_x0000_s2868" style="width:343.55pt;height:42.9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">
                <v:group id="Group 975925198" o:spid="_x0000_s2869" style="position:absolute;left:37869;width:5761;height:5450" coordorigin="37869" coordsize="5760,5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y7+yo&#10;zAAAAOMAAAAPAAAAAAAAAAAAAAAAAKoCAABkcnMvZG93bnJldi54bWxQSwUGAAAAAAQABAD6AAAA&#10;owMAAAAA&#10;">
                  <v:shape id="Picture 975925199" o:spid="_x0000_s2870" type="#_x0000_t75" alt="Implementation " style="position:absolute;left:39310;top:703;width:4320;height:4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7Qo4BcwAAADjAAAADwAAAAAA&#10;AAAAAAAAAACfAgAAZHJzL2Rvd25yZXYueG1sUEsFBgAAAAAEAAQA9wAAAJgDAAAAAA==&#10;">
                    <v:imagedata r:id="rId147" o:title="Implementation "/>
                  </v:shape>
                  <v:roundrect id="Rectangle: Rounded Corners 975925200" o:spid="_x0000_s2871" style="position:absolute;left:37869;width:458;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sG2coA&#10;AADjAAAADwAAAGRycy9kb3ducmV2LnhtbESPQUvDQBSE74L/YXmCN7trLE2I3RYtqO2xUcHjM/vM&#10;hmTfhuzapv++WxA8DjPzDbNcT64XBxpD61nD/UyBIK69abnR8PH+cleACBHZYO+ZNJwowHp1fbXE&#10;0vgj7+lQxUYkCIcSNdgYh1LKUFtyGGZ+IE7ejx8dxiTHRpoRjwnuepkptZAOW04LFgfaWKq76tdp&#10;6L633bT7zPPXN+vU/mHzRdWz1/r2Znp6BBFpiv/hv/bWaMhUPs8WRVbM4fIp/QG5Og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rLBtnKAAAA4wAAAA8AAAAAAAAAAAAAAAAAmAIA&#10;AGRycy9kb3ducmV2LnhtbFBLBQYAAAAABAAEAPUAAACPAwAAAAA=&#10;" fillcolor="#7a8696" strokecolor="#7a8696" strokeweight="1pt">
                    <v:stroke joinstyle="miter"/>
                  </v:roundrect>
                </v:group>
                <v:shape id="TextBox 24" o:spid="_x0000_s2872" type="#_x0000_t202" style="position:absolute;top:458;width:35978;height:47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VdrckA&#10;AADjAAAADwAAAGRycy9kb3ducmV2LnhtbESPzWrDMBCE74W+g9hCb40U06TGjRJCfyCHXpq498Xa&#10;WqbWyljb2Hn7qlDocZiZb5jNbg69OtOYusgWlgsDiriJruPWQn16vStBJUF22EcmCxdKsNteX22w&#10;cnHidzofpVUZwqlCC15kqLROjaeAaREH4ux9xjGgZDm22o04ZXjodWHMWgfsOC94HOjJU/N1/A4W&#10;RNx+ealfQjp8zG/PkzfNCmtrb2/m/SMooVn+w3/tg7NQmIf7Yl0W5Qp+P+U/o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qVdrckAAADjAAAADwAAAAAAAAAAAAAAAACYAgAA&#10;ZHJzL2Rvd25yZXYueG1sUEsFBgAAAAAEAAQA9QAAAI4DAAAAAA==&#10;" filled="f" stroked="f">
                  <v:textbox style="mso-fit-shape-to-text:t">
                    <w:txbxContent>
                      <w:p w:rsidR="00671334" w:rsidRPr="00280E55" w:rsidRDefault="00671334" w:rsidP="007B119E">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v:textbox>
                </v:shape>
                <w10:wrap anchorx="page"/>
                <w10:anchorlock/>
              </v:group>
            </w:pict>
          </mc:Fallback>
        </mc:AlternateContent>
      </w:r>
    </w:p>
    <w:p w:rsidR="007B119E" w:rsidRPr="007B119E" w:rsidRDefault="007B119E">
      <w:pPr>
        <w:pStyle w:val="ListParagraph"/>
        <w:numPr>
          <w:ilvl w:val="0"/>
          <w:numId w:val="9"/>
        </w:numPr>
        <w:spacing w:line="256" w:lineRule="auto"/>
        <w:rPr>
          <w:rFonts w:ascii="Sakkal Majalla" w:eastAsia="Times New Roman" w:hAnsi="Sakkal Majalla" w:cs="Sakkal Majalla"/>
          <w:kern w:val="2"/>
          <w:sz w:val="34"/>
          <w:szCs w:val="34"/>
        </w:rPr>
      </w:pPr>
      <w:r w:rsidRPr="007B119E">
        <w:rPr>
          <w:rFonts w:ascii="Sakkal Majalla" w:eastAsia="Times New Roman" w:hAnsi="Sakkal Majalla" w:cs="Sakkal Majalla"/>
          <w:kern w:val="2"/>
          <w:sz w:val="34"/>
          <w:szCs w:val="34"/>
          <w:rtl/>
        </w:rPr>
        <w:t>. تقسيم المشاركين إلى مجموعات صغيرة حول دائرة حوار</w:t>
      </w:r>
    </w:p>
    <w:p w:rsidR="007B119E" w:rsidRPr="007B119E" w:rsidRDefault="007B119E">
      <w:pPr>
        <w:pStyle w:val="ListParagraph"/>
        <w:numPr>
          <w:ilvl w:val="0"/>
          <w:numId w:val="9"/>
        </w:numPr>
        <w:spacing w:line="256" w:lineRule="auto"/>
        <w:rPr>
          <w:rFonts w:ascii="Sakkal Majalla" w:eastAsia="Times New Roman" w:hAnsi="Sakkal Majalla" w:cs="Sakkal Majalla"/>
          <w:kern w:val="2"/>
          <w:sz w:val="34"/>
          <w:szCs w:val="34"/>
          <w:rtl/>
        </w:rPr>
      </w:pPr>
      <w:r w:rsidRPr="007B119E">
        <w:rPr>
          <w:rFonts w:ascii="Sakkal Majalla" w:eastAsia="Times New Roman" w:hAnsi="Sakkal Majalla" w:cs="Sakkal Majalla"/>
          <w:kern w:val="2"/>
          <w:sz w:val="34"/>
          <w:szCs w:val="34"/>
          <w:rtl/>
        </w:rPr>
        <w:t>طرح أسئلة موجهة حول أبرز التحديات</w:t>
      </w:r>
    </w:p>
    <w:p w:rsidR="007B119E" w:rsidRPr="007B119E" w:rsidRDefault="007B119E">
      <w:pPr>
        <w:pStyle w:val="ListParagraph"/>
        <w:numPr>
          <w:ilvl w:val="0"/>
          <w:numId w:val="9"/>
        </w:numPr>
        <w:spacing w:line="256" w:lineRule="auto"/>
        <w:rPr>
          <w:rFonts w:ascii="Sakkal Majalla" w:eastAsia="Times New Roman" w:hAnsi="Sakkal Majalla" w:cs="Sakkal Majalla"/>
          <w:kern w:val="2"/>
          <w:sz w:val="34"/>
          <w:szCs w:val="34"/>
          <w:rtl/>
        </w:rPr>
      </w:pPr>
      <w:r w:rsidRPr="007B119E">
        <w:rPr>
          <w:rFonts w:ascii="Sakkal Majalla" w:eastAsia="Times New Roman" w:hAnsi="Sakkal Majalla" w:cs="Sakkal Majalla"/>
          <w:kern w:val="2"/>
          <w:sz w:val="34"/>
          <w:szCs w:val="34"/>
          <w:rtl/>
        </w:rPr>
        <w:t xml:space="preserve">السماح لكل مجموعة بالمناقشة ثم طرح وجهة النظر </w:t>
      </w:r>
    </w:p>
    <w:p w:rsidR="007B119E" w:rsidRPr="007B119E" w:rsidRDefault="007B119E">
      <w:pPr>
        <w:pStyle w:val="ListParagraph"/>
        <w:numPr>
          <w:ilvl w:val="0"/>
          <w:numId w:val="9"/>
        </w:numPr>
        <w:spacing w:line="256" w:lineRule="auto"/>
        <w:rPr>
          <w:rFonts w:ascii="Sakkal Majalla" w:eastAsia="Times New Roman" w:hAnsi="Sakkal Majalla" w:cs="Sakkal Majalla"/>
          <w:kern w:val="2"/>
          <w:sz w:val="34"/>
          <w:szCs w:val="34"/>
          <w:rtl/>
        </w:rPr>
      </w:pPr>
      <w:r w:rsidRPr="007B119E">
        <w:rPr>
          <w:rFonts w:ascii="Sakkal Majalla" w:eastAsia="Times New Roman" w:hAnsi="Sakkal Majalla" w:cs="Sakkal Majalla"/>
          <w:kern w:val="2"/>
          <w:sz w:val="34"/>
          <w:szCs w:val="34"/>
          <w:rtl/>
        </w:rPr>
        <w:t>مناقشة آراء باقي المجموعات وتبادل الخبرات</w:t>
      </w:r>
    </w:p>
    <w:p w:rsidR="007B119E" w:rsidRPr="007B119E" w:rsidRDefault="007B119E">
      <w:pPr>
        <w:pStyle w:val="ListParagraph"/>
        <w:numPr>
          <w:ilvl w:val="0"/>
          <w:numId w:val="9"/>
        </w:numPr>
        <w:spacing w:line="256" w:lineRule="auto"/>
        <w:rPr>
          <w:rFonts w:ascii="Sakkal Majalla" w:eastAsia="Times New Roman" w:hAnsi="Sakkal Majalla" w:cs="Sakkal Majalla"/>
          <w:kern w:val="2"/>
          <w:sz w:val="34"/>
          <w:szCs w:val="34"/>
          <w:rtl/>
        </w:rPr>
      </w:pPr>
      <w:r w:rsidRPr="007B119E">
        <w:rPr>
          <w:rFonts w:ascii="Sakkal Majalla" w:eastAsia="Times New Roman" w:hAnsi="Sakkal Majalla" w:cs="Sakkal Majalla"/>
          <w:kern w:val="2"/>
          <w:sz w:val="34"/>
          <w:szCs w:val="34"/>
          <w:rtl/>
        </w:rPr>
        <w:t>تلخيص النتائج والاستفادة منها</w:t>
      </w:r>
    </w:p>
    <w:p w:rsidR="007B119E" w:rsidRDefault="007B119E" w:rsidP="007B119E">
      <w:pPr>
        <w:spacing w:line="278" w:lineRule="auto"/>
        <w:jc w:val="left"/>
        <w:rPr>
          <w:rtl/>
        </w:rPr>
      </w:pPr>
      <w:r>
        <w:rPr>
          <w:noProof/>
        </w:rPr>
        <mc:AlternateContent>
          <mc:Choice Requires="wpg">
            <w:drawing>
              <wp:inline distT="0" distB="0" distL="0" distR="0" wp14:anchorId="55A4BF2A" wp14:editId="2C46A3F9">
                <wp:extent cx="4363085" cy="545162"/>
                <wp:effectExtent l="0" t="0" r="0" b="26670"/>
                <wp:docPr id="2074268286" name="Group 20742682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3085" cy="545162"/>
                          <a:chOff x="0" y="0"/>
                          <a:chExt cx="43630" cy="5450"/>
                        </a:xfrm>
                      </wpg:grpSpPr>
                      <pic:pic xmlns:pic="http://schemas.openxmlformats.org/drawingml/2006/picture">
                        <pic:nvPicPr>
                          <pic:cNvPr id="2074268287" name="Picture 975925203" descr="Consultant services "/>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39310" y="359"/>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2074268288" name="Rectangle: Rounded Corners 975925204"/>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2074268289" name="TextBox 25"/>
                        <wps:cNvSpPr txBox="1">
                          <a:spLocks noChangeArrowheads="1"/>
                        </wps:cNvSpPr>
                        <wps:spPr bwMode="auto">
                          <a:xfrm>
                            <a:off x="0" y="360"/>
                            <a:ext cx="35985" cy="47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7B119E">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wps:txbx>
                        <wps:bodyPr rot="0" vert="horz" wrap="square" lIns="91440" tIns="45720" rIns="91440" bIns="45720" anchor="t" anchorCtr="0" upright="1">
                          <a:spAutoFit/>
                        </wps:bodyPr>
                      </wps:wsp>
                    </wpg:wgp>
                  </a:graphicData>
                </a:graphic>
              </wp:inline>
            </w:drawing>
          </mc:Choice>
          <mc:Fallback>
            <w:pict>
              <v:group id="Group 2074268286" o:spid="_x0000_s2873" style="width:343.55pt;height:42.95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">
                <v:shape id="Picture 975925203" o:spid="_x0000_s2874" type="#_x0000_t75" alt="Consultant services " style="position:absolute;left:39310;top:359;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ghbPswAAADjAAAADwAAAAAA&#10;AAAAAAAAAACfAgAAZHJzL2Rvd25yZXYueG1sUEsFBgAAAAAEAAQA9wAAAJgDAAAAAA==&#10;">
                  <v:imagedata r:id="rId149" o:title="Consultant services "/>
                </v:shape>
                <v:roundrect id="Rectangle: Rounded Corners 975925204" o:spid="_x0000_s2875" style="position:absolute;left:37869;width:458;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YM3McA&#10;AADjAAAADwAAAGRycy9kb3ducmV2LnhtbERPz0vDMBS+C/sfwhO8ucQqa+mWjTlQ53FVYce35q0p&#10;bV5KE7f635uD4PHj+73aTK4XFxpD61nDw1yBIK69abnR8Pnxcl+ACBHZYO+ZNPxQgM16drPC0vgr&#10;H+hSxUakEA4larAxDqWUobbkMMz9QJy4sx8dxgTHRpoRrync9TJTaiEdtpwaLA60s1R31bfT0J32&#10;3fT+leevb9apw+PuSNWz1/rudtouQUSa4r/4z703GjKVP2WLIivS6PQp/Q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GDNzHAAAA4wAAAA8AAAAAAAAAAAAAAAAAmAIAAGRy&#10;cy9kb3ducmV2LnhtbFBLBQYAAAAABAAEAPUAAACMAwAAAAA=&#10;" fillcolor="#7a8696" strokecolor="#7a8696" strokeweight="1pt">
                  <v:stroke joinstyle="miter"/>
                </v:roundrect>
                <v:shape id="TextBox 25" o:spid="_x0000_s2876" type="#_x0000_t202" style="position:absolute;top:360;width:35985;height:47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XqMkA&#10;AADjAAAADwAAAGRycy9kb3ducmV2LnhtbESPzU7DMBCE70i8g7VI3KjdCEoIdauKH6kHLi3hvoqX&#10;OCJeR/HSpG+PkZA4jmbmG816O4denWhMXWQLy4UBRdxE13FroX5/vSlBJUF22EcmC2dKsN1cXqyx&#10;cnHiA52O0qoM4VShBS8yVFqnxlPAtIgDcfY+4xhQshxb7UacMjz0ujBmpQN2nBc8DvTkqfk6fgcL&#10;Im63PNcvIe0/5rfnyZvmDmtrr6/m3SMooVn+w3/tvbNQmPvbYlUW5QP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hXqMkAAADjAAAADwAAAAAAAAAAAAAAAACYAgAA&#10;ZHJzL2Rvd25yZXYueG1sUEsFBgAAAAAEAAQA9QAAAI4DAAAAAA==&#10;" filled="f" stroked="f">
                  <v:textbox style="mso-fit-shape-to-text:t">
                    <w:txbxContent>
                      <w:p w:rsidR="00671334" w:rsidRPr="00280E55" w:rsidRDefault="00671334" w:rsidP="007B119E">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v:textbox>
                </v:shape>
                <w10:wrap anchorx="page"/>
                <w10:anchorlock/>
              </v:group>
            </w:pict>
          </mc:Fallback>
        </mc:AlternateContent>
      </w:r>
    </w:p>
    <w:p w:rsidR="007B119E" w:rsidRPr="007B119E" w:rsidRDefault="007B119E" w:rsidP="007B119E">
      <w:pPr>
        <w:spacing w:line="256" w:lineRule="auto"/>
        <w:ind w:left="360"/>
        <w:rPr>
          <w:rFonts w:ascii="Sakkal Majalla" w:eastAsia="Times New Roman" w:hAnsi="Sakkal Majalla"/>
          <w:kern w:val="2"/>
          <w:sz w:val="34"/>
        </w:rPr>
      </w:pPr>
      <w:r w:rsidRPr="007B119E">
        <w:rPr>
          <w:rFonts w:ascii="Sakkal Majalla" w:eastAsia="Times New Roman" w:hAnsi="Sakkal Majalla"/>
          <w:kern w:val="2"/>
          <w:sz w:val="34"/>
          <w:rtl/>
        </w:rPr>
        <w:t>التأكد من مشاركة الجميع وعدم تقدم أي شخص</w:t>
      </w:r>
    </w:p>
    <w:p w:rsidR="007B119E" w:rsidRPr="007B119E" w:rsidRDefault="007B119E" w:rsidP="007B119E">
      <w:pPr>
        <w:spacing w:line="256" w:lineRule="auto"/>
        <w:ind w:left="360"/>
        <w:rPr>
          <w:rFonts w:ascii="Sakkal Majalla" w:eastAsia="Times New Roman" w:hAnsi="Sakkal Majalla"/>
          <w:kern w:val="2"/>
          <w:sz w:val="34"/>
          <w:rtl/>
        </w:rPr>
      </w:pPr>
      <w:r w:rsidRPr="007B119E">
        <w:rPr>
          <w:rFonts w:ascii="Sakkal Majalla" w:eastAsia="Times New Roman" w:hAnsi="Sakkal Majalla"/>
          <w:kern w:val="2"/>
          <w:sz w:val="34"/>
          <w:rtl/>
        </w:rPr>
        <w:t>توجيه المناقشات عند اللزوم</w:t>
      </w:r>
    </w:p>
    <w:p w:rsidR="007B119E" w:rsidRPr="007B119E" w:rsidRDefault="007B119E" w:rsidP="007B119E">
      <w:pPr>
        <w:spacing w:line="256" w:lineRule="auto"/>
        <w:ind w:left="360"/>
        <w:rPr>
          <w:rFonts w:ascii="Sakkal Majalla" w:eastAsia="Times New Roman" w:hAnsi="Sakkal Majalla"/>
          <w:kern w:val="2"/>
          <w:sz w:val="34"/>
          <w:rtl/>
        </w:rPr>
      </w:pPr>
      <w:r w:rsidRPr="007B119E">
        <w:rPr>
          <w:rFonts w:ascii="Sakkal Majalla" w:eastAsia="Times New Roman" w:hAnsi="Sakkal Majalla"/>
          <w:kern w:val="2"/>
          <w:sz w:val="34"/>
          <w:rtl/>
        </w:rPr>
        <w:t xml:space="preserve">الإشراف على سير العمل وفق الجدول الزمني </w:t>
      </w:r>
    </w:p>
    <w:p w:rsidR="007B119E" w:rsidRPr="007B119E" w:rsidRDefault="007B119E" w:rsidP="007B119E">
      <w:pPr>
        <w:spacing w:line="256" w:lineRule="auto"/>
        <w:ind w:left="360"/>
        <w:rPr>
          <w:rFonts w:ascii="Sakkal Majalla" w:eastAsia="Times New Roman" w:hAnsi="Sakkal Majalla"/>
          <w:kern w:val="2"/>
          <w:sz w:val="34"/>
          <w:rtl/>
        </w:rPr>
      </w:pPr>
      <w:r w:rsidRPr="007B119E">
        <w:rPr>
          <w:rFonts w:ascii="Sakkal Majalla" w:eastAsia="Times New Roman" w:hAnsi="Sakkal Majalla"/>
          <w:kern w:val="2"/>
          <w:sz w:val="34"/>
          <w:rtl/>
        </w:rPr>
        <w:t>تلخيص النتائج بشكل يتيح فهم المفاهيم والاستفادة منها</w:t>
      </w:r>
    </w:p>
    <w:p w:rsidR="007B119E" w:rsidRPr="007B119E" w:rsidRDefault="007B119E" w:rsidP="007B119E">
      <w:pPr>
        <w:spacing w:line="256" w:lineRule="auto"/>
        <w:rPr>
          <w:rFonts w:ascii="Sakkal Majalla" w:hAnsi="Sakkal Majalla"/>
          <w:b/>
          <w:bCs/>
          <w:color w:val="C00000"/>
          <w:sz w:val="32"/>
          <w:szCs w:val="32"/>
        </w:rPr>
      </w:pPr>
      <w:r w:rsidRPr="007B119E">
        <w:rPr>
          <w:rFonts w:ascii="Sakkal Majalla" w:hAnsi="Sakkal Majalla"/>
          <w:b/>
          <w:bCs/>
          <w:color w:val="C00000"/>
          <w:sz w:val="32"/>
          <w:szCs w:val="32"/>
          <w:rtl/>
        </w:rPr>
        <w:t>تشمل أبرز التحديات التي قد تنشأ عند دمج التكنولوجيا في أنظمة الحوكمة التقليدية ما يلي:</w:t>
      </w:r>
    </w:p>
    <w:p w:rsidR="007B119E" w:rsidRPr="007B119E" w:rsidRDefault="007B119E">
      <w:pPr>
        <w:pStyle w:val="ListParagraph"/>
        <w:numPr>
          <w:ilvl w:val="0"/>
          <w:numId w:val="10"/>
        </w:numPr>
        <w:spacing w:line="256" w:lineRule="auto"/>
        <w:rPr>
          <w:rFonts w:ascii="Sakkal Majalla" w:eastAsia="Times New Roman" w:hAnsi="Sakkal Majalla" w:cs="Sakkal Majalla"/>
          <w:kern w:val="2"/>
          <w:sz w:val="34"/>
          <w:szCs w:val="34"/>
          <w:rtl/>
        </w:rPr>
      </w:pPr>
      <w:r w:rsidRPr="007B119E">
        <w:rPr>
          <w:rFonts w:ascii="Sakkal Majalla" w:eastAsia="Times New Roman" w:hAnsi="Sakkal Majalla" w:cs="Sakkal Majalla"/>
          <w:kern w:val="2"/>
          <w:sz w:val="34"/>
          <w:szCs w:val="34"/>
          <w:rtl/>
        </w:rPr>
        <w:t>صعوبة تحديث اللوائح والقوانين الحالية لمواكبة التطور التكنولوجي السريع.</w:t>
      </w:r>
    </w:p>
    <w:p w:rsidR="007B119E" w:rsidRPr="007B119E" w:rsidRDefault="007B119E">
      <w:pPr>
        <w:pStyle w:val="ListParagraph"/>
        <w:numPr>
          <w:ilvl w:val="0"/>
          <w:numId w:val="10"/>
        </w:numPr>
        <w:spacing w:line="256" w:lineRule="auto"/>
        <w:rPr>
          <w:rFonts w:ascii="Sakkal Majalla" w:eastAsia="Times New Roman" w:hAnsi="Sakkal Majalla" w:cs="Sakkal Majalla"/>
          <w:kern w:val="2"/>
          <w:sz w:val="34"/>
          <w:szCs w:val="34"/>
          <w:rtl/>
        </w:rPr>
      </w:pPr>
      <w:r w:rsidRPr="007B119E">
        <w:rPr>
          <w:rFonts w:ascii="Sakkal Majalla" w:eastAsia="Times New Roman" w:hAnsi="Sakkal Majalla" w:cs="Sakkal Majalla"/>
          <w:kern w:val="2"/>
          <w:sz w:val="34"/>
          <w:szCs w:val="34"/>
          <w:rtl/>
        </w:rPr>
        <w:t xml:space="preserve">خطر انتهاك الخصوصية وسرقة البيانات بسبب ضعف أمن النظم التكنولوجية. </w:t>
      </w:r>
    </w:p>
    <w:p w:rsidR="007B119E" w:rsidRPr="007B119E" w:rsidRDefault="007B119E">
      <w:pPr>
        <w:pStyle w:val="ListParagraph"/>
        <w:numPr>
          <w:ilvl w:val="0"/>
          <w:numId w:val="10"/>
        </w:numPr>
        <w:spacing w:line="256" w:lineRule="auto"/>
        <w:rPr>
          <w:rFonts w:ascii="Sakkal Majalla" w:eastAsia="Times New Roman" w:hAnsi="Sakkal Majalla" w:cs="Sakkal Majalla"/>
          <w:kern w:val="2"/>
          <w:sz w:val="34"/>
          <w:szCs w:val="34"/>
          <w:rtl/>
        </w:rPr>
      </w:pPr>
      <w:r w:rsidRPr="007B119E">
        <w:rPr>
          <w:rFonts w:ascii="Sakkal Majalla" w:eastAsia="Times New Roman" w:hAnsi="Sakkal Majalla" w:cs="Sakkal Majalla"/>
          <w:kern w:val="2"/>
          <w:sz w:val="34"/>
          <w:szCs w:val="34"/>
          <w:rtl/>
        </w:rPr>
        <w:t>صعوبة فهم وإدارة المخاطر الناشئة عن التكنولوجيا الناشئة مثل الذكاء الاصطناعي.</w:t>
      </w:r>
    </w:p>
    <w:p w:rsidR="007B119E" w:rsidRPr="007B119E" w:rsidRDefault="007B119E">
      <w:pPr>
        <w:pStyle w:val="ListParagraph"/>
        <w:numPr>
          <w:ilvl w:val="0"/>
          <w:numId w:val="10"/>
        </w:numPr>
        <w:spacing w:line="256" w:lineRule="auto"/>
        <w:rPr>
          <w:rFonts w:ascii="Sakkal Majalla" w:eastAsia="Times New Roman" w:hAnsi="Sakkal Majalla" w:cs="Sakkal Majalla"/>
          <w:kern w:val="2"/>
          <w:sz w:val="34"/>
          <w:szCs w:val="34"/>
          <w:rtl/>
        </w:rPr>
      </w:pPr>
      <w:r w:rsidRPr="007B119E">
        <w:rPr>
          <w:rFonts w:ascii="Sakkal Majalla" w:eastAsia="Times New Roman" w:hAnsi="Sakkal Majalla" w:cs="Sakkal Majalla"/>
          <w:kern w:val="2"/>
          <w:sz w:val="34"/>
          <w:szCs w:val="34"/>
          <w:rtl/>
        </w:rPr>
        <w:t>تعارض بعض الممارسات التقليدية للحوكمة مثل حضور الاجتماعات مع متطلبات الحوكمة الرقمية.</w:t>
      </w:r>
    </w:p>
    <w:p w:rsidR="007B119E" w:rsidRPr="007B119E" w:rsidRDefault="007B119E">
      <w:pPr>
        <w:pStyle w:val="ListParagraph"/>
        <w:numPr>
          <w:ilvl w:val="0"/>
          <w:numId w:val="10"/>
        </w:numPr>
        <w:spacing w:line="256" w:lineRule="auto"/>
        <w:rPr>
          <w:rFonts w:ascii="Sakkal Majalla" w:eastAsia="Times New Roman" w:hAnsi="Sakkal Majalla" w:cs="Sakkal Majalla"/>
          <w:kern w:val="2"/>
          <w:sz w:val="34"/>
          <w:szCs w:val="34"/>
          <w:rtl/>
        </w:rPr>
      </w:pPr>
      <w:r w:rsidRPr="007B119E">
        <w:rPr>
          <w:rFonts w:ascii="Sakkal Majalla" w:eastAsia="Times New Roman" w:hAnsi="Sakkal Majalla" w:cs="Sakkal Majalla"/>
          <w:kern w:val="2"/>
          <w:sz w:val="34"/>
          <w:szCs w:val="34"/>
          <w:rtl/>
        </w:rPr>
        <w:lastRenderedPageBreak/>
        <w:t>صعوبة الرقابة والتدقيق على الأنشطة التقنية المعقدة.</w:t>
      </w:r>
    </w:p>
    <w:p w:rsidR="007B119E" w:rsidRPr="007B119E" w:rsidRDefault="007B119E">
      <w:pPr>
        <w:pStyle w:val="ListParagraph"/>
        <w:numPr>
          <w:ilvl w:val="0"/>
          <w:numId w:val="10"/>
        </w:numPr>
        <w:spacing w:line="256" w:lineRule="auto"/>
        <w:rPr>
          <w:rFonts w:ascii="Sakkal Majalla" w:eastAsia="Times New Roman" w:hAnsi="Sakkal Majalla" w:cs="Sakkal Majalla"/>
          <w:kern w:val="2"/>
          <w:sz w:val="34"/>
          <w:szCs w:val="34"/>
          <w:rtl/>
        </w:rPr>
      </w:pPr>
      <w:r w:rsidRPr="007B119E">
        <w:rPr>
          <w:rFonts w:ascii="Sakkal Majalla" w:eastAsia="Times New Roman" w:hAnsi="Sakkal Majalla" w:cs="Sakkal Majalla"/>
          <w:kern w:val="2"/>
          <w:sz w:val="34"/>
          <w:szCs w:val="34"/>
          <w:rtl/>
        </w:rPr>
        <w:t>ضرورة تدريب العاملين وزيادة وعيهم بقضايا الحوكمة الرقمية وأمن المعلومات.</w:t>
      </w:r>
    </w:p>
    <w:p w:rsidR="007B119E" w:rsidRPr="007B119E" w:rsidRDefault="007B119E">
      <w:pPr>
        <w:pStyle w:val="ListParagraph"/>
        <w:numPr>
          <w:ilvl w:val="0"/>
          <w:numId w:val="10"/>
        </w:numPr>
        <w:spacing w:line="256" w:lineRule="auto"/>
        <w:rPr>
          <w:rFonts w:ascii="Sakkal Majalla" w:eastAsia="Times New Roman" w:hAnsi="Sakkal Majalla" w:cs="Sakkal Majalla"/>
          <w:kern w:val="2"/>
          <w:sz w:val="34"/>
          <w:szCs w:val="34"/>
          <w:rtl/>
        </w:rPr>
      </w:pPr>
      <w:r w:rsidRPr="007B119E">
        <w:rPr>
          <w:rFonts w:ascii="Sakkal Majalla" w:eastAsia="Times New Roman" w:hAnsi="Sakkal Majalla" w:cs="Sakkal Majalla"/>
          <w:kern w:val="2"/>
          <w:sz w:val="34"/>
          <w:szCs w:val="34"/>
          <w:rtl/>
        </w:rPr>
        <w:t>مخاطر استغلال ثغرات النظم التكنولوجية من قبل القراصنة والمخربين.</w:t>
      </w:r>
    </w:p>
    <w:p w:rsidR="007B119E" w:rsidRDefault="007B119E" w:rsidP="007B119E">
      <w:pPr>
        <w:pStyle w:val="ListParagraph"/>
        <w:spacing w:line="278" w:lineRule="auto"/>
        <w:ind w:left="3600"/>
        <w:jc w:val="both"/>
        <w:rPr>
          <w:rFonts w:ascii="Sakkal Majalla" w:eastAsia="Times New Roman" w:hAnsi="Sakkal Majalla" w:cs="Sakkal Majalla"/>
          <w:kern w:val="2"/>
          <w:sz w:val="32"/>
          <w:szCs w:val="32"/>
          <w:rtl/>
        </w:rPr>
      </w:pPr>
      <w:r>
        <w:rPr>
          <w:noProof/>
        </w:rPr>
        <w:drawing>
          <wp:inline distT="0" distB="0" distL="0" distR="0" wp14:anchorId="2D0D48A5" wp14:editId="49DC37FA">
            <wp:extent cx="1179830" cy="1179830"/>
            <wp:effectExtent l="0" t="0" r="1270" b="1270"/>
            <wp:docPr id="2074268291" name="Picture 2074268291"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a:blip r:embed="rId18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179830" cy="1179830"/>
                    </a:xfrm>
                    <a:prstGeom prst="rect">
                      <a:avLst/>
                    </a:prstGeom>
                    <a:noFill/>
                    <a:ln>
                      <a:noFill/>
                    </a:ln>
                  </pic:spPr>
                </pic:pic>
              </a:graphicData>
            </a:graphic>
          </wp:inline>
        </w:drawing>
      </w:r>
    </w:p>
    <w:p w:rsidR="00716BE5" w:rsidRPr="007B119E" w:rsidRDefault="00716BE5" w:rsidP="007B119E">
      <w:pPr>
        <w:pStyle w:val="ListParagraph"/>
        <w:spacing w:line="278" w:lineRule="auto"/>
        <w:ind w:left="3600"/>
        <w:jc w:val="both"/>
        <w:rPr>
          <w:rFonts w:ascii="Sakkal Majalla" w:eastAsia="Times New Roman" w:hAnsi="Sakkal Majalla" w:cs="Sakkal Majalla"/>
          <w:kern w:val="2"/>
          <w:sz w:val="32"/>
          <w:szCs w:val="32"/>
          <w:rtl/>
        </w:rPr>
      </w:pPr>
    </w:p>
    <w:p w:rsidR="00181023" w:rsidRDefault="00181023" w:rsidP="00181023">
      <w:pPr>
        <w:rPr>
          <w:rFonts w:ascii="Adobe Arabic" w:hAnsi="Adobe Arabic" w:cs="Adobe Arabic"/>
          <w:b/>
          <w:bCs/>
          <w:color w:val="2B5474"/>
          <w:kern w:val="24"/>
          <w:sz w:val="56"/>
          <w:szCs w:val="56"/>
          <w:rtl/>
          <w:lang w:bidi="ar-SY"/>
        </w:rPr>
      </w:pPr>
      <w:r>
        <w:rPr>
          <w:rFonts w:asciiTheme="minorHAnsi" w:hAnsiTheme="minorHAnsi" w:cstheme="minorBidi"/>
          <w:noProof/>
          <w:color w:val="auto"/>
          <w:kern w:val="2"/>
          <w:sz w:val="22"/>
          <w:szCs w:val="22"/>
        </w:rPr>
        <mc:AlternateContent>
          <mc:Choice Requires="wpg">
            <w:drawing>
              <wp:inline distT="0" distB="0" distL="0" distR="0" wp14:anchorId="7344D9D4" wp14:editId="33659C18">
                <wp:extent cx="5633720" cy="593090"/>
                <wp:effectExtent l="0" t="4445" r="0" b="2540"/>
                <wp:docPr id="2074268244" name="Group 20742682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2074268245" name="Rectangle 207426568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74268246" name="Rectangle 207426568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74268247"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Default="00671334" w:rsidP="00181023">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rot="0" vert="horz" wrap="square" lIns="91440" tIns="45720" rIns="91440" bIns="45720" anchor="t" anchorCtr="0" upright="1">
                          <a:noAutofit/>
                        </wps:bodyPr>
                      </wps:wsp>
                    </wpg:wgp>
                  </a:graphicData>
                </a:graphic>
              </wp:inline>
            </w:drawing>
          </mc:Choice>
          <mc:Fallback>
            <w:pict>
              <v:group id="Group 2074268244" o:spid="_x0000_s2877"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">
                <v:rect id="Rectangle 2074265687" o:spid="_x0000_s2878"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9P2ssA&#10;AADjAAAADwAAAGRycy9kb3ducmV2LnhtbESPQUvDQBSE70L/w/IK3uxulzbWtNtSCkUvHqxB8Paa&#10;fSbB7NuY3Tbx37uC4HGY+WaYzW50rbhSHxrPBuYzBYK49LbhykDxerxbgQgR2WLrmQx8U4DddnKz&#10;wdz6gV/oeoqVSCUccjRQx9jlUoayJodh5jvi5H343mFMsq+k7XFI5a6VWqlMOmw4LdTY0aGm8vN0&#10;cQZ0MS718Hx8eHsvzo8qu3wdNGXG3E7H/RpEpDH+h//oJ5s4db/Q2UovlvD7Kf0Buf0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Ar0/aywAAAOMAAAAPAAAAAAAAAAAAAAAAAJgC&#10;AABkcnMvZG93bnJldi54bWxQSwUGAAAAAAQABAD1AAAAkAMAAAAA&#10;" fillcolor="#f2f2f2 [3052]" stroked="f" strokeweight="1pt"/>
                <v:rect id="Rectangle 2074265688" o:spid="_x0000_s2879"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O+n8sA&#10;AADjAAAADwAAAGRycy9kb3ducmV2LnhtbESPQWvCQBSE74X+h+UVvJS6cZEoqavYQMGTtCo9P7Kv&#10;2dTs25DdatJf3y0UPA4z8w2z2gyuFRfqQ+NZw2yagSCuvGm41nA6vj4tQYSIbLD1TBpGCrBZ39+t&#10;sDD+yu90OcRaJAiHAjXYGLtCylBZchimviNO3qfvHcYk+1qaHq8J7lqpsiyXDhtOCxY7Ki1V58O3&#10;0/Bj31RZjvtznD1ux6+Xk/vwe6X15GHYPoOINMRb+L+9MxpUtpirfKnmOfx9Sn9Arn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Wc76fywAAAOMAAAAPAAAAAAAAAAAAAAAAAJgC&#10;AABkcnMvZG93bnJldi54bWxQSwUGAAAAAAQABAD1AAAAkAMAAAAA&#10;" fillcolor="#168489" stroked="f" strokeweight="1pt"/>
                <v:shape id="TextBox 7" o:spid="_x0000_s2880"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asgMoA&#10;AADjAAAADwAAAGRycy9kb3ducmV2LnhtbESPT2vCQBTE7wW/w/KE3uquIfVPdJXSUuhJqVXB2yP7&#10;TILZtyG7Nem37wqCx2FmfsMs172txZVaXznWMB4pEMS5MxUXGvY/ny8zED4gG6wdk4Y/8rBeDZ6W&#10;mBnX8Tddd6EQEcI+Qw1lCE0mpc9LsuhHriGO3tm1FkOUbSFNi12E21omSk2kxYrjQokNvZeUX3a/&#10;VsNhcz4dU7UtPuxr07leSbZzqfXzsH9bgAjUh0f43v4yGhI1TZPJLEmncPsU/4Bc/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xWrIDKAAAA4wAAAA8AAAAAAAAAAAAAAAAAmAIA&#10;AGRycy9kb3ducmV2LnhtbFBLBQYAAAAABAAEAPUAAACPAwAAAAA=&#10;" filled="f" stroked="f">
                  <v:textbox>
                    <w:txbxContent>
                      <w:p w:rsidR="00671334" w:rsidRDefault="00671334" w:rsidP="00181023">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wrap anchorx="page"/>
                <w10:anchorlock/>
              </v:group>
            </w:pict>
          </mc:Fallback>
        </mc:AlternateContent>
      </w:r>
    </w:p>
    <w:p w:rsidR="00181023" w:rsidRPr="00A84A2A" w:rsidRDefault="00181023" w:rsidP="00181023">
      <w:pPr>
        <w:pStyle w:val="a2"/>
        <w:rPr>
          <w:color w:val="168489"/>
        </w:rPr>
      </w:pPr>
      <w:r w:rsidRPr="00A84A2A">
        <w:rPr>
          <w:color w:val="168489"/>
          <w:rtl/>
        </w:rPr>
        <w:t>تم في هذه الجلسة مناقشة المواضيع والأفكار الآتية:</w:t>
      </w:r>
    </w:p>
    <w:p w:rsidR="00181023" w:rsidRPr="00181023" w:rsidRDefault="00181023">
      <w:pPr>
        <w:pStyle w:val="a2"/>
        <w:numPr>
          <w:ilvl w:val="1"/>
          <w:numId w:val="6"/>
        </w:numPr>
        <w:spacing w:line="360" w:lineRule="auto"/>
      </w:pPr>
      <w:r w:rsidRPr="00181023">
        <w:rPr>
          <w:rtl/>
        </w:rPr>
        <w:t>نماذج الحوكمة في عصر التحوّل الرقمي</w:t>
      </w:r>
      <w:r w:rsidRPr="00181023">
        <w:rPr>
          <w:rFonts w:hint="cs"/>
          <w:rtl/>
        </w:rPr>
        <w:t>.</w:t>
      </w:r>
    </w:p>
    <w:p w:rsidR="00181023" w:rsidRPr="00181023" w:rsidRDefault="00181023">
      <w:pPr>
        <w:pStyle w:val="a2"/>
        <w:numPr>
          <w:ilvl w:val="1"/>
          <w:numId w:val="6"/>
        </w:numPr>
        <w:spacing w:line="360" w:lineRule="auto"/>
      </w:pPr>
      <w:r w:rsidRPr="00181023">
        <w:rPr>
          <w:rtl/>
        </w:rPr>
        <w:t>دور القيادة في تعزيز الحوكمة الرقمية</w:t>
      </w:r>
      <w:r w:rsidRPr="00181023">
        <w:rPr>
          <w:rFonts w:hint="cs"/>
          <w:rtl/>
        </w:rPr>
        <w:t>.</w:t>
      </w:r>
    </w:p>
    <w:p w:rsidR="00181023" w:rsidRPr="00181023" w:rsidRDefault="00181023">
      <w:pPr>
        <w:pStyle w:val="a2"/>
        <w:numPr>
          <w:ilvl w:val="1"/>
          <w:numId w:val="6"/>
        </w:numPr>
        <w:spacing w:line="360" w:lineRule="auto"/>
      </w:pPr>
      <w:r w:rsidRPr="00181023">
        <w:rPr>
          <w:rtl/>
        </w:rPr>
        <w:t>إدارة المخاطر في البيئة الرقمية</w:t>
      </w:r>
      <w:r w:rsidRPr="00181023">
        <w:rPr>
          <w:rFonts w:hint="cs"/>
          <w:rtl/>
        </w:rPr>
        <w:t>.</w:t>
      </w:r>
    </w:p>
    <w:p w:rsidR="00181023" w:rsidRDefault="00181023">
      <w:pPr>
        <w:pStyle w:val="a2"/>
        <w:numPr>
          <w:ilvl w:val="1"/>
          <w:numId w:val="6"/>
        </w:numPr>
        <w:spacing w:line="360" w:lineRule="auto"/>
      </w:pPr>
      <w:r w:rsidRPr="00181023">
        <w:rPr>
          <w:rtl/>
        </w:rPr>
        <w:t>الشفافية والمساءلة في العمليات الرقمية</w:t>
      </w:r>
      <w:r w:rsidRPr="00181023">
        <w:rPr>
          <w:rFonts w:hint="cs"/>
          <w:rtl/>
        </w:rPr>
        <w:t>.</w:t>
      </w:r>
    </w:p>
    <w:p w:rsidR="00716BE5" w:rsidRPr="00181023" w:rsidRDefault="00716BE5" w:rsidP="00716BE5">
      <w:pPr>
        <w:pStyle w:val="a2"/>
        <w:spacing w:line="360" w:lineRule="auto"/>
        <w:rPr>
          <w:rtl/>
        </w:rPr>
      </w:pPr>
    </w:p>
    <w:p w:rsidR="00181023" w:rsidRPr="00403819" w:rsidRDefault="00181023" w:rsidP="00181023">
      <w:pPr>
        <w:rPr>
          <w:lang w:bidi="ar-SY"/>
        </w:rPr>
      </w:pPr>
    </w:p>
    <w:p w:rsidR="00181023" w:rsidRPr="00F212B0" w:rsidRDefault="00181023" w:rsidP="00181023">
      <w:pPr>
        <w:tabs>
          <w:tab w:val="left" w:pos="8192"/>
        </w:tabs>
        <w:jc w:val="center"/>
        <w:rPr>
          <w:rFonts w:ascii="Adobe Arabic" w:hAnsi="Adobe Arabic" w:cs="Adobe Arabic"/>
          <w:b/>
          <w:bCs/>
          <w:color w:val="2B5474"/>
          <w:kern w:val="24"/>
          <w:sz w:val="56"/>
          <w:szCs w:val="56"/>
          <w:rtl/>
          <w:lang w:bidi="ar-SY"/>
        </w:rPr>
      </w:pPr>
      <w:r w:rsidRPr="00504A7D">
        <w:rPr>
          <w:noProof/>
        </w:rPr>
        <w:drawing>
          <wp:inline distT="0" distB="0" distL="0" distR="0" wp14:anchorId="5C2204C8" wp14:editId="201E521D">
            <wp:extent cx="1219200" cy="1219200"/>
            <wp:effectExtent l="0" t="0" r="0" b="0"/>
            <wp:docPr id="2074268248" name="Picture 2074268248" descr="Contrac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ontrac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pic:cNvPr>
                    <pic:cNvPicPr>
                      <a:picLocks noChangeAspect="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181023" w:rsidRDefault="00181023" w:rsidP="00181023">
      <w:pPr>
        <w:rPr>
          <w:rtl/>
          <w:lang w:bidi="ar-SY"/>
        </w:rPr>
      </w:pPr>
    </w:p>
    <w:p w:rsidR="00AA0F2A" w:rsidRDefault="00AA0F2A" w:rsidP="00D75CDD">
      <w:pPr>
        <w:rPr>
          <w:rtl/>
        </w:rPr>
        <w:sectPr w:rsidR="00AA0F2A" w:rsidSect="00AA22C9">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671334">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671334">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671334">
        <w:tc>
          <w:tcPr>
            <w:tcW w:w="2612" w:type="pct"/>
            <w:tcBorders>
              <w:left w:val="single" w:sz="4" w:space="0" w:color="168489"/>
              <w:right w:val="single" w:sz="4" w:space="0" w:color="168489"/>
            </w:tcBorders>
            <w:shd w:val="clear" w:color="auto" w:fill="auto"/>
          </w:tcPr>
          <w:p w:rsidR="00F01FA2" w:rsidRDefault="00F01FA2" w:rsidP="00671334">
            <w:pPr>
              <w:pStyle w:val="bold"/>
              <w:jc w:val="center"/>
              <w:rPr>
                <w:color w:val="168489"/>
                <w:sz w:val="40"/>
                <w:szCs w:val="40"/>
                <w:rtl/>
                <w:lang w:bidi="ar-EG"/>
              </w:rPr>
            </w:pPr>
            <w:r>
              <w:rPr>
                <w:noProof/>
              </w:rPr>
              <w:drawing>
                <wp:inline distT="0" distB="0" distL="0" distR="0" wp14:anchorId="57885BBA" wp14:editId="2533CE2E">
                  <wp:extent cx="417155" cy="417165"/>
                  <wp:effectExtent l="0" t="0" r="2540" b="2540"/>
                  <wp:docPr id="1465698219" name="Picture 1465698219"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671334">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671334">
            <w:pPr>
              <w:pStyle w:val="bold"/>
              <w:jc w:val="center"/>
              <w:rPr>
                <w:color w:val="168489"/>
                <w:sz w:val="40"/>
                <w:szCs w:val="40"/>
                <w:rtl/>
                <w:lang w:bidi="ar-EG"/>
              </w:rPr>
            </w:pPr>
            <w:r>
              <w:rPr>
                <w:noProof/>
              </w:rPr>
              <w:drawing>
                <wp:inline distT="0" distB="0" distL="0" distR="0" wp14:anchorId="4F798BDC" wp14:editId="04F745E6">
                  <wp:extent cx="371475" cy="400050"/>
                  <wp:effectExtent l="0" t="0" r="9525" b="0"/>
                  <wp:docPr id="1465698220" name="Picture 1465698220"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671334">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671334">
            <w:pPr>
              <w:pStyle w:val="bold"/>
              <w:bidi w:val="0"/>
              <w:jc w:val="center"/>
              <w:rPr>
                <w:color w:val="168489"/>
                <w:sz w:val="40"/>
                <w:szCs w:val="40"/>
                <w:rtl/>
                <w:lang w:bidi="ar-EG"/>
              </w:rPr>
            </w:pPr>
            <w:r w:rsidRPr="00595B2E">
              <w:rPr>
                <w:noProof/>
              </w:rPr>
              <w:drawing>
                <wp:inline distT="0" distB="0" distL="0" distR="0" wp14:anchorId="1D414D44" wp14:editId="6D3DF2D5">
                  <wp:extent cx="286893" cy="286893"/>
                  <wp:effectExtent l="0" t="0" r="0" b="0"/>
                  <wp:docPr id="1465698221" name="Picture 1465698221"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671334">
        <w:tc>
          <w:tcPr>
            <w:tcW w:w="2612" w:type="pct"/>
            <w:tcBorders>
              <w:left w:val="single" w:sz="4" w:space="0" w:color="168489"/>
              <w:right w:val="single" w:sz="4" w:space="0" w:color="168489"/>
            </w:tcBorders>
            <w:vAlign w:val="center"/>
          </w:tcPr>
          <w:p w:rsidR="00F01FA2" w:rsidRPr="00C05AD9" w:rsidRDefault="00C05AD9">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C05AD9">
              <w:rPr>
                <w:rFonts w:ascii="Adobe Arabic" w:eastAsia="Calibri" w:hAnsi="Adobe Arabic" w:cs="Adobe Arabic"/>
                <w:color w:val="0D0D0D" w:themeColor="text1" w:themeTint="F2"/>
                <w:sz w:val="28"/>
                <w:szCs w:val="28"/>
                <w:rtl/>
                <w:lang w:bidi="ar-EG"/>
              </w:rPr>
              <w:t xml:space="preserve">خطوات تطبيق الحوكمة الرقمية في المؤسسات </w:t>
            </w:r>
            <w:r w:rsidR="00F01FA2" w:rsidRPr="00C05AD9">
              <w:rPr>
                <w:rFonts w:ascii="Adobe Arabic" w:eastAsia="Calibri" w:hAnsi="Adobe Arabic" w:cs="Adobe Arabic"/>
                <w:color w:val="0D0D0D" w:themeColor="text1" w:themeTint="F2"/>
                <w:sz w:val="28"/>
                <w:szCs w:val="28"/>
                <w:rtl/>
                <w:lang w:bidi="ar-EG"/>
              </w:rPr>
              <w:t>.</w:t>
            </w:r>
          </w:p>
          <w:p w:rsidR="00F01FA2" w:rsidRPr="00C05AD9" w:rsidRDefault="00C05AD9">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C05AD9">
              <w:rPr>
                <w:rFonts w:ascii="Adobe Arabic" w:eastAsia="Calibri" w:hAnsi="Adobe Arabic" w:cs="Adobe Arabic"/>
                <w:color w:val="0D0D0D" w:themeColor="text1" w:themeTint="F2"/>
                <w:sz w:val="28"/>
                <w:szCs w:val="28"/>
                <w:rtl/>
                <w:lang w:bidi="ar-EG"/>
              </w:rPr>
              <w:t xml:space="preserve">بناء الثقافة التنظيمية الداعمة للحوكمة الرقمية </w:t>
            </w:r>
            <w:r w:rsidR="00F01FA2" w:rsidRPr="00C05AD9">
              <w:rPr>
                <w:rFonts w:ascii="Adobe Arabic" w:eastAsia="Calibri" w:hAnsi="Adobe Arabic" w:cs="Adobe Arabic"/>
                <w:color w:val="0D0D0D" w:themeColor="text1" w:themeTint="F2"/>
                <w:sz w:val="28"/>
                <w:szCs w:val="28"/>
                <w:rtl/>
                <w:lang w:bidi="ar-EG"/>
              </w:rPr>
              <w:t>.</w:t>
            </w:r>
          </w:p>
          <w:p w:rsidR="00F01FA2" w:rsidRPr="00C05AD9" w:rsidRDefault="00C05AD9">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C05AD9">
              <w:rPr>
                <w:rFonts w:ascii="Adobe Arabic" w:eastAsia="Calibri" w:hAnsi="Adobe Arabic" w:cs="Adobe Arabic"/>
                <w:color w:val="0D0D0D" w:themeColor="text1" w:themeTint="F2"/>
                <w:sz w:val="28"/>
                <w:szCs w:val="28"/>
                <w:rtl/>
                <w:lang w:bidi="ar-EG"/>
              </w:rPr>
              <w:t xml:space="preserve">تدريب وتأهيل الكوادر على ممارسات الحوكمة الرقمية </w:t>
            </w:r>
            <w:r w:rsidR="00F01FA2" w:rsidRPr="00C05AD9">
              <w:rPr>
                <w:rFonts w:ascii="Adobe Arabic" w:eastAsia="Calibri" w:hAnsi="Adobe Arabic" w:cs="Adobe Arabic"/>
                <w:color w:val="0D0D0D" w:themeColor="text1" w:themeTint="F2"/>
                <w:sz w:val="28"/>
                <w:szCs w:val="28"/>
                <w:rtl/>
                <w:lang w:bidi="ar-EG"/>
              </w:rPr>
              <w:t>.</w:t>
            </w:r>
          </w:p>
          <w:p w:rsidR="00F01FA2" w:rsidRPr="00C05AD9" w:rsidRDefault="00C05AD9">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C05AD9">
              <w:rPr>
                <w:rFonts w:ascii="Adobe Arabic" w:eastAsia="Calibri" w:hAnsi="Adobe Arabic" w:cs="Adobe Arabic"/>
                <w:color w:val="0D0D0D" w:themeColor="text1" w:themeTint="F2"/>
                <w:sz w:val="28"/>
                <w:szCs w:val="28"/>
                <w:rtl/>
                <w:lang w:bidi="ar-EG"/>
              </w:rPr>
              <w:t xml:space="preserve">التغلّب على مقاومة التغيير في تطبيق الحوكمة الرقمية </w:t>
            </w:r>
            <w:r w:rsidR="00F01FA2" w:rsidRPr="00C05AD9">
              <w:rPr>
                <w:rFonts w:ascii="Adobe Arabic" w:eastAsia="Calibri" w:hAnsi="Adobe Arabic" w:cs="Adobe Arabic"/>
                <w:color w:val="0D0D0D" w:themeColor="text1" w:themeTint="F2"/>
                <w:sz w:val="28"/>
                <w:szCs w:val="28"/>
                <w:rtl/>
                <w:lang w:bidi="ar-EG"/>
              </w:rPr>
              <w:t>.</w:t>
            </w:r>
          </w:p>
        </w:tc>
        <w:tc>
          <w:tcPr>
            <w:tcW w:w="1809" w:type="pct"/>
            <w:tcBorders>
              <w:left w:val="single" w:sz="4" w:space="0" w:color="168489"/>
              <w:right w:val="single" w:sz="4" w:space="0" w:color="168489"/>
            </w:tcBorders>
            <w:vAlign w:val="center"/>
          </w:tcPr>
          <w:p w:rsidR="00C05AD9" w:rsidRPr="00C05AD9" w:rsidRDefault="00C05AD9">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C05AD9">
              <w:rPr>
                <w:rFonts w:ascii="Adobe Arabic" w:eastAsia="Calibri" w:hAnsi="Adobe Arabic" w:cs="Adobe Arabic"/>
                <w:color w:val="0D0D0D" w:themeColor="text1" w:themeTint="F2"/>
                <w:sz w:val="32"/>
                <w:szCs w:val="32"/>
                <w:rtl/>
                <w:lang w:bidi="ar-EG"/>
              </w:rPr>
              <w:t>العصف الذهني.</w:t>
            </w:r>
          </w:p>
          <w:p w:rsidR="00C05AD9" w:rsidRPr="00C05AD9" w:rsidRDefault="00C05AD9">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lang w:bidi="ar-EG"/>
              </w:rPr>
            </w:pPr>
            <w:r w:rsidRPr="00C05AD9">
              <w:rPr>
                <w:rFonts w:ascii="Adobe Arabic" w:eastAsia="Calibri" w:hAnsi="Adobe Arabic" w:cs="Adobe Arabic"/>
                <w:color w:val="0D0D0D" w:themeColor="text1" w:themeTint="F2"/>
                <w:sz w:val="32"/>
                <w:szCs w:val="32"/>
                <w:rtl/>
                <w:lang w:bidi="ar-EG"/>
              </w:rPr>
              <w:t>المحاكاة في التدريب.</w:t>
            </w:r>
          </w:p>
          <w:p w:rsidR="00C05AD9" w:rsidRPr="00C05AD9" w:rsidRDefault="00C05AD9">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lang w:bidi="ar-EG"/>
              </w:rPr>
            </w:pPr>
            <w:r w:rsidRPr="00C05AD9">
              <w:rPr>
                <w:rFonts w:ascii="Adobe Arabic" w:eastAsia="Calibri" w:hAnsi="Adobe Arabic" w:cs="Adobe Arabic"/>
                <w:color w:val="0D0D0D" w:themeColor="text1" w:themeTint="F2"/>
                <w:sz w:val="32"/>
                <w:szCs w:val="32"/>
                <w:rtl/>
                <w:lang w:bidi="ar-EG"/>
              </w:rPr>
              <w:t>التدريب والتوجيه.</w:t>
            </w:r>
          </w:p>
          <w:p w:rsidR="00C05AD9" w:rsidRPr="00C05AD9" w:rsidRDefault="00C05AD9">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C05AD9">
              <w:rPr>
                <w:rFonts w:ascii="Adobe Arabic" w:eastAsia="Calibri" w:hAnsi="Adobe Arabic" w:cs="Adobe Arabic"/>
                <w:color w:val="0D0D0D" w:themeColor="text1" w:themeTint="F2"/>
                <w:sz w:val="32"/>
                <w:szCs w:val="32"/>
                <w:rtl/>
                <w:lang w:bidi="ar-EG"/>
              </w:rPr>
              <w:t>مناقشات جماعية.</w:t>
            </w:r>
          </w:p>
          <w:p w:rsidR="00F01FA2" w:rsidRPr="00C05AD9" w:rsidRDefault="00C05AD9">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C05AD9">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rsidR="00F01FA2" w:rsidRPr="00F01FA2" w:rsidRDefault="00F01FA2" w:rsidP="00671334">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9520" behindDoc="0" locked="0" layoutInCell="1" allowOverlap="1" wp14:anchorId="7ACA11F2" wp14:editId="1D064A1E">
                <wp:simplePos x="0" y="0"/>
                <wp:positionH relativeFrom="column">
                  <wp:posOffset>121444</wp:posOffset>
                </wp:positionH>
                <wp:positionV relativeFrom="paragraph">
                  <wp:posOffset>-464344</wp:posOffset>
                </wp:positionV>
                <wp:extent cx="6352560" cy="6815456"/>
                <wp:effectExtent l="0" t="0" r="0" b="4445"/>
                <wp:wrapNone/>
                <wp:docPr id="1451488623" name="Group 1451488623"/>
                <wp:cNvGraphicFramePr/>
                <a:graphic xmlns:a="http://schemas.openxmlformats.org/drawingml/2006/main">
                  <a:graphicData uri="http://schemas.microsoft.com/office/word/2010/wordprocessingGroup">
                    <wpg:wgp>
                      <wpg:cNvGrpSpPr/>
                      <wpg:grpSpPr>
                        <a:xfrm>
                          <a:off x="0" y="0"/>
                          <a:ext cx="6352560" cy="6815456"/>
                          <a:chOff x="0" y="0"/>
                          <a:chExt cx="6352560" cy="6815456"/>
                        </a:xfrm>
                      </wpg:grpSpPr>
                      <wpg:grpSp>
                        <wpg:cNvPr id="1451488624" name="Group 1451488624"/>
                        <wpg:cNvGrpSpPr/>
                        <wpg:grpSpPr>
                          <a:xfrm>
                            <a:off x="161925" y="2571750"/>
                            <a:ext cx="5392299" cy="4243706"/>
                            <a:chOff x="-2" y="0"/>
                            <a:chExt cx="5392371" cy="4244007"/>
                          </a:xfrm>
                        </wpg:grpSpPr>
                        <wpg:grpSp>
                          <wpg:cNvPr id="1451488625" name="Group 25"/>
                          <wpg:cNvGrpSpPr/>
                          <wpg:grpSpPr>
                            <a:xfrm>
                              <a:off x="3130302" y="0"/>
                              <a:ext cx="2262067" cy="515506"/>
                              <a:chOff x="3849928" y="0"/>
                              <a:chExt cx="2262067" cy="515506"/>
                            </a:xfrm>
                          </wpg:grpSpPr>
                          <wpg:grpSp>
                            <wpg:cNvPr id="1451488626" name="Group 1451488626"/>
                            <wpg:cNvGrpSpPr/>
                            <wpg:grpSpPr>
                              <a:xfrm>
                                <a:off x="5606227" y="0"/>
                                <a:ext cx="505768" cy="515506"/>
                                <a:chOff x="5606227" y="0"/>
                                <a:chExt cx="505768" cy="515506"/>
                              </a:xfrm>
                            </wpg:grpSpPr>
                            <wps:wsp>
                              <wps:cNvPr id="1451488627" name="Oval 1451488627"/>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28" name="Picture 1451488628" descr="Target "/>
                                <pic:cNvPicPr>
                                  <a:picLocks noChangeAspect="1" noChangeArrowheads="1"/>
                                </pic:cNvPicPr>
                              </pic:nvPicPr>
                              <pic:blipFill>
                                <a:blip r:embed="rId4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29" name="TextBox 34"/>
                            <wps:cNvSpPr txBox="1"/>
                            <wps:spPr>
                              <a:xfrm>
                                <a:off x="3849928" y="69934"/>
                                <a:ext cx="1755152" cy="441349"/>
                              </a:xfrm>
                              <a:prstGeom prst="rect">
                                <a:avLst/>
                              </a:prstGeom>
                              <a:noFill/>
                            </wps:spPr>
                            <wps:txbx>
                              <w:txbxContent>
                                <w:p w:rsidR="00671334" w:rsidRPr="00BC6FB1" w:rsidRDefault="00671334"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30" name="Group 26"/>
                          <wpg:cNvGrpSpPr/>
                          <wpg:grpSpPr>
                            <a:xfrm>
                              <a:off x="-2" y="9939"/>
                              <a:ext cx="2261237" cy="514985"/>
                              <a:chOff x="-2" y="0"/>
                              <a:chExt cx="2261545" cy="515506"/>
                            </a:xfrm>
                          </wpg:grpSpPr>
                          <wps:wsp>
                            <wps:cNvPr id="1451488631" name="Oval 1451488631"/>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32" name="TextBox 34"/>
                            <wps:cNvSpPr txBox="1"/>
                            <wps:spPr>
                              <a:xfrm>
                                <a:off x="-2" y="69936"/>
                                <a:ext cx="1756026" cy="441796"/>
                              </a:xfrm>
                              <a:prstGeom prst="rect">
                                <a:avLst/>
                              </a:prstGeom>
                              <a:noFill/>
                            </wps:spPr>
                            <wps:txbx>
                              <w:txbxContent>
                                <w:p w:rsidR="00671334" w:rsidRPr="00BC6FB1" w:rsidRDefault="00671334"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33" name="Picture 1451488633" descr="Note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34" name="Text Box 1451488634"/>
                          <wps:cNvSpPr txBox="1"/>
                          <wps:spPr>
                            <a:xfrm>
                              <a:off x="2895637" y="524925"/>
                              <a:ext cx="2425172" cy="3719082"/>
                            </a:xfrm>
                            <a:prstGeom prst="rect">
                              <a:avLst/>
                            </a:prstGeom>
                            <a:noFill/>
                            <a:ln w="6350">
                              <a:noFill/>
                            </a:ln>
                          </wps:spPr>
                          <wps:txbx>
                            <w:txbxContent>
                              <w:p w:rsidR="00671334" w:rsidRPr="00C05AD9" w:rsidRDefault="00671334" w:rsidP="00F01FA2">
                                <w:pPr>
                                  <w:pStyle w:val="a1"/>
                                  <w:spacing w:line="276" w:lineRule="auto"/>
                                  <w:rPr>
                                    <w:rFonts w:ascii="Sakkal Majalla" w:hAnsi="Sakkal Majalla" w:cs="Sakkal Majalla"/>
                                    <w:sz w:val="32"/>
                                    <w:szCs w:val="32"/>
                                  </w:rPr>
                                </w:pPr>
                                <w:r w:rsidRPr="00C05AD9">
                                  <w:rPr>
                                    <w:rFonts w:ascii="Sakkal Majalla" w:hAnsi="Sakkal Majalla" w:cs="Sakkal Majalla"/>
                                    <w:sz w:val="32"/>
                                    <w:szCs w:val="32"/>
                                    <w:rtl/>
                                  </w:rPr>
                                  <w:t>بعد الانتهاء من تنفيذ أنشطة هذه الجلسة، سيتمكّن المُشارِك من:</w:t>
                                </w:r>
                              </w:p>
                              <w:p w:rsidR="00671334" w:rsidRPr="00C05AD9" w:rsidRDefault="00671334">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C05AD9">
                                  <w:rPr>
                                    <w:rFonts w:ascii="Adobe Arabic" w:eastAsia="GE Dinar One" w:hAnsi="Adobe Arabic" w:cs="Adobe Arabic" w:hint="cs"/>
                                    <w:color w:val="000000"/>
                                    <w:kern w:val="24"/>
                                    <w:sz w:val="32"/>
                                    <w:szCs w:val="32"/>
                                    <w:rtl/>
                                    <w:lang w:bidi="ar-SY"/>
                                  </w:rPr>
                                  <w:t xml:space="preserve">توضيح </w:t>
                                </w:r>
                                <w:r w:rsidRPr="00C05AD9">
                                  <w:rPr>
                                    <w:rFonts w:ascii="Adobe Arabic" w:eastAsia="GE Dinar One" w:hAnsi="Adobe Arabic" w:cs="Adobe Arabic"/>
                                    <w:color w:val="000000"/>
                                    <w:kern w:val="24"/>
                                    <w:sz w:val="32"/>
                                    <w:szCs w:val="32"/>
                                    <w:rtl/>
                                    <w:lang w:bidi="ar-SY"/>
                                  </w:rPr>
                                  <w:t>خطوات تطبيق الحوكمة الرقمية في المؤسسات</w:t>
                                </w:r>
                                <w:r w:rsidRPr="00C05AD9">
                                  <w:rPr>
                                    <w:rFonts w:ascii="Adobe Arabic" w:eastAsia="GE Dinar One" w:hAnsi="Adobe Arabic" w:cs="Adobe Arabic" w:hint="cs"/>
                                    <w:color w:val="000000"/>
                                    <w:kern w:val="24"/>
                                    <w:sz w:val="32"/>
                                    <w:szCs w:val="32"/>
                                    <w:rtl/>
                                    <w:lang w:bidi="ar-SY"/>
                                  </w:rPr>
                                  <w:t>.</w:t>
                                </w:r>
                              </w:p>
                              <w:p w:rsidR="00671334" w:rsidRPr="00C05AD9" w:rsidRDefault="00671334">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C05AD9">
                                  <w:rPr>
                                    <w:rFonts w:ascii="Adobe Arabic" w:eastAsia="GE Dinar One" w:hAnsi="Adobe Arabic" w:cs="Adobe Arabic" w:hint="cs"/>
                                    <w:color w:val="000000"/>
                                    <w:kern w:val="24"/>
                                    <w:sz w:val="32"/>
                                    <w:szCs w:val="32"/>
                                    <w:rtl/>
                                    <w:lang w:bidi="ar-SY"/>
                                  </w:rPr>
                                  <w:t xml:space="preserve">مناقشة كيفية </w:t>
                                </w:r>
                                <w:r w:rsidRPr="00C05AD9">
                                  <w:rPr>
                                    <w:rFonts w:ascii="Adobe Arabic" w:eastAsia="GE Dinar One" w:hAnsi="Adobe Arabic" w:cs="Adobe Arabic"/>
                                    <w:color w:val="000000"/>
                                    <w:kern w:val="24"/>
                                    <w:sz w:val="32"/>
                                    <w:szCs w:val="32"/>
                                    <w:rtl/>
                                    <w:lang w:bidi="ar-SY"/>
                                  </w:rPr>
                                  <w:t>بناء الثقافة التنظيمية الداعمة للحوكمة الرقمية</w:t>
                                </w:r>
                                <w:r w:rsidRPr="00C05AD9">
                                  <w:rPr>
                                    <w:rFonts w:ascii="Adobe Arabic" w:eastAsia="GE Dinar One" w:hAnsi="Adobe Arabic" w:cs="Adobe Arabic" w:hint="cs"/>
                                    <w:color w:val="000000"/>
                                    <w:kern w:val="24"/>
                                    <w:sz w:val="32"/>
                                    <w:szCs w:val="32"/>
                                    <w:rtl/>
                                    <w:lang w:bidi="ar-SY"/>
                                  </w:rPr>
                                  <w:t>.</w:t>
                                </w:r>
                              </w:p>
                              <w:p w:rsidR="00671334" w:rsidRPr="00C05AD9" w:rsidRDefault="00671334">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C05AD9">
                                  <w:rPr>
                                    <w:rFonts w:ascii="Adobe Arabic" w:eastAsia="GE Dinar One" w:hAnsi="Adobe Arabic" w:cs="Adobe Arabic" w:hint="cs"/>
                                    <w:color w:val="000000"/>
                                    <w:kern w:val="24"/>
                                    <w:sz w:val="32"/>
                                    <w:szCs w:val="32"/>
                                    <w:rtl/>
                                    <w:lang w:bidi="ar-SY"/>
                                  </w:rPr>
                                  <w:t xml:space="preserve">توضيح أهمية </w:t>
                                </w:r>
                                <w:r w:rsidRPr="00C05AD9">
                                  <w:rPr>
                                    <w:rFonts w:ascii="Adobe Arabic" w:eastAsia="GE Dinar One" w:hAnsi="Adobe Arabic" w:cs="Adobe Arabic"/>
                                    <w:color w:val="000000"/>
                                    <w:kern w:val="24"/>
                                    <w:sz w:val="32"/>
                                    <w:szCs w:val="32"/>
                                    <w:rtl/>
                                    <w:lang w:bidi="ar-SY"/>
                                  </w:rPr>
                                  <w:t>تدريب وتأهيل الكوادر على ممارسات الحوكمة الرقمية</w:t>
                                </w:r>
                                <w:r w:rsidRPr="00C05AD9">
                                  <w:rPr>
                                    <w:rFonts w:ascii="Adobe Arabic" w:eastAsia="GE Dinar One" w:hAnsi="Adobe Arabic" w:cs="Adobe Arabic" w:hint="cs"/>
                                    <w:color w:val="000000"/>
                                    <w:kern w:val="24"/>
                                    <w:sz w:val="32"/>
                                    <w:szCs w:val="32"/>
                                    <w:rtl/>
                                    <w:lang w:bidi="ar-SY"/>
                                  </w:rPr>
                                  <w:t>.</w:t>
                                </w:r>
                              </w:p>
                              <w:p w:rsidR="00671334" w:rsidRPr="00C05AD9" w:rsidRDefault="00671334">
                                <w:pPr>
                                  <w:pStyle w:val="ListParagraph"/>
                                  <w:numPr>
                                    <w:ilvl w:val="0"/>
                                    <w:numId w:val="2"/>
                                  </w:numPr>
                                  <w:rPr>
                                    <w:rFonts w:ascii="Sakkal Majalla" w:hAnsi="Sakkal Majalla"/>
                                    <w:sz w:val="28"/>
                                    <w:szCs w:val="28"/>
                                  </w:rPr>
                                </w:pPr>
                                <w:r w:rsidRPr="00C05AD9">
                                  <w:rPr>
                                    <w:rFonts w:ascii="Sakkal Majalla" w:hAnsi="Sakkal Majalla" w:hint="cs"/>
                                    <w:sz w:val="28"/>
                                    <w:szCs w:val="28"/>
                                    <w:rtl/>
                                  </w:rPr>
                                  <w:t xml:space="preserve">تبادل الأفكار والخبرات حول كيفية </w:t>
                                </w:r>
                                <w:r w:rsidRPr="00C05AD9">
                                  <w:rPr>
                                    <w:rFonts w:ascii="Sakkal Majalla" w:hAnsi="Sakkal Majalla"/>
                                    <w:sz w:val="28"/>
                                    <w:szCs w:val="28"/>
                                    <w:rtl/>
                                  </w:rPr>
                                  <w:t>التغل</w:t>
                                </w:r>
                                <w:r w:rsidRPr="00C05AD9">
                                  <w:rPr>
                                    <w:rFonts w:ascii="Sakkal Majalla" w:hAnsi="Sakkal Majalla" w:hint="cs"/>
                                    <w:sz w:val="28"/>
                                    <w:szCs w:val="28"/>
                                    <w:rtl/>
                                  </w:rPr>
                                  <w:t>ّ</w:t>
                                </w:r>
                                <w:r w:rsidRPr="00C05AD9">
                                  <w:rPr>
                                    <w:rFonts w:ascii="Sakkal Majalla" w:hAnsi="Sakkal Majalla"/>
                                    <w:sz w:val="28"/>
                                    <w:szCs w:val="28"/>
                                    <w:rtl/>
                                  </w:rPr>
                                  <w:t>ب على مقاومة التغيير في تطبيق الحوكمة الرقمية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35" name="Text Box 1451488635"/>
                          <wps:cNvSpPr txBox="1"/>
                          <wps:spPr>
                            <a:xfrm>
                              <a:off x="28661" y="638863"/>
                              <a:ext cx="2216426" cy="3419074"/>
                            </a:xfrm>
                            <a:prstGeom prst="rect">
                              <a:avLst/>
                            </a:prstGeom>
                            <a:noFill/>
                            <a:ln w="6350">
                              <a:noFill/>
                            </a:ln>
                          </wps:spPr>
                          <wps:txbx>
                            <w:txbxContent>
                              <w:p w:rsidR="00671334" w:rsidRPr="00C05AD9"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color w:val="000000"/>
                                    <w:kern w:val="24"/>
                                    <w:sz w:val="36"/>
                                    <w:szCs w:val="36"/>
                                    <w:rtl/>
                                    <w:lang w:bidi="ar-SY"/>
                                  </w:rPr>
                                  <w:t>خطوات تطبيق الحوكمة الرقمية في المؤسسات</w:t>
                                </w:r>
                                <w:r w:rsidRPr="00C05AD9">
                                  <w:rPr>
                                    <w:rFonts w:ascii="Adobe Arabic" w:eastAsia="GE Dinar One" w:hAnsi="Adobe Arabic" w:cs="Adobe Arabic" w:hint="cs"/>
                                    <w:color w:val="000000"/>
                                    <w:kern w:val="24"/>
                                    <w:sz w:val="36"/>
                                    <w:szCs w:val="36"/>
                                    <w:rtl/>
                                    <w:lang w:bidi="ar-SY"/>
                                  </w:rPr>
                                  <w:t>.</w:t>
                                </w:r>
                              </w:p>
                              <w:p w:rsidR="00671334" w:rsidRPr="00C05AD9"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05AD9">
                                  <w:rPr>
                                    <w:rFonts w:ascii="Adobe Arabic" w:eastAsia="GE Dinar One" w:hAnsi="Adobe Arabic" w:cs="Adobe Arabic"/>
                                    <w:color w:val="000000"/>
                                    <w:kern w:val="24"/>
                                    <w:sz w:val="36"/>
                                    <w:szCs w:val="36"/>
                                    <w:rtl/>
                                    <w:lang w:bidi="ar-SY"/>
                                  </w:rPr>
                                  <w:t>بناء الثقافة التنظيمية الداعمة للحوكمة الرقمية</w:t>
                                </w:r>
                                <w:r w:rsidRPr="00C05AD9">
                                  <w:rPr>
                                    <w:rFonts w:ascii="Adobe Arabic" w:eastAsia="GE Dinar One" w:hAnsi="Adobe Arabic" w:cs="Adobe Arabic" w:hint="cs"/>
                                    <w:color w:val="000000"/>
                                    <w:kern w:val="24"/>
                                    <w:sz w:val="36"/>
                                    <w:szCs w:val="36"/>
                                    <w:rtl/>
                                    <w:lang w:bidi="ar-SY"/>
                                  </w:rPr>
                                  <w:t>.</w:t>
                                </w:r>
                              </w:p>
                              <w:p w:rsidR="00671334" w:rsidRPr="00C05AD9"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hint="cs"/>
                                    <w:color w:val="000000"/>
                                    <w:kern w:val="24"/>
                                    <w:sz w:val="36"/>
                                    <w:szCs w:val="36"/>
                                    <w:rtl/>
                                    <w:lang w:bidi="ar-SY"/>
                                  </w:rPr>
                                  <w:t>نشاط تدريبي.</w:t>
                                </w:r>
                              </w:p>
                              <w:p w:rsidR="00671334" w:rsidRPr="00C05AD9"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color w:val="000000"/>
                                    <w:kern w:val="24"/>
                                    <w:sz w:val="36"/>
                                    <w:szCs w:val="36"/>
                                    <w:rtl/>
                                    <w:lang w:bidi="ar-SY"/>
                                  </w:rPr>
                                  <w:t>تدريب وتأهيل الكوادر على ممارسات الحوكمة الرقمية</w:t>
                                </w:r>
                                <w:r w:rsidRPr="00C05AD9">
                                  <w:rPr>
                                    <w:rFonts w:ascii="Adobe Arabic" w:eastAsia="GE Dinar One" w:hAnsi="Adobe Arabic" w:cs="Adobe Arabic" w:hint="cs"/>
                                    <w:color w:val="000000"/>
                                    <w:kern w:val="24"/>
                                    <w:sz w:val="36"/>
                                    <w:szCs w:val="36"/>
                                    <w:rtl/>
                                    <w:lang w:bidi="ar-SY"/>
                                  </w:rPr>
                                  <w:t>.</w:t>
                                </w:r>
                              </w:p>
                              <w:p w:rsidR="00671334" w:rsidRPr="00C05AD9"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05AD9">
                                  <w:rPr>
                                    <w:rFonts w:ascii="Adobe Arabic" w:eastAsia="GE Dinar One" w:hAnsi="Adobe Arabic" w:cs="Adobe Arabic"/>
                                    <w:color w:val="000000"/>
                                    <w:kern w:val="24"/>
                                    <w:sz w:val="36"/>
                                    <w:szCs w:val="36"/>
                                    <w:rtl/>
                                    <w:lang w:bidi="ar-SY"/>
                                  </w:rPr>
                                  <w:t>التغل</w:t>
                                </w:r>
                                <w:r w:rsidRPr="00C05AD9">
                                  <w:rPr>
                                    <w:rFonts w:ascii="Adobe Arabic" w:eastAsia="GE Dinar One" w:hAnsi="Adobe Arabic" w:cs="Adobe Arabic" w:hint="cs"/>
                                    <w:color w:val="000000"/>
                                    <w:kern w:val="24"/>
                                    <w:sz w:val="36"/>
                                    <w:szCs w:val="36"/>
                                    <w:rtl/>
                                    <w:lang w:bidi="ar-SY"/>
                                  </w:rPr>
                                  <w:t>ّ</w:t>
                                </w:r>
                                <w:r w:rsidRPr="00C05AD9">
                                  <w:rPr>
                                    <w:rFonts w:ascii="Adobe Arabic" w:eastAsia="GE Dinar One" w:hAnsi="Adobe Arabic" w:cs="Adobe Arabic"/>
                                    <w:color w:val="000000"/>
                                    <w:kern w:val="24"/>
                                    <w:sz w:val="36"/>
                                    <w:szCs w:val="36"/>
                                    <w:rtl/>
                                    <w:lang w:bidi="ar-SY"/>
                                  </w:rPr>
                                  <w:t>ب على مقاومة التغيير في تطبيق الحوكمة الرقمية</w:t>
                                </w:r>
                                <w:r w:rsidRPr="00C05AD9">
                                  <w:rPr>
                                    <w:rFonts w:ascii="Adobe Arabic" w:eastAsia="GE Dinar One" w:hAnsi="Adobe Arabic" w:cs="Adobe Arabic" w:hint="cs"/>
                                    <w:color w:val="000000"/>
                                    <w:kern w:val="24"/>
                                    <w:sz w:val="36"/>
                                    <w:szCs w:val="36"/>
                                    <w:rtl/>
                                    <w:lang w:bidi="ar-SY"/>
                                  </w:rPr>
                                  <w:t>.</w:t>
                                </w:r>
                              </w:p>
                              <w:p w:rsidR="00671334" w:rsidRPr="00C05AD9"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hint="cs"/>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36" name="Group 1451488636"/>
                        <wpg:cNvGrpSpPr/>
                        <wpg:grpSpPr>
                          <a:xfrm>
                            <a:off x="0" y="0"/>
                            <a:ext cx="6352560" cy="2053908"/>
                            <a:chOff x="0" y="0"/>
                            <a:chExt cx="6352560" cy="2053908"/>
                          </a:xfrm>
                        </wpg:grpSpPr>
                        <pic:pic xmlns:pic="http://schemas.openxmlformats.org/drawingml/2006/picture">
                          <pic:nvPicPr>
                            <pic:cNvPr id="1451488637" name="Picture 1451488637" descr="Calendar "/>
                            <pic:cNvPicPr>
                              <a:picLocks noChangeAspect="1"/>
                            </pic:cNvPicPr>
                          </pic:nvPicPr>
                          <pic:blipFill>
                            <a:blip r:embed="rId5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38" name="TextBox 34"/>
                          <wps:cNvSpPr txBox="1"/>
                          <wps:spPr>
                            <a:xfrm>
                              <a:off x="5220355" y="1072198"/>
                              <a:ext cx="1132205" cy="981710"/>
                            </a:xfrm>
                            <a:prstGeom prst="rect">
                              <a:avLst/>
                            </a:prstGeom>
                            <a:noFill/>
                          </wps:spPr>
                          <wps:txbx>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51488639" name="TextBox 34"/>
                          <wps:cNvSpPr txBox="1"/>
                          <wps:spPr>
                            <a:xfrm>
                              <a:off x="2494620" y="19867"/>
                              <a:ext cx="2430145" cy="536575"/>
                            </a:xfrm>
                            <a:prstGeom prst="rect">
                              <a:avLst/>
                            </a:prstGeom>
                            <a:noFill/>
                          </wps:spPr>
                          <wps:txbx>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20" name="TextBox 34"/>
                          <wps:cNvSpPr txBox="1"/>
                          <wps:spPr>
                            <a:xfrm>
                              <a:off x="0" y="1290861"/>
                              <a:ext cx="4567555" cy="536575"/>
                            </a:xfrm>
                            <a:prstGeom prst="rect">
                              <a:avLst/>
                            </a:prstGeom>
                            <a:noFill/>
                          </wps:spPr>
                          <wps:txbx>
                            <w:txbxContent>
                              <w:p w:rsidR="00671334" w:rsidRPr="00F01FA2" w:rsidRDefault="00671334" w:rsidP="00F01FA2">
                                <w:pPr>
                                  <w:bidi w:val="0"/>
                                  <w:jc w:val="center"/>
                                  <w:rPr>
                                    <w:rFonts w:ascii="Adobe Arabic" w:eastAsia="GE Dinar One" w:hAnsi="Adobe Arabic" w:cs="Adobe Arabic"/>
                                    <w:b/>
                                    <w:bCs/>
                                    <w:kern w:val="24"/>
                                    <w:sz w:val="56"/>
                                    <w:szCs w:val="56"/>
                                    <w:lang w:bidi="ar-SY"/>
                                  </w:rPr>
                                </w:pPr>
                                <w:r w:rsidRPr="00336222">
                                  <w:rPr>
                                    <w:rFonts w:ascii="Adobe Arabic" w:eastAsia="GE Dinar One" w:hAnsi="Adobe Arabic" w:cs="Adobe Arabic"/>
                                    <w:b/>
                                    <w:bCs/>
                                    <w:kern w:val="24"/>
                                    <w:sz w:val="56"/>
                                    <w:szCs w:val="56"/>
                                    <w:rtl/>
                                    <w:lang w:bidi="ar-SY"/>
                                  </w:rPr>
                                  <w:t>تنفيذ استراتيجيات الحوكمة الرقمية</w:t>
                                </w:r>
                              </w:p>
                            </w:txbxContent>
                          </wps:txbx>
                          <wps:bodyPr wrap="square" rtlCol="0">
                            <a:spAutoFit/>
                          </wps:bodyPr>
                        </wps:wsp>
                      </wpg:grpSp>
                    </wpg:wgp>
                  </a:graphicData>
                </a:graphic>
                <wp14:sizeRelV relativeFrom="margin">
                  <wp14:pctHeight>0</wp14:pctHeight>
                </wp14:sizeRelV>
              </wp:anchor>
            </w:drawing>
          </mc:Choice>
          <mc:Fallback>
            <w:pict>
              <v:group id="Group 1451488623" o:spid="_x0000_s2881" style="position:absolute;left:0;text-align:left;margin-left:9.55pt;margin-top:-36.55pt;width:500.2pt;height:536.65pt;z-index:252779520;mso-position-horizontal-relative:text;mso-position-vertical-relative:text;mso-height-relative:margin" coordsize="63525,681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">
                <v:group id="Group 1451488624" o:spid="_x0000_s2882" style="position:absolute;left:1619;top:25717;width:53923;height:42437" coordorigin="" coordsize="53923,42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DsKUbIAAAA&#10;4wAAAA8AAAAAAAAAAAAAAAAAqgIAAGRycy9kb3ducmV2LnhtbFBLBQYAAAAABAAEAPoAAACfAwAA&#10;AAA=&#10;">
                  <v:group id="Group 25" o:spid="_x0000_s2883"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gjN3IAAAA&#10;4wAAAA8AAAAAAAAAAAAAAAAAqgIAAGRycy9kb3ducmV2LnhtbFBLBQYAAAAABAAEAPoAAACfAwAA&#10;AAA=&#10;">
                    <v:group id="Group 1451488626" o:spid="_x0000_s2884"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9yEqrIAAAA&#10;4wAAAA8AAAAAAAAAAAAAAAAAqgIAAGRycy9kb3ducmV2LnhtbFBLBQYAAAAABAAEAPoAAACfAwAA&#10;AAA=&#10;">
                      <v:oval id="Oval 1451488627" o:spid="_x0000_s2885"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ZLPcgA&#10;AADjAAAADwAAAGRycy9kb3ducmV2LnhtbERPX2vCMBB/H/gdwgl7m6ld50o1igiyMdzDrPh8NGdb&#10;bC4lyWr99stgsMf7/b/VZjSdGMj51rKC+SwBQVxZ3XKt4FTun3IQPiBr7CyTgjt52KwnDysstL3x&#10;Fw3HUIsYwr5ABU0IfSGlrxoy6Ge2J47cxTqDIZ6ultrhLYabTqZJspAGW44NDfa0a6i6Hr+NgoN5&#10;Ls9D5t7u/elwvn4487kvU6Uep+N2CSLQGP7Ff+53HednL/MszxfpK/z+FAG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tks9yAAAAOMAAAAPAAAAAAAAAAAAAAAAAJgCAABk&#10;cnMvZG93bnJldi54bWxQSwUGAAAAAAQABAD1AAAAjQMAAAAA&#10;" fillcolor="#168489" stroked="f" strokeweight="1pt">
                        <v:fill opacity="49087f"/>
                        <v:stroke joinstyle="miter"/>
                      </v:oval>
                      <v:shape id="Picture 1451488628" o:spid="_x0000_s2886"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GfTrLAAAA4wAAAA8AAABkcnMvZG93bnJldi54bWxEj0FrwzAMhe+D/QejwW6r05CVkNUtpVDY&#10;oTCa9dKbiLUkbWyH2HXd/vrpMNhRek/vfVqukxlEpMn3ziqYzzIQZBune9sqOH7v3koQPqDVODhL&#10;Cu7kYb16flpipd3NHijWoRUcYn2FCroQxkpK33Rk0M/cSJa1HzcZDDxOrdQT3jjcDDLPsoU02Ftu&#10;6HCkbUfNpb4aBV8Rjz6rC71N+1PaHOI5j/uHUq8vafMBIlAK/+a/60/N+MX7vCjLRc7Q/BMvQK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3xn06ywAAAOMAAAAPAAAAAAAA&#10;AAAAAAAAAJ8CAABkcnMvZG93bnJldi54bWxQSwUGAAAAAAQABAD3AAAAlwMAAAAA&#10;">
                        <v:imagedata r:id="rId53" o:title="Target " gain="19661f" blacklevel="22938f"/>
                      </v:shape>
                    </v:group>
                    <v:shape id="TextBox 34" o:spid="_x0000_s2887"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6vqcYA&#10;AADjAAAADwAAAGRycy9kb3ducmV2LnhtbERPzUrDQBC+C32HZQre7CalLTF2W0pV6MGLNd6H7JgN&#10;ZmdDdtqkb+8Kgsf5/me7n3ynrjTENrCBfJGBIq6DbbkxUH28PhSgoiBb7AKTgRtF2O9md1ssbRj5&#10;na5naVQK4ViiASfSl1rH2pHHuAg9ceK+wuBR0jk02g44pnDf6WWWbbTHllODw56Ojurv88UbELGH&#10;/Fa9+Hj6nN6eR5fVa6yMuZ9PhydQQpP8i//cJ5vmr9b5qig2y0f4/SkBo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6vqcYAAADjAAAADwAAAAAAAAAAAAAAAACYAgAAZHJz&#10;L2Rvd25yZXYueG1sUEsFBgAAAAAEAAQA9QAAAIsDAAAAAA==&#10;" filled="f" stroked="f">
                      <v:textbox style="mso-fit-shape-to-text:t">
                        <w:txbxContent>
                          <w:p w:rsidR="00671334" w:rsidRPr="00BC6FB1" w:rsidRDefault="00671334"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2888"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aDrmY&#10;zAAAAOMAAAAPAAAAAAAAAAAAAAAAAKoCAABkcnMvZG93bnJldi54bWxQSwUGAAAAAAQABAD6AAAA&#10;owMAAAAA&#10;">
                    <v:oval id="Oval 1451488631" o:spid="_x0000_s2889"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rgD8cA&#10;AADjAAAADwAAAGRycy9kb3ducmV2LnhtbERPX2vCMBB/H/gdwgl7m2m1k9IZRQayMdzDrPh8NGdb&#10;bC4lyWr99stA8PF+/2+1GU0nBnK+tawgnSUgiCurW64VHMvdSw7CB2SNnWVScCMPm/XkaYWFtlf+&#10;oeEQahFD2BeooAmhL6T0VUMG/cz2xJE7W2cwxNPVUju8xnDTyXmSLKXBlmNDgz29N1RdDr9Gwd4s&#10;ytOQuY9bf9yfLl/OfO/KuVLP03H7BiLQGB7iu/tTx/nZa5rl+XKRwv9PEQC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K4A/HAAAA4wAAAA8AAAAAAAAAAAAAAAAAmAIAAGRy&#10;cy9kb3ducmV2LnhtbFBLBQYAAAAABAAEAPUAAACMAwAAAAA=&#10;" fillcolor="#168489" stroked="f" strokeweight="1pt">
                      <v:fill opacity="49087f"/>
                      <v:stroke joinstyle="miter"/>
                    </v:oval>
                    <v:shape id="TextBox 34" o:spid="_x0000_s2890"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OrBcUA&#10;AADjAAAADwAAAGRycy9kb3ducmV2LnhtbERPS0vDQBC+C/6HZYTe7CZ9EWK3pWgLPXixxvuQHbPB&#10;7GzIjk36711B8Djfe7b7yXfqSkNsAxvI5xko4jrYlhsD1fvpsQAVBdliF5gM3CjCfnd/t8XShpHf&#10;6HqRRqUQjiUacCJ9qXWsHXmM89ATJ+4zDB4lnUOj7YBjCvedXmTZRntsOTU47OnZUf11+fYGROwh&#10;v1VHH88f0+vL6LJ6jZUxs4fp8ARKaJJ/8Z/7bNP81TpfFcVmuYD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M6sFxQAAAOMAAAAPAAAAAAAAAAAAAAAAAJgCAABkcnMv&#10;ZG93bnJldi54bWxQSwUGAAAAAAQABAD1AAAAigMAAAAA&#10;" filled="f" stroked="f">
                      <v:textbox style="mso-fit-shape-to-text:t">
                        <w:txbxContent>
                          <w:p w:rsidR="00671334" w:rsidRPr="00BC6FB1" w:rsidRDefault="00671334"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33" o:spid="_x0000_s2891"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ryzXJAAAA4wAAAA8AAABkcnMvZG93bnJldi54bWxET0trwkAQvgv9D8sUvEjdWB8NqatIQSul&#10;Hpq29yE7JqnZ2ZjdaPz3bkHwON975svOVOJEjSstKxgNIxDEmdUl5wp+vtdPMQjnkTVWlknBhRws&#10;Fw+9OSbanvmLTqnPRQhhl6CCwvs6kdJlBRl0Q1sTB25vG4M+nE0udYPnEG4q+RxFM2mw5NBQYE1v&#10;BWWHtDUK/Ef6edmng+3fpo1ejrvf9p0PpFT/sVu9gvDU+bv45t7qMH8yHU3ieDYew/9PAQC5uA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6uvLNckAAADjAAAADwAAAAAAAAAA&#10;AAAAAACfAgAAZHJzL2Rvd25yZXYueG1sUEsFBgAAAAAEAAQA9wAAAJUDAAAAAA==&#10;">
                      <v:imagedata r:id="rId54" o:title="Note " gain="19661f" blacklevel="22938f"/>
                    </v:shape>
                  </v:group>
                  <v:shape id="Text Box 1451488634" o:spid="_x0000_s2892" type="#_x0000_t202" style="position:absolute;left:28956;top:5249;width:24252;height:37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17jckA&#10;AADjAAAADwAAAGRycy9kb3ducmV2LnhtbERPzWrCQBC+F3yHZQre6kaNElJXkYBYSj1ovfQ2zY5J&#10;aHY2ZleNPr1bEDzO9z+zRWdqcabWVZYVDAcRCOLc6ooLBfvv1VsCwnlkjbVlUnAlB4t572WGqbYX&#10;3tJ55wsRQtilqKD0vkmldHlJBt3ANsSBO9jWoA9nW0jd4iWEm1qOomgqDVYcGkpsKCsp/9udjILP&#10;bLXB7e/IJLc6W38dls1x/zNRqv/aLd9BeOr8U/xwf+gwP54M4ySZjmP4/ykAIO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y17jckAAADjAAAADwAAAAAAAAAAAAAAAACYAgAA&#10;ZHJzL2Rvd25yZXYueG1sUEsFBgAAAAAEAAQA9QAAAI4DAAAAAA==&#10;" filled="f" stroked="f" strokeweight=".5pt">
                    <v:textbox>
                      <w:txbxContent>
                        <w:p w:rsidR="00671334" w:rsidRPr="00C05AD9" w:rsidRDefault="00671334" w:rsidP="00F01FA2">
                          <w:pPr>
                            <w:pStyle w:val="a1"/>
                            <w:spacing w:line="276" w:lineRule="auto"/>
                            <w:rPr>
                              <w:rFonts w:ascii="Sakkal Majalla" w:hAnsi="Sakkal Majalla" w:cs="Sakkal Majalla"/>
                              <w:sz w:val="32"/>
                              <w:szCs w:val="32"/>
                            </w:rPr>
                          </w:pPr>
                          <w:r w:rsidRPr="00C05AD9">
                            <w:rPr>
                              <w:rFonts w:ascii="Sakkal Majalla" w:hAnsi="Sakkal Majalla" w:cs="Sakkal Majalla"/>
                              <w:sz w:val="32"/>
                              <w:szCs w:val="32"/>
                              <w:rtl/>
                            </w:rPr>
                            <w:t>بعد الانتهاء من تنفيذ أنشطة هذه الجلسة، سيتمكّن المُشارِك من:</w:t>
                          </w:r>
                        </w:p>
                        <w:p w:rsidR="00671334" w:rsidRPr="00C05AD9" w:rsidRDefault="00671334">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C05AD9">
                            <w:rPr>
                              <w:rFonts w:ascii="Adobe Arabic" w:eastAsia="GE Dinar One" w:hAnsi="Adobe Arabic" w:cs="Adobe Arabic" w:hint="cs"/>
                              <w:color w:val="000000"/>
                              <w:kern w:val="24"/>
                              <w:sz w:val="32"/>
                              <w:szCs w:val="32"/>
                              <w:rtl/>
                              <w:lang w:bidi="ar-SY"/>
                            </w:rPr>
                            <w:t xml:space="preserve">توضيح </w:t>
                          </w:r>
                          <w:r w:rsidRPr="00C05AD9">
                            <w:rPr>
                              <w:rFonts w:ascii="Adobe Arabic" w:eastAsia="GE Dinar One" w:hAnsi="Adobe Arabic" w:cs="Adobe Arabic"/>
                              <w:color w:val="000000"/>
                              <w:kern w:val="24"/>
                              <w:sz w:val="32"/>
                              <w:szCs w:val="32"/>
                              <w:rtl/>
                              <w:lang w:bidi="ar-SY"/>
                            </w:rPr>
                            <w:t>خطوات تطبيق الحوكمة الرقمية في المؤسسات</w:t>
                          </w:r>
                          <w:r w:rsidRPr="00C05AD9">
                            <w:rPr>
                              <w:rFonts w:ascii="Adobe Arabic" w:eastAsia="GE Dinar One" w:hAnsi="Adobe Arabic" w:cs="Adobe Arabic" w:hint="cs"/>
                              <w:color w:val="000000"/>
                              <w:kern w:val="24"/>
                              <w:sz w:val="32"/>
                              <w:szCs w:val="32"/>
                              <w:rtl/>
                              <w:lang w:bidi="ar-SY"/>
                            </w:rPr>
                            <w:t>.</w:t>
                          </w:r>
                        </w:p>
                        <w:p w:rsidR="00671334" w:rsidRPr="00C05AD9" w:rsidRDefault="00671334">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C05AD9">
                            <w:rPr>
                              <w:rFonts w:ascii="Adobe Arabic" w:eastAsia="GE Dinar One" w:hAnsi="Adobe Arabic" w:cs="Adobe Arabic" w:hint="cs"/>
                              <w:color w:val="000000"/>
                              <w:kern w:val="24"/>
                              <w:sz w:val="32"/>
                              <w:szCs w:val="32"/>
                              <w:rtl/>
                              <w:lang w:bidi="ar-SY"/>
                            </w:rPr>
                            <w:t xml:space="preserve">مناقشة كيفية </w:t>
                          </w:r>
                          <w:r w:rsidRPr="00C05AD9">
                            <w:rPr>
                              <w:rFonts w:ascii="Adobe Arabic" w:eastAsia="GE Dinar One" w:hAnsi="Adobe Arabic" w:cs="Adobe Arabic"/>
                              <w:color w:val="000000"/>
                              <w:kern w:val="24"/>
                              <w:sz w:val="32"/>
                              <w:szCs w:val="32"/>
                              <w:rtl/>
                              <w:lang w:bidi="ar-SY"/>
                            </w:rPr>
                            <w:t>بناء الثقافة التنظيمية الداعمة للحوكمة الرقمية</w:t>
                          </w:r>
                          <w:r w:rsidRPr="00C05AD9">
                            <w:rPr>
                              <w:rFonts w:ascii="Adobe Arabic" w:eastAsia="GE Dinar One" w:hAnsi="Adobe Arabic" w:cs="Adobe Arabic" w:hint="cs"/>
                              <w:color w:val="000000"/>
                              <w:kern w:val="24"/>
                              <w:sz w:val="32"/>
                              <w:szCs w:val="32"/>
                              <w:rtl/>
                              <w:lang w:bidi="ar-SY"/>
                            </w:rPr>
                            <w:t>.</w:t>
                          </w:r>
                        </w:p>
                        <w:p w:rsidR="00671334" w:rsidRPr="00C05AD9" w:rsidRDefault="00671334">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C05AD9">
                            <w:rPr>
                              <w:rFonts w:ascii="Adobe Arabic" w:eastAsia="GE Dinar One" w:hAnsi="Adobe Arabic" w:cs="Adobe Arabic" w:hint="cs"/>
                              <w:color w:val="000000"/>
                              <w:kern w:val="24"/>
                              <w:sz w:val="32"/>
                              <w:szCs w:val="32"/>
                              <w:rtl/>
                              <w:lang w:bidi="ar-SY"/>
                            </w:rPr>
                            <w:t xml:space="preserve">توضيح أهمية </w:t>
                          </w:r>
                          <w:r w:rsidRPr="00C05AD9">
                            <w:rPr>
                              <w:rFonts w:ascii="Adobe Arabic" w:eastAsia="GE Dinar One" w:hAnsi="Adobe Arabic" w:cs="Adobe Arabic"/>
                              <w:color w:val="000000"/>
                              <w:kern w:val="24"/>
                              <w:sz w:val="32"/>
                              <w:szCs w:val="32"/>
                              <w:rtl/>
                              <w:lang w:bidi="ar-SY"/>
                            </w:rPr>
                            <w:t>تدريب وتأهيل الكوادر على ممارسات الحوكمة الرقمية</w:t>
                          </w:r>
                          <w:r w:rsidRPr="00C05AD9">
                            <w:rPr>
                              <w:rFonts w:ascii="Adobe Arabic" w:eastAsia="GE Dinar One" w:hAnsi="Adobe Arabic" w:cs="Adobe Arabic" w:hint="cs"/>
                              <w:color w:val="000000"/>
                              <w:kern w:val="24"/>
                              <w:sz w:val="32"/>
                              <w:szCs w:val="32"/>
                              <w:rtl/>
                              <w:lang w:bidi="ar-SY"/>
                            </w:rPr>
                            <w:t>.</w:t>
                          </w:r>
                        </w:p>
                        <w:p w:rsidR="00671334" w:rsidRPr="00C05AD9" w:rsidRDefault="00671334">
                          <w:pPr>
                            <w:pStyle w:val="ListParagraph"/>
                            <w:numPr>
                              <w:ilvl w:val="0"/>
                              <w:numId w:val="2"/>
                            </w:numPr>
                            <w:rPr>
                              <w:rFonts w:ascii="Sakkal Majalla" w:hAnsi="Sakkal Majalla"/>
                              <w:sz w:val="28"/>
                              <w:szCs w:val="28"/>
                            </w:rPr>
                          </w:pPr>
                          <w:r w:rsidRPr="00C05AD9">
                            <w:rPr>
                              <w:rFonts w:ascii="Sakkal Majalla" w:hAnsi="Sakkal Majalla" w:hint="cs"/>
                              <w:sz w:val="28"/>
                              <w:szCs w:val="28"/>
                              <w:rtl/>
                            </w:rPr>
                            <w:t xml:space="preserve">تبادل الأفكار والخبرات حول كيفية </w:t>
                          </w:r>
                          <w:r w:rsidRPr="00C05AD9">
                            <w:rPr>
                              <w:rFonts w:ascii="Sakkal Majalla" w:hAnsi="Sakkal Majalla"/>
                              <w:sz w:val="28"/>
                              <w:szCs w:val="28"/>
                              <w:rtl/>
                            </w:rPr>
                            <w:t>التغل</w:t>
                          </w:r>
                          <w:r w:rsidRPr="00C05AD9">
                            <w:rPr>
                              <w:rFonts w:ascii="Sakkal Majalla" w:hAnsi="Sakkal Majalla" w:hint="cs"/>
                              <w:sz w:val="28"/>
                              <w:szCs w:val="28"/>
                              <w:rtl/>
                            </w:rPr>
                            <w:t>ّ</w:t>
                          </w:r>
                          <w:r w:rsidRPr="00C05AD9">
                            <w:rPr>
                              <w:rFonts w:ascii="Sakkal Majalla" w:hAnsi="Sakkal Majalla"/>
                              <w:sz w:val="28"/>
                              <w:szCs w:val="28"/>
                              <w:rtl/>
                            </w:rPr>
                            <w:t>ب على مقاومة التغيير في تطبيق الحوكمة الرقمية</w:t>
                          </w:r>
                        </w:p>
                      </w:txbxContent>
                    </v:textbox>
                  </v:shape>
                  <v:shape id="Text Box 1451488635" o:spid="_x0000_s2893" type="#_x0000_t202" style="position:absolute;left:286;top:6388;width:22164;height:34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HeFskA&#10;AADjAAAADwAAAGRycy9kb3ducmV2LnhtbERPzWrCQBC+C77DMkJvutEaCdFVJCAtxR60Xnobs2MS&#10;zM7G7FbTPn1XEDzO9z+LVWdqcaXWVZYVjEcRCOLc6ooLBYevzTAB4TyyxtoyKfglB6tlv7fAVNsb&#10;7+i694UIIexSVFB636RSurwkg25kG+LAnWxr0IezLaRu8RbCTS0nUTSTBisODSU2lJWUn/c/RsFH&#10;tvnE3XFikr86e9ue1s3l8B0r9TLo1nMQnjr/FD/c7zrMn8bjaZLMXmO4/xQAkM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GHeFskAAADjAAAADwAAAAAAAAAAAAAAAACYAgAA&#10;ZHJzL2Rvd25yZXYueG1sUEsFBgAAAAAEAAQA9QAAAI4DAAAAAA==&#10;" filled="f" stroked="f" strokeweight=".5pt">
                    <v:textbox>
                      <w:txbxContent>
                        <w:p w:rsidR="00671334" w:rsidRPr="00C05AD9"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color w:val="000000"/>
                              <w:kern w:val="24"/>
                              <w:sz w:val="36"/>
                              <w:szCs w:val="36"/>
                              <w:rtl/>
                              <w:lang w:bidi="ar-SY"/>
                            </w:rPr>
                            <w:t>خطوات تطبيق الحوكمة الرقمية في المؤسسات</w:t>
                          </w:r>
                          <w:r w:rsidRPr="00C05AD9">
                            <w:rPr>
                              <w:rFonts w:ascii="Adobe Arabic" w:eastAsia="GE Dinar One" w:hAnsi="Adobe Arabic" w:cs="Adobe Arabic" w:hint="cs"/>
                              <w:color w:val="000000"/>
                              <w:kern w:val="24"/>
                              <w:sz w:val="36"/>
                              <w:szCs w:val="36"/>
                              <w:rtl/>
                              <w:lang w:bidi="ar-SY"/>
                            </w:rPr>
                            <w:t>.</w:t>
                          </w:r>
                        </w:p>
                        <w:p w:rsidR="00671334" w:rsidRPr="00C05AD9"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05AD9">
                            <w:rPr>
                              <w:rFonts w:ascii="Adobe Arabic" w:eastAsia="GE Dinar One" w:hAnsi="Adobe Arabic" w:cs="Adobe Arabic"/>
                              <w:color w:val="000000"/>
                              <w:kern w:val="24"/>
                              <w:sz w:val="36"/>
                              <w:szCs w:val="36"/>
                              <w:rtl/>
                              <w:lang w:bidi="ar-SY"/>
                            </w:rPr>
                            <w:t>بناء الثقافة التنظيمية الداعمة للحوكمة الرقمية</w:t>
                          </w:r>
                          <w:r w:rsidRPr="00C05AD9">
                            <w:rPr>
                              <w:rFonts w:ascii="Adobe Arabic" w:eastAsia="GE Dinar One" w:hAnsi="Adobe Arabic" w:cs="Adobe Arabic" w:hint="cs"/>
                              <w:color w:val="000000"/>
                              <w:kern w:val="24"/>
                              <w:sz w:val="36"/>
                              <w:szCs w:val="36"/>
                              <w:rtl/>
                              <w:lang w:bidi="ar-SY"/>
                            </w:rPr>
                            <w:t>.</w:t>
                          </w:r>
                        </w:p>
                        <w:p w:rsidR="00671334" w:rsidRPr="00C05AD9"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hint="cs"/>
                              <w:color w:val="000000"/>
                              <w:kern w:val="24"/>
                              <w:sz w:val="36"/>
                              <w:szCs w:val="36"/>
                              <w:rtl/>
                              <w:lang w:bidi="ar-SY"/>
                            </w:rPr>
                            <w:t>نشاط تدريبي.</w:t>
                          </w:r>
                        </w:p>
                        <w:p w:rsidR="00671334" w:rsidRPr="00C05AD9"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color w:val="000000"/>
                              <w:kern w:val="24"/>
                              <w:sz w:val="36"/>
                              <w:szCs w:val="36"/>
                              <w:rtl/>
                              <w:lang w:bidi="ar-SY"/>
                            </w:rPr>
                            <w:t>تدريب وتأهيل الكوادر على ممارسات الحوكمة الرقمية</w:t>
                          </w:r>
                          <w:r w:rsidRPr="00C05AD9">
                            <w:rPr>
                              <w:rFonts w:ascii="Adobe Arabic" w:eastAsia="GE Dinar One" w:hAnsi="Adobe Arabic" w:cs="Adobe Arabic" w:hint="cs"/>
                              <w:color w:val="000000"/>
                              <w:kern w:val="24"/>
                              <w:sz w:val="36"/>
                              <w:szCs w:val="36"/>
                              <w:rtl/>
                              <w:lang w:bidi="ar-SY"/>
                            </w:rPr>
                            <w:t>.</w:t>
                          </w:r>
                        </w:p>
                        <w:p w:rsidR="00671334" w:rsidRPr="00C05AD9"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05AD9">
                            <w:rPr>
                              <w:rFonts w:ascii="Adobe Arabic" w:eastAsia="GE Dinar One" w:hAnsi="Adobe Arabic" w:cs="Adobe Arabic"/>
                              <w:color w:val="000000"/>
                              <w:kern w:val="24"/>
                              <w:sz w:val="36"/>
                              <w:szCs w:val="36"/>
                              <w:rtl/>
                              <w:lang w:bidi="ar-SY"/>
                            </w:rPr>
                            <w:t>التغل</w:t>
                          </w:r>
                          <w:r w:rsidRPr="00C05AD9">
                            <w:rPr>
                              <w:rFonts w:ascii="Adobe Arabic" w:eastAsia="GE Dinar One" w:hAnsi="Adobe Arabic" w:cs="Adobe Arabic" w:hint="cs"/>
                              <w:color w:val="000000"/>
                              <w:kern w:val="24"/>
                              <w:sz w:val="36"/>
                              <w:szCs w:val="36"/>
                              <w:rtl/>
                              <w:lang w:bidi="ar-SY"/>
                            </w:rPr>
                            <w:t>ّ</w:t>
                          </w:r>
                          <w:r w:rsidRPr="00C05AD9">
                            <w:rPr>
                              <w:rFonts w:ascii="Adobe Arabic" w:eastAsia="GE Dinar One" w:hAnsi="Adobe Arabic" w:cs="Adobe Arabic"/>
                              <w:color w:val="000000"/>
                              <w:kern w:val="24"/>
                              <w:sz w:val="36"/>
                              <w:szCs w:val="36"/>
                              <w:rtl/>
                              <w:lang w:bidi="ar-SY"/>
                            </w:rPr>
                            <w:t>ب على مقاومة التغيير في تطبيق الحوكمة الرقمية</w:t>
                          </w:r>
                          <w:r w:rsidRPr="00C05AD9">
                            <w:rPr>
                              <w:rFonts w:ascii="Adobe Arabic" w:eastAsia="GE Dinar One" w:hAnsi="Adobe Arabic" w:cs="Adobe Arabic" w:hint="cs"/>
                              <w:color w:val="000000"/>
                              <w:kern w:val="24"/>
                              <w:sz w:val="36"/>
                              <w:szCs w:val="36"/>
                              <w:rtl/>
                              <w:lang w:bidi="ar-SY"/>
                            </w:rPr>
                            <w:t>.</w:t>
                          </w:r>
                        </w:p>
                        <w:p w:rsidR="00671334" w:rsidRPr="00C05AD9"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hint="cs"/>
                              <w:color w:val="000000"/>
                              <w:kern w:val="24"/>
                              <w:sz w:val="36"/>
                              <w:szCs w:val="36"/>
                              <w:rtl/>
                              <w:lang w:bidi="ar-SY"/>
                            </w:rPr>
                            <w:t>تمرين.</w:t>
                          </w:r>
                        </w:p>
                      </w:txbxContent>
                    </v:textbox>
                  </v:shape>
                </v:group>
                <v:group id="Group 1451488636" o:spid="_x0000_s2894" style="position:absolute;width:63525;height:20539" coordsize="63525,20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qrhHfIAAAA&#10;4wAAAA8AAAAAAAAAAAAAAAAAqgIAAGRycy9kb3ducmV2LnhtbFBLBQYAAAAABAAEAPoAAACfAwAA&#10;AAA=&#10;">
                  <v:shape id="Picture 1451488637" o:spid="_x0000_s2895"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nmtTIAAAA4wAAAA8AAABkcnMvZG93bnJldi54bWxET91LwzAQfxf8H8INfHPpPpylWzakIBOF&#10;waovvh3NLS1rLiXJuvrfG0HY4/2+b7MbbScG8qF1rGA2zUAQ1063bBR8fb4+5iBCRNbYOSYFPxRg&#10;t72/22Ch3ZWPNFTRiBTCoUAFTYx9IWWoG7IYpq4nTtzJeYsxnd5I7fGawm0n51m2khZbTg0N9lQ2&#10;VJ+ri1WweN/Lgxny7737MEdfhbJyh1Kph8n4sgYRaYw38b/7Taf5y6fZMs9Xi2f4+ykBIL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UJ5rUyAAAAOMAAAAPAAAAAAAAAAAA&#10;AAAAAJ8CAABkcnMvZG93bnJldi54bWxQSwUGAAAAAAQABAD3AAAAlAMAAAAA&#10;">
                    <v:imagedata r:id="rId55" o:title="Calendar " gain="19661f" blacklevel="22938f"/>
                    <v:path arrowok="t"/>
                  </v:shape>
                  <v:shape id="TextBox 34" o:spid="_x0000_s2896" type="#_x0000_t202" style="position:absolute;left:52203;top:10721;width:11322;height:9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uc78kA&#10;AADjAAAADwAAAGRycy9kb3ducmV2LnhtbESPQW/CMAyF75P2HyJP2m2k3QBVhYDQAInDLmPd3WpM&#10;U61Jqsaj5d/jw6Qd7ff83uf1dvKdutKQ2hgM5LMMFIU62jY0Bqqv40sBKjEGi10MZOBGCbabx4c1&#10;ljaO4ZOuZ26UhIRUogHH3Jdap9qRxzSLPQXRLnHwyDIOjbYDjhLuO/2aZUvtsQ3S4LCnd0f1z/nX&#10;G2C2u/xWHXw6fU8f+9Fl9QIrY56fpt0KFNPE/+a/65MV/PkinxfF8k2g5SdZgN7c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9uc78kAAADjAAAADwAAAAAAAAAAAAAAAACYAgAA&#10;ZHJzL2Rvd25yZXYueG1sUEsFBgAAAAAEAAQA9QAAAI4DAAAAAA==&#10;" filled="f" stroked="f">
                    <v:textbox style="mso-fit-shape-to-text:t">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2897"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c5dMYA&#10;AADjAAAADwAAAGRycy9kb3ducmV2LnhtbERPS0vDQBC+C/6HZQre7Cb2QYzdlmIVevBijfchO2ZD&#10;s7MhOzbpv3cFweN879nsJt+pCw2xDWwgn2egiOtgW24MVB+v9wWoKMgWu8Bk4EoRdtvbmw2WNoz8&#10;TpeTNCqFcCzRgBPpS61j7chjnIeeOHFfYfAo6RwabQccU7jv9EOWrbXHllODw56eHdXn07c3IGL3&#10;+bV68fH4Ob0dRpfVK6yMuZtN+ydQQpP8i//cR5vmL1f5sijWi0f4/SkBo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c5dMYAAADjAAAADwAAAAAAAAAAAAAAAACYAgAAZHJz&#10;L2Rvd25yZXYueG1sUEsFBgAAAAAEAAQA9QAAAIsDAAAAAA==&#10;" filled="f" stroked="f">
                    <v:textbox style="mso-fit-shape-to-text:t">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2898" type="#_x0000_t202" style="position:absolute;top:12908;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10wskA&#10;AADjAAAADwAAAGRycy9kb3ducmV2LnhtbESPQU/DMAyF70j7D5GRuLG0BTpUlk3TAGkHLtvK3WpM&#10;U9E4VRPW7t/jAxJH28/vvW+9nX2vLjTGLrCBfJmBIm6C7bg1UJ/f759BxYRssQ9MBq4UYbtZ3Kyx&#10;smHiI11OqVViwrFCAy6lodI6No48xmUYiOX2FUaPScax1XbEScx9r4ssK7XHjiXB4UB7R8336ccb&#10;SMnu8mv95uPhc/54nVzWPGFtzN3tvHsBlWhO/+K/74OV+o9lUT6s8kIohEkWoD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P10wskAAADjAAAADwAAAAAAAAAAAAAAAACYAgAA&#10;ZHJzL2Rvd25yZXYueG1sUEsFBgAAAAAEAAQA9QAAAI4DAAAAAA==&#10;" filled="f" stroked="f">
                    <v:textbox style="mso-fit-shape-to-text:t">
                      <w:txbxContent>
                        <w:p w:rsidR="00671334" w:rsidRPr="00F01FA2" w:rsidRDefault="00671334" w:rsidP="00F01FA2">
                          <w:pPr>
                            <w:bidi w:val="0"/>
                            <w:jc w:val="center"/>
                            <w:rPr>
                              <w:rFonts w:ascii="Adobe Arabic" w:eastAsia="GE Dinar One" w:hAnsi="Adobe Arabic" w:cs="Adobe Arabic"/>
                              <w:b/>
                              <w:bCs/>
                              <w:kern w:val="24"/>
                              <w:sz w:val="56"/>
                              <w:szCs w:val="56"/>
                              <w:lang w:bidi="ar-SY"/>
                            </w:rPr>
                          </w:pPr>
                          <w:r w:rsidRPr="00336222">
                            <w:rPr>
                              <w:rFonts w:ascii="Adobe Arabic" w:eastAsia="GE Dinar One" w:hAnsi="Adobe Arabic" w:cs="Adobe Arabic"/>
                              <w:b/>
                              <w:bCs/>
                              <w:kern w:val="24"/>
                              <w:sz w:val="56"/>
                              <w:szCs w:val="56"/>
                              <w:rtl/>
                              <w:lang w:bidi="ar-SY"/>
                            </w:rPr>
                            <w:t>تنفيذ استراتيجيات الحوكمة الرقمية</w:t>
                          </w:r>
                        </w:p>
                      </w:txbxContent>
                    </v:textbox>
                  </v:shape>
                </v:group>
              </v:group>
            </w:pict>
          </mc:Fallback>
        </mc:AlternateContent>
      </w:r>
    </w:p>
    <w:p w:rsidR="00691535" w:rsidRPr="00184293" w:rsidRDefault="00691535" w:rsidP="000F1708">
      <w:pPr>
        <w:bidi w:val="0"/>
        <w:rPr>
          <w:rFonts w:ascii="Adobe Arabic" w:hAnsi="Adobe Arabic" w:cs="Adobe Arabic"/>
          <w:b/>
          <w:bCs/>
          <w:color w:val="002060"/>
          <w:sz w:val="48"/>
          <w:szCs w:val="36"/>
        </w:rPr>
      </w:pPr>
    </w:p>
    <w:p w:rsidR="00691535" w:rsidRDefault="00691535" w:rsidP="00691535">
      <w:pPr>
        <w:pStyle w:val="ListParagraph"/>
        <w:spacing w:after="0" w:line="276" w:lineRule="auto"/>
        <w:rPr>
          <w:rFonts w:ascii="Adobe Arabic" w:hAnsi="Adobe Arabic" w:cs="Adobe Arabic"/>
          <w:b/>
          <w:bCs/>
          <w:color w:val="002060"/>
          <w:sz w:val="48"/>
          <w:szCs w:val="36"/>
          <w:rtl/>
          <w:lang w:bidi="ar-EG"/>
        </w:rPr>
      </w:pPr>
    </w:p>
    <w:p w:rsidR="00691535" w:rsidRDefault="00691535" w:rsidP="00691535">
      <w:pPr>
        <w:pStyle w:val="ListParagraph"/>
        <w:spacing w:line="360" w:lineRule="auto"/>
        <w:rPr>
          <w:rFonts w:ascii="Adobe Arabic" w:hAnsi="Adobe Arabic" w:cs="Adobe Arabic"/>
          <w:b/>
          <w:bCs/>
          <w:color w:val="002060"/>
          <w:sz w:val="48"/>
          <w:szCs w:val="36"/>
          <w:rtl/>
        </w:rPr>
      </w:pPr>
    </w:p>
    <w:p w:rsidR="00691535" w:rsidRPr="000F1708" w:rsidRDefault="00F9007F" w:rsidP="000F1708">
      <w:pPr>
        <w:bidi w:val="0"/>
        <w:spacing w:after="160" w:line="256" w:lineRule="auto"/>
        <w:jc w:val="left"/>
        <w:rPr>
          <w:rFonts w:cs="PT Bold Heading"/>
          <w:sz w:val="52"/>
          <w:szCs w:val="56"/>
          <w:lang w:bidi="ar-SY"/>
        </w:rPr>
      </w:pPr>
      <w:r>
        <w:rPr>
          <w:rFonts w:cs="PT Bold Heading"/>
          <w:noProof/>
          <w:sz w:val="52"/>
          <w:szCs w:val="56"/>
          <w:rtl/>
        </w:rPr>
        <w:t xml:space="preserve"> </w:t>
      </w:r>
      <w:r w:rsidR="00691535">
        <w:rPr>
          <w:rFonts w:cs="PT Bold Heading" w:hint="cs"/>
          <w:sz w:val="52"/>
          <w:szCs w:val="56"/>
          <w:rtl/>
        </w:rPr>
        <w:br w:type="page"/>
      </w:r>
    </w:p>
    <w:p w:rsidR="001A1818" w:rsidRPr="001A1818" w:rsidRDefault="001A1818" w:rsidP="001A1818">
      <w:pPr>
        <w:rPr>
          <w:rFonts w:ascii="Sakkal Majalla" w:hAnsi="Sakkal Majalla"/>
          <w:b/>
          <w:bCs/>
          <w:color w:val="FF0000"/>
          <w:sz w:val="32"/>
          <w:szCs w:val="32"/>
          <w:rtl/>
        </w:rPr>
      </w:pPr>
      <w:r w:rsidRPr="002A078C">
        <w:rPr>
          <w:rFonts w:ascii="Sakkal Majalla" w:hAnsi="Sakkal Majalla"/>
          <w:noProof/>
          <w:color w:val="002060"/>
          <w:sz w:val="34"/>
        </w:rPr>
        <w:lastRenderedPageBreak/>
        <mc:AlternateContent>
          <mc:Choice Requires="wpg">
            <w:drawing>
              <wp:inline distT="0" distB="0" distL="0" distR="0" wp14:anchorId="01078D56" wp14:editId="3916843E">
                <wp:extent cx="5731510" cy="895350"/>
                <wp:effectExtent l="0" t="0" r="21590" b="19050"/>
                <wp:docPr id="207426879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796"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797" name="مجموعة 39"/>
                        <wpg:cNvGrpSpPr/>
                        <wpg:grpSpPr>
                          <a:xfrm>
                            <a:off x="0" y="0"/>
                            <a:ext cx="5731510" cy="895350"/>
                            <a:chOff x="0" y="0"/>
                            <a:chExt cx="5878196" cy="918845"/>
                          </a:xfrm>
                        </wpg:grpSpPr>
                        <wpg:grpSp>
                          <wpg:cNvPr id="2074268798" name="مجموعة 40"/>
                          <wpg:cNvGrpSpPr/>
                          <wpg:grpSpPr>
                            <a:xfrm>
                              <a:off x="0" y="0"/>
                              <a:ext cx="5878196" cy="918845"/>
                              <a:chOff x="0" y="0"/>
                              <a:chExt cx="6240348" cy="919070"/>
                            </a:xfrm>
                          </wpg:grpSpPr>
                          <wpg:grpSp>
                            <wpg:cNvPr id="2074268799" name="مجموعة 41"/>
                            <wpg:cNvGrpSpPr/>
                            <wpg:grpSpPr>
                              <a:xfrm>
                                <a:off x="0" y="169208"/>
                                <a:ext cx="5433072" cy="580613"/>
                                <a:chOff x="0" y="169208"/>
                                <a:chExt cx="5433072" cy="580613"/>
                              </a:xfrm>
                            </wpg:grpSpPr>
                            <wps:wsp>
                              <wps:cNvPr id="207426880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80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0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03" name="مربع نص 41"/>
                          <wps:cNvSpPr txBox="1"/>
                          <wps:spPr>
                            <a:xfrm>
                              <a:off x="204484" y="256923"/>
                              <a:ext cx="4616071" cy="387739"/>
                            </a:xfrm>
                            <a:prstGeom prst="rect">
                              <a:avLst/>
                            </a:prstGeom>
                            <a:noFill/>
                          </wps:spPr>
                          <wps:txbx>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خطوات تطبيق الحوكمة الرقمية في المؤسسات</w:t>
                                </w:r>
                              </w:p>
                            </w:txbxContent>
                          </wps:txbx>
                          <wps:bodyPr wrap="square" rtlCol="1">
                            <a:spAutoFit/>
                          </wps:bodyPr>
                        </wps:wsp>
                      </wpg:grpSp>
                    </wpg:wgp>
                  </a:graphicData>
                </a:graphic>
              </wp:inline>
            </w:drawing>
          </mc:Choice>
          <mc:Fallback>
            <w:pict>
              <v:group id="_x0000_s289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">
                <v:shape id="صورة 38" o:spid="_x0000_s2900"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QIyzLAAAA4wAAAA8AAABkcnMvZG93bnJldi54bWxEj0FrwkAUhO+F/oflCb3VjVGiTV1FxEIv&#10;0hoLvT6yz2ww+zbNbmP8925B6HGYmW+Y5Xqwjeip87VjBZNxAoK4dLrmSsHX8e15AcIHZI2NY1Jw&#10;JQ/r1ePDEnPtLnygvgiViBD2OSowIbS5lL40ZNGPXUscvZPrLIYou0rqDi8RbhuZJkkmLdYcFwy2&#10;tDVUnotfq2C664fddPux99+mPf4UdlP7w6dST6Nh8woi0BD+w/f2u1aQJvNZmi3mLxn8fYp/QK5u&#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zkCMsywAAAOMAAAAPAAAAAAAA&#10;AAAAAAAAAJ8CAABkcnMvZG93bnJldi54bWxQSwUGAAAAAAQABAD3AAAAlwMAAAAA&#10;">
                  <v:imagedata r:id="rId67" o:title=""/>
                </v:shape>
                <v:group id="مجموعة 39" o:spid="_x0000_s290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KL3pp&#10;zAAAAOMAAAAPAAAAAAAAAAAAAAAAAKoCAABkcnMvZG93bnJldi54bWxQSwUGAAAAAAQABAD6AAAA&#10;owMAAAAA&#10;">
                  <v:group id="مجموعة 40" o:spid="_x0000_s290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7sO4byQAA&#10;AOMAAAAPAAAAAAAAAAAAAAAAAKoCAABkcnMvZG93bnJldi54bWxQSwUGAAAAAAQABAD6AAAAoAMA&#10;AAAA&#10;">
                    <v:group id="مجموعة 41" o:spid="_x0000_s290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EuA&#10;zAAAAOMAAAAPAAAAAAAAAAAAAAAAAKoCAABkcnMvZG93bnJldi54bWxQSwUGAAAAAAQABAD6AAAA&#10;owMAAAAA&#10;">
                      <v:shape id="شكل حر 42" o:spid="_x0000_s290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WQcgA&#10;AADjAAAADwAAAGRycy9kb3ducmV2LnhtbESPTW7CMBCF95W4gzVI7IpNiEgUMAihonbRTWkPMIqH&#10;OBCP09hAevt6UanLp/enb7MbXSfuNITWs4bFXIEgrr1pudHw9Xl8LkGEiGyw80wafijAbjt52mBl&#10;/IM/6H6KjUgjHCrUYGPsKylDbclhmPueOHlnPziMSQ6NNAM+0rjrZKbUSjpsOT1Y7Olgqb6ebk6D&#10;UfmLy4vXgg7f71ZdFiZel0br2XTcr0FEGuN/+K/9ZjRkqsizVVmqRJGYEg/I7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8pZByAAAAOMAAAAPAAAAAAAAAAAAAAAAAJgCAABk&#10;cnMvZG93bnJldi54bWxQSwUGAAAAAAQABAD1AAAAjQ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90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4fKMsA&#10;AADjAAAADwAAAGRycy9kb3ducmV2LnhtbESPT0vDQBTE70K/w/IEb3a3QdKQdltaoSLqwf6hXh/Z&#10;ZxLcfRuy2yZ+e1cQPA4z8xtmuR6dFVfqQ+tZw2yqQBBX3rRcazgdd/cFiBCRDVrPpOGbAqxXk5sl&#10;lsYPvKfrIdYiQTiUqKGJsSulDFVDDsPUd8TJ+/S9w5hkX0vT45DgzspMqVw6bDktNNjRY0PV1+Hi&#10;NMzfd5chPOXHl+3ZvrXKfmyyV9b67nbcLEBEGuN/+K/9bDRkav6Q5UWhZvD7Kf0Bufo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dLh8oywAAAOMAAAAPAAAAAAAAAAAAAAAAAJgC&#10;AABkcnMvZG93bnJldi54bWxQSwUGAAAAAAQABAD1AAAAkAMAAAAA&#10;" fillcolor="#168489" stroked="f" strokeweight="1pt">
                        <v:stroke joinstyle="miter"/>
                      </v:roundrect>
                    </v:group>
                    <v:oval id="شكل بيضاوي 44" o:spid="_x0000_s290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0T68oA&#10;AADjAAAADwAAAGRycy9kb3ducmV2LnhtbESP0UoDMRRE34X+Q7gF32zSReqyNi2lIBZBpKkfcN3c&#10;brbd3Kyb2K5/bwTBx2FmzjDL9eg7caEhtoE1zGcKBHEdbMuNhvfD010JIiZki11g0vBNEdaryc0S&#10;KxuuvKeLSY3IEI4VanAp9ZWUsXbkMc5CT5y9Yxg8piyHRtoBrxnuO1kotZAeW84LDnvaOqrP5str&#10;MOPBvD0fGxlejXv5mJ/Cp9/vtL6djptHEInG9B/+a++shkI93BeLslQF/H7Kf0C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udE+vKAAAA4wAAAA8AAAAAAAAAAAAAAAAAmAIA&#10;AGRycy9kb3ducmV2LnhtbFBLBQYAAAAABAAEAPUAAACPAwAAAAA=&#10;" filled="f" strokecolor="#a5a5a5 [2092]" strokeweight="1pt">
                      <v:stroke joinstyle="miter"/>
                    </v:oval>
                  </v:group>
                  <v:shape id="مربع نص 41" o:spid="_x0000_s2907"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lUyskA&#10;AADjAAAADwAAAGRycy9kb3ducmV2LnhtbESPzU7DMBCE70i8g7VI3KjdACUKdauKH6kHLi3hvoqX&#10;OCJeR/HSpG+PkZA4jmbmG816O4denWhMXWQLy4UBRdxE13FroX5/vSlBJUF22EcmC2dKsN1cXqyx&#10;cnHiA52O0qoM4VShBS8yVFqnxlPAtIgDcfY+4xhQshxb7UacMjz0ujBmpQN2nBc8DvTkqfk6fgcL&#10;Im63PNcvIe0/5rfnyZvmHmtrr6/m3SMooVn+w3/tvbNQmIe7YlWW5hZ+P+U/oD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AlUyskAAADjAAAADwAAAAAAAAAAAAAAAACYAgAA&#10;ZHJzL2Rvd25yZXYueG1sUEsFBgAAAAAEAAQA9QAAAI4DAAAAAA==&#10;" filled="f" stroked="f">
                    <v:textbox style="mso-fit-shape-to-text:t">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خطوات تطبيق الحوكمة الرقمية في المؤسسات</w:t>
                          </w:r>
                        </w:p>
                      </w:txbxContent>
                    </v:textbox>
                  </v:shape>
                </v:group>
                <w10:wrap anchorx="page"/>
                <w10:anchorlock/>
              </v:group>
            </w:pict>
          </mc:Fallback>
        </mc:AlternateContent>
      </w:r>
    </w:p>
    <w:p w:rsidR="001A1818"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أصبح التحول الرقمي ضرورة ملحة للمؤسسات لضمان الكفاءة والشفافية. الحوكمة الرقمية تساعد في تحقيق هذا التحول بشكل منظم وفعال، مما يعزز الأداء ويضمن الامتثال للمعايير.</w:t>
      </w:r>
    </w:p>
    <w:p w:rsidR="00D75CDD" w:rsidRPr="004800E1" w:rsidRDefault="00D75CDD" w:rsidP="00D75CDD">
      <w:pPr>
        <w:rPr>
          <w:rFonts w:ascii="Sakkal Majalla" w:hAnsi="Sakkal Majalla"/>
          <w:b/>
          <w:bCs/>
          <w:color w:val="C00000"/>
          <w:sz w:val="32"/>
          <w:szCs w:val="32"/>
        </w:rPr>
      </w:pPr>
      <w:r w:rsidRPr="004800E1">
        <w:rPr>
          <w:rFonts w:ascii="Sakkal Majalla" w:hAnsi="Sakkal Majalla"/>
          <w:b/>
          <w:bCs/>
          <w:color w:val="C00000"/>
          <w:sz w:val="32"/>
          <w:szCs w:val="32"/>
          <w:rtl/>
        </w:rPr>
        <w:t xml:space="preserve"> خطوات تطبيق الحوكمة الرقمية</w:t>
      </w:r>
    </w:p>
    <w:p w:rsidR="000E75DA" w:rsidRDefault="000E75DA" w:rsidP="000E75DA">
      <w:pPr>
        <w:jc w:val="center"/>
        <w:rPr>
          <w:rFonts w:ascii="Sakkal Majalla" w:hAnsi="Sakkal Majalla"/>
          <w:b/>
          <w:bCs/>
          <w:sz w:val="32"/>
          <w:szCs w:val="32"/>
          <w:rtl/>
        </w:rPr>
      </w:pPr>
      <w:r w:rsidRPr="000E75DA">
        <w:rPr>
          <w:rFonts w:ascii="Sakkal Majalla" w:hAnsi="Sakkal Majalla"/>
          <w:b/>
          <w:bCs/>
          <w:noProof/>
          <w:sz w:val="32"/>
          <w:szCs w:val="32"/>
        </w:rPr>
        <mc:AlternateContent>
          <mc:Choice Requires="wpg">
            <w:drawing>
              <wp:inline distT="0" distB="0" distL="0" distR="0" wp14:anchorId="1A5349CD" wp14:editId="5527657F">
                <wp:extent cx="4998203" cy="2987340"/>
                <wp:effectExtent l="0" t="0" r="0" b="0"/>
                <wp:docPr id="2074269677" name="Group 97"/>
                <wp:cNvGraphicFramePr/>
                <a:graphic xmlns:a="http://schemas.openxmlformats.org/drawingml/2006/main">
                  <a:graphicData uri="http://schemas.microsoft.com/office/word/2010/wordprocessingGroup">
                    <wpg:wgp>
                      <wpg:cNvGrpSpPr/>
                      <wpg:grpSpPr>
                        <a:xfrm>
                          <a:off x="0" y="0"/>
                          <a:ext cx="4998203" cy="2987340"/>
                          <a:chOff x="-43921" y="0"/>
                          <a:chExt cx="8617943" cy="5151373"/>
                        </a:xfrm>
                      </wpg:grpSpPr>
                      <wpg:grpSp>
                        <wpg:cNvPr id="2074269678" name="Group 2074269678"/>
                        <wpg:cNvGrpSpPr/>
                        <wpg:grpSpPr>
                          <a:xfrm>
                            <a:off x="4385034" y="0"/>
                            <a:ext cx="4188988" cy="2244255"/>
                            <a:chOff x="4385034" y="0"/>
                            <a:chExt cx="4188988" cy="2244255"/>
                          </a:xfrm>
                        </wpg:grpSpPr>
                        <wpg:grpSp>
                          <wpg:cNvPr id="2074269679" name="Группа 2"/>
                          <wpg:cNvGrpSpPr/>
                          <wpg:grpSpPr>
                            <a:xfrm>
                              <a:off x="4385034" y="0"/>
                              <a:ext cx="2189962" cy="2076913"/>
                              <a:chOff x="4385034" y="0"/>
                              <a:chExt cx="2398712" cy="2274887"/>
                            </a:xfrm>
                          </wpg:grpSpPr>
                          <wps:wsp>
                            <wps:cNvPr id="2074269680" name="Google Shape;1007;p35"/>
                            <wps:cNvSpPr/>
                            <wps:spPr>
                              <a:xfrm>
                                <a:off x="4385034" y="0"/>
                                <a:ext cx="2398712" cy="2274887"/>
                              </a:xfrm>
                              <a:custGeom>
                                <a:avLst/>
                                <a:gdLst/>
                                <a:ahLst/>
                                <a:cxnLst/>
                                <a:rect l="l" t="t" r="r" b="b"/>
                                <a:pathLst>
                                  <a:path w="562" h="533" extrusionOk="0">
                                    <a:moveTo>
                                      <a:pt x="562" y="300"/>
                                    </a:moveTo>
                                    <a:cubicBezTo>
                                      <a:pt x="562" y="525"/>
                                      <a:pt x="562" y="525"/>
                                      <a:pt x="562" y="525"/>
                                    </a:cubicBezTo>
                                    <a:cubicBezTo>
                                      <a:pt x="562" y="529"/>
                                      <a:pt x="557" y="533"/>
                                      <a:pt x="552" y="530"/>
                                    </a:cubicBezTo>
                                    <a:cubicBezTo>
                                      <a:pt x="3" y="238"/>
                                      <a:pt x="3" y="238"/>
                                      <a:pt x="3" y="238"/>
                                    </a:cubicBezTo>
                                    <a:cubicBezTo>
                                      <a:pt x="1" y="237"/>
                                      <a:pt x="0" y="235"/>
                                      <a:pt x="0" y="233"/>
                                    </a:cubicBezTo>
                                    <a:cubicBezTo>
                                      <a:pt x="0" y="8"/>
                                      <a:pt x="0" y="8"/>
                                      <a:pt x="0" y="8"/>
                                    </a:cubicBezTo>
                                    <a:cubicBezTo>
                                      <a:pt x="0" y="3"/>
                                      <a:pt x="5" y="0"/>
                                      <a:pt x="10" y="2"/>
                                    </a:cubicBezTo>
                                    <a:cubicBezTo>
                                      <a:pt x="559" y="294"/>
                                      <a:pt x="559" y="294"/>
                                      <a:pt x="559" y="294"/>
                                    </a:cubicBezTo>
                                    <a:cubicBezTo>
                                      <a:pt x="561" y="295"/>
                                      <a:pt x="562" y="297"/>
                                      <a:pt x="562" y="300"/>
                                    </a:cubicBezTo>
                                    <a:close/>
                                  </a:path>
                                </a:pathLst>
                              </a:custGeom>
                              <a:solidFill>
                                <a:srgbClr val="D1D1D1"/>
                              </a:solidFill>
                              <a:ln>
                                <a:noFill/>
                              </a:ln>
                            </wps:spPr>
                            <wps:bodyPr spcFirstLastPara="1" wrap="square" lIns="91425" tIns="45700" rIns="91425" bIns="45700" anchor="t" anchorCtr="0">
                              <a:noAutofit/>
                            </wps:bodyPr>
                          </wps:wsp>
                          <wps:wsp>
                            <wps:cNvPr id="2074269681" name="Google Shape;1015;p35"/>
                            <wps:cNvSpPr/>
                            <wps:spPr>
                              <a:xfrm>
                                <a:off x="4385034" y="0"/>
                                <a:ext cx="393700" cy="1216025"/>
                              </a:xfrm>
                              <a:custGeom>
                                <a:avLst/>
                                <a:gdLst/>
                                <a:ahLst/>
                                <a:cxnLst/>
                                <a:rect l="l" t="t" r="r" b="b"/>
                                <a:pathLst>
                                  <a:path w="92" h="285" extrusionOk="0">
                                    <a:moveTo>
                                      <a:pt x="10" y="2"/>
                                    </a:moveTo>
                                    <a:cubicBezTo>
                                      <a:pt x="5" y="0"/>
                                      <a:pt x="0" y="3"/>
                                      <a:pt x="0" y="8"/>
                                    </a:cubicBezTo>
                                    <a:cubicBezTo>
                                      <a:pt x="0" y="233"/>
                                      <a:pt x="0" y="233"/>
                                      <a:pt x="0" y="233"/>
                                    </a:cubicBezTo>
                                    <a:cubicBezTo>
                                      <a:pt x="0" y="235"/>
                                      <a:pt x="1" y="237"/>
                                      <a:pt x="3" y="238"/>
                                    </a:cubicBezTo>
                                    <a:cubicBezTo>
                                      <a:pt x="92" y="285"/>
                                      <a:pt x="92" y="285"/>
                                      <a:pt x="92" y="285"/>
                                    </a:cubicBezTo>
                                    <a:cubicBezTo>
                                      <a:pt x="92" y="46"/>
                                      <a:pt x="92" y="46"/>
                                      <a:pt x="92" y="46"/>
                                    </a:cubicBezTo>
                                    <a:lnTo>
                                      <a:pt x="10" y="2"/>
                                    </a:lnTo>
                                    <a:close/>
                                  </a:path>
                                </a:pathLst>
                              </a:custGeom>
                              <a:solidFill>
                                <a:srgbClr val="9F9F9F"/>
                              </a:solidFill>
                              <a:ln>
                                <a:noFill/>
                              </a:ln>
                            </wps:spPr>
                            <wps:bodyPr spcFirstLastPara="1" wrap="square" lIns="91425" tIns="45700" rIns="91425" bIns="45700" anchor="t" anchorCtr="0">
                              <a:noAutofit/>
                            </wps:bodyPr>
                          </wps:wsp>
                        </wpg:grpSp>
                        <wps:wsp>
                          <wps:cNvPr id="2074269682" name="Google Shape;1026;p35"/>
                          <wps:cNvSpPr txBox="1"/>
                          <wps:spPr>
                            <a:xfrm>
                              <a:off x="5296754" y="1204896"/>
                              <a:ext cx="1474053" cy="1039359"/>
                            </a:xfrm>
                            <a:prstGeom prst="rect">
                              <a:avLst/>
                            </a:prstGeom>
                            <a:noFill/>
                            <a:ln>
                              <a:noFill/>
                            </a:ln>
                          </wps:spPr>
                          <wps:txbx>
                            <w:txbxContent>
                              <w:p w:rsidR="00671334" w:rsidRPr="000E75DA" w:rsidRDefault="00671334"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04</w:t>
                                </w:r>
                              </w:p>
                            </w:txbxContent>
                          </wps:txbx>
                          <wps:bodyPr spcFirstLastPara="1" wrap="square" lIns="0" tIns="0" rIns="0" bIns="0" anchor="t" anchorCtr="0">
                            <a:noAutofit/>
                          </wps:bodyPr>
                        </wps:wsp>
                        <wps:wsp>
                          <wps:cNvPr id="2074269683" name="TextBox 52"/>
                          <wps:cNvSpPr txBox="1"/>
                          <wps:spPr>
                            <a:xfrm>
                              <a:off x="6613475" y="989825"/>
                              <a:ext cx="1960547" cy="1111515"/>
                            </a:xfrm>
                            <a:prstGeom prst="rect">
                              <a:avLst/>
                            </a:prstGeom>
                            <a:noFill/>
                          </wps:spPr>
                          <wps:txbx>
                            <w:txbxContent>
                              <w:p w:rsidR="00671334" w:rsidRPr="000E75DA" w:rsidRDefault="00671334"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اختيار الأدوات والتقنيات المناسبة</w:t>
                                </w:r>
                              </w:p>
                            </w:txbxContent>
                          </wps:txbx>
                          <wps:bodyPr wrap="square">
                            <a:noAutofit/>
                          </wps:bodyPr>
                        </wps:wsp>
                      </wpg:grpSp>
                      <wpg:grpSp>
                        <wpg:cNvPr id="2074269684" name="Group 2074269684"/>
                        <wpg:cNvGrpSpPr/>
                        <wpg:grpSpPr>
                          <a:xfrm>
                            <a:off x="4385034" y="989903"/>
                            <a:ext cx="4188930" cy="2214521"/>
                            <a:chOff x="4385034" y="989903"/>
                            <a:chExt cx="4188930" cy="2214521"/>
                          </a:xfrm>
                        </wpg:grpSpPr>
                        <wpg:grpSp>
                          <wpg:cNvPr id="2074269685" name="Группа 3"/>
                          <wpg:cNvGrpSpPr/>
                          <wpg:grpSpPr>
                            <a:xfrm>
                              <a:off x="4385034" y="989903"/>
                              <a:ext cx="1987054" cy="1968213"/>
                              <a:chOff x="4385034" y="989903"/>
                              <a:chExt cx="2176462" cy="2155825"/>
                            </a:xfrm>
                            <a:solidFill>
                              <a:srgbClr val="FFC000"/>
                            </a:solidFill>
                          </wpg:grpSpPr>
                          <wps:wsp>
                            <wps:cNvPr id="2074269686" name="Google Shape;1006;p35"/>
                            <wps:cNvSpPr/>
                            <wps:spPr>
                              <a:xfrm>
                                <a:off x="4385034" y="989903"/>
                                <a:ext cx="2176462" cy="2155825"/>
                              </a:xfrm>
                              <a:custGeom>
                                <a:avLst/>
                                <a:gdLst/>
                                <a:ahLst/>
                                <a:cxnLst/>
                                <a:rect l="l" t="t" r="r" b="b"/>
                                <a:pathLst>
                                  <a:path w="510" h="505" extrusionOk="0">
                                    <a:moveTo>
                                      <a:pt x="0" y="233"/>
                                    </a:moveTo>
                                    <a:cubicBezTo>
                                      <a:pt x="0" y="8"/>
                                      <a:pt x="0" y="8"/>
                                      <a:pt x="0" y="8"/>
                                    </a:cubicBezTo>
                                    <a:cubicBezTo>
                                      <a:pt x="0" y="3"/>
                                      <a:pt x="5" y="0"/>
                                      <a:pt x="10" y="2"/>
                                    </a:cubicBezTo>
                                    <a:cubicBezTo>
                                      <a:pt x="506" y="266"/>
                                      <a:pt x="506" y="266"/>
                                      <a:pt x="506" y="266"/>
                                    </a:cubicBezTo>
                                    <a:cubicBezTo>
                                      <a:pt x="508" y="267"/>
                                      <a:pt x="510" y="269"/>
                                      <a:pt x="510" y="272"/>
                                    </a:cubicBezTo>
                                    <a:cubicBezTo>
                                      <a:pt x="510" y="497"/>
                                      <a:pt x="510" y="497"/>
                                      <a:pt x="510" y="497"/>
                                    </a:cubicBezTo>
                                    <a:cubicBezTo>
                                      <a:pt x="510" y="502"/>
                                      <a:pt x="504" y="505"/>
                                      <a:pt x="500" y="503"/>
                                    </a:cubicBezTo>
                                    <a:cubicBezTo>
                                      <a:pt x="3" y="238"/>
                                      <a:pt x="3" y="238"/>
                                      <a:pt x="3" y="238"/>
                                    </a:cubicBezTo>
                                    <a:cubicBezTo>
                                      <a:pt x="1" y="237"/>
                                      <a:pt x="0" y="235"/>
                                      <a:pt x="0" y="233"/>
                                    </a:cubicBezTo>
                                    <a:close/>
                                  </a:path>
                                </a:pathLst>
                              </a:custGeom>
                              <a:grpFill/>
                              <a:ln>
                                <a:noFill/>
                              </a:ln>
                            </wps:spPr>
                            <wps:bodyPr spcFirstLastPara="1" wrap="square" lIns="91425" tIns="45700" rIns="91425" bIns="45700" anchor="t" anchorCtr="0">
                              <a:noAutofit/>
                            </wps:bodyPr>
                          </wps:wsp>
                          <wps:wsp>
                            <wps:cNvPr id="2074269687" name="Google Shape;1014;p35"/>
                            <wps:cNvSpPr/>
                            <wps:spPr>
                              <a:xfrm>
                                <a:off x="4385034" y="989903"/>
                                <a:ext cx="393700" cy="1217612"/>
                              </a:xfrm>
                              <a:custGeom>
                                <a:avLst/>
                                <a:gdLst/>
                                <a:ahLst/>
                                <a:cxnLst/>
                                <a:rect l="l" t="t" r="r" b="b"/>
                                <a:pathLst>
                                  <a:path w="92" h="285" extrusionOk="0">
                                    <a:moveTo>
                                      <a:pt x="0" y="8"/>
                                    </a:moveTo>
                                    <a:cubicBezTo>
                                      <a:pt x="0" y="233"/>
                                      <a:pt x="0" y="233"/>
                                      <a:pt x="0" y="233"/>
                                    </a:cubicBezTo>
                                    <a:cubicBezTo>
                                      <a:pt x="0" y="235"/>
                                      <a:pt x="1" y="237"/>
                                      <a:pt x="3" y="238"/>
                                    </a:cubicBezTo>
                                    <a:cubicBezTo>
                                      <a:pt x="92" y="285"/>
                                      <a:pt x="92" y="285"/>
                                      <a:pt x="92" y="285"/>
                                    </a:cubicBezTo>
                                    <a:cubicBezTo>
                                      <a:pt x="92" y="46"/>
                                      <a:pt x="92" y="46"/>
                                      <a:pt x="92" y="46"/>
                                    </a:cubicBezTo>
                                    <a:cubicBezTo>
                                      <a:pt x="10" y="2"/>
                                      <a:pt x="10" y="2"/>
                                      <a:pt x="10" y="2"/>
                                    </a:cubicBezTo>
                                    <a:cubicBezTo>
                                      <a:pt x="5" y="0"/>
                                      <a:pt x="0" y="3"/>
                                      <a:pt x="0" y="8"/>
                                    </a:cubicBezTo>
                                    <a:close/>
                                  </a:path>
                                </a:pathLst>
                              </a:custGeom>
                              <a:solidFill>
                                <a:srgbClr val="F8B100"/>
                              </a:solidFill>
                              <a:ln>
                                <a:noFill/>
                              </a:ln>
                            </wps:spPr>
                            <wps:bodyPr spcFirstLastPara="1" wrap="square" lIns="91425" tIns="45700" rIns="91425" bIns="45700" anchor="t" anchorCtr="0">
                              <a:noAutofit/>
                            </wps:bodyPr>
                          </wps:wsp>
                        </wpg:grpSp>
                        <wps:wsp>
                          <wps:cNvPr id="2074269688" name="Google Shape;1027;p35"/>
                          <wps:cNvSpPr txBox="1"/>
                          <wps:spPr>
                            <a:xfrm>
                              <a:off x="5131006" y="2109108"/>
                              <a:ext cx="1420529" cy="1039359"/>
                            </a:xfrm>
                            <a:prstGeom prst="rect">
                              <a:avLst/>
                            </a:prstGeom>
                            <a:noFill/>
                            <a:ln>
                              <a:noFill/>
                            </a:ln>
                          </wps:spPr>
                          <wps:txbx>
                            <w:txbxContent>
                              <w:p w:rsidR="00671334" w:rsidRPr="000E75DA" w:rsidRDefault="00671334"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03</w:t>
                                </w:r>
                              </w:p>
                            </w:txbxContent>
                          </wps:txbx>
                          <wps:bodyPr spcFirstLastPara="1" wrap="square" lIns="0" tIns="0" rIns="0" bIns="0" anchor="t" anchorCtr="0">
                            <a:noAutofit/>
                          </wps:bodyPr>
                        </wps:wsp>
                        <wps:wsp>
                          <wps:cNvPr id="2074269689" name="TextBox 58"/>
                          <wps:cNvSpPr txBox="1"/>
                          <wps:spPr>
                            <a:xfrm>
                              <a:off x="6530082" y="2215037"/>
                              <a:ext cx="2043882" cy="989387"/>
                            </a:xfrm>
                            <a:prstGeom prst="rect">
                              <a:avLst/>
                            </a:prstGeom>
                            <a:noFill/>
                          </wps:spPr>
                          <wps:txbx>
                            <w:txbxContent>
                              <w:p w:rsidR="00671334" w:rsidRPr="000E75DA" w:rsidRDefault="00671334"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تطوير إطار الحوكمة الرقمية</w:t>
                                </w:r>
                              </w:p>
                            </w:txbxContent>
                          </wps:txbx>
                          <wps:bodyPr wrap="square">
                            <a:noAutofit/>
                          </wps:bodyPr>
                        </wps:wsp>
                      </wpg:grpSp>
                      <wpg:grpSp>
                        <wpg:cNvPr id="2074269690" name="Group 2074269690"/>
                        <wpg:cNvGrpSpPr/>
                        <wpg:grpSpPr>
                          <a:xfrm>
                            <a:off x="4385034" y="1979808"/>
                            <a:ext cx="3999288" cy="2062085"/>
                            <a:chOff x="4385034" y="1979808"/>
                            <a:chExt cx="3999288" cy="2062085"/>
                          </a:xfrm>
                        </wpg:grpSpPr>
                        <wpg:grpSp>
                          <wpg:cNvPr id="2074269691" name="Группа 6"/>
                          <wpg:cNvGrpSpPr/>
                          <wpg:grpSpPr>
                            <a:xfrm>
                              <a:off x="4385034" y="1979808"/>
                              <a:ext cx="1781247" cy="1859511"/>
                              <a:chOff x="4385034" y="1979808"/>
                              <a:chExt cx="1951037" cy="2036762"/>
                            </a:xfrm>
                            <a:solidFill>
                              <a:srgbClr val="9FCFD1"/>
                            </a:solidFill>
                          </wpg:grpSpPr>
                          <wps:wsp>
                            <wps:cNvPr id="2074269692" name="Google Shape;1005;p35"/>
                            <wps:cNvSpPr/>
                            <wps:spPr>
                              <a:xfrm>
                                <a:off x="4385034" y="1979808"/>
                                <a:ext cx="1951037" cy="2036762"/>
                              </a:xfrm>
                              <a:custGeom>
                                <a:avLst/>
                                <a:gdLst/>
                                <a:ahLst/>
                                <a:cxnLst/>
                                <a:rect l="l" t="t" r="r" b="b"/>
                                <a:pathLst>
                                  <a:path w="457" h="477" extrusionOk="0">
                                    <a:moveTo>
                                      <a:pt x="457" y="244"/>
                                    </a:moveTo>
                                    <a:cubicBezTo>
                                      <a:pt x="457" y="469"/>
                                      <a:pt x="457" y="469"/>
                                      <a:pt x="457" y="469"/>
                                    </a:cubicBezTo>
                                    <a:cubicBezTo>
                                      <a:pt x="457" y="474"/>
                                      <a:pt x="452" y="477"/>
                                      <a:pt x="448" y="475"/>
                                    </a:cubicBezTo>
                                    <a:cubicBezTo>
                                      <a:pt x="3" y="238"/>
                                      <a:pt x="3" y="238"/>
                                      <a:pt x="3" y="238"/>
                                    </a:cubicBezTo>
                                    <a:cubicBezTo>
                                      <a:pt x="1" y="237"/>
                                      <a:pt x="0" y="235"/>
                                      <a:pt x="0" y="233"/>
                                    </a:cubicBezTo>
                                    <a:cubicBezTo>
                                      <a:pt x="0" y="8"/>
                                      <a:pt x="0" y="8"/>
                                      <a:pt x="0" y="8"/>
                                    </a:cubicBezTo>
                                    <a:cubicBezTo>
                                      <a:pt x="0" y="3"/>
                                      <a:pt x="5" y="0"/>
                                      <a:pt x="10" y="2"/>
                                    </a:cubicBezTo>
                                    <a:cubicBezTo>
                                      <a:pt x="454" y="238"/>
                                      <a:pt x="454" y="238"/>
                                      <a:pt x="454" y="238"/>
                                    </a:cubicBezTo>
                                    <a:cubicBezTo>
                                      <a:pt x="456" y="239"/>
                                      <a:pt x="457" y="242"/>
                                      <a:pt x="457" y="244"/>
                                    </a:cubicBezTo>
                                    <a:close/>
                                  </a:path>
                                </a:pathLst>
                              </a:custGeom>
                              <a:grpFill/>
                              <a:ln>
                                <a:noFill/>
                              </a:ln>
                            </wps:spPr>
                            <wps:bodyPr spcFirstLastPara="1" wrap="square" lIns="91425" tIns="45700" rIns="91425" bIns="45700" anchor="t" anchorCtr="0">
                              <a:noAutofit/>
                            </wps:bodyPr>
                          </wps:wsp>
                          <wps:wsp>
                            <wps:cNvPr id="2074269693" name="Google Shape;1013;p35"/>
                            <wps:cNvSpPr/>
                            <wps:spPr>
                              <a:xfrm>
                                <a:off x="4385034" y="1979808"/>
                                <a:ext cx="393700" cy="1217612"/>
                              </a:xfrm>
                              <a:custGeom>
                                <a:avLst/>
                                <a:gdLst/>
                                <a:ahLst/>
                                <a:cxnLst/>
                                <a:rect l="l" t="t" r="r" b="b"/>
                                <a:pathLst>
                                  <a:path w="92" h="285" extrusionOk="0">
                                    <a:moveTo>
                                      <a:pt x="0" y="8"/>
                                    </a:moveTo>
                                    <a:cubicBezTo>
                                      <a:pt x="0" y="233"/>
                                      <a:pt x="0" y="233"/>
                                      <a:pt x="0" y="233"/>
                                    </a:cubicBezTo>
                                    <a:cubicBezTo>
                                      <a:pt x="0" y="235"/>
                                      <a:pt x="1" y="237"/>
                                      <a:pt x="3" y="238"/>
                                    </a:cubicBezTo>
                                    <a:cubicBezTo>
                                      <a:pt x="92" y="285"/>
                                      <a:pt x="92" y="285"/>
                                      <a:pt x="92" y="285"/>
                                    </a:cubicBezTo>
                                    <a:cubicBezTo>
                                      <a:pt x="92" y="46"/>
                                      <a:pt x="92" y="46"/>
                                      <a:pt x="92" y="46"/>
                                    </a:cubicBezTo>
                                    <a:cubicBezTo>
                                      <a:pt x="10" y="2"/>
                                      <a:pt x="10" y="2"/>
                                      <a:pt x="10" y="2"/>
                                    </a:cubicBezTo>
                                    <a:cubicBezTo>
                                      <a:pt x="5" y="0"/>
                                      <a:pt x="0" y="3"/>
                                      <a:pt x="0" y="8"/>
                                    </a:cubicBezTo>
                                    <a:close/>
                                  </a:path>
                                </a:pathLst>
                              </a:custGeom>
                              <a:solidFill>
                                <a:srgbClr val="3D8E92"/>
                              </a:solidFill>
                              <a:ln>
                                <a:noFill/>
                              </a:ln>
                            </wps:spPr>
                            <wps:bodyPr spcFirstLastPara="1" wrap="square" lIns="91425" tIns="45700" rIns="91425" bIns="45700" anchor="t" anchorCtr="0">
                              <a:noAutofit/>
                            </wps:bodyPr>
                          </wps:wsp>
                        </wpg:grpSp>
                        <wps:wsp>
                          <wps:cNvPr id="2074269694" name="Google Shape;1029;p35"/>
                          <wps:cNvSpPr txBox="1"/>
                          <wps:spPr>
                            <a:xfrm>
                              <a:off x="4961835" y="2994480"/>
                              <a:ext cx="1456211" cy="1039358"/>
                            </a:xfrm>
                            <a:prstGeom prst="rect">
                              <a:avLst/>
                            </a:prstGeom>
                            <a:noFill/>
                            <a:ln>
                              <a:noFill/>
                            </a:ln>
                          </wps:spPr>
                          <wps:txbx>
                            <w:txbxContent>
                              <w:p w:rsidR="00671334" w:rsidRPr="000E75DA" w:rsidRDefault="00671334"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02</w:t>
                                </w:r>
                              </w:p>
                            </w:txbxContent>
                          </wps:txbx>
                          <wps:bodyPr spcFirstLastPara="1" wrap="square" lIns="0" tIns="0" rIns="0" bIns="0" anchor="t" anchorCtr="0">
                            <a:noAutofit/>
                          </wps:bodyPr>
                        </wps:wsp>
                        <wps:wsp>
                          <wps:cNvPr id="2074269695" name="TextBox 64"/>
                          <wps:cNvSpPr txBox="1"/>
                          <wps:spPr>
                            <a:xfrm>
                              <a:off x="6194609" y="3357590"/>
                              <a:ext cx="2189713" cy="684303"/>
                            </a:xfrm>
                            <a:prstGeom prst="rect">
                              <a:avLst/>
                            </a:prstGeom>
                            <a:noFill/>
                          </wps:spPr>
                          <wps:txbx>
                            <w:txbxContent>
                              <w:p w:rsidR="00671334" w:rsidRPr="000E75DA" w:rsidRDefault="00671334"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تقييم الوضع الحالي</w:t>
                                </w:r>
                              </w:p>
                            </w:txbxContent>
                          </wps:txbx>
                          <wps:bodyPr wrap="square">
                            <a:noAutofit/>
                          </wps:bodyPr>
                        </wps:wsp>
                      </wpg:grpSp>
                      <wpg:grpSp>
                        <wpg:cNvPr id="2074269696" name="Group 2074269696"/>
                        <wpg:cNvGrpSpPr/>
                        <wpg:grpSpPr>
                          <a:xfrm>
                            <a:off x="4385034" y="2969711"/>
                            <a:ext cx="3569247" cy="2181662"/>
                            <a:chOff x="4385034" y="2969711"/>
                            <a:chExt cx="3569247" cy="2181662"/>
                          </a:xfrm>
                        </wpg:grpSpPr>
                        <wpg:grpSp>
                          <wpg:cNvPr id="2074269697" name="Группа 7"/>
                          <wpg:cNvGrpSpPr/>
                          <wpg:grpSpPr>
                            <a:xfrm>
                              <a:off x="4385034" y="2969711"/>
                              <a:ext cx="1578338" cy="1750811"/>
                              <a:chOff x="4385034" y="2969711"/>
                              <a:chExt cx="1728787" cy="1917700"/>
                            </a:xfrm>
                          </wpg:grpSpPr>
                          <wps:wsp>
                            <wps:cNvPr id="2074269698" name="Google Shape;1004;p35"/>
                            <wps:cNvSpPr/>
                            <wps:spPr>
                              <a:xfrm>
                                <a:off x="4385034" y="2969711"/>
                                <a:ext cx="1728787" cy="1917700"/>
                              </a:xfrm>
                              <a:custGeom>
                                <a:avLst/>
                                <a:gdLst/>
                                <a:ahLst/>
                                <a:cxnLst/>
                                <a:rect l="l" t="t" r="r" b="b"/>
                                <a:pathLst>
                                  <a:path w="405" h="449" extrusionOk="0">
                                    <a:moveTo>
                                      <a:pt x="405" y="216"/>
                                    </a:moveTo>
                                    <a:cubicBezTo>
                                      <a:pt x="405" y="441"/>
                                      <a:pt x="405" y="441"/>
                                      <a:pt x="405" y="441"/>
                                    </a:cubicBezTo>
                                    <a:cubicBezTo>
                                      <a:pt x="405" y="446"/>
                                      <a:pt x="400" y="449"/>
                                      <a:pt x="396" y="447"/>
                                    </a:cubicBezTo>
                                    <a:cubicBezTo>
                                      <a:pt x="3" y="238"/>
                                      <a:pt x="3" y="238"/>
                                      <a:pt x="3" y="238"/>
                                    </a:cubicBezTo>
                                    <a:cubicBezTo>
                                      <a:pt x="1" y="237"/>
                                      <a:pt x="0" y="235"/>
                                      <a:pt x="0" y="233"/>
                                    </a:cubicBezTo>
                                    <a:cubicBezTo>
                                      <a:pt x="0" y="8"/>
                                      <a:pt x="0" y="8"/>
                                      <a:pt x="0" y="8"/>
                                    </a:cubicBezTo>
                                    <a:cubicBezTo>
                                      <a:pt x="0" y="3"/>
                                      <a:pt x="5" y="0"/>
                                      <a:pt x="10" y="2"/>
                                    </a:cubicBezTo>
                                    <a:cubicBezTo>
                                      <a:pt x="402" y="211"/>
                                      <a:pt x="402" y="211"/>
                                      <a:pt x="402" y="211"/>
                                    </a:cubicBezTo>
                                    <a:cubicBezTo>
                                      <a:pt x="404" y="212"/>
                                      <a:pt x="405" y="214"/>
                                      <a:pt x="405" y="216"/>
                                    </a:cubicBezTo>
                                    <a:close/>
                                  </a:path>
                                </a:pathLst>
                              </a:custGeom>
                              <a:solidFill>
                                <a:srgbClr val="3D8E92"/>
                              </a:solidFill>
                              <a:ln>
                                <a:noFill/>
                              </a:ln>
                            </wps:spPr>
                            <wps:bodyPr spcFirstLastPara="1" wrap="square" lIns="91425" tIns="45700" rIns="91425" bIns="45700" anchor="t" anchorCtr="0">
                              <a:noAutofit/>
                            </wps:bodyPr>
                          </wps:wsp>
                          <wps:wsp>
                            <wps:cNvPr id="2074269699" name="Google Shape;1012;p35"/>
                            <wps:cNvSpPr/>
                            <wps:spPr>
                              <a:xfrm>
                                <a:off x="4385034" y="2969711"/>
                                <a:ext cx="393700" cy="1217612"/>
                              </a:xfrm>
                              <a:custGeom>
                                <a:avLst/>
                                <a:gdLst/>
                                <a:ahLst/>
                                <a:cxnLst/>
                                <a:rect l="l" t="t" r="r" b="b"/>
                                <a:pathLst>
                                  <a:path w="92" h="285" extrusionOk="0">
                                    <a:moveTo>
                                      <a:pt x="0" y="8"/>
                                    </a:moveTo>
                                    <a:cubicBezTo>
                                      <a:pt x="0" y="233"/>
                                      <a:pt x="0" y="233"/>
                                      <a:pt x="0" y="233"/>
                                    </a:cubicBezTo>
                                    <a:cubicBezTo>
                                      <a:pt x="0" y="235"/>
                                      <a:pt x="1" y="237"/>
                                      <a:pt x="3" y="238"/>
                                    </a:cubicBezTo>
                                    <a:cubicBezTo>
                                      <a:pt x="92" y="285"/>
                                      <a:pt x="92" y="285"/>
                                      <a:pt x="92" y="285"/>
                                    </a:cubicBezTo>
                                    <a:cubicBezTo>
                                      <a:pt x="92" y="46"/>
                                      <a:pt x="92" y="46"/>
                                      <a:pt x="92" y="46"/>
                                    </a:cubicBezTo>
                                    <a:cubicBezTo>
                                      <a:pt x="10" y="2"/>
                                      <a:pt x="10" y="2"/>
                                      <a:pt x="10" y="2"/>
                                    </a:cubicBezTo>
                                    <a:cubicBezTo>
                                      <a:pt x="5" y="0"/>
                                      <a:pt x="0" y="3"/>
                                      <a:pt x="0" y="8"/>
                                    </a:cubicBezTo>
                                    <a:close/>
                                  </a:path>
                                </a:pathLst>
                              </a:custGeom>
                              <a:solidFill>
                                <a:srgbClr val="245456"/>
                              </a:solidFill>
                              <a:ln>
                                <a:noFill/>
                              </a:ln>
                            </wps:spPr>
                            <wps:bodyPr spcFirstLastPara="1" wrap="square" lIns="91425" tIns="45700" rIns="91425" bIns="45700" anchor="t" anchorCtr="0">
                              <a:noAutofit/>
                            </wps:bodyPr>
                          </wps:wsp>
                        </wpg:grpSp>
                        <wps:wsp>
                          <wps:cNvPr id="2074269700" name="Google Shape;1031;p35"/>
                          <wps:cNvSpPr txBox="1"/>
                          <wps:spPr>
                            <a:xfrm>
                              <a:off x="4774883" y="3894345"/>
                              <a:ext cx="1427224" cy="1039358"/>
                            </a:xfrm>
                            <a:prstGeom prst="rect">
                              <a:avLst/>
                            </a:prstGeom>
                            <a:noFill/>
                            <a:ln>
                              <a:noFill/>
                            </a:ln>
                          </wps:spPr>
                          <wps:txbx>
                            <w:txbxContent>
                              <w:p w:rsidR="00671334" w:rsidRPr="000E75DA" w:rsidRDefault="00671334"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01</w:t>
                                </w:r>
                              </w:p>
                            </w:txbxContent>
                          </wps:txbx>
                          <wps:bodyPr spcFirstLastPara="1" wrap="square" lIns="0" tIns="0" rIns="0" bIns="0" anchor="t" anchorCtr="0">
                            <a:noAutofit/>
                          </wps:bodyPr>
                        </wps:wsp>
                        <wps:wsp>
                          <wps:cNvPr id="2074269701" name="TextBox 70"/>
                          <wps:cNvSpPr txBox="1"/>
                          <wps:spPr>
                            <a:xfrm>
                              <a:off x="5764568" y="4202781"/>
                              <a:ext cx="2189713" cy="948592"/>
                            </a:xfrm>
                            <a:prstGeom prst="rect">
                              <a:avLst/>
                            </a:prstGeom>
                            <a:noFill/>
                          </wps:spPr>
                          <wps:txbx>
                            <w:txbxContent>
                              <w:p w:rsidR="00671334" w:rsidRPr="000E75DA" w:rsidRDefault="00671334"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تحديد الأهداف الاستراتيجية</w:t>
                                </w:r>
                              </w:p>
                            </w:txbxContent>
                          </wps:txbx>
                          <wps:bodyPr wrap="square">
                            <a:noAutofit/>
                          </wps:bodyPr>
                        </wps:wsp>
                      </wpg:grpSp>
                      <wpg:grpSp>
                        <wpg:cNvPr id="2074269702" name="Group 2074269702"/>
                        <wpg:cNvGrpSpPr/>
                        <wpg:grpSpPr>
                          <a:xfrm>
                            <a:off x="795618" y="2969711"/>
                            <a:ext cx="3538689" cy="2181646"/>
                            <a:chOff x="795618" y="2969711"/>
                            <a:chExt cx="3538689" cy="2181646"/>
                          </a:xfrm>
                        </wpg:grpSpPr>
                        <wpg:grpSp>
                          <wpg:cNvPr id="2074269703" name="Группа 8"/>
                          <wpg:cNvGrpSpPr/>
                          <wpg:grpSpPr>
                            <a:xfrm>
                              <a:off x="2757418" y="2969711"/>
                              <a:ext cx="1576889" cy="1750811"/>
                              <a:chOff x="2757418" y="2969711"/>
                              <a:chExt cx="1727200" cy="1917700"/>
                            </a:xfrm>
                            <a:solidFill>
                              <a:srgbClr val="9F9F9F"/>
                            </a:solidFill>
                          </wpg:grpSpPr>
                          <wps:wsp>
                            <wps:cNvPr id="2074269704" name="Google Shape;1000;p35"/>
                            <wps:cNvSpPr/>
                            <wps:spPr>
                              <a:xfrm>
                                <a:off x="2757418" y="2969711"/>
                                <a:ext cx="1727200" cy="1917700"/>
                              </a:xfrm>
                              <a:custGeom>
                                <a:avLst/>
                                <a:gdLst/>
                                <a:ahLst/>
                                <a:cxnLst/>
                                <a:rect l="l" t="t" r="r" b="b"/>
                                <a:pathLst>
                                  <a:path w="405" h="449" extrusionOk="0">
                                    <a:moveTo>
                                      <a:pt x="0" y="216"/>
                                    </a:moveTo>
                                    <a:cubicBezTo>
                                      <a:pt x="0" y="441"/>
                                      <a:pt x="0" y="441"/>
                                      <a:pt x="0" y="441"/>
                                    </a:cubicBezTo>
                                    <a:cubicBezTo>
                                      <a:pt x="0" y="446"/>
                                      <a:pt x="5" y="449"/>
                                      <a:pt x="9" y="447"/>
                                    </a:cubicBezTo>
                                    <a:cubicBezTo>
                                      <a:pt x="402" y="238"/>
                                      <a:pt x="402" y="238"/>
                                      <a:pt x="402" y="238"/>
                                    </a:cubicBezTo>
                                    <a:cubicBezTo>
                                      <a:pt x="404" y="237"/>
                                      <a:pt x="405" y="235"/>
                                      <a:pt x="405" y="233"/>
                                    </a:cubicBezTo>
                                    <a:cubicBezTo>
                                      <a:pt x="405" y="8"/>
                                      <a:pt x="405" y="8"/>
                                      <a:pt x="405" y="8"/>
                                    </a:cubicBezTo>
                                    <a:cubicBezTo>
                                      <a:pt x="405" y="3"/>
                                      <a:pt x="400" y="0"/>
                                      <a:pt x="396" y="2"/>
                                    </a:cubicBezTo>
                                    <a:cubicBezTo>
                                      <a:pt x="3" y="211"/>
                                      <a:pt x="3" y="211"/>
                                      <a:pt x="3" y="211"/>
                                    </a:cubicBezTo>
                                    <a:cubicBezTo>
                                      <a:pt x="1" y="212"/>
                                      <a:pt x="0" y="214"/>
                                      <a:pt x="0" y="216"/>
                                    </a:cubicBezTo>
                                    <a:close/>
                                  </a:path>
                                </a:pathLst>
                              </a:custGeom>
                              <a:solidFill>
                                <a:srgbClr val="D1D1D1"/>
                              </a:solidFill>
                              <a:ln>
                                <a:noFill/>
                              </a:ln>
                            </wps:spPr>
                            <wps:bodyPr spcFirstLastPara="1" wrap="square" lIns="91425" tIns="45700" rIns="91425" bIns="45700" anchor="t" anchorCtr="0">
                              <a:noAutofit/>
                            </wps:bodyPr>
                          </wps:wsp>
                          <wps:wsp>
                            <wps:cNvPr id="2074269705" name="Google Shape;1008;p35"/>
                            <wps:cNvSpPr/>
                            <wps:spPr>
                              <a:xfrm>
                                <a:off x="4092506" y="2969711"/>
                                <a:ext cx="392112" cy="1217612"/>
                              </a:xfrm>
                              <a:custGeom>
                                <a:avLst/>
                                <a:gdLst/>
                                <a:ahLst/>
                                <a:cxnLst/>
                                <a:rect l="l" t="t" r="r" b="b"/>
                                <a:pathLst>
                                  <a:path w="92" h="285" extrusionOk="0">
                                    <a:moveTo>
                                      <a:pt x="89" y="238"/>
                                    </a:moveTo>
                                    <a:cubicBezTo>
                                      <a:pt x="91" y="237"/>
                                      <a:pt x="92" y="235"/>
                                      <a:pt x="92" y="233"/>
                                    </a:cubicBezTo>
                                    <a:cubicBezTo>
                                      <a:pt x="92" y="8"/>
                                      <a:pt x="92" y="8"/>
                                      <a:pt x="92" y="8"/>
                                    </a:cubicBezTo>
                                    <a:cubicBezTo>
                                      <a:pt x="92" y="3"/>
                                      <a:pt x="87" y="0"/>
                                      <a:pt x="83" y="2"/>
                                    </a:cubicBezTo>
                                    <a:cubicBezTo>
                                      <a:pt x="0" y="46"/>
                                      <a:pt x="0" y="46"/>
                                      <a:pt x="0" y="46"/>
                                    </a:cubicBezTo>
                                    <a:cubicBezTo>
                                      <a:pt x="0" y="285"/>
                                      <a:pt x="0" y="285"/>
                                      <a:pt x="0" y="285"/>
                                    </a:cubicBezTo>
                                    <a:lnTo>
                                      <a:pt x="89" y="238"/>
                                    </a:lnTo>
                                    <a:close/>
                                  </a:path>
                                </a:pathLst>
                              </a:custGeom>
                              <a:grpFill/>
                              <a:ln>
                                <a:noFill/>
                              </a:ln>
                            </wps:spPr>
                            <wps:bodyPr spcFirstLastPara="1" wrap="square" lIns="91425" tIns="45700" rIns="91425" bIns="45700" anchor="t" anchorCtr="0">
                              <a:noAutofit/>
                            </wps:bodyPr>
                          </wps:wsp>
                        </wpg:grpSp>
                        <wps:wsp>
                          <wps:cNvPr id="2074269706" name="Google Shape;1030;p35"/>
                          <wps:cNvSpPr txBox="1"/>
                          <wps:spPr>
                            <a:xfrm>
                              <a:off x="2463541" y="3839280"/>
                              <a:ext cx="1420529" cy="1039359"/>
                            </a:xfrm>
                            <a:prstGeom prst="rect">
                              <a:avLst/>
                            </a:prstGeom>
                            <a:noFill/>
                            <a:ln>
                              <a:noFill/>
                            </a:ln>
                          </wps:spPr>
                          <wps:txbx>
                            <w:txbxContent>
                              <w:p w:rsidR="00671334" w:rsidRPr="000E75DA" w:rsidRDefault="00671334"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05</w:t>
                                </w:r>
                              </w:p>
                            </w:txbxContent>
                          </wps:txbx>
                          <wps:bodyPr spcFirstLastPara="1" wrap="square" lIns="0" tIns="0" rIns="0" bIns="0" anchor="t" anchorCtr="0">
                            <a:noAutofit/>
                          </wps:bodyPr>
                        </wps:wsp>
                        <wps:wsp>
                          <wps:cNvPr id="2074269707" name="TextBox 76"/>
                          <wps:cNvSpPr txBox="1"/>
                          <wps:spPr>
                            <a:xfrm>
                              <a:off x="795618" y="4202765"/>
                              <a:ext cx="2189714" cy="948592"/>
                            </a:xfrm>
                            <a:prstGeom prst="rect">
                              <a:avLst/>
                            </a:prstGeom>
                            <a:noFill/>
                          </wps:spPr>
                          <wps:txbx>
                            <w:txbxContent>
                              <w:p w:rsidR="00671334" w:rsidRPr="000E75DA" w:rsidRDefault="00671334"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التدريب وبناء القدرات</w:t>
                                </w:r>
                              </w:p>
                            </w:txbxContent>
                          </wps:txbx>
                          <wps:bodyPr wrap="square">
                            <a:noAutofit/>
                          </wps:bodyPr>
                        </wps:wsp>
                      </wpg:grpSp>
                      <wpg:grpSp>
                        <wpg:cNvPr id="2074269708" name="Group 2074269708"/>
                        <wpg:cNvGrpSpPr/>
                        <wpg:grpSpPr>
                          <a:xfrm>
                            <a:off x="567704" y="1979808"/>
                            <a:ext cx="3766603" cy="2060244"/>
                            <a:chOff x="567704" y="1979808"/>
                            <a:chExt cx="3766603" cy="2060244"/>
                          </a:xfrm>
                        </wpg:grpSpPr>
                        <wpg:grpSp>
                          <wpg:cNvPr id="2074269709" name="Группа 5"/>
                          <wpg:cNvGrpSpPr/>
                          <wpg:grpSpPr>
                            <a:xfrm>
                              <a:off x="2554509" y="1979808"/>
                              <a:ext cx="1779798" cy="1859511"/>
                              <a:chOff x="2554509" y="1979808"/>
                              <a:chExt cx="1949450" cy="2036762"/>
                            </a:xfrm>
                          </wpg:grpSpPr>
                          <wps:wsp>
                            <wps:cNvPr id="2074269710" name="Google Shape;1001;p35"/>
                            <wps:cNvSpPr/>
                            <wps:spPr>
                              <a:xfrm>
                                <a:off x="2554509" y="1979808"/>
                                <a:ext cx="1949450" cy="2036762"/>
                              </a:xfrm>
                              <a:custGeom>
                                <a:avLst/>
                                <a:gdLst/>
                                <a:ahLst/>
                                <a:cxnLst/>
                                <a:rect l="l" t="t" r="r" b="b"/>
                                <a:pathLst>
                                  <a:path w="457" h="477" extrusionOk="0">
                                    <a:moveTo>
                                      <a:pt x="0" y="244"/>
                                    </a:moveTo>
                                    <a:cubicBezTo>
                                      <a:pt x="0" y="469"/>
                                      <a:pt x="0" y="469"/>
                                      <a:pt x="0" y="469"/>
                                    </a:cubicBezTo>
                                    <a:cubicBezTo>
                                      <a:pt x="0" y="474"/>
                                      <a:pt x="5" y="477"/>
                                      <a:pt x="9" y="475"/>
                                    </a:cubicBezTo>
                                    <a:cubicBezTo>
                                      <a:pt x="454" y="238"/>
                                      <a:pt x="454" y="238"/>
                                      <a:pt x="454" y="238"/>
                                    </a:cubicBezTo>
                                    <a:cubicBezTo>
                                      <a:pt x="456" y="237"/>
                                      <a:pt x="457" y="235"/>
                                      <a:pt x="457" y="233"/>
                                    </a:cubicBezTo>
                                    <a:cubicBezTo>
                                      <a:pt x="457" y="8"/>
                                      <a:pt x="457" y="8"/>
                                      <a:pt x="457" y="8"/>
                                    </a:cubicBezTo>
                                    <a:cubicBezTo>
                                      <a:pt x="457" y="3"/>
                                      <a:pt x="452" y="0"/>
                                      <a:pt x="448" y="2"/>
                                    </a:cubicBezTo>
                                    <a:cubicBezTo>
                                      <a:pt x="3" y="238"/>
                                      <a:pt x="3" y="238"/>
                                      <a:pt x="3" y="238"/>
                                    </a:cubicBezTo>
                                    <a:cubicBezTo>
                                      <a:pt x="1" y="239"/>
                                      <a:pt x="0" y="242"/>
                                      <a:pt x="0" y="244"/>
                                    </a:cubicBezTo>
                                    <a:close/>
                                  </a:path>
                                </a:pathLst>
                              </a:custGeom>
                              <a:solidFill>
                                <a:srgbClr val="FFC000"/>
                              </a:solidFill>
                              <a:ln>
                                <a:noFill/>
                              </a:ln>
                            </wps:spPr>
                            <wps:bodyPr spcFirstLastPara="1" wrap="square" lIns="91425" tIns="45700" rIns="91425" bIns="45700" anchor="t" anchorCtr="0">
                              <a:noAutofit/>
                            </wps:bodyPr>
                          </wps:wsp>
                          <wps:wsp>
                            <wps:cNvPr id="2074269711" name="Google Shape;1009;p35"/>
                            <wps:cNvSpPr/>
                            <wps:spPr>
                              <a:xfrm>
                                <a:off x="4111847" y="1979808"/>
                                <a:ext cx="392112" cy="1217612"/>
                              </a:xfrm>
                              <a:custGeom>
                                <a:avLst/>
                                <a:gdLst/>
                                <a:ahLst/>
                                <a:cxnLst/>
                                <a:rect l="l" t="t" r="r" b="b"/>
                                <a:pathLst>
                                  <a:path w="92" h="285" extrusionOk="0">
                                    <a:moveTo>
                                      <a:pt x="89" y="238"/>
                                    </a:moveTo>
                                    <a:cubicBezTo>
                                      <a:pt x="91" y="237"/>
                                      <a:pt x="92" y="235"/>
                                      <a:pt x="92" y="233"/>
                                    </a:cubicBezTo>
                                    <a:cubicBezTo>
                                      <a:pt x="92" y="8"/>
                                      <a:pt x="92" y="8"/>
                                      <a:pt x="92" y="8"/>
                                    </a:cubicBezTo>
                                    <a:cubicBezTo>
                                      <a:pt x="92" y="3"/>
                                      <a:pt x="87" y="0"/>
                                      <a:pt x="83" y="2"/>
                                    </a:cubicBezTo>
                                    <a:cubicBezTo>
                                      <a:pt x="0" y="46"/>
                                      <a:pt x="0" y="46"/>
                                      <a:pt x="0" y="46"/>
                                    </a:cubicBezTo>
                                    <a:cubicBezTo>
                                      <a:pt x="0" y="285"/>
                                      <a:pt x="0" y="285"/>
                                      <a:pt x="0" y="285"/>
                                    </a:cubicBezTo>
                                    <a:lnTo>
                                      <a:pt x="89" y="238"/>
                                    </a:lnTo>
                                    <a:close/>
                                  </a:path>
                                </a:pathLst>
                              </a:custGeom>
                              <a:solidFill>
                                <a:srgbClr val="F8B100"/>
                              </a:solidFill>
                              <a:ln>
                                <a:noFill/>
                              </a:ln>
                            </wps:spPr>
                            <wps:bodyPr spcFirstLastPara="1" wrap="square" lIns="91425" tIns="45700" rIns="91425" bIns="45700" anchor="t" anchorCtr="0">
                              <a:noAutofit/>
                            </wps:bodyPr>
                          </wps:wsp>
                        </wpg:grpSp>
                        <wps:wsp>
                          <wps:cNvPr id="2074269712" name="Google Shape;1028;p35"/>
                          <wps:cNvSpPr txBox="1"/>
                          <wps:spPr>
                            <a:xfrm>
                              <a:off x="2267894" y="2981440"/>
                              <a:ext cx="1427223" cy="1039359"/>
                            </a:xfrm>
                            <a:prstGeom prst="rect">
                              <a:avLst/>
                            </a:prstGeom>
                            <a:noFill/>
                            <a:ln>
                              <a:noFill/>
                            </a:ln>
                          </wps:spPr>
                          <wps:txbx>
                            <w:txbxContent>
                              <w:p w:rsidR="00671334" w:rsidRPr="000E75DA" w:rsidRDefault="00671334"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06</w:t>
                                </w:r>
                              </w:p>
                            </w:txbxContent>
                          </wps:txbx>
                          <wps:bodyPr spcFirstLastPara="1" wrap="square" lIns="0" tIns="0" rIns="0" bIns="0" anchor="t" anchorCtr="0">
                            <a:noAutofit/>
                          </wps:bodyPr>
                        </wps:wsp>
                        <wps:wsp>
                          <wps:cNvPr id="2074269713" name="TextBox 82"/>
                          <wps:cNvSpPr txBox="1"/>
                          <wps:spPr>
                            <a:xfrm>
                              <a:off x="567704" y="3091464"/>
                              <a:ext cx="2189713" cy="948588"/>
                            </a:xfrm>
                            <a:prstGeom prst="rect">
                              <a:avLst/>
                            </a:prstGeom>
                            <a:noFill/>
                          </wps:spPr>
                          <wps:txbx>
                            <w:txbxContent>
                              <w:p w:rsidR="00671334" w:rsidRPr="000E75DA" w:rsidRDefault="00671334"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تنفيذ الحوكمة الرقمية</w:t>
                                </w:r>
                              </w:p>
                            </w:txbxContent>
                          </wps:txbx>
                          <wps:bodyPr wrap="square">
                            <a:noAutofit/>
                          </wps:bodyPr>
                        </wps:wsp>
                      </wpg:grpSp>
                      <wpg:grpSp>
                        <wpg:cNvPr id="2074269714" name="Group 2074269714"/>
                        <wpg:cNvGrpSpPr/>
                        <wpg:grpSpPr>
                          <a:xfrm>
                            <a:off x="117444" y="989903"/>
                            <a:ext cx="4216863" cy="2368040"/>
                            <a:chOff x="117444" y="989903"/>
                            <a:chExt cx="4216863" cy="2368040"/>
                          </a:xfrm>
                        </wpg:grpSpPr>
                        <wpg:grpSp>
                          <wpg:cNvPr id="2074269715" name="Группа 4"/>
                          <wpg:cNvGrpSpPr/>
                          <wpg:grpSpPr>
                            <a:xfrm>
                              <a:off x="2348702" y="989903"/>
                              <a:ext cx="1985605" cy="1968213"/>
                              <a:chOff x="2348702" y="989903"/>
                              <a:chExt cx="2174875" cy="2155825"/>
                            </a:xfrm>
                            <a:solidFill>
                              <a:srgbClr val="9FCFD1"/>
                            </a:solidFill>
                          </wpg:grpSpPr>
                          <wps:wsp>
                            <wps:cNvPr id="2074269716" name="Google Shape;1002;p35"/>
                            <wps:cNvSpPr/>
                            <wps:spPr>
                              <a:xfrm>
                                <a:off x="2348702" y="989903"/>
                                <a:ext cx="2174875" cy="2155825"/>
                              </a:xfrm>
                              <a:custGeom>
                                <a:avLst/>
                                <a:gdLst/>
                                <a:ahLst/>
                                <a:cxnLst/>
                                <a:rect l="l" t="t" r="r" b="b"/>
                                <a:pathLst>
                                  <a:path w="510" h="505" extrusionOk="0">
                                    <a:moveTo>
                                      <a:pt x="510" y="233"/>
                                    </a:moveTo>
                                    <a:cubicBezTo>
                                      <a:pt x="510" y="8"/>
                                      <a:pt x="510" y="8"/>
                                      <a:pt x="510" y="8"/>
                                    </a:cubicBezTo>
                                    <a:cubicBezTo>
                                      <a:pt x="510" y="3"/>
                                      <a:pt x="505" y="0"/>
                                      <a:pt x="501" y="2"/>
                                    </a:cubicBezTo>
                                    <a:cubicBezTo>
                                      <a:pt x="4" y="266"/>
                                      <a:pt x="4" y="266"/>
                                      <a:pt x="4" y="266"/>
                                    </a:cubicBezTo>
                                    <a:cubicBezTo>
                                      <a:pt x="2" y="267"/>
                                      <a:pt x="0" y="269"/>
                                      <a:pt x="0" y="272"/>
                                    </a:cubicBezTo>
                                    <a:cubicBezTo>
                                      <a:pt x="0" y="497"/>
                                      <a:pt x="0" y="497"/>
                                      <a:pt x="0" y="497"/>
                                    </a:cubicBezTo>
                                    <a:cubicBezTo>
                                      <a:pt x="0" y="502"/>
                                      <a:pt x="6" y="505"/>
                                      <a:pt x="10" y="503"/>
                                    </a:cubicBezTo>
                                    <a:cubicBezTo>
                                      <a:pt x="507" y="238"/>
                                      <a:pt x="507" y="238"/>
                                      <a:pt x="507" y="238"/>
                                    </a:cubicBezTo>
                                    <a:cubicBezTo>
                                      <a:pt x="509" y="237"/>
                                      <a:pt x="510" y="235"/>
                                      <a:pt x="510" y="233"/>
                                    </a:cubicBezTo>
                                    <a:close/>
                                  </a:path>
                                </a:pathLst>
                              </a:custGeom>
                              <a:grpFill/>
                              <a:ln>
                                <a:noFill/>
                              </a:ln>
                            </wps:spPr>
                            <wps:bodyPr spcFirstLastPara="1" wrap="square" lIns="91425" tIns="45700" rIns="91425" bIns="45700" anchor="t" anchorCtr="0">
                              <a:noAutofit/>
                            </wps:bodyPr>
                          </wps:wsp>
                          <wps:wsp>
                            <wps:cNvPr id="2074269717" name="Google Shape;1010;p35"/>
                            <wps:cNvSpPr/>
                            <wps:spPr>
                              <a:xfrm>
                                <a:off x="4131465" y="989903"/>
                                <a:ext cx="392112" cy="1217612"/>
                              </a:xfrm>
                              <a:custGeom>
                                <a:avLst/>
                                <a:gdLst/>
                                <a:ahLst/>
                                <a:cxnLst/>
                                <a:rect l="l" t="t" r="r" b="b"/>
                                <a:pathLst>
                                  <a:path w="92" h="285" extrusionOk="0">
                                    <a:moveTo>
                                      <a:pt x="89" y="238"/>
                                    </a:moveTo>
                                    <a:cubicBezTo>
                                      <a:pt x="91" y="237"/>
                                      <a:pt x="92" y="235"/>
                                      <a:pt x="92" y="233"/>
                                    </a:cubicBezTo>
                                    <a:cubicBezTo>
                                      <a:pt x="92" y="8"/>
                                      <a:pt x="92" y="8"/>
                                      <a:pt x="92" y="8"/>
                                    </a:cubicBezTo>
                                    <a:cubicBezTo>
                                      <a:pt x="92" y="3"/>
                                      <a:pt x="87" y="0"/>
                                      <a:pt x="83" y="2"/>
                                    </a:cubicBezTo>
                                    <a:cubicBezTo>
                                      <a:pt x="0" y="46"/>
                                      <a:pt x="0" y="46"/>
                                      <a:pt x="0" y="46"/>
                                    </a:cubicBezTo>
                                    <a:cubicBezTo>
                                      <a:pt x="0" y="285"/>
                                      <a:pt x="0" y="285"/>
                                      <a:pt x="0" y="285"/>
                                    </a:cubicBezTo>
                                    <a:lnTo>
                                      <a:pt x="89" y="238"/>
                                    </a:lnTo>
                                    <a:close/>
                                  </a:path>
                                </a:pathLst>
                              </a:custGeom>
                              <a:solidFill>
                                <a:srgbClr val="50A3A7"/>
                              </a:solidFill>
                              <a:ln>
                                <a:noFill/>
                              </a:ln>
                            </wps:spPr>
                            <wps:bodyPr spcFirstLastPara="1" wrap="square" lIns="91425" tIns="45700" rIns="91425" bIns="45700" anchor="t" anchorCtr="0">
                              <a:noAutofit/>
                            </wps:bodyPr>
                          </wps:wsp>
                        </wpg:grpSp>
                        <wps:wsp>
                          <wps:cNvPr id="2074269718" name="Google Shape;1025;p35"/>
                          <wps:cNvSpPr txBox="1"/>
                          <wps:spPr>
                            <a:xfrm>
                              <a:off x="2062097" y="2081575"/>
                              <a:ext cx="1438369" cy="1039359"/>
                            </a:xfrm>
                            <a:prstGeom prst="rect">
                              <a:avLst/>
                            </a:prstGeom>
                            <a:noFill/>
                            <a:ln>
                              <a:noFill/>
                            </a:ln>
                          </wps:spPr>
                          <wps:txbx>
                            <w:txbxContent>
                              <w:p w:rsidR="00671334" w:rsidRPr="000E75DA" w:rsidRDefault="00671334"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07</w:t>
                                </w:r>
                              </w:p>
                            </w:txbxContent>
                          </wps:txbx>
                          <wps:bodyPr spcFirstLastPara="1" wrap="square" lIns="0" tIns="0" rIns="0" bIns="0" anchor="t" anchorCtr="0">
                            <a:noAutofit/>
                          </wps:bodyPr>
                        </wps:wsp>
                        <wps:wsp>
                          <wps:cNvPr id="2074269719" name="TextBox 88"/>
                          <wps:cNvSpPr txBox="1"/>
                          <wps:spPr>
                            <a:xfrm>
                              <a:off x="117444" y="2409355"/>
                              <a:ext cx="2189713" cy="948588"/>
                            </a:xfrm>
                            <a:prstGeom prst="rect">
                              <a:avLst/>
                            </a:prstGeom>
                            <a:noFill/>
                          </wps:spPr>
                          <wps:txbx>
                            <w:txbxContent>
                              <w:p w:rsidR="00671334" w:rsidRPr="000E75DA" w:rsidRDefault="00671334"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المراقبة والتقييم</w:t>
                                </w:r>
                              </w:p>
                            </w:txbxContent>
                          </wps:txbx>
                          <wps:bodyPr wrap="square">
                            <a:noAutofit/>
                          </wps:bodyPr>
                        </wps:wsp>
                      </wpg:grpSp>
                      <wpg:grpSp>
                        <wpg:cNvPr id="2074269720" name="Group 2074269720"/>
                        <wpg:cNvGrpSpPr/>
                        <wpg:grpSpPr>
                          <a:xfrm>
                            <a:off x="-43921" y="0"/>
                            <a:ext cx="4378227" cy="2263093"/>
                            <a:chOff x="-43921" y="0"/>
                            <a:chExt cx="4378227" cy="2263093"/>
                          </a:xfrm>
                        </wpg:grpSpPr>
                        <wpg:grpSp>
                          <wpg:cNvPr id="2074269721" name="Группа 1"/>
                          <wpg:cNvGrpSpPr/>
                          <wpg:grpSpPr>
                            <a:xfrm>
                              <a:off x="2145793" y="0"/>
                              <a:ext cx="2188513" cy="2076913"/>
                              <a:chOff x="2145793" y="0"/>
                              <a:chExt cx="2397125" cy="2274887"/>
                            </a:xfrm>
                          </wpg:grpSpPr>
                          <wps:wsp>
                            <wps:cNvPr id="2074269722" name="Google Shape;1003;p35"/>
                            <wps:cNvSpPr/>
                            <wps:spPr>
                              <a:xfrm>
                                <a:off x="2145793" y="0"/>
                                <a:ext cx="2397125" cy="2274887"/>
                              </a:xfrm>
                              <a:custGeom>
                                <a:avLst/>
                                <a:gdLst/>
                                <a:ahLst/>
                                <a:cxnLst/>
                                <a:rect l="l" t="t" r="r" b="b"/>
                                <a:pathLst>
                                  <a:path w="562" h="533" extrusionOk="0">
                                    <a:moveTo>
                                      <a:pt x="0" y="300"/>
                                    </a:moveTo>
                                    <a:cubicBezTo>
                                      <a:pt x="0" y="525"/>
                                      <a:pt x="0" y="525"/>
                                      <a:pt x="0" y="525"/>
                                    </a:cubicBezTo>
                                    <a:cubicBezTo>
                                      <a:pt x="0" y="529"/>
                                      <a:pt x="5" y="533"/>
                                      <a:pt x="10" y="530"/>
                                    </a:cubicBezTo>
                                    <a:cubicBezTo>
                                      <a:pt x="559" y="238"/>
                                      <a:pt x="559" y="238"/>
                                      <a:pt x="559" y="238"/>
                                    </a:cubicBezTo>
                                    <a:cubicBezTo>
                                      <a:pt x="561" y="237"/>
                                      <a:pt x="562" y="235"/>
                                      <a:pt x="562" y="233"/>
                                    </a:cubicBezTo>
                                    <a:cubicBezTo>
                                      <a:pt x="562" y="8"/>
                                      <a:pt x="562" y="8"/>
                                      <a:pt x="562" y="8"/>
                                    </a:cubicBezTo>
                                    <a:cubicBezTo>
                                      <a:pt x="562" y="3"/>
                                      <a:pt x="557" y="0"/>
                                      <a:pt x="553" y="2"/>
                                    </a:cubicBezTo>
                                    <a:cubicBezTo>
                                      <a:pt x="4" y="294"/>
                                      <a:pt x="4" y="294"/>
                                      <a:pt x="4" y="294"/>
                                    </a:cubicBezTo>
                                    <a:cubicBezTo>
                                      <a:pt x="2" y="295"/>
                                      <a:pt x="0" y="297"/>
                                      <a:pt x="0" y="300"/>
                                    </a:cubicBezTo>
                                    <a:close/>
                                  </a:path>
                                </a:pathLst>
                              </a:custGeom>
                              <a:solidFill>
                                <a:srgbClr val="3D8E92"/>
                              </a:solidFill>
                              <a:ln>
                                <a:noFill/>
                              </a:ln>
                            </wps:spPr>
                            <wps:bodyPr spcFirstLastPara="1" wrap="square" lIns="91425" tIns="45700" rIns="91425" bIns="45700" anchor="t" anchorCtr="0">
                              <a:noAutofit/>
                            </wps:bodyPr>
                          </wps:wsp>
                          <wps:wsp>
                            <wps:cNvPr id="2074269723" name="Google Shape;1011;p35"/>
                            <wps:cNvSpPr/>
                            <wps:spPr>
                              <a:xfrm>
                                <a:off x="4150806" y="0"/>
                                <a:ext cx="392112" cy="1216025"/>
                              </a:xfrm>
                              <a:custGeom>
                                <a:avLst/>
                                <a:gdLst/>
                                <a:ahLst/>
                                <a:cxnLst/>
                                <a:rect l="l" t="t" r="r" b="b"/>
                                <a:pathLst>
                                  <a:path w="92" h="285" extrusionOk="0">
                                    <a:moveTo>
                                      <a:pt x="83" y="2"/>
                                    </a:moveTo>
                                    <a:cubicBezTo>
                                      <a:pt x="0" y="46"/>
                                      <a:pt x="0" y="46"/>
                                      <a:pt x="0" y="46"/>
                                    </a:cubicBezTo>
                                    <a:cubicBezTo>
                                      <a:pt x="0" y="285"/>
                                      <a:pt x="0" y="285"/>
                                      <a:pt x="0" y="285"/>
                                    </a:cubicBezTo>
                                    <a:cubicBezTo>
                                      <a:pt x="89" y="238"/>
                                      <a:pt x="89" y="238"/>
                                      <a:pt x="89" y="238"/>
                                    </a:cubicBezTo>
                                    <a:cubicBezTo>
                                      <a:pt x="91" y="237"/>
                                      <a:pt x="92" y="235"/>
                                      <a:pt x="92" y="233"/>
                                    </a:cubicBezTo>
                                    <a:cubicBezTo>
                                      <a:pt x="92" y="8"/>
                                      <a:pt x="92" y="8"/>
                                      <a:pt x="92" y="8"/>
                                    </a:cubicBezTo>
                                    <a:cubicBezTo>
                                      <a:pt x="92" y="3"/>
                                      <a:pt x="87" y="0"/>
                                      <a:pt x="83" y="2"/>
                                    </a:cubicBezTo>
                                    <a:close/>
                                  </a:path>
                                </a:pathLst>
                              </a:custGeom>
                              <a:solidFill>
                                <a:srgbClr val="245456"/>
                              </a:solidFill>
                              <a:ln>
                                <a:noFill/>
                              </a:ln>
                            </wps:spPr>
                            <wps:bodyPr spcFirstLastPara="1" wrap="square" lIns="91425" tIns="45700" rIns="91425" bIns="45700" anchor="t" anchorCtr="0">
                              <a:noAutofit/>
                            </wps:bodyPr>
                          </wps:wsp>
                        </wpg:grpSp>
                        <wps:wsp>
                          <wps:cNvPr id="2074269724" name="Google Shape;1024;p35"/>
                          <wps:cNvSpPr txBox="1"/>
                          <wps:spPr>
                            <a:xfrm>
                              <a:off x="1859198" y="1223734"/>
                              <a:ext cx="1277809" cy="1039359"/>
                            </a:xfrm>
                            <a:prstGeom prst="rect">
                              <a:avLst/>
                            </a:prstGeom>
                            <a:noFill/>
                            <a:ln>
                              <a:noFill/>
                            </a:ln>
                          </wps:spPr>
                          <wps:txbx>
                            <w:txbxContent>
                              <w:p w:rsidR="00671334" w:rsidRPr="000E75DA" w:rsidRDefault="00671334"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08</w:t>
                                </w:r>
                              </w:p>
                            </w:txbxContent>
                          </wps:txbx>
                          <wps:bodyPr spcFirstLastPara="1" wrap="square" lIns="0" tIns="0" rIns="0" bIns="0" anchor="t" anchorCtr="0">
                            <a:noAutofit/>
                          </wps:bodyPr>
                        </wps:wsp>
                        <wps:wsp>
                          <wps:cNvPr id="2074269725" name="TextBox 94"/>
                          <wps:cNvSpPr txBox="1"/>
                          <wps:spPr>
                            <a:xfrm>
                              <a:off x="-43921" y="1381800"/>
                              <a:ext cx="2189714" cy="833013"/>
                            </a:xfrm>
                            <a:prstGeom prst="rect">
                              <a:avLst/>
                            </a:prstGeom>
                            <a:noFill/>
                          </wps:spPr>
                          <wps:txbx>
                            <w:txbxContent>
                              <w:p w:rsidR="00671334" w:rsidRPr="000E75DA" w:rsidRDefault="00671334"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التحديث المستمر</w:t>
                                </w:r>
                              </w:p>
                            </w:txbxContent>
                          </wps:txbx>
                          <wps:bodyPr wrap="square">
                            <a:noAutofit/>
                          </wps:bodyPr>
                        </wps:wsp>
                      </wpg:grpSp>
                    </wpg:wgp>
                  </a:graphicData>
                </a:graphic>
              </wp:inline>
            </w:drawing>
          </mc:Choice>
          <mc:Fallback>
            <w:pict>
              <v:group id="Group 97" o:spid="_x0000_s2908" style="width:393.55pt;height:235.2pt;mso-position-horizontal-relative:char;mso-position-vertical-relative:line" coordorigin="-439" coordsize="86179,515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">
                <v:group id="Group 2074269678" o:spid="_x0000_s2909" style="position:absolute;left:43850;width:41890;height:22442" coordorigin="43850" coordsize="41889,22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VhvzFyQAA&#10;AOMAAAAPAAAAAAAAAAAAAAAAAKoCAABkcnMvZG93bnJldi54bWxQSwUGAAAAAAQABAD6AAAAoAMA&#10;AAAA&#10;">
                  <v:group id="Группа 2" o:spid="_x0000_s2910" style="position:absolute;left:43850;width:21899;height:20769" coordorigin="43850" coordsize="23987,227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6ylle&#10;zAAAAOMAAAAPAAAAAAAAAAAAAAAAAKoCAABkcnMvZG93bnJldi54bWxQSwUGAAAAAAQABAD6AAAA&#10;owMAAAAA&#10;">
                    <v:shape id="Google Shape;1007;p35" o:spid="_x0000_s2911" style="position:absolute;left:43850;width:23987;height:22748;visibility:visible;mso-wrap-style:square;v-text-anchor:top" coordsize="562,5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UmBsgA&#10;AADjAAAADwAAAGRycy9kb3ducmV2LnhtbESPz0rDQBDG74LvsIzgRexuosQYuy0iVXsSbPsAY3ZM&#10;FrOzITu28e3dg+Dx4/vHb7mew6CONCUf2UKxMKCI2+g8dxYO++frGlQSZIdDZLLwQwnWq/OzJTYu&#10;nvidjjvpVB7h1KCFXmRstE5tTwHTIo7E2fuMU0DJcuq0m/CUx8OgS2MqHdBzfuhxpKee2q/dd7Ag&#10;hbn66Grz5jeFf3m9kTBsfLD28mJ+fAAlNMt/+K+9dRZKc3dbVvdVnSkyU+YBv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5SYGyAAAAOMAAAAPAAAAAAAAAAAAAAAAAJgCAABk&#10;cnMvZG93bnJldi54bWxQSwUGAAAAAAQABAD1AAAAjQMAAAAA&#10;" path="m562,300v,225,,225,,225c562,529,557,533,552,530,3,238,3,238,3,238,1,237,,235,,233,,8,,8,,8,,3,5,,10,2,559,294,559,294,559,294v2,1,3,3,3,6xe" fillcolor="#d1d1d1" stroked="f">
                      <v:path arrowok="t" o:extrusionok="f"/>
                    </v:shape>
                    <v:shape id="Google Shape;1015;p35" o:spid="_x0000_s2912" style="position:absolute;left:43850;width:3937;height:12160;visibility:visible;mso-wrap-style:square;v-text-anchor:top" coordsize="9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MEr8oA&#10;AADjAAAADwAAAGRycy9kb3ducmV2LnhtbESPQUvDQBSE70L/w/IEb3aTIGlMuy2tIogeSlvp+ZF9&#10;TYLZt8vumsZ/7wqCx2FmvmFWm8kMYiQfessK8nkGgrixuudWwcfp5b4CESKyxsEyKfimAJv17GaF&#10;tbZXPtB4jK1IEA41KuhidLWUoenIYJhbR5y8i/UGY5K+ldrjNcHNIIssK6XBntNCh46eOmo+j19G&#10;wbPMTT54d3G0374vdDWed29SqbvbabsEEWmK/+G/9qtWUGSLh6J8LKscfj+lPyDX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ETBK/KAAAA4wAAAA8AAAAAAAAAAAAAAAAAmAIA&#10;AGRycy9kb3ducmV2LnhtbFBLBQYAAAAABAAEAPUAAACPAwAAAAA=&#10;" path="m10,2c5,,,3,,8,,233,,233,,233v,2,1,4,3,5c92,285,92,285,92,285,92,46,92,46,92,46l10,2xe" fillcolor="#9f9f9f" stroked="f">
                      <v:path arrowok="t" o:extrusionok="f"/>
                    </v:shape>
                  </v:group>
                  <v:shape id="Google Shape;1026;p35" o:spid="_x0000_s2913" type="#_x0000_t202" style="position:absolute;left:52967;top:12048;width:14741;height:10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Q5UMsA&#10;AADjAAAADwAAAGRycy9kb3ducmV2LnhtbESPQUvDQBSE70L/w/IK3uxug8Q27baUoiAIYhoPHl+z&#10;r8nS7NuYXdv4711B8DjMzDfMeju6TlxoCNazhvlMgSCuvbHcaHivnu4WIEJENth5Jg3fFGC7mdys&#10;sTD+yiVdDrERCcKhQA1tjH0hZahbchhmvidO3skPDmOSQyPNgNcEd53MlMqlQ8tpocWe9i3V58OX&#10;07D74PLRfr4e38pTaatqqfglP2t9Ox13KxCRxvgf/ms/Gw2ZerjP8mW+yOD3U/oDcvM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QxDlQywAAAOMAAAAPAAAAAAAAAAAAAAAAAJgC&#10;AABkcnMvZG93bnJldi54bWxQSwUGAAAAAAQABAD1AAAAkAMAAAAA&#10;" filled="f" stroked="f">
                    <v:textbox inset="0,0,0,0">
                      <w:txbxContent>
                        <w:p w:rsidR="00671334" w:rsidRPr="000E75DA" w:rsidRDefault="00671334"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04</w:t>
                          </w:r>
                        </w:p>
                      </w:txbxContent>
                    </v:textbox>
                  </v:shape>
                  <v:shape id="TextBox 52" o:spid="_x0000_s2914" type="#_x0000_t202" style="position:absolute;left:66134;top:9898;width:19606;height:11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BHucoA&#10;AADjAAAADwAAAGRycy9kb3ducmV2LnhtbESPQWvCQBSE74X+h+UVequ7TW2q0VVKi+BJUavg7ZF9&#10;JqHZtyG7NfHfu0LB4zAz3zDTeW9rcabWV441vA4UCOLcmYoLDT+7xcsIhA/IBmvHpOFCHuazx4cp&#10;ZsZ1vKHzNhQiQthnqKEMocmk9HlJFv3ANcTRO7nWYoiyLaRpsYtwW8tEqVRarDgulNjQV0n57/bP&#10;ativTsfDUK2Lb/vedK5Xku1Yav381H9OQATqwz38314aDYn6GCbpOB29we1T/ANyd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uAR7nKAAAA4wAAAA8AAAAAAAAAAAAAAAAAmAIA&#10;AGRycy9kb3ducmV2LnhtbFBLBQYAAAAABAAEAPUAAACPAwAAAAA=&#10;" filled="f" stroked="f">
                    <v:textbox>
                      <w:txbxContent>
                        <w:p w:rsidR="00671334" w:rsidRPr="000E75DA" w:rsidRDefault="00671334"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اختيار الأدوات والتقنيات المناسبة</w:t>
                          </w:r>
                        </w:p>
                      </w:txbxContent>
                    </v:textbox>
                  </v:shape>
                </v:group>
                <v:group id="Group 2074269684" o:spid="_x0000_s2915" style="position:absolute;left:43850;top:9899;width:41889;height:22145" coordorigin="43850,9899" coordsize="41889,22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hHobn&#10;zAAAAOMAAAAPAAAAAAAAAAAAAAAAAKoCAABkcnMvZG93bnJldi54bWxQSwUGAAAAAAQABAD6AAAA&#10;owMAAAAA&#10;">
                  <v:group id="Группа 3" o:spid="_x0000_s2916" style="position:absolute;left:43850;top:9899;width:19870;height:19682" coordorigin="43850,9899" coordsize="21764,215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OUiN8&#10;zAAAAOMAAAAPAAAAAAAAAAAAAAAAAKoCAABkcnMvZG93bnJldi54bWxQSwUGAAAAAAQABAD6AAAA&#10;owMAAAAA&#10;">
                    <v:shape id="Google Shape;1006;p35" o:spid="_x0000_s2917" style="position:absolute;left:43850;top:9899;width:21764;height:21558;visibility:visible;mso-wrap-style:square;v-text-anchor:top" coordsize="510,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wGussA&#10;AADjAAAADwAAAGRycy9kb3ducmV2LnhtbESPQWvCQBSE70L/w/IKvemmoaQxdZVaKJZWEKPi9ZF9&#10;JqHZtyG76vbfdwsFj8PMfMPMFsF04kKDay0reJwkIIgrq1uuFex37+MchPPIGjvLpOCHHCzmd6MZ&#10;FtpeeUuX0tciQtgVqKDxvi+kdFVDBt3E9sTRO9nBoI9yqKUe8BrhppNpkmTSYMtxocGe3hqqvsuz&#10;UbD8NOewksvD19GGdT49lRtatUo93IfXFxCegr+F/9sfWkGaPD+l2TTLM/j7FP+AnP8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L3Aa6ywAAAOMAAAAPAAAAAAAAAAAAAAAAAJgC&#10;AABkcnMvZG93bnJldi54bWxQSwUGAAAAAAQABAD1AAAAkAMAAAAA&#10;" path="m,233c,8,,8,,8,,3,5,,10,2,506,266,506,266,506,266v2,1,4,3,4,6c510,497,510,497,510,497v,5,-6,8,-10,6c3,238,3,238,3,238,1,237,,235,,233xe" filled="f" stroked="f">
                      <v:path arrowok="t" o:extrusionok="f"/>
                    </v:shape>
                    <v:shape id="Google Shape;1014;p35" o:spid="_x0000_s2918" style="position:absolute;left:43850;top:9899;width:3937;height:12176;visibility:visible;mso-wrap-style:square;v-text-anchor:top" coordsize="9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xgGM0A&#10;AADjAAAADwAAAGRycy9kb3ducmV2LnhtbESPQWvCQBSE7wX/w/KE3urGoNGmriKiUg8empbS3h7Z&#10;1ySYfRt2t5r213cFocdhZr5hFqvetOJMzjeWFYxHCQji0uqGKwVvr7uHOQgfkDW2lknBD3lYLQd3&#10;C8y1vfALnYtQiQhhn6OCOoQul9KXNRn0I9sRR+/LOoMhSldJ7fAS4aaVaZJk0mDDcaHGjjY1lafi&#10;2yhwfl1sDie3m3xsi8/f/fsxnTZHpe6H/foJRKA+/Idv7WetIE1mkzR7zOYzuH6Kf0Au/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De8YBjNAAAA4wAAAA8AAAAAAAAAAAAAAAAA&#10;mAIAAGRycy9kb3ducmV2LnhtbFBLBQYAAAAABAAEAPUAAACSAwAAAAA=&#10;" path="m,8c,233,,233,,233v,2,1,4,3,5c92,285,92,285,92,285,92,46,92,46,92,46,10,2,10,2,10,2,5,,,3,,8xe" fillcolor="#f8b100" stroked="f">
                      <v:path arrowok="t" o:extrusionok="f"/>
                    </v:shape>
                  </v:group>
                  <v:shape id="Google Shape;1027;p35" o:spid="_x0000_s2919" type="#_x0000_t202" style="position:absolute;left:51310;top:21091;width:14205;height:103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wOusgA&#10;AADjAAAADwAAAGRycy9kb3ducmV2LnhtbERPz2vCMBS+D/wfwhvsNpMV6bQaRWTCYDBWu8OOz+bZ&#10;BpuXrsm0+++Xw8Djx/d7tRldJy40BOtZw9NUgSCuvbHcaPis9o9zECEiG+w8k4ZfCrBZT+5WWBh/&#10;5ZIuh9iIFMKhQA1tjH0hZahbchimvidO3MkPDmOCQyPNgNcU7jqZKZVLh5ZTQ4s97Vqqz4cfp2H7&#10;xeWL/X4/fpSn0lbVQvFbftb64X7cLkFEGuNN/O9+NRoy9TzL8kU+T6PTp/QH5Po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LA66yAAAAOMAAAAPAAAAAAAAAAAAAAAAAJgCAABk&#10;cnMvZG93bnJldi54bWxQSwUGAAAAAAQABAD1AAAAjQMAAAAA&#10;" filled="f" stroked="f">
                    <v:textbox inset="0,0,0,0">
                      <w:txbxContent>
                        <w:p w:rsidR="00671334" w:rsidRPr="000E75DA" w:rsidRDefault="00671334"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03</w:t>
                          </w:r>
                        </w:p>
                      </w:txbxContent>
                    </v:textbox>
                  </v:shape>
                  <v:shape id="TextBox 58" o:spid="_x0000_s2920" type="#_x0000_t202" style="position:absolute;left:65300;top:22150;width:20439;height:9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wU8oA&#10;AADjAAAADwAAAGRycy9kb3ducmV2LnhtbESPQWvCQBSE74L/YXmF3nS3wUaTuooohZ4qalvo7ZF9&#10;JqHZtyG7Nem/7wqCx2FmvmGW68E24kKdrx1reJoqEMSFMzWXGj5Or5MFCB+QDTaOScMfeVivxqMl&#10;5sb1fKDLMZQiQtjnqKEKoc2l9EVFFv3UtcTRO7vOYoiyK6XpsI9w28hEqVRarDkuVNjStqLi5/hr&#10;NXy+n7+/Zmpf7uxz27tBSbaZ1PrxYdi8gAg0hHv41n4zGhI1nyVpli4yuH6Kf0Cu/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pocFPKAAAA4wAAAA8AAAAAAAAAAAAAAAAAmAIA&#10;AGRycy9kb3ducmV2LnhtbFBLBQYAAAAABAAEAPUAAACPAwAAAAA=&#10;" filled="f" stroked="f">
                    <v:textbox>
                      <w:txbxContent>
                        <w:p w:rsidR="00671334" w:rsidRPr="000E75DA" w:rsidRDefault="00671334"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تطوير إطار الحوكمة الرقمية</w:t>
                          </w:r>
                        </w:p>
                      </w:txbxContent>
                    </v:textbox>
                  </v:shape>
                </v:group>
                <v:group id="Group 2074269690" o:spid="_x0000_s2921" style="position:absolute;left:43850;top:19798;width:39993;height:20620" coordorigin="43850,19798" coordsize="39992,20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v8FjnL&#10;AAAA4wAAAA8AAAAAAAAAAAAAAAAAqgIAAGRycy9kb3ducmV2LnhtbFBLBQYAAAAABAAEAPoAAACi&#10;AwAAAAA=&#10;">
                  <v:group id="Группа 6" o:spid="_x0000_s2922" style="position:absolute;left:43850;top:19798;width:17812;height:18595" coordorigin="43850,19798" coordsize="19510,203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9LCz&#10;os0AAADjAAAADwAAAAAAAAAAAAAAAACqAgAAZHJzL2Rvd25yZXYueG1sUEsFBgAAAAAEAAQA+gAA&#10;AKQDAAAAAA==&#10;">
                    <v:shape id="Google Shape;1005;p35" o:spid="_x0000_s2923" style="position:absolute;left:43850;top:19798;width:19510;height:20367;visibility:visible;mso-wrap-style:square;v-text-anchor:top" coordsize="457,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Bv6swA&#10;AADjAAAADwAAAGRycy9kb3ducmV2LnhtbESPQUvDQBSE70L/w/IEL2I3DRJt2m1JLYIn0VZKj6/Z&#10;ZxKafRt31yT9964geBxm5htmuR5NK3pyvrGsYDZNQBCXVjdcKfjYP989gvABWWNrmRRcyMN6Nbla&#10;Yq7twO/U70IlIoR9jgrqELpcSl/WZNBPbUccvU/rDIYoXSW1wyHCTSvTJMmkwYbjQo0dPdVUnnff&#10;RkF/u9lujnt0b8Pr+cLbpvg6HQqlbq7HYgEi0Bj+w3/tF60gTR7u02yezVP4/RT/gFz9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PCBv6swAAADjAAAADwAAAAAAAAAAAAAAAACY&#10;AgAAZHJzL2Rvd25yZXYueG1sUEsFBgAAAAAEAAQA9QAAAJEDAAAAAA==&#10;" path="m457,244v,225,,225,,225c457,474,452,477,448,475,3,238,3,238,3,238,1,237,,235,,233,,8,,8,,8,,3,5,,10,2,454,238,454,238,454,238v2,1,3,4,3,6xe" filled="f" stroked="f">
                      <v:path arrowok="t" o:extrusionok="f"/>
                    </v:shape>
                    <v:shape id="Google Shape;1013;p35" o:spid="_x0000_s2924" style="position:absolute;left:43850;top:19798;width:3937;height:12176;visibility:visible;mso-wrap-style:square;v-text-anchor:top" coordsize="9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v9x8wA&#10;AADjAAAADwAAAGRycy9kb3ducmV2LnhtbESPQUsDMRSE74L/ITzBm01cZbXbpkULxfZQ0K1ij4/N&#10;c7O4eVk2abv66xuh4HGYmW+Y6XxwrThQHxrPGm5HCgRx5U3DtYb37fLmEUSIyAZbz6ThhwLMZ5cX&#10;UyyMP/IbHcpYiwThUKAGG2NXSBkqSw7DyHfEyfvyvcOYZF9L0+MxwV0rM6Vy6bDhtGCxo4Wl6rvc&#10;Ow37T7uk6teun9XL626Fi035sd1ofX01PE1ARBrif/jcXhkNmXq4z/JxPr6Dv0/pD8jZC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Ubv9x8wAAADjAAAADwAAAAAAAAAAAAAAAACY&#10;AgAAZHJzL2Rvd25yZXYueG1sUEsFBgAAAAAEAAQA9QAAAJEDAAAAAA==&#10;" path="m,8c,233,,233,,233v,2,1,4,3,5c92,285,92,285,92,285,92,46,92,46,92,46,10,2,10,2,10,2,5,,,3,,8xe" fillcolor="#3d8e92" stroked="f">
                      <v:path arrowok="t" o:extrusionok="f"/>
                    </v:shape>
                  </v:group>
                  <v:shape id="Google Shape;1029;p35" o:spid="_x0000_s2925" type="#_x0000_t202" style="position:absolute;left:49618;top:29944;width:14562;height:10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iSYssA&#10;AADjAAAADwAAAGRycy9kb3ducmV2LnhtbESPQUvDQBSE70L/w/KE3uyuoUQTuy2lWBAEMY0Hj8/s&#10;a7I0+zZm1zb+e1cQPA4z8w2z2kyuF2cag/Ws4XahQBA33lhuNbzV+5t7ECEiG+w9k4ZvCrBZz65W&#10;WBp/4YrOh9iKBOFQooYuxqGUMjQdOQwLPxAn7+hHhzHJsZVmxEuCu15mSuXSoeW00OFAu46a0+HL&#10;adi+c/VoP18+XqtjZeu6UPycn7SeX0/bBxCRpvgf/ms/GQ2ZultmeZEXS/j9lP6AXP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1uJJiywAAAOMAAAAPAAAAAAAAAAAAAAAAAJgC&#10;AABkcnMvZG93bnJldi54bWxQSwUGAAAAAAQABAD1AAAAkAMAAAAA&#10;" filled="f" stroked="f">
                    <v:textbox inset="0,0,0,0">
                      <w:txbxContent>
                        <w:p w:rsidR="00671334" w:rsidRPr="000E75DA" w:rsidRDefault="00671334"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02</w:t>
                          </w:r>
                        </w:p>
                      </w:txbxContent>
                    </v:textbox>
                  </v:shape>
                  <v:shape id="TextBox 64" o:spid="_x0000_s2926" type="#_x0000_t202" style="position:absolute;left:61946;top:33575;width:21897;height:6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si8oA&#10;AADjAAAADwAAAGRycy9kb3ducmV2LnhtbESPQWvCQBSE7wX/w/IEb3W3QWOTukqpCJ4salvo7ZF9&#10;JqHZtyG7mvjv3UKhx2FmvmGW68E24kqdrx1reJoqEMSFMzWXGj5O28dnED4gG2wck4YbeVivRg9L&#10;zI3r+UDXYyhFhLDPUUMVQptL6YuKLPqpa4mjd3adxRBlV0rTYR/htpGJUqm0WHNcqLClt4qKn+PF&#10;avjcn7+/Zuq93Nh527tBSbaZ1HoyHl5fQAQawn/4r70zGhK1mCVplmZz+P0U/4Bc3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787IvKAAAA4wAAAA8AAAAAAAAAAAAAAAAAmAIA&#10;AGRycy9kb3ducmV2LnhtbFBLBQYAAAAABAAEAPUAAACPAwAAAAA=&#10;" filled="f" stroked="f">
                    <v:textbox>
                      <w:txbxContent>
                        <w:p w:rsidR="00671334" w:rsidRPr="000E75DA" w:rsidRDefault="00671334"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تقييم الوضع الحالي</w:t>
                          </w:r>
                        </w:p>
                      </w:txbxContent>
                    </v:textbox>
                  </v:shape>
                </v:group>
                <v:group id="Group 2074269696" o:spid="_x0000_s2927" style="position:absolute;left:43850;top:29697;width:35692;height:21816" coordorigin="43850,29697" coordsize="35692,218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7WSvWyQAA&#10;AOMAAAAPAAAAAAAAAAAAAAAAAKoCAABkcnMvZG93bnJldi54bWxQSwUGAAAAAAQABAD6AAAAoAMA&#10;AAAA&#10;">
                  <v:group id="Группа 7" o:spid="_x0000_s2928" style="position:absolute;left:43850;top:29697;width:15783;height:17508" coordorigin="43850,29697" coordsize="17287,19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UFY5N&#10;zAAAAOMAAAAPAAAAAAAAAAAAAAAAAKoCAABkcnMvZG93bnJldi54bWxQSwUGAAAAAAQABAD6AAAA&#10;owMAAAAA&#10;">
                    <v:shape id="Google Shape;1004;p35" o:spid="_x0000_s2929" style="position:absolute;left:43850;top:29697;width:17288;height:19177;visibility:visible;mso-wrap-style:square;v-text-anchor:top" coordsize="405,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jR5cwA&#10;AADjAAAADwAAAGRycy9kb3ducmV2LnhtbESPTUvDQBCG74L/YZmCN7tpkGjTbosKgh9Q6cehxyE7&#10;zYZmZ9Ps2kZ/vXMQPA7vvM/MM18OvlVn6mMT2MBknIEiroJtuDaw277cPoCKCdliG5gMfFOE5eL6&#10;ao6lDRde03mTaiUQjiUacCl1pdaxcuQxjkNHLNkh9B6TjH2tbY8XgftW51lWaI8NywWHHT07qo6b&#10;Ly+U1Ufx+ZNOxyacnvz+zbrJ/t0ZczMaHmegEg3pf/mv/WoN5Nn9XV5Mi6k8LU7iA3rxC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vsjR5cwAAADjAAAADwAAAAAAAAAAAAAAAACY&#10;AgAAZHJzL2Rvd25yZXYueG1sUEsFBgAAAAAEAAQA9QAAAJEDAAAAAA==&#10;" path="m405,216v,225,,225,,225c405,446,400,449,396,447,3,238,3,238,3,238,1,237,,235,,233,,8,,8,,8,,3,5,,10,2,402,211,402,211,402,211v2,1,3,3,3,5xe" fillcolor="#3d8e92" stroked="f">
                      <v:path arrowok="t" o:extrusionok="f"/>
                    </v:shape>
                    <v:shape id="Google Shape;1012;p35" o:spid="_x0000_s2930" style="position:absolute;left:43850;top:29697;width:3937;height:12176;visibility:visible;mso-wrap-style:square;v-text-anchor:top" coordsize="9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LoMsA&#10;AADjAAAADwAAAGRycy9kb3ducmV2LnhtbESPX0vDQBDE3wW/w7GCL2IvxhK92GsRQeiTpX9AH5fc&#10;msTm9tLc2sZv3xMEH4eZ+Q0zW4y+U0caYhvYwt0kA0VcBddybWG3fb19BBUF2WEXmCz8UITF/PJi&#10;hqULJ17TcSO1ShCOJVpoRPpS61g15DFOQk+cvM8weJQkh1q7AU8J7judZ1mhPbacFhrs6aWhar/5&#10;9hbMeJjm94ePm+r9Tb6WsncrvTbWXl+Nz0+ghEb5D/+1l85Cnj1M88IUxsDvp/QH9PwM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5zEugywAAAOMAAAAPAAAAAAAAAAAAAAAAAJgC&#10;AABkcnMvZG93bnJldi54bWxQSwUGAAAAAAQABAD1AAAAkAMAAAAA&#10;" path="m,8c,233,,233,,233v,2,1,4,3,5c92,285,92,285,92,285,92,46,92,46,92,46,10,2,10,2,10,2,5,,,3,,8xe" fillcolor="#245456" stroked="f">
                      <v:path arrowok="t" o:extrusionok="f"/>
                    </v:shape>
                  </v:group>
                  <v:shape id="Google Shape;1031;p35" o:spid="_x0000_s2931" type="#_x0000_t202" style="position:absolute;left:47748;top:38943;width:14273;height:10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gOe8oA&#10;AADjAAAADwAAAGRycy9kb3ducmV2LnhtbESPXWvCMBSG7wf7D+EMdjcTy6hajSKywWAwVuvFLs+a&#10;YxtsTmqTaffvl4uBly/vF89qM7pOXGgI1rOG6USBIK69sdxoOFSvT3MQISIb7DyThl8KsFnf362w&#10;MP7KJV32sRFphEOBGtoY+0LKULfkMEx8T5y8ox8cxiSHRpoBr2ncdTJTKpcOLaeHFnvatVSf9j9O&#10;w/aLyxd7/vj+LI+lraqF4vf8pPXjw7hdgog0xlv4v/1mNGRq9pzli5lKFIkp8YBc/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RoDnvKAAAA4wAAAA8AAAAAAAAAAAAAAAAAmAIA&#10;AGRycy9kb3ducmV2LnhtbFBLBQYAAAAABAAEAPUAAACPAwAAAAA=&#10;" filled="f" stroked="f">
                    <v:textbox inset="0,0,0,0">
                      <w:txbxContent>
                        <w:p w:rsidR="00671334" w:rsidRPr="000E75DA" w:rsidRDefault="00671334"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01</w:t>
                          </w:r>
                        </w:p>
                      </w:txbxContent>
                    </v:textbox>
                  </v:shape>
                  <v:shape id="TextBox 70" o:spid="_x0000_s2932" type="#_x0000_t202" style="position:absolute;left:57645;top:42027;width:21897;height:9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xwksoA&#10;AADjAAAADwAAAGRycy9kb3ducmV2LnhtbESPS2vDMBCE74X+B7GF3hopJo/GsRxCSiGnljxa6G2x&#10;NraJtTKWGjv/PioUchxm5hsmWw22ERfqfO1Yw3ikQBAXztRcajge3l9eQfiAbLBxTBqu5GGVPz5k&#10;mBrX844u+1CKCGGfooYqhDaV0hcVWfQj1xJH7+Q6iyHKrpSmwz7CbSMTpWbSYs1xocKWNhUV5/2v&#10;1fD1cfr5nqjP8s1O294NSrJdSK2fn4b1EkSgIdzD/+2t0ZCo+SSZLeZqDH+f4h+Q+Q0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8scJLKAAAA4wAAAA8AAAAAAAAAAAAAAAAAmAIA&#10;AGRycy9kb3ducmV2LnhtbFBLBQYAAAAABAAEAPUAAACPAwAAAAA=&#10;" filled="f" stroked="f">
                    <v:textbox>
                      <w:txbxContent>
                        <w:p w:rsidR="00671334" w:rsidRPr="000E75DA" w:rsidRDefault="00671334"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تحديد الأهداف الاستراتيجية</w:t>
                          </w:r>
                        </w:p>
                      </w:txbxContent>
                    </v:textbox>
                  </v:shape>
                </v:group>
                <v:group id="Group 2074269702" o:spid="_x0000_s2933" style="position:absolute;left:7956;top:29697;width:35387;height:21816" coordorigin="7956,29697" coordsize="35386,218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mom3&#10;z80AAADjAAAADwAAAAAAAAAAAAAAAACqAgAAZHJzL2Rvd25yZXYueG1sUEsFBgAAAAAEAAQA+gAA&#10;AKQDAAAAAA==&#10;">
                  <v:group id="Группа 8" o:spid="_x0000_s2934" style="position:absolute;left:27574;top:29697;width:15769;height:17508" coordorigin="27574,29697" coordsize="17272,19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1xRJU&#10;zAAAAOMAAAAPAAAAAAAAAAAAAAAAAKoCAABkcnMvZG93bnJldi54bWxQSwUGAAAAAAQABAD6AAAA&#10;owMAAAAA&#10;">
                    <v:shape id="Google Shape;1000;p35" o:spid="_x0000_s2935" style="position:absolute;left:27574;top:29697;width:17272;height:19177;visibility:visible;mso-wrap-style:square;v-text-anchor:top" coordsize="405,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9O5csA&#10;AADjAAAADwAAAGRycy9kb3ducmV2LnhtbESPUUvDMBSF34X9h3AFX8QldqPd6rIhojB8c+4H3DV3&#10;bWlzkzVxq/v1RhB8PJxzvsNZbUbbizMNoXWs4XGqQBBXzrRca9h/vj0sQISIbLB3TBq+KcBmPblZ&#10;YWnchT/ovIu1SBAOJWpoYvSllKFqyGKYOk+cvKMbLMYkh1qaAS8JbnuZKZVLiy2nhQY9vTRUdbsv&#10;q6H1e+u3710eivvTtXt1BzM7HrS+ux2fn0BEGuN/+K+9NRoyVcyzfFmoOfx+Sn9Arn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DX07lywAAAOMAAAAPAAAAAAAAAAAAAAAAAJgC&#10;AABkcnMvZG93bnJldi54bWxQSwUGAAAAAAQABAD1AAAAkAMAAAAA&#10;" path="m,216c,441,,441,,441v,5,5,8,9,6c402,238,402,238,402,238v2,-1,3,-3,3,-5c405,8,405,8,405,8v,-5,-5,-8,-9,-6c3,211,3,211,3,211v-2,1,-3,3,-3,5xe" fillcolor="#d1d1d1" stroked="f">
                      <v:path arrowok="t" o:extrusionok="f"/>
                    </v:shape>
                    <v:shape id="Google Shape;1008;p35" o:spid="_x0000_s2936" style="position:absolute;left:40925;top:29697;width:3921;height:12176;visibility:visible;mso-wrap-style:square;v-text-anchor:top" coordsize="9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z2KskA&#10;AADjAAAADwAAAGRycy9kb3ducmV2LnhtbESPQUvDQBSE7wX/w/KE3tpdo6Yauy1aEHsrVsXrI/ua&#10;RLNvQ/a1jf++WxB6HGbmG2a+HHyrDtTHJrCFm6kBRVwG13Bl4fPjdfIAKgqywzYwWfijCMvF1WiO&#10;hQtHfqfDViqVIBwLtFCLdIXWsazJY5yGjjh5u9B7lCT7SrsejwnuW50Zk2uPDaeFGjta1VT+bvfe&#10;wssah9WXl7fw/dPdVrucN07Y2vH18PwESmiQS/i/vXYWMjO7y/LHmbmH86f0B/Ti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Gz2KskAAADjAAAADwAAAAAAAAAAAAAAAACYAgAA&#10;ZHJzL2Rvd25yZXYueG1sUEsFBgAAAAAEAAQA9QAAAI4DAAAAAA==&#10;" path="m89,238v2,-1,3,-3,3,-5c92,8,92,8,92,8,92,3,87,,83,2,,46,,46,,46,,285,,285,,285l89,238xe" filled="f" stroked="f">
                      <v:path arrowok="t" o:extrusionok="f"/>
                    </v:shape>
                  </v:group>
                  <v:shape id="Google Shape;1030;p35" o:spid="_x0000_s2937" type="#_x0000_t202" style="position:absolute;left:24635;top:38392;width:14205;height:10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0zlMsA&#10;AADjAAAADwAAAGRycy9kb3ducmV2LnhtbESPQUvDQBSE70L/w/IK3uxug6Q27baUoiAIYhoPHl+z&#10;r8nS7NuYXdv4711B8DjMzDfMeju6TlxoCNazhvlMgSCuvbHcaHivnu4eQISIbLDzTBq+KcB2M7lZ&#10;Y2H8lUu6HGIjEoRDgRraGPtCylC35DDMfE+cvJMfHMYkh0aaAa8J7jqZKZVLh5bTQos97Vuqz4cv&#10;p2H3weWj/Xw9vpWn0lbVUvFLftb6djruViAijfE//Nd+NhoytbjP8uVC5fD7Kf0Bufk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0zTOUywAAAOMAAAAPAAAAAAAAAAAAAAAAAJgC&#10;AABkcnMvZG93bnJldi54bWxQSwUGAAAAAAQABAD1AAAAkAMAAAAA&#10;" filled="f" stroked="f">
                    <v:textbox inset="0,0,0,0">
                      <w:txbxContent>
                        <w:p w:rsidR="00671334" w:rsidRPr="000E75DA" w:rsidRDefault="00671334"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05</w:t>
                          </w:r>
                        </w:p>
                      </w:txbxContent>
                    </v:textbox>
                  </v:shape>
                  <v:shape id="TextBox 76" o:spid="_x0000_s2938" type="#_x0000_t202" style="position:absolute;left:7956;top:42027;width:21897;height:9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NfckA&#10;AADjAAAADwAAAGRycy9kb3ducmV2LnhtbESPQWvCQBSE7wX/w/IEb3XXYI1GVymVQk8ttSp4e2Sf&#10;STD7NmS3Jv57t1DwOMzMN8xq09taXKn1lWMNk7ECQZw7U3GhYf/z/jwH4QOywdoxabiRh8168LTC&#10;zLiOv+m6C4WIEPYZaihDaDIpfV6SRT92DXH0zq61GKJsC2la7CLc1jJRaiYtVhwXSmzoraT8svu1&#10;Gg6f59Nxqr6KrX1pOtcryXYhtR4N+9cliEB9eIT/2x9GQ6LSaTJbpCqFv0/xD8j1H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lNfckAAADjAAAADwAAAAAAAAAAAAAAAACYAgAA&#10;ZHJzL2Rvd25yZXYueG1sUEsFBgAAAAAEAAQA9QAAAI4DAAAAAA==&#10;" filled="f" stroked="f">
                    <v:textbox>
                      <w:txbxContent>
                        <w:p w:rsidR="00671334" w:rsidRPr="000E75DA" w:rsidRDefault="00671334"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التدريب وبناء القدرات</w:t>
                          </w:r>
                        </w:p>
                      </w:txbxContent>
                    </v:textbox>
                  </v:shape>
                </v:group>
                <v:group id="Group 2074269708" o:spid="_x0000_s2939" style="position:absolute;left:5677;top:19798;width:37666;height:20602" coordorigin="5677,19798" coordsize="37666,20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7YYAlyQAA&#10;AOMAAAAPAAAAAAAAAAAAAAAAAKoCAABkcnMvZG93bnJldi54bWxQSwUGAAAAAAQABAD6AAAAoAMA&#10;AAAA&#10;">
                  <v:group id="Группа 5" o:spid="_x0000_s2940" style="position:absolute;left:25545;top:19798;width:17798;height:18595" coordorigin="25545,19798" coordsize="19494,203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LSW+&#10;zAAAAOMAAAAPAAAAAAAAAAAAAAAAAKoCAABkcnMvZG93bnJldi54bWxQSwUGAAAAAAQABAD6AAAA&#10;owMAAAAA&#10;">
                    <v:shape id="Google Shape;1001;p35" o:spid="_x0000_s2941" style="position:absolute;left:25545;top:19798;width:19494;height:20367;visibility:visible;mso-wrap-style:square;v-text-anchor:top" coordsize="457,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BS5sgA&#10;AADjAAAADwAAAGRycy9kb3ducmV2LnhtbESPy2oCMRSG94W+QziCu5o4FC+jUUrLgCCUji24PUzO&#10;XHByMiSpjm9vFoUuf/4b33Y/2l5cyYfOsYb5TIEgrpzpuNHw8128rECEiGywd0wa7hRgv3t+2mJu&#10;3I1Lup5iI9IIhxw1tDEOuZShaslimLmBOHm18xZjkr6RxuMtjdteZkotpMWO00OLA723VF1Ov1bD&#10;sayL6Id1Eeqvj1IpxZ93c9Z6OhnfNiAijfE//Nc+GA2ZWr5mi/VynigSU+IBu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kFLmyAAAAOMAAAAPAAAAAAAAAAAAAAAAAJgCAABk&#10;cnMvZG93bnJldi54bWxQSwUGAAAAAAQABAD1AAAAjQMAAAAA&#10;" path="m,244c,469,,469,,469v,5,5,8,9,6c454,238,454,238,454,238v2,-1,3,-3,3,-5c457,8,457,8,457,8v,-5,-5,-8,-9,-6c3,238,3,238,3,238v-2,1,-3,4,-3,6xe" fillcolor="#ffc000" stroked="f">
                      <v:path arrowok="t" o:extrusionok="f"/>
                    </v:shape>
                    <v:shape id="Google Shape;1009;p35" o:spid="_x0000_s2942" style="position:absolute;left:41118;top:19798;width:3921;height:12176;visibility:visible;mso-wrap-style:square;v-text-anchor:top" coordsize="9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Z558oA&#10;AADjAAAADwAAAGRycy9kb3ducmV2LnhtbESP0WrCQBRE3wv+w3IF3+omQWIbXUUE0YdSatoPuGav&#10;STR7N2RXE/++Wyj4OMzMGWa5Hkwj7tS52rKCeBqBIC6srrlU8PO9e30D4TyyxsYyKXiQg/Vq9LLE&#10;TNuej3TPfSkChF2GCirv20xKV1Rk0E1tSxy8s+0M+iC7UuoO+wA3jUyiKJUGaw4LFba0rai45jej&#10;YI+zS+85PX1e++MGHx8HPH9ZpSbjYbMA4Wnwz/B/+6AVJNF8lqTv8ziGv0/hD8jV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wmeefKAAAA4wAAAA8AAAAAAAAAAAAAAAAAmAIA&#10;AGRycy9kb3ducmV2LnhtbFBLBQYAAAAABAAEAPUAAACPAwAAAAA=&#10;" path="m89,238v2,-1,3,-3,3,-5c92,8,92,8,92,8,92,3,87,,83,2,,46,,46,,46,,285,,285,,285l89,238xe" fillcolor="#f8b100" stroked="f">
                      <v:path arrowok="t" o:extrusionok="f"/>
                    </v:shape>
                  </v:group>
                  <v:shape id="Google Shape;1028;p35" o:spid="_x0000_s2943" type="#_x0000_t202" style="position:absolute;left:22678;top:29814;width:14273;height:103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jSssA&#10;AADjAAAADwAAAGRycy9kb3ducmV2LnhtbESPQUvDQBSE74L/YXmCN7vbUNI2dluKWBAEMU0PHp/Z&#10;12Rp9m3Mrm38964g9DjMzDfMajO6TpxpCNazhulEgSCuvbHcaDhUu4cFiBCRDXaeScMPBdisb29W&#10;WBh/4ZLO+9iIBOFQoIY2xr6QMtQtOQwT3xMn7+gHhzHJoZFmwEuCu05mSuXSoeW00GJPTy3Vp/23&#10;07D94PLZfr19vpfH0lbVUvFrftL6/m7cPoKINMZr+L/9YjRkaj7L8uV8msHfp/QH5Po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OL6NKywAAAOMAAAAPAAAAAAAAAAAAAAAAAJgC&#10;AABkcnMvZG93bnJldi54bWxQSwUGAAAAAAQABAD1AAAAkAMAAAAA&#10;" filled="f" stroked="f">
                    <v:textbox inset="0,0,0,0">
                      <w:txbxContent>
                        <w:p w:rsidR="00671334" w:rsidRPr="000E75DA" w:rsidRDefault="00671334"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06</w:t>
                          </w:r>
                        </w:p>
                      </w:txbxContent>
                    </v:textbox>
                  </v:shape>
                  <v:shape id="TextBox 82" o:spid="_x0000_s2944" type="#_x0000_t202" style="position:absolute;left:5677;top:30914;width:21897;height:9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vdo8oA&#10;AADjAAAADwAAAGRycy9kb3ducmV2LnhtbESPT2vCQBTE7wW/w/IK3uqu8X/qKqWl0JOirYK3R/aZ&#10;BLNvQ3Zr0m/fFQSPw8z8hlmuO1uJKzW+dKxhOFAgiDNnSs41/Hx/vsxB+IBssHJMGv7Iw3rVe1pi&#10;alzLO7ruQy4ihH2KGooQ6lRKnxVk0Q9cTRy9s2sshiibXJoG2wi3lUyUmkqLJceFAmt6Lyi77H+t&#10;hsPmfDqO1Tb/sJO6dZ2SbBdS6/5z9/YKIlAXHuF7+8toSNRsnEwXs+EIbp/iH5Cr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Vr3aPKAAAA4wAAAA8AAAAAAAAAAAAAAAAAmAIA&#10;AGRycy9kb3ducmV2LnhtbFBLBQYAAAAABAAEAPUAAACPAwAAAAA=&#10;" filled="f" stroked="f">
                    <v:textbox>
                      <w:txbxContent>
                        <w:p w:rsidR="00671334" w:rsidRPr="000E75DA" w:rsidRDefault="00671334"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تنفيذ الحوكمة الرقمية</w:t>
                          </w:r>
                        </w:p>
                      </w:txbxContent>
                    </v:textbox>
                  </v:shape>
                </v:group>
                <v:group id="Group 2074269714" o:spid="_x0000_s2945" style="position:absolute;left:1174;top:9899;width:42169;height:23680" coordorigin="1174,9899" coordsize="42168,23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9Rz9&#10;zAAAAOMAAAAPAAAAAAAAAAAAAAAAAKoCAABkcnMvZG93bnJldi54bWxQSwUGAAAAAAQABAD6AAAA&#10;owMAAAAA&#10;">
                  <v:group id="Группа 4" o:spid="_x0000_s2946" style="position:absolute;left:23487;top:9899;width:19856;height:19682" coordorigin="23487,9899" coordsize="21748,215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Qublm&#10;zAAAAOMAAAAPAAAAAAAAAAAAAAAAAKoCAABkcnMvZG93bnJldi54bWxQSwUGAAAAAAQABAD6AAAA&#10;owMAAAAA&#10;">
                    <v:shape id="Google Shape;1002;p35" o:spid="_x0000_s2947" style="position:absolute;left:23487;top:9899;width:21748;height:21558;visibility:visible;mso-wrap-style:square;v-text-anchor:top" coordsize="510,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ecoMsA&#10;AADjAAAADwAAAGRycy9kb3ducmV2LnhtbESPQWvCQBSE70L/w/IKvenGUKKmrlILxdIKpVHx+sg+&#10;k9Ds25BddfvvXaHgcZiZb5j5MphWnKl3jWUF41ECgri0uuFKwW77PpyCcB5ZY2uZFPyRg+XiYTDH&#10;XNsL/9C58JWIEHY5Kqi973IpXVmTQTeyHXH0jrY36KPsK6l7vES4aWWaJJk02HBcqLGjt5rK3+Jk&#10;FKw+zSms5Wr/dbBhM50di29aN0o9PYbXFxCegr+H/9sfWkGaTJ7TbDYZZ3D7FP+AXFw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VN5ygywAAAOMAAAAPAAAAAAAAAAAAAAAAAJgC&#10;AABkcnMvZG93bnJldi54bWxQSwUGAAAAAAQABAD1AAAAkAMAAAAA&#10;" path="m510,233c510,8,510,8,510,8v,-5,-5,-8,-9,-6c4,266,4,266,4,266v-2,1,-4,3,-4,6c,497,,497,,497v,5,6,8,10,6c507,238,507,238,507,238v2,-1,3,-3,3,-5xe" filled="f" stroked="f">
                      <v:path arrowok="t" o:extrusionok="f"/>
                    </v:shape>
                    <v:shape id="Google Shape;1010;p35" o:spid="_x0000_s2948" style="position:absolute;left:41314;top:9899;width:3921;height:12176;visibility:visible;mso-wrap-style:square;v-text-anchor:top" coordsize="9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O1N8sA&#10;AADjAAAADwAAAGRycy9kb3ducmV2LnhtbESPQUvDQBSE74L/YXmCN7vbUJoauy0qFDwI2mjr9ZF9&#10;ZoPZtzG7Jum/d4WCx2FmvmHW28m1YqA+NJ41zGcKBHHlTcO1hve33c0KRIjIBlvPpOFEAbaby4s1&#10;FsaPvKehjLVIEA4FarAxdoWUobLkMMx8R5y8T987jEn2tTQ9jgnuWpkptZQOG04LFjt6tFR9lT9O&#10;w8q+fu9GWZ5e2vishmPYHz4WD1pfX033dyAiTfE/fG4/GQ2ZyhfZ8jaf5/D3Kf0Bufk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Q47U3ywAAAOMAAAAPAAAAAAAAAAAAAAAAAJgC&#10;AABkcnMvZG93bnJldi54bWxQSwUGAAAAAAQABAD1AAAAkAMAAAAA&#10;" path="m89,238v2,-1,3,-3,3,-5c92,8,92,8,92,8,92,3,87,,83,2,,46,,46,,46,,285,,285,,285l89,238xe" fillcolor="#50a3a7" stroked="f">
                      <v:path arrowok="t" o:extrusionok="f"/>
                    </v:shape>
                  </v:group>
                  <v:shape id="Google Shape;1025;p35" o:spid="_x0000_s2949" type="#_x0000_t202" style="position:absolute;left:20620;top:20815;width:14384;height:10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eUoMkA&#10;AADjAAAADwAAAGRycy9kb3ducmV2LnhtbERPz2vCMBS+D/Y/hDfYbSaWUWc1iojCYDBWu8OOz+bZ&#10;BpuX2mTa/ffLYbDjx/d7uR5dJ640BOtZw3SiQBDX3lhuNHxW+6cXECEiG+w8k4YfCrBe3d8tsTD+&#10;xiVdD7ERKYRDgRraGPtCylC35DBMfE+cuJMfHMYEh0aaAW8p3HUyUyqXDi2nhhZ72rZUnw/fTsPm&#10;i8udvbwfP8pTaatqrvgtP2v9+DBuFiAijfFf/Od+NRoyNXvO8vlsmkanT+kPyN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8eUoMkAAADjAAAADwAAAAAAAAAAAAAAAACYAgAA&#10;ZHJzL2Rvd25yZXYueG1sUEsFBgAAAAAEAAQA9QAAAI4DAAAAAA==&#10;" filled="f" stroked="f">
                    <v:textbox inset="0,0,0,0">
                      <w:txbxContent>
                        <w:p w:rsidR="00671334" w:rsidRPr="000E75DA" w:rsidRDefault="00671334"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07</w:t>
                          </w:r>
                        </w:p>
                      </w:txbxContent>
                    </v:textbox>
                  </v:shape>
                  <v:shape id="TextBox 88" o:spid="_x0000_s2950" type="#_x0000_t202" style="position:absolute;left:1174;top:24093;width:21897;height:9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PqScoA&#10;AADjAAAADwAAAGRycy9kb3ducmV2LnhtbESPT2vCQBTE74LfYXlCb7prsGpSVxGL0FNL/QfeHtln&#10;Epp9G7KrSb99t1DocZiZ3zCrTW9r8aDWV441TCcKBHHuTMWFhtNxP16C8AHZYO2YNHyTh816OFhh&#10;ZlzHn/Q4hEJECPsMNZQhNJmUPi/Jop+4hjh6N9daDFG2hTQtdhFua5koNZcWK44LJTa0Kyn/Otyt&#10;hvP77XqZqY/i1T43neuVZJtKrZ9G/fYFRKA+/If/2m9GQ6IWs2SeLqYp/H6Kf0Cu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SD6knKAAAA4wAAAA8AAAAAAAAAAAAAAAAAmAIA&#10;AGRycy9kb3ducmV2LnhtbFBLBQYAAAAABAAEAPUAAACPAwAAAAA=&#10;" filled="f" stroked="f">
                    <v:textbox>
                      <w:txbxContent>
                        <w:p w:rsidR="00671334" w:rsidRPr="000E75DA" w:rsidRDefault="00671334"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المراقبة والتقييم</w:t>
                          </w:r>
                        </w:p>
                      </w:txbxContent>
                    </v:textbox>
                  </v:shape>
                </v:group>
                <v:group id="Group 2074269720" o:spid="_x0000_s2951" style="position:absolute;left:-439;width:43782;height:22630" coordorigin="-439" coordsize="43782,22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6i0EPL&#10;AAAA4wAAAA8AAAAAAAAAAAAAAAAAqgIAAGRycy9kb3ducmV2LnhtbFBLBQYAAAAABAAEAPoAAACi&#10;AwAAAAA=&#10;">
                  <v:group id="Группа 1" o:spid="_x0000_s2952" style="position:absolute;left:21457;width:21886;height:20769" coordorigin="21457" coordsize="23971,227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h7nXY&#10;zAAAAOMAAAAPAAAAAAAAAAAAAAAAAKoCAABkcnMvZG93bnJldi54bWxQSwUGAAAAAAQABAD6AAAA&#10;owMAAAAA&#10;">
                    <v:shape id="Google Shape;1003;p35" o:spid="_x0000_s2953" style="position:absolute;left:21457;width:23972;height:22748;visibility:visible;mso-wrap-style:square;v-text-anchor:top" coordsize="562,5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tg5c0A&#10;AADjAAAADwAAAGRycy9kb3ducmV2LnhtbESPQWvCQBSE74X+h+UVvNWNi2iNrtIWAnpopVbb6yP7&#10;TGKzb9PsauK/7xYKPQ4z8w2zWPW2FhdqfeVYw2iYgCDOnam40LB/z+4fQPiAbLB2TBqu5GG1vL1Z&#10;YGpcx2902YVCRAj7FDWUITSplD4vyaIfuoY4ekfXWgxRtoU0LXYRbmupkmQiLVYcF0ps6Lmk/Gt3&#10;tho2oTuozUuWbV/X1/Ph++P09Hk8aT246x/nIAL14T/8114bDSqZjtVkNlUKfj/FPyCXP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AH7YOXNAAAA4wAAAA8AAAAAAAAAAAAAAAAA&#10;mAIAAGRycy9kb3ducmV2LnhtbFBLBQYAAAAABAAEAPUAAACSAwAAAAA=&#10;" path="m,300c,525,,525,,525v,4,5,8,10,5c559,238,559,238,559,238v2,-1,3,-3,3,-5c562,8,562,8,562,8v,-5,-5,-8,-9,-6c4,294,4,294,4,294v-2,1,-4,3,-4,6xe" fillcolor="#3d8e92" stroked="f">
                      <v:path arrowok="t" o:extrusionok="f"/>
                    </v:shape>
                    <v:shape id="Google Shape;1011;p35" o:spid="_x0000_s2954" style="position:absolute;left:41508;width:3921;height:12160;visibility:visible;mso-wrap-style:square;v-text-anchor:top" coordsize="9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q6MMwA&#10;AADjAAAADwAAAGRycy9kb3ducmV2LnhtbESPX0vDQBDE34V+h2MFX8Reei2tib0WEYQ+Kf0D+rjk&#10;1iQ2t5fm1jZ+e08QfBxm5jfMcj34Vp2pj01gC5NxBoq4DK7hysJh/3x3DyoKssM2MFn4pgjr1ehq&#10;iYULF97SeSeVShCOBVqoRbpC61jW5DGOQ0ecvI/Qe5Qk+0q7Hi8J7lttsmyuPTacFmrs6Kmm8rj7&#10;8hby4TQz09P7bfn2Ip8bObpXvc2tvbkeHh9ACQ3yH/5rb5wFky1mZp4vzBR+P6U/oFc/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TXq6MMwAAADjAAAADwAAAAAAAAAAAAAAAACY&#10;AgAAZHJzL2Rvd25yZXYueG1sUEsFBgAAAAAEAAQA9QAAAJEDAAAAAA==&#10;" path="m83,2c,46,,46,,46,,285,,285,,285,89,238,89,238,89,238v2,-1,3,-3,3,-5c92,8,92,8,92,8,92,3,87,,83,2xe" fillcolor="#245456" stroked="f">
                      <v:path arrowok="t" o:extrusionok="f"/>
                    </v:shape>
                  </v:group>
                  <v:shape id="Google Shape;1024;p35" o:spid="_x0000_s2955" type="#_x0000_t202" style="position:absolute;left:18591;top:12237;width:12779;height:103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ZUGMsA&#10;AADjAAAADwAAAGRycy9kb3ducmV2LnhtbESPQUvDQBSE74L/YXmCN7trKKmN3ZZSFAoFMY0Hj8/s&#10;a7I0+zbNrm38964g9DjMzDfMYjW6TpxpCNazhseJAkFce2O50fBRvT48gQgR2WDnmTT8UIDV8vZm&#10;gYXxFy7pvI+NSBAOBWpoY+wLKUPdksMw8T1x8g5+cBiTHBppBrwkuOtkplQuHVpOCy32tGmpPu6/&#10;nYb1J5cv9vT29V4eSltVc8W7/Kj1/d24fgYRaYzX8H97azRkajbN8vksm8Lfp/QH5PI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g5lQYywAAAOMAAAAPAAAAAAAAAAAAAAAAAJgC&#10;AABkcnMvZG93bnJldi54bWxQSwUGAAAAAAQABAD1AAAAkAMAAAAA&#10;" filled="f" stroked="f">
                    <v:textbox inset="0,0,0,0">
                      <w:txbxContent>
                        <w:p w:rsidR="00671334" w:rsidRPr="000E75DA" w:rsidRDefault="00671334"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08</w:t>
                          </w:r>
                        </w:p>
                      </w:txbxContent>
                    </v:textbox>
                  </v:shape>
                  <v:shape id="TextBox 94" o:spid="_x0000_s2956" type="#_x0000_t202" style="position:absolute;left:-439;top:13818;width:21896;height:8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Iq8csA&#10;AADjAAAADwAAAGRycy9kb3ducmV2LnhtbESPT2vCQBTE7wW/w/IEb3XX4J8asxFpKfRkqdpCb4/s&#10;Mwlm34bsatJv3xUKPQ4z8xsm2w62ETfqfO1Yw2yqQBAXztRcajgdXx+fQPiAbLBxTBp+yMM2Hz1k&#10;mBrX8wfdDqEUEcI+RQ1VCG0qpS8qsuinriWO3tl1FkOUXSlNh32E20YmSi2lxZrjQoUtPVdUXA5X&#10;q+Fzf/7+mqv38sUu2t4NSrJdS60n42G3ARFoCP/hv/ab0ZCo1TxZrlfJAu6f4h+Q+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roirxywAAAOMAAAAPAAAAAAAAAAAAAAAAAJgC&#10;AABkcnMvZG93bnJldi54bWxQSwUGAAAAAAQABAD1AAAAkAMAAAAA&#10;" filled="f" stroked="f">
                    <v:textbox>
                      <w:txbxContent>
                        <w:p w:rsidR="00671334" w:rsidRPr="000E75DA" w:rsidRDefault="00671334"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التحديث المستمر</w:t>
                          </w:r>
                        </w:p>
                      </w:txbxContent>
                    </v:textbox>
                  </v:shape>
                </v:group>
                <w10:wrap anchorx="page"/>
                <w10:anchorlock/>
              </v:group>
            </w:pict>
          </mc:Fallback>
        </mc:AlternateContent>
      </w:r>
    </w:p>
    <w:p w:rsidR="001A1818" w:rsidRPr="00B86B7B" w:rsidRDefault="001A1818" w:rsidP="00D75CDD">
      <w:pPr>
        <w:rPr>
          <w:rFonts w:ascii="Sakkal Majalla" w:hAnsi="Sakkal Majalla"/>
          <w:b/>
          <w:bCs/>
          <w:sz w:val="32"/>
          <w:szCs w:val="32"/>
        </w:rPr>
      </w:pPr>
      <w:r w:rsidRPr="002A078C">
        <w:rPr>
          <w:rFonts w:ascii="Sakkal Majalla" w:hAnsi="Sakkal Majalla"/>
          <w:noProof/>
          <w:sz w:val="34"/>
        </w:rPr>
        <mc:AlternateContent>
          <mc:Choice Requires="wpg">
            <w:drawing>
              <wp:inline distT="0" distB="0" distL="0" distR="0" wp14:anchorId="2ECFEA50" wp14:editId="7AAC5DEE">
                <wp:extent cx="5731510" cy="892088"/>
                <wp:effectExtent l="0" t="0" r="2540" b="22860"/>
                <wp:docPr id="3885076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8507690" name="مجموعة 47"/>
                        <wpg:cNvGrpSpPr/>
                        <wpg:grpSpPr>
                          <a:xfrm>
                            <a:off x="0" y="0"/>
                            <a:ext cx="5731510" cy="895351"/>
                            <a:chOff x="0" y="0"/>
                            <a:chExt cx="5878196" cy="918845"/>
                          </a:xfrm>
                        </wpg:grpSpPr>
                        <wpg:grpSp>
                          <wpg:cNvPr id="388507691" name="مجموعة 48"/>
                          <wpg:cNvGrpSpPr/>
                          <wpg:grpSpPr>
                            <a:xfrm>
                              <a:off x="0" y="0"/>
                              <a:ext cx="5878196" cy="918845"/>
                              <a:chOff x="0" y="0"/>
                              <a:chExt cx="6240348" cy="919070"/>
                            </a:xfrm>
                          </wpg:grpSpPr>
                          <wpg:grpSp>
                            <wpg:cNvPr id="388507692" name="مجموعة 49"/>
                            <wpg:cNvGrpSpPr/>
                            <wpg:grpSpPr>
                              <a:xfrm>
                                <a:off x="0" y="169208"/>
                                <a:ext cx="5433072" cy="580613"/>
                                <a:chOff x="0" y="169208"/>
                                <a:chExt cx="5433072" cy="580613"/>
                              </a:xfrm>
                            </wpg:grpSpPr>
                            <wps:wsp>
                              <wps:cNvPr id="3885076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7"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تحديد الأهداف الاستراتيجية</w:t>
                                </w:r>
                              </w:p>
                            </w:txbxContent>
                          </wps:txbx>
                          <wps:bodyPr wrap="square" rtlCol="1">
                            <a:spAutoFit/>
                          </wps:bodyPr>
                        </wps:wsp>
                      </wpg:grpSp>
                      <pic:pic xmlns:pic="http://schemas.openxmlformats.org/drawingml/2006/picture">
                        <pic:nvPicPr>
                          <pic:cNvPr id="388507698"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5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MiycZOAHAADc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95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hMcq6coA&#10;AADiAAAADwAAAAAAAAAAAAAAAACqAgAAZHJzL2Rvd25yZXYueG1sUEsFBgAAAAAEAAQA+gAAAKED&#10;AAAAAA==&#10;">
                  <v:group id="مجموعة 48" o:spid="_x0000_s295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64uPcsoA&#10;AADiAAAADwAAAAAAAAAAAAAAAACqAgAAZHJzL2Rvd25yZXYueG1sUEsFBgAAAAAEAAQA+gAAAKED&#10;AAAAAA==&#10;">
                    <v:group id="مجموعة 49" o:spid="_x0000_s296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tZEQXL&#10;AAAA4gAAAA8AAAAAAAAAAAAAAAAAqgIAAGRycy9kb3ducmV2LnhtbFBLBQYAAAAABAAEAPoAAACi&#10;AwAAAAA=&#10;">
                      <v:shape id="شكل حر 50" o:spid="_x0000_s296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YYA8kA&#10;AADiAAAADwAAAGRycy9kb3ducmV2LnhtbESPQWvCQBSE70L/w/IK3nTT2qQxdZVSEEQ8aKx4fWSf&#10;SWj2bciumv57VxA8DjPzDTNb9KYRF+pcbVnB2zgCQVxYXXOp4He/HKUgnEfW2FgmBf/kYDF/Gcww&#10;0/bKO7rkvhQBwi5DBZX3bSalKyoy6Ma2JQ7eyXYGfZBdKXWH1wA3jXyPokQarDksVNjST0XFX342&#10;CpJ1fNxui2W8y1eTjSOjD9p6pYav/fcXCE+9f4Yf7ZVWMEnTOPpMph9wvxTugJz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VYYA8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6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BTl8gA&#10;AADiAAAADwAAAGRycy9kb3ducmV2LnhtbESPQWvCQBSE70L/w/IKXqRuqsSmqasURfCotvT8zL5u&#10;QrNv0+wa4793BcHjMDPfMPNlb2vRUesrxwpexwkI4sLpio2C76/NSwbCB2SNtWNScCEPy8XTYI65&#10;dmfeU3cIRkQI+xwVlCE0uZS+KMmiH7uGOHq/rrUYomyN1C2eI9zWcpIkM2mx4rhQYkOrkoq/w8kq&#10;wH+7+zm64Hx3NGY9Spt+pFOlhs/95weIQH14hO/trVYwzbI0eZu9p3C7FO+AX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4FOXyAAAAOIAAAAPAAAAAAAAAAAAAAAAAJgCAABk&#10;cnMvZG93bnJldi54bWxQSwUGAAAAAAQABAD1AAAAjQMAAAAA&#10;" fillcolor="#a5a5a5 [2092]" stroked="f" strokeweight="1pt">
                        <v:stroke joinstyle="miter"/>
                      </v:roundrect>
                    </v:group>
                    <v:oval id="شكل بيضاوي 52" o:spid="_x0000_s296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bvs8oA&#10;AADiAAAADwAAAGRycy9kb3ducmV2LnhtbESP3UrDQBSE7wXfYTmCd+2ukcYYsy2iCBUsaKpeH7In&#10;PzR7NmTXJn17Vyh4OczMN0yxmW0vjjT6zrGGm6UCQVw503Gj4XP/sshA+IBssHdMGk7kYbO+vCgw&#10;N27iDzqWoRERwj5HDW0IQy6lr1qy6JduII5e7UaLIcqxkWbEKcJtLxOlUmmx47jQ4kBPLVWH8sdq&#10;eD/UX6fv1ze1a9xUppN9ThKz1/r6an58ABFoDv/hc3trNNxm2Urdpfcp/F2Kd0C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mG77PKAAAA4gAAAA8AAAAAAAAAAAAAAAAAmAIA&#10;AGRycy9kb3ducmV2LnhtbFBLBQYAAAAABAAEAPUAAACPAwAAAAA=&#10;" filled="f" strokecolor="#168489" strokeweight="1pt">
                      <v:stroke joinstyle="miter"/>
                    </v:oval>
                  </v:group>
                  <v:shape id="مربع نص 41" o:spid="_x0000_s296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yUBckA&#10;AADiAAAADwAAAGRycy9kb3ducmV2LnhtbESPzU7DMBCE70i8g7VI3KhdUNs01K0qfqQeuFDS+ype&#10;4oh4HcVLk749RkLiOJqZbzSb3RQ6daYhtZEtzGcGFHEdXcuNherj9a4AlQTZYReZLFwowW57fbXB&#10;0sWR3+l8lEZlCKcSLXiRvtQ61Z4CplnsibP3GYeAkuXQaDfgmOGh0/fGLHXAlvOCx56ePNVfx+9g&#10;QcTt55fqJaTDaXp7Hr2pF1hZe3sz7R9BCU3yH/5rH5yFh6JYmNVyvYLfS/kO6O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yyUBckAAADi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تحديد الأهداف الاستراتيجية</w:t>
                          </w:r>
                        </w:p>
                      </w:txbxContent>
                    </v:textbox>
                  </v:shape>
                </v:group>
                <v:shape id="صورة 54" o:spid="_x0000_s296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4MNTTIAAAA4gAAAA8AAABkcnMvZG93bnJldi54bWxET89PwjAUvpvwPzSPxJt0SoAxKUQNJCac&#10;YEo4PtfnNmlfZ1th/vf0YOLxy/d7seqtEWfyoXWs4H6UgSCunG65VvBWbu5yECEiazSOScEvBVgt&#10;BzcLLLS78I7O+1iLFMKhQAVNjF0hZagashhGriNO3KfzFmOCvpba4yWFWyMfsmwqLbacGhrs6KWh&#10;6rT/sQq2/vnja14eTPm9O65zM569n9ZbpW6H/dMjiEh9/Bf/uV+1gnGeT7LZdJ42p0vpDsjlF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eDDU0yAAAAOIAAAAPAAAAAAAAAAAA&#10;AAAAAJ8CAABkcnMvZG93bnJldi54bWxQSwUGAAAAAAQABAD3AAAAlAMAAAAA&#10;">
                  <v:imagedata r:id="rId81"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مواءمة الأهداف: ربط الحوكمة الرقمية بالأهداف الاستراتيجية للمؤسسة.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تحديد الأولويات: تحديد المجالات التي تحتاج إلى تحسين رقمي.</w:t>
      </w:r>
    </w:p>
    <w:p w:rsidR="00D75CDD" w:rsidRPr="00BA05D9" w:rsidRDefault="001A1818" w:rsidP="002B74A4">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2D4E6D01" wp14:editId="11A8D92C">
                <wp:extent cx="5731510" cy="892088"/>
                <wp:effectExtent l="0" t="0" r="2540" b="22860"/>
                <wp:docPr id="207426897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976" name="مجموعة 47"/>
                        <wpg:cNvGrpSpPr/>
                        <wpg:grpSpPr>
                          <a:xfrm>
                            <a:off x="0" y="0"/>
                            <a:ext cx="5731510" cy="895351"/>
                            <a:chOff x="0" y="0"/>
                            <a:chExt cx="5878196" cy="918845"/>
                          </a:xfrm>
                        </wpg:grpSpPr>
                        <wpg:grpSp>
                          <wpg:cNvPr id="2074268977" name="مجموعة 48"/>
                          <wpg:cNvGrpSpPr/>
                          <wpg:grpSpPr>
                            <a:xfrm>
                              <a:off x="0" y="0"/>
                              <a:ext cx="5878196" cy="918845"/>
                              <a:chOff x="0" y="0"/>
                              <a:chExt cx="6240348" cy="919070"/>
                            </a:xfrm>
                          </wpg:grpSpPr>
                          <wpg:grpSp>
                            <wpg:cNvPr id="2074268978" name="مجموعة 49"/>
                            <wpg:cNvGrpSpPr/>
                            <wpg:grpSpPr>
                              <a:xfrm>
                                <a:off x="0" y="169208"/>
                                <a:ext cx="5433072" cy="580613"/>
                                <a:chOff x="0" y="169208"/>
                                <a:chExt cx="5433072" cy="580613"/>
                              </a:xfrm>
                            </wpg:grpSpPr>
                            <wps:wsp>
                              <wps:cNvPr id="20742689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82"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تقييم الوضع الحالي</w:t>
                                </w:r>
                              </w:p>
                            </w:txbxContent>
                          </wps:txbx>
                          <wps:bodyPr wrap="square" rtlCol="1">
                            <a:spAutoFit/>
                          </wps:bodyPr>
                        </wps:wsp>
                      </wpg:grpSp>
                      <pic:pic xmlns:pic="http://schemas.openxmlformats.org/drawingml/2006/picture">
                        <pic:nvPicPr>
                          <pic:cNvPr id="2074268983"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6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R98oDN0HAADl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296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VOqLD&#10;zAAAAOMAAAAPAAAAAAAAAAAAAAAAAKoCAABkcnMvZG93bnJldi54bWxQSwUGAAAAAAQABAD6AAAA&#10;owMAAAAA&#10;">
                  <v:group id="مجموعة 48" o:spid="_x0000_s296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6dgdY&#10;zAAAAOMAAAAPAAAAAAAAAAAAAAAAAKoCAABkcnMvZG93bnJldi54bWxQSwUGAAAAAAQABAD6AAAA&#10;owMAAAAA&#10;">
                    <v:group id="مجموعة 49" o:spid="_x0000_s296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L6ZMqyQAA&#10;AOMAAAAPAAAAAAAAAAAAAAAAAKoCAABkcnMvZG93bnJldi54bWxQSwUGAAAAAAQABAD6AAAAoAMA&#10;AAAA&#10;">
                      <v:shape id="شكل حر 50" o:spid="_x0000_s297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NpssoA&#10;AADjAAAADwAAAGRycy9kb3ducmV2LnhtbESPQWvCQBSE7wX/w/IK3uqmqUaNriIFQUoPGhWvj+wz&#10;CWbfhuyq8d93C4LHYWa+YebLztTiRq2rLCv4HEQgiHOrKy4UHPbrjwkI55E11pZJwYMcLBe9tzmm&#10;2t55R7fMFyJA2KWooPS+SaV0eUkG3cA2xME729agD7ItpG7xHuCmlnEUJdJgxWGhxIa+S8ov2dUo&#10;SH5Gp+02X4922ebr15HRR229Uv33bjUD4anzr/CzvdEK4mg8jJPJdDyF/0/hD8jF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JzabL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7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PYqskA&#10;AADjAAAADwAAAGRycy9kb3ducmV2LnhtbESPy2rDMBBF94X8g5hAN6GWY5LUca2E0hLosnmQ9cSa&#10;yibWyLVUx/37alHI8nJfnHI72lYM1PvGsYJ5koIgrpxu2Cg4HXdPOQgfkDW2jknBL3nYbiYPJRba&#10;3XhPwyEYEUfYF6igDqErpPRVTRZ94jri6H253mKIsjdS93iL47aVWZqupMWG40ONHb3VVF0PP1YB&#10;ftvP88UF54eLMe+zZTfO9FKpx+n4+gIi0Bju4f/2h1aQpc+LbJWv80gRmSIPyM0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gPYqskAAADjAAAADwAAAAAAAAAAAAAAAACYAgAA&#10;ZHJzL2Rvd25yZXYueG1sUEsFBgAAAAAEAAQA9QAAAI4DAAAAAA==&#10;" fillcolor="#a5a5a5 [2092]" stroked="f" strokeweight="1pt">
                        <v:stroke joinstyle="miter"/>
                      </v:roundrect>
                    </v:group>
                    <v:oval id="شكل بيضاوي 52" o:spid="_x0000_s297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MlhcoA&#10;AADjAAAADwAAAGRycy9kb3ducmV2LnhtbESPUUvDMBSF3wX/Q7jC3lyyMGpXlw1RBAWFrVOfL81d&#10;W9bclCau3b83guDj4ZzzHc56O7lOnGkIrWcDi7kCQVx523Jt4OPwfJuDCBHZYueZDFwowHZzfbXG&#10;wvqR93QuYy0ShEOBBpoY+0LKUDXkMMx9T5y8ox8cxiSHWtoBxwR3ndRKZdJhy2mhwZ4eG6pO5bcz&#10;sDsdPy9fr2/qvfZjmY3uSWt7MGZ2Mz3cg4g0xf/wX/vFGtDqbqmzfJUv4PdT+gNy8w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LTJYXKAAAA4wAAAA8AAAAAAAAAAAAAAAAAmAIA&#10;AGRycy9kb3ducmV2LnhtbFBLBQYAAAAABAAEAPUAAACPAwAAAAA=&#10;" filled="f" strokecolor="#168489" strokeweight="1pt">
                      <v:stroke joinstyle="miter"/>
                    </v:oval>
                  </v:group>
                  <v:shape id="مربع نص 41" o:spid="_x0000_s297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f9lskA&#10;AADjAAAADwAAAGRycy9kb3ducmV2LnhtbESPzU7DMBCE70i8g7VI3KjdCEoIdauKH6kHLi3hvoqX&#10;OCJeR/HSpG+PkZA4jmbmG816O4denWhMXWQLy4UBRdxE13FroX5/vSlBJUF22EcmC2dKsN1cXqyx&#10;cnHiA52O0qoM4VShBS8yVFqnxlPAtIgDcfY+4xhQshxb7UacMjz0ujBmpQN2nBc8DvTkqfk6fgcL&#10;Im63PNcvIe0/5rfnyZvmDmtrr6/m3SMooVn+w3/tvbNQmPvbYlU+lA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Hf9ls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تقييم الوضع الحالي</w:t>
                          </w:r>
                        </w:p>
                      </w:txbxContent>
                    </v:textbox>
                  </v:shape>
                </v:group>
                <v:shape id="صورة 54" o:spid="_x0000_s297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LzsEa3NAAAA4wAAAA8AAAAA&#10;AAAAAAAAAAAAnwIAAGRycy9kb3ducmV2LnhtbFBLBQYAAAAABAAEAPcAAACZAwAAAAA=&#10;">
                  <v:imagedata r:id="rId81"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تحليل البنية التحتية: تقييم الأنظمة والتقنيات الحالية.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تحديد الفجوات: معرفة المجالات التي تحتاج إلى تحسين أو تطوير.</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3CCDAFE5" wp14:editId="1D04F30B">
                <wp:extent cx="5731510" cy="892088"/>
                <wp:effectExtent l="0" t="0" r="2540" b="22860"/>
                <wp:docPr id="20742689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985" name="مجموعة 47"/>
                        <wpg:cNvGrpSpPr/>
                        <wpg:grpSpPr>
                          <a:xfrm>
                            <a:off x="0" y="0"/>
                            <a:ext cx="5731510" cy="895351"/>
                            <a:chOff x="0" y="0"/>
                            <a:chExt cx="5878196" cy="918845"/>
                          </a:xfrm>
                        </wpg:grpSpPr>
                        <wpg:grpSp>
                          <wpg:cNvPr id="2074268986" name="مجموعة 48"/>
                          <wpg:cNvGrpSpPr/>
                          <wpg:grpSpPr>
                            <a:xfrm>
                              <a:off x="0" y="0"/>
                              <a:ext cx="5878196" cy="918845"/>
                              <a:chOff x="0" y="0"/>
                              <a:chExt cx="6240348" cy="919070"/>
                            </a:xfrm>
                          </wpg:grpSpPr>
                          <wpg:grpSp>
                            <wpg:cNvPr id="2074268987" name="مجموعة 49"/>
                            <wpg:cNvGrpSpPr/>
                            <wpg:grpSpPr>
                              <a:xfrm>
                                <a:off x="0" y="169208"/>
                                <a:ext cx="5433072" cy="580613"/>
                                <a:chOff x="0" y="169208"/>
                                <a:chExt cx="5433072" cy="580613"/>
                              </a:xfrm>
                            </wpg:grpSpPr>
                            <wps:wsp>
                              <wps:cNvPr id="20742689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8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9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91" name="مربع نص 41"/>
                          <wps:cNvSpPr txBox="1"/>
                          <wps:spPr>
                            <a:xfrm>
                              <a:off x="204466" y="256663"/>
                              <a:ext cx="4615440" cy="389157"/>
                            </a:xfrm>
                            <a:prstGeom prst="rect">
                              <a:avLst/>
                            </a:prstGeom>
                            <a:noFill/>
                          </wps:spPr>
                          <wps:txbx>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تطوير إطار الحوكمة الرقمية</w:t>
                                </w:r>
                              </w:p>
                            </w:txbxContent>
                          </wps:txbx>
                          <wps:bodyPr wrap="square" rtlCol="1">
                            <a:spAutoFit/>
                          </wps:bodyPr>
                        </wps:wsp>
                      </wpg:grpSp>
                      <pic:pic xmlns:pic="http://schemas.openxmlformats.org/drawingml/2006/picture">
                        <pic:nvPicPr>
                          <pic:cNvPr id="2074268992"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7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">
                <v:group id="مجموعة 47" o:spid="_x0000_s297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QPUyT&#10;zAAAAOMAAAAPAAAAAAAAAAAAAAAAAKoCAABkcnMvZG93bnJldi54bWxQSwUGAAAAAAQABAD6AAAA&#10;owMAAAAA&#10;">
                  <v:group id="مجموعة 48" o:spid="_x0000_s297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g79Lk&#10;zAAAAOMAAAAPAAAAAAAAAAAAAAAAAKoCAABkcnMvZG93bnJldi54bWxQSwUGAAAAAAQABAD6AAAA&#10;owMAAAAA&#10;">
                    <v:group id="مجموعة 49" o:spid="_x0000_s297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o3d/&#10;zAAAAOMAAAAPAAAAAAAAAAAAAAAAAKoCAABkcnMvZG93bnJldi54bWxQSwUGAAAAAAQABAD6AAAA&#10;owMAAAAA&#10;">
                      <v:shape id="شكل حر 50" o:spid="_x0000_s297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q8DsgA&#10;AADjAAAADwAAAGRycy9kb3ducmV2LnhtbERPTWvCQBC9F/oflil4q5umGtM0q5RCQKQHjYrXITtN&#10;QrOzIbtq/PfuoeDx8b7z1Wg6caHBtZYVvE0jEMSV1S3XCg774jUF4Tyyxs4yKbiRg9Xy+SnHTNsr&#10;7+hS+lqEEHYZKmi87zMpXdWQQTe1PXHgfu1g0Ac41FIPeA3hppNxFCXSYMuhocGevhuq/sqzUZBs&#10;5qfttirmu3L9/uPI6KO2XqnJy/j1CcLT6B/if/daK4ijxSxO0o80jA6fwh+Qy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6rwOyAAAAOM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8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lxN8kA&#10;AADjAAAADwAAAGRycy9kb3ducmV2LnhtbESPQWvCQBSE7wX/w/IEL6KbhqoxukppKXhsVTw/s89N&#10;MPs2za4x/fduodDjMDPfMOttb2vRUesrxwqepwkI4sLpio2C4+FjkoHwAVlj7ZgU/JCH7WbwtMZc&#10;uzt/UbcPRkQI+xwVlCE0uZS+KMmin7qGOHoX11oMUbZG6hbvEW5rmSbJXFqsOC6U2NBbScV1f7MK&#10;8Nt+ns4uON+djXkfz5p+rGdKjYb96wpEoD78h//aO60gTRYv6TxbZkv4/RT/gNw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zlxN8kAAADjAAAADwAAAAAAAAAAAAAAAACYAgAA&#10;ZHJzL2Rvd25yZXYueG1sUEsFBgAAAAAEAAQA9QAAAI4DAAAAAA==&#10;" fillcolor="#a5a5a5 [2092]" stroked="f" strokeweight="1pt">
                        <v:stroke joinstyle="miter"/>
                      </v:roundrect>
                    </v:group>
                    <v:oval id="شكل بيضاوي 52" o:spid="_x0000_s298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YWw8kA&#10;AADjAAAADwAAAGRycy9kb3ducmV2LnhtbESPXUvDMBSG7wX/QziCdy4xSNfVZUMUwcEG2qnXh+as&#10;LWtOShPX7t8vFwMvX94vnuV6cp040RBazwYeZwoEceVty7WB7/37Qw4iRGSLnWcycKYA69XtzRIL&#10;60f+olMZa5FGOBRooImxL6QMVUMOw8z3xMk7+MFhTHKopR1wTOOuk1qpTDpsOT002NNrQ9Wx/HMG&#10;Po+Hn/PvZqt2tR/LbHRvWtu9Mfd308sziEhT/A9f2x/WgFbzJ53li0WiSEyJB+Tq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EYWw8kAAADjAAAADwAAAAAAAAAAAAAAAACYAgAA&#10;ZHJzL2Rvd25yZXYueG1sUEsFBgAAAAAEAAQA9QAAAI4DAAAAAA==&#10;" filled="f" strokecolor="#168489" strokeweight="1pt">
                      <v:stroke joinstyle="miter"/>
                    </v:oval>
                  </v:group>
                  <v:shape id="مربع نص 41" o:spid="_x0000_s2982"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z1PMkA&#10;AADjAAAADwAAAGRycy9kb3ducmV2LnhtbESPzU7DMBCE70i8g7VI3KidCEob6lYVP1IPXCjhvoqX&#10;OCJeR/HSpG+PkZA4jmbmG81mN4denWhMXWQLxcKAIm6i67i1UL+/3KxAJUF22EcmC2dKsNteXmyw&#10;cnHiNzodpVUZwqlCC15kqLROjaeAaREH4ux9xjGgZDm22o04ZXjodWnMUgfsOC94HOjRU/N1/A4W&#10;RNy+ONfPIR0+5tenyZvmDmtrr6/m/QMooVn+w3/tg7NQmvvbcrlarw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Xz1PMkAAADjAAAADwAAAAAAAAAAAAAAAACYAgAA&#10;ZHJzL2Rvd25yZXYueG1sUEsFBgAAAAAEAAQA9QAAAI4DAAAAAA==&#10;" filled="f" stroked="f">
                    <v:textbox style="mso-fit-shape-to-text:t">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تطوير إطار الحوكمة الرقمية</w:t>
                          </w:r>
                        </w:p>
                      </w:txbxContent>
                    </v:textbox>
                  </v:shape>
                </v:group>
                <v:shape id="صورة 54" o:spid="_x0000_s298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5IuvMAAAA4wAAAA8AAABkcnMvZG93bnJldi54bWxEj0FLw0AUhO+C/2F5gje7MUqbxG6LSgWh&#10;pzZaenxmn0ns7tu4u7bx37uC4HGYmW+Y+XK0RhzJh96xgutJBoK4cbrnVsFL/XRVgAgRWaNxTAq+&#10;KcBycX42x0q7E2/ouI2tSBAOFSroYhwqKUPTkcUwcQNx8t6dtxiT9K3UHk8Jbo3Ms2wqLfacFjoc&#10;6LGj5rD9sgrW/uHto6x3pv7c7FeFuZm9HlZrpS4vxvs7EJHG+B/+az9rBXk2u82nRVnm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Vnki68wAAADjAAAADwAAAAAA&#10;AAAAAAAAAACfAgAAZHJzL2Rvd25yZXYueG1sUEsFBgAAAAAEAAQA9wAAAJgDAAAAAA==&#10;">
                  <v:imagedata r:id="rId81"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وضع السياسات: تطوير سياسات وإجراءات لضمان الامتثال والشفافية.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تحديد الأدوار والمسؤوليات: توضيح المسؤوليات لكل قسم وموظف.</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3D93286F" wp14:editId="7359BED6">
                <wp:extent cx="5731510" cy="892088"/>
                <wp:effectExtent l="0" t="0" r="2540" b="22860"/>
                <wp:docPr id="207426899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994" name="مجموعة 47"/>
                        <wpg:cNvGrpSpPr/>
                        <wpg:grpSpPr>
                          <a:xfrm>
                            <a:off x="0" y="0"/>
                            <a:ext cx="5731510" cy="895351"/>
                            <a:chOff x="0" y="0"/>
                            <a:chExt cx="5878196" cy="918845"/>
                          </a:xfrm>
                        </wpg:grpSpPr>
                        <wpg:grpSp>
                          <wpg:cNvPr id="2074268995" name="مجموعة 48"/>
                          <wpg:cNvGrpSpPr/>
                          <wpg:grpSpPr>
                            <a:xfrm>
                              <a:off x="0" y="0"/>
                              <a:ext cx="5878196" cy="918845"/>
                              <a:chOff x="0" y="0"/>
                              <a:chExt cx="6240348" cy="919070"/>
                            </a:xfrm>
                          </wpg:grpSpPr>
                          <wpg:grpSp>
                            <wpg:cNvPr id="2074268996" name="مجموعة 49"/>
                            <wpg:cNvGrpSpPr/>
                            <wpg:grpSpPr>
                              <a:xfrm>
                                <a:off x="0" y="169208"/>
                                <a:ext cx="5433072" cy="580613"/>
                                <a:chOff x="0" y="169208"/>
                                <a:chExt cx="5433072" cy="580613"/>
                              </a:xfrm>
                            </wpg:grpSpPr>
                            <wps:wsp>
                              <wps:cNvPr id="20742689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9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9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00"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اختيار الأدوات والتقنيات المناسبة</w:t>
                                </w:r>
                              </w:p>
                            </w:txbxContent>
                          </wps:txbx>
                          <wps:bodyPr wrap="square" rtlCol="1">
                            <a:spAutoFit/>
                          </wps:bodyPr>
                        </wps:wsp>
                      </wpg:grpSp>
                      <pic:pic xmlns:pic="http://schemas.openxmlformats.org/drawingml/2006/picture">
                        <pic:nvPicPr>
                          <pic:cNvPr id="2074269001"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8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NpLnJO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298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6qH/V&#10;zAAAAOMAAAAPAAAAAAAAAAAAAAAAAKoCAABkcnMvZG93bnJldi54bWxQSwUGAAAAAAQABAD6AAAA&#10;owMAAAAA&#10;">
                  <v:group id="مجموعة 48" o:spid="_x0000_s298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leTa&#10;Ts0AAADjAAAADwAAAAAAAAAAAAAAAACqAgAAZHJzL2Rvd25yZXYueG1sUEsFBgAAAAAEAAQA+gAA&#10;AKQDAAAAAA==&#10;">
                    <v:group id="مجموعة 49" o:spid="_x0000_s298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lNkQ5&#10;zAAAAOMAAAAPAAAAAAAAAAAAAAAAAKoCAABkcnMvZG93bnJldi54bWxQSwUGAAAAAAQABAD6AAAA&#10;owMAAAAA&#10;">
                      <v:shape id="شكل حر 50" o:spid="_x0000_s298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y+ocoA&#10;AADjAAAADwAAAGRycy9kb3ducmV2LnhtbESPQWvCQBSE7wX/w/IK3uqmqUaNriIFQUoPGhWvj+wz&#10;CWbfhuyq8d93C4LHYWa+YebLztTiRq2rLCv4HEQgiHOrKy4UHPbrjwkI55E11pZJwYMcLBe9tzmm&#10;2t55R7fMFyJA2KWooPS+SaV0eUkG3cA2xME729agD7ItpG7xHuCmlnEUJdJgxWGhxIa+S8ov2dUo&#10;SH5Gp+02X4922ebr15HRR229Uv33bjUD4anzr/CzvdEK4mg8jJPJdDqG/0/hD8jF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ysvqH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8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xCccYA&#10;AADjAAAADwAAAGRycy9kb3ducmV2LnhtbERPy4rCMBTdC/MP4QpuZEynjI52jCLKgEsfw6yvzZ20&#10;2NzUJtb692YhuDyc93zZ2Uq01PjSsYKPUQKCOHe6ZKPg9/jzPgXhA7LGyjEpuJOH5eKtN8dMuxvv&#10;qT0EI2II+wwVFCHUmZQ+L8iiH7maOHL/rrEYImyM1A3eYritZJokE2mx5NhQYE3rgvLz4WoV4MXu&#10;/k4uON+ejNkMx3U31GOlBv1u9Q0iUBde4qd7qxWkyddnOpnOZnF0/BT/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xCccYAAADjAAAADwAAAAAAAAAAAAAAAACYAgAAZHJz&#10;L2Rvd25yZXYueG1sUEsFBgAAAAAEAAQA9QAAAIsDAAAAAA==&#10;" fillcolor="#a5a5a5 [2092]" stroked="f" strokeweight="1pt">
                        <v:stroke joinstyle="miter"/>
                      </v:roundrect>
                    </v:group>
                    <v:oval id="شكل بيضاوي 52" o:spid="_x0000_s299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y/XsoA&#10;AADjAAAADwAAAGRycy9kb3ducmV2LnhtbESPUUvDMBSF34X9h3AF31xikLrWZWMogoLC1qnPl+au&#10;LWtuShPX7t8bQdjj4ZzzHc5yPblOnGgIrWcDd3MFgrjytuXawOf+5XYBIkRki51nMnCmAOvV7GqJ&#10;hfUj7+hUxlokCIcCDTQx9oWUoWrIYZj7njh5Bz84jEkOtbQDjgnuOqmVyqTDltNCgz09NVQdyx9n&#10;YHs8fJ2/397VR+3HMhvds9Z2b8zN9bR5BBFpipfwf/vVGtDq4V5nizzP4e9T+gNy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l8v17KAAAA4wAAAA8AAAAAAAAAAAAAAAAAmAIA&#10;AGRycy9kb3ducmV2LnhtbFBLBQYAAAAABAAEAPUAAACPAwAAAAA=&#10;" filled="f" strokecolor="#168489" strokeweight="1pt">
                      <v:stroke joinstyle="miter"/>
                    </v:oval>
                  </v:group>
                  <v:shape id="مربع نص 41" o:spid="_x0000_s299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5oN8cA&#10;AADjAAAADwAAAGRycy9kb3ducmV2LnhtbESPPU/DMBCGdyT+g3VIbNRuBAVC3aoqVOrA0hL2U3zE&#10;EfE5iq9N+u/rAYnx1fulZ7meQqfONKQ2soX5zIAirqNrubFQfe0eXkAlQXbYRSYLF0qwXt3eLLF0&#10;ceQDnY/SqDzCqUQLXqQvtU61p4BpFnvi7P3EIaBkOTTaDTjm8dDpwpiFDthyfvDY09ZT/Xs8BQsi&#10;bjO/VB8h7b+nz/fRm/oJK2vv76bNGyihSf7Df+29s1CY58di8WpMpshMmQf06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4eaDfHAAAA4wAAAA8AAAAAAAAAAAAAAAAAmAIAAGRy&#10;cy9kb3ducmV2LnhtbFBLBQYAAAAABAAEAPUAAACMAw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اختيار الأدوات والتقنيات المناسبة</w:t>
                          </w:r>
                        </w:p>
                      </w:txbxContent>
                    </v:textbox>
                  </v:shape>
                </v:group>
                <v:shape id="صورة 54" o:spid="_x0000_s299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5oWEDMwAAADjAAAADwAAAAAA&#10;AAAAAAAAAACfAgAAZHJzL2Rvd25yZXYueG1sUEsFBgAAAAAEAAQA9wAAAJgDAAAAAA==&#10;">
                  <v:imagedata r:id="rId81"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منصات إدارة المحتوى: لاستخدامها في تنظيم وتخزين المعلومات.</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أدوات التحليل: لتحليل البيانات واتخاذ قرارات مستنيرة.</w:t>
      </w:r>
    </w:p>
    <w:p w:rsidR="00D75CDD" w:rsidRPr="00A37760" w:rsidRDefault="001A1818" w:rsidP="00D75CDD">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7C129F8" wp14:editId="24EB28C3">
                <wp:extent cx="5731510" cy="892088"/>
                <wp:effectExtent l="0" t="0" r="2540" b="22860"/>
                <wp:docPr id="207426900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03" name="مجموعة 47"/>
                        <wpg:cNvGrpSpPr/>
                        <wpg:grpSpPr>
                          <a:xfrm>
                            <a:off x="0" y="0"/>
                            <a:ext cx="5731510" cy="895351"/>
                            <a:chOff x="0" y="0"/>
                            <a:chExt cx="5878196" cy="918845"/>
                          </a:xfrm>
                        </wpg:grpSpPr>
                        <wpg:grpSp>
                          <wpg:cNvPr id="2074269004" name="مجموعة 48"/>
                          <wpg:cNvGrpSpPr/>
                          <wpg:grpSpPr>
                            <a:xfrm>
                              <a:off x="0" y="0"/>
                              <a:ext cx="5878196" cy="918845"/>
                              <a:chOff x="0" y="0"/>
                              <a:chExt cx="6240348" cy="919070"/>
                            </a:xfrm>
                          </wpg:grpSpPr>
                          <wpg:grpSp>
                            <wpg:cNvPr id="2074269005" name="مجموعة 49"/>
                            <wpg:cNvGrpSpPr/>
                            <wpg:grpSpPr>
                              <a:xfrm>
                                <a:off x="0" y="169208"/>
                                <a:ext cx="5433072" cy="580613"/>
                                <a:chOff x="0" y="169208"/>
                                <a:chExt cx="5433072" cy="580613"/>
                              </a:xfrm>
                            </wpg:grpSpPr>
                            <wps:wsp>
                              <wps:cNvPr id="20742690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09" name="مربع نص 41"/>
                          <wps:cNvSpPr txBox="1"/>
                          <wps:spPr>
                            <a:xfrm>
                              <a:off x="204466" y="256607"/>
                              <a:ext cx="4615440" cy="389157"/>
                            </a:xfrm>
                            <a:prstGeom prst="rect">
                              <a:avLst/>
                            </a:prstGeom>
                            <a:noFill/>
                          </wps:spPr>
                          <wps:txbx>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التدريب وبناء القدرات</w:t>
                                </w:r>
                              </w:p>
                            </w:txbxContent>
                          </wps:txbx>
                          <wps:bodyPr wrap="square" rtlCol="1">
                            <a:spAutoFit/>
                          </wps:bodyPr>
                        </wps:wsp>
                      </wpg:grpSp>
                      <pic:pic xmlns:pic="http://schemas.openxmlformats.org/drawingml/2006/picture">
                        <pic:nvPicPr>
                          <pic:cNvPr id="2074269010"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9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9Fv+4Q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Eb0W/7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299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1b98x&#10;zAAAAOMAAAAPAAAAAAAAAAAAAAAAAKoCAABkcnMvZG93bnJldi54bWxQSwUGAAAAAAQABAD6AAAA&#10;owMAAAAA&#10;">
                  <v:group id="مجموعة 48" o:spid="_x0000_s299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6hkdF&#10;zAAAAOMAAAAPAAAAAAAAAAAAAAAAAKoCAABkcnMvZG93bnJldi54bWxQSwUGAAAAAAQABAD6AAAA&#10;owMAAAAA&#10;">
                    <v:group id="مجموعة 49" o:spid="_x0000_s299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VyuLe&#10;zAAAAOMAAAAPAAAAAAAAAAAAAAAAAKoCAABkcnMvZG93bnJldi54bWxQSwUGAAAAAAQABAD6AAAA&#10;owMAAAAA&#10;">
                      <v:shape id="شكل حر 50" o:spid="_x0000_s299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4jqskA&#10;AADjAAAADwAAAGRycy9kb3ducmV2LnhtbESPQWvCQBSE7wX/w/IK3uqmqaaaZiNSEKT0oKni9ZF9&#10;JqHZtyG7avz33YLgcZiZb5hsOZhWXKh3jWUFr5MIBHFpdcOVgv3P+mUOwnlkja1lUnAjB8t89JRh&#10;qu2Vd3QpfCUChF2KCmrvu1RKV9Zk0E1sRxy8k+0N+iD7SuoerwFuWhlHUSINNhwWauzos6bytzgb&#10;BcnX7LjdluvZrti8fTsy+qCtV2r8PKw+QHga/CN8b2+0gjh6n8bJInDh/1P4AzL/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84jqs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9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3uk8kA&#10;AADjAAAADwAAAGRycy9kb3ducmV2LnhtbESPT2sCMRTE7wW/Q3iCF6lJl/pva5RSETy2tnh+bp7Z&#10;pZuX7Sau229vCgWPw8z8hllteleLjtpQedbwNFEgiAtvKrYavj53jwsQISIbrD2Thl8KsFkPHlaY&#10;G3/lD+oO0YoE4ZCjhjLGJpcyFCU5DBPfECfv7FuHMcnWStPiNcFdLTOlZtJhxWmhxIbeSiq+Dxen&#10;AX/c+/Hkow/dydrteNr0YzPVejTsX19AROrjPfzf3hsNmZo/Z7OlUnP4+5T+gFz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B3uk8kAAADjAAAADwAAAAAAAAAAAAAAAACYAgAA&#10;ZHJzL2Rvd25yZXYueG1sUEsFBgAAAAAEAAQA9QAAAI4DAAAAAA==&#10;" fillcolor="#a5a5a5 [2092]" stroked="f" strokeweight="1pt">
                        <v:stroke joinstyle="miter"/>
                      </v:roundrect>
                    </v:group>
                    <v:oval id="شكل بيضاوي 52" o:spid="_x0000_s299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4iVccA&#10;AADjAAAADwAAAGRycy9kb3ducmV2LnhtbERPW0vDMBR+F/wP4Qh7c4lBqnZLhyjCBgra6Z4PzemF&#10;NSelydbu35sHwceP777ezK4XZxpD59nA3VKBIK687bgx8L1/u30EESKyxd4zGbhQgE1xfbXG3PqJ&#10;v+hcxkakEA45GmhjHHIpQ9WSw7D0A3Hiaj86jAmOjbQjTinc9VIrlUmHHaeGFgd6aak6lidn4PNY&#10;/1wOu3f10fipzCb3qrXdG7O4mZ9XICLN8V/8595aA1o93OvsSak0On1Kf0A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eIlXHAAAA4wAAAA8AAAAAAAAAAAAAAAAAmAIAAGRy&#10;cy9kb3ducmV2LnhtbFBLBQYAAAAABAAEAPUAAACMAwAAAAA=&#10;" filled="f" strokecolor="#168489" strokeweight="1pt">
                      <v:stroke joinstyle="miter"/>
                    </v:oval>
                  </v:group>
                  <v:shape id="مربع نص 41" o:spid="_x0000_s3000" type="#_x0000_t202" style="position:absolute;left:2044;top:2566;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TBqskA&#10;AADjAAAADwAAAGRycy9kb3ducmV2LnhtbESPzU7DMBCE70i8g7VI3KjdCApN61YVP1IPXFrCfRVv&#10;44h4HcVLk749RkLiOJqZbzTr7RQ6daYhtZEtzGcGFHEdXcuNherj7e4JVBJkh11ksnChBNvN9dUa&#10;SxdHPtD5KI3KEE4lWvAifal1qj0FTLPYE2fvFIeAkuXQaDfgmOGh04UxCx2w5bzgsadnT/XX8TtY&#10;EHG7+aV6DWn/Ob2/jN7UD1hZe3sz7VaghCb5D/+1985CYR7vi8XSmC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yTBqskAAADjAAAADwAAAAAAAAAAAAAAAACYAgAA&#10;ZHJzL2Rvd25yZXYueG1sUEsFBgAAAAAEAAQA9QAAAI4DAAAAAA==&#10;" filled="f" stroked="f">
                    <v:textbox style="mso-fit-shape-to-text:t">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التدريب وبناء القدرات</w:t>
                          </w:r>
                        </w:p>
                      </w:txbxContent>
                    </v:textbox>
                  </v:shape>
                </v:group>
                <v:shape id="صورة 54" o:spid="_x0000_s300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Qt0rLAAAA4wAAAA8AAABkcnMvZG93bnJldi54bWxEj8tKAzEUhveC7xCO4M4mHaWXsWlRqSB0&#10;1Y5Kl6eT48zY5GRMYju+vVkILn/+G99iNTgrThRi51nDeKRAENfedNxoeK2eb2YgYkI2aD2Thh+K&#10;sFpeXiywNP7MWzrtUiPyCMcSNbQp9aWUsW7JYRz5njh7Hz44TFmGRpqA5zzurCyUmkiHHeeHFnt6&#10;aqk+7r6dhk14PHzOq3dbfW3365m9nb4d1xutr6+Gh3sQiYb0H/5rvxgNhZreFZO5GmeKzJR5QC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MELdKywAAAOMAAAAPAAAAAAAA&#10;AAAAAAAAAJ8CAABkcnMvZG93bnJldi54bWxQSwUGAAAAAAQABAD3AAAAlwMAAAAA&#10;">
                  <v:imagedata r:id="rId81"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تدريب الموظفين: على استخدام الأدوات والتقنيات الجديدة.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تعزيز الوعي: بأهمية الحوكمة الرقمية وفوائدها.</w:t>
      </w:r>
    </w:p>
    <w:p w:rsidR="00D75CDD" w:rsidRPr="00A37760" w:rsidRDefault="001A1818" w:rsidP="002B74A4">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6F723F8F" wp14:editId="7F12FA95">
                <wp:extent cx="5731510" cy="892088"/>
                <wp:effectExtent l="0" t="0" r="2540" b="22860"/>
                <wp:docPr id="207426901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12" name="مجموعة 47"/>
                        <wpg:cNvGrpSpPr/>
                        <wpg:grpSpPr>
                          <a:xfrm>
                            <a:off x="0" y="0"/>
                            <a:ext cx="5731510" cy="895351"/>
                            <a:chOff x="0" y="0"/>
                            <a:chExt cx="5878196" cy="918845"/>
                          </a:xfrm>
                        </wpg:grpSpPr>
                        <wpg:grpSp>
                          <wpg:cNvPr id="2074269013" name="مجموعة 48"/>
                          <wpg:cNvGrpSpPr/>
                          <wpg:grpSpPr>
                            <a:xfrm>
                              <a:off x="0" y="0"/>
                              <a:ext cx="5878196" cy="918845"/>
                              <a:chOff x="0" y="0"/>
                              <a:chExt cx="6240348" cy="919070"/>
                            </a:xfrm>
                          </wpg:grpSpPr>
                          <wpg:grpSp>
                            <wpg:cNvPr id="2074269014" name="مجموعة 49"/>
                            <wpg:cNvGrpSpPr/>
                            <wpg:grpSpPr>
                              <a:xfrm>
                                <a:off x="0" y="169208"/>
                                <a:ext cx="5433072" cy="580613"/>
                                <a:chOff x="0" y="169208"/>
                                <a:chExt cx="5433072" cy="580613"/>
                              </a:xfrm>
                            </wpg:grpSpPr>
                            <wps:wsp>
                              <wps:cNvPr id="20742690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18" name="مربع نص 41"/>
                          <wps:cNvSpPr txBox="1"/>
                          <wps:spPr>
                            <a:xfrm>
                              <a:off x="204466" y="256607"/>
                              <a:ext cx="4615440" cy="389157"/>
                            </a:xfrm>
                            <a:prstGeom prst="rect">
                              <a:avLst/>
                            </a:prstGeom>
                            <a:noFill/>
                          </wps:spPr>
                          <wps:txbx>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تنفيذ الحوكمة الرقمية</w:t>
                                </w:r>
                              </w:p>
                            </w:txbxContent>
                          </wps:txbx>
                          <wps:bodyPr wrap="square" rtlCol="1">
                            <a:spAutoFit/>
                          </wps:bodyPr>
                        </wps:wsp>
                      </wpg:grpSp>
                      <pic:pic xmlns:pic="http://schemas.openxmlformats.org/drawingml/2006/picture">
                        <pic:nvPicPr>
                          <pic:cNvPr id="2074269019"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00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QQz95A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">
                <v:group id="مجموعة 47" o:spid="_x0000_s300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3/rs&#10;d80AAADjAAAADwAAAAAAAAAAAAAAAACqAgAAZHJzL2Rvd25yZXYueG1sUEsFBgAAAAAEAAQA+gAA&#10;AKQDAAAAAA==&#10;">
                  <v:group id="مجموعة 48" o:spid="_x0000_s300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wtkns&#10;zAAAAOMAAAAPAAAAAAAAAAAAAAAAAKoCAABkcnMvZG93bnJldi54bWxQSwUGAAAAAAQABAD6AAAA&#10;owMAAAAA&#10;">
                    <v:group id="مجموعة 49" o:spid="_x0000_s300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X9GY&#10;zAAAAOMAAAAPAAAAAAAAAAAAAAAAAKoCAABkcnMvZG93bnJldi54bWxQSwUGAAAAAAQABAD6AAAA&#10;owMAAAAA&#10;">
                      <v:shape id="شكل حر 50" o:spid="_x0000_s300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UrAMoA&#10;AADjAAAADwAAAGRycy9kb3ducmV2LnhtbESPQWvCQBSE74X+h+UVvNVdo0lt6ipFEKT0oLHS6yP7&#10;moRm34bsqvHfdwuCx2FmvmEWq8G24ky9bxxrmIwVCOLSmYYrDV+HzfMchA/IBlvHpOFKHlbLx4cF&#10;5sZdeE/nIlQiQtjnqKEOocul9GVNFv3YdcTR+3G9xRBlX0nT4yXCbSsTpTJpseG4UGNH65rK3+Jk&#10;NWQf6fduV27SfbGdfnqy5mhc0Hr0NLy/gQg0hHv41t4aDYl6mSXZq5qk8P8p/g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bFKwD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0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jd1coA&#10;AADjAAAADwAAAGRycy9kb3ducmV2LnhtbESPzWrDMBCE74W+g9hCLyGRYhoncaOE0hDosfkh5421&#10;lU2tlWupjvv2VaGQ4zAz3zCrzeAa0VMXas8aphMFgrj0pmar4XTcjRcgQkQ22HgmDT8UYLO+v1th&#10;YfyV99QfohUJwqFADVWMbSFlKCtyGCa+JU7eh+8cxiQ7K02H1wR3jcyUyqXDmtNChS29VlR+Hr6d&#10;Bvxy7+eLjz70F2u3o1k7jMxM68eH4eUZRKQh3sL/7TejIVPzpyxfqmkOf5/SH5D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6I3dXKAAAA4wAAAA8AAAAAAAAAAAAAAAAAmAIA&#10;AGRycy9kb3ducmV2LnhtbFBLBQYAAAAABAAEAPUAAACPAwAAAAA=&#10;" fillcolor="#a5a5a5 [2092]" stroked="f" strokeweight="1pt">
                        <v:stroke joinstyle="miter"/>
                      </v:roundrect>
                    </v:group>
                    <v:oval id="شكل بيضاوي 52" o:spid="_x0000_s300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gg+soA&#10;AADjAAAADwAAAGRycy9kb3ducmV2LnhtbESPUUvDMBSF3wX/Q7gD31yyIJ12y4YogoKD2bk9X5q7&#10;tqy5KU1cu39vBoKPh3POdzjL9ehacaY+NJ4NzKYKBHHpbcOVge/d2/0jiBCRLbaeycCFAqxXtzdL&#10;zK0f+IvORaxEgnDI0UAdY5dLGcqaHIap74iTd/S9w5hkX0nb45DgrpVaqUw6bDgt1NjRS03lqfhx&#10;Bran4/5y+PhUm8oPRTa4V63tzpi7yfi8ABFpjP/hv/a7NaDV/EFnT2o2h+un9Afk6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JYIPrKAAAA4wAAAA8AAAAAAAAAAAAAAAAAmAIA&#10;AGRycy9kb3ducmV2LnhtbFBLBQYAAAAABAAEAPUAAACPAwAAAAA=&#10;" filled="f" strokecolor="#168489" strokeweight="1pt">
                      <v:stroke joinstyle="miter"/>
                    </v:oval>
                  </v:group>
                  <v:shape id="مربع نص 41" o:spid="_x0000_s3009" type="#_x0000_t202" style="position:absolute;left:2044;top:2566;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Hy7MYA&#10;AADjAAAADwAAAGRycy9kb3ducmV2LnhtbERPO0/DMBDekfgP1iGxUTsRFBrqVhUPqQNLS9hP8TWO&#10;iM9RfDTpv8cDEuOn773ezqFXZxpTF9lCsTCgiJvoOm4t1J/vd0+gkiA77COThQsl2G6ur9ZYuTjx&#10;gc5HaVUO4VShBS8yVFqnxlPAtIgDceZOcQwoGY6tdiNOOTz0ujRmqQN2nBs8DvTiqfk+/gQLIm5X&#10;XOq3kPZf88fr5E3zgLW1tzfz7hmU0Cz/4j/33lkozeN9uVyZIo/On/If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bHy7MYAAADjAAAADwAAAAAAAAAAAAAAAACYAgAAZHJz&#10;L2Rvd25yZXYueG1sUEsFBgAAAAAEAAQA9QAAAIsDAAAAAA==&#10;" filled="f" stroked="f">
                    <v:textbox style="mso-fit-shape-to-text:t">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تنفيذ الحوكمة الرقمية</w:t>
                          </w:r>
                        </w:p>
                      </w:txbxContent>
                    </v:textbox>
                  </v:shape>
                </v:group>
                <v:shape id="صورة 54" o:spid="_x0000_s301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nSoe18wAAADjAAAADwAAAAAA&#10;AAAAAAAAAACfAgAAZHJzL2Rvd25yZXYueG1sUEsFBgAAAAAEAAQA9wAAAJgDAAAAAA==&#10;">
                  <v:imagedata r:id="rId81"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إطلاق المبادرات: بدء تنفيذ المبادرات الرقمية المحددة.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إدارة التغيير: التعامل مع مقاومة التغيير من خلال التواصل الفعال.</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164C00CC" wp14:editId="61DBB319">
                <wp:extent cx="5731510" cy="892088"/>
                <wp:effectExtent l="0" t="0" r="2540" b="22860"/>
                <wp:docPr id="207426902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21" name="مجموعة 47"/>
                        <wpg:cNvGrpSpPr/>
                        <wpg:grpSpPr>
                          <a:xfrm>
                            <a:off x="0" y="0"/>
                            <a:ext cx="5731510" cy="895351"/>
                            <a:chOff x="0" y="0"/>
                            <a:chExt cx="5878196" cy="918845"/>
                          </a:xfrm>
                        </wpg:grpSpPr>
                        <wpg:grpSp>
                          <wpg:cNvPr id="2074269022" name="مجموعة 48"/>
                          <wpg:cNvGrpSpPr/>
                          <wpg:grpSpPr>
                            <a:xfrm>
                              <a:off x="0" y="0"/>
                              <a:ext cx="5878196" cy="918845"/>
                              <a:chOff x="0" y="0"/>
                              <a:chExt cx="6240348" cy="919070"/>
                            </a:xfrm>
                          </wpg:grpSpPr>
                          <wpg:grpSp>
                            <wpg:cNvPr id="2074269023" name="مجموعة 49"/>
                            <wpg:cNvGrpSpPr/>
                            <wpg:grpSpPr>
                              <a:xfrm>
                                <a:off x="0" y="169208"/>
                                <a:ext cx="5433072" cy="580613"/>
                                <a:chOff x="0" y="169208"/>
                                <a:chExt cx="5433072" cy="580613"/>
                              </a:xfrm>
                            </wpg:grpSpPr>
                            <wps:wsp>
                              <wps:cNvPr id="20742690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27"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المراقبة والتقييم</w:t>
                                </w:r>
                              </w:p>
                            </w:txbxContent>
                          </wps:txbx>
                          <wps:bodyPr wrap="square" rtlCol="1">
                            <a:spAutoFit/>
                          </wps:bodyPr>
                        </wps:wsp>
                      </wpg:grpSp>
                      <pic:pic xmlns:pic="http://schemas.openxmlformats.org/drawingml/2006/picture">
                        <pic:nvPicPr>
                          <pic:cNvPr id="2074269028"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01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nRRB4Q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O6dFEH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301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4US4&#10;vc0AAADjAAAADwAAAAAAAAAAAAAAAACqAgAAZHJzL2Rvd25yZXYueG1sUEsFBgAAAAAEAAQA+gAA&#10;AKQDAAAAAA==&#10;">
                  <v:group id="مجموعة 48" o:spid="_x0000_s301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RlibK&#10;zAAAAOMAAAAPAAAAAAAAAAAAAAAAAKoCAABkcnMvZG93bnJldi54bWxQSwUGAAAAAAQABAD6AAAA&#10;owMAAAAA&#10;">
                    <v:group id="مجموعة 49" o:spid="_x0000_s301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2oNR&#10;zAAAAOMAAAAPAAAAAAAAAAAAAAAAAKoCAABkcnMvZG93bnJldi54bWxQSwUGAAAAAAQABAD6AAAA&#10;owMAAAAA&#10;">
                      <v:shape id="شكل حر 50" o:spid="_x0000_s301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EJsoA&#10;AADjAAAADwAAAGRycy9kb3ducmV2LnhtbESPQWvCQBSE7wX/w/IEb3W3UdM2dRURBBEPmrb0+si+&#10;JqHZtyG7avz3riD0OMzMN8x82dtGnKnztWMNL2MFgrhwpuZSw9fn5vkNhA/IBhvHpOFKHpaLwdMc&#10;M+MufKRzHkoRIewz1FCF0GZS+qIii37sWuLo/brOYoiyK6Xp8BLhtpGJUqm0WHNcqLCldUXFX36y&#10;GtLd7OdwKDazY76d7D1Z821c0Ho07FcfIAL14T/8aG+NhkS9TpP0XSVTuH+Kf0Aub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flRCb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1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aJH8kA&#10;AADjAAAADwAAAGRycy9kb3ducmV2LnhtbESPQWsCMRSE7wX/Q3hCL6JJF1fr1iilpeCxVen5uXlm&#10;l25etpt0Xf+9KRR6HGbmG2a9HVwjeupC7VnDw0yBIC69qdlqOB7epo8gQkQ22HgmDVcKsN2M7tZY&#10;GH/hD+r30YoE4VCghirGtpAylBU5DDPfEifv7DuHMcnOStPhJcFdIzOlFtJhzWmhwpZeKiq/9j9O&#10;A36798+Tjz70J2tfJ3k7TEyu9f14eH4CEWmI/+G/9s5oyNRyni1WKsvh91P6A3J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DaJH8kAAADjAAAADwAAAAAAAAAAAAAAAACYAgAA&#10;ZHJzL2Rvd25yZXYueG1sUEsFBgAAAAAEAAQA9QAAAI4DAAAAAA==&#10;" fillcolor="#a5a5a5 [2092]" stroked="f" strokeweight="1pt">
                        <v:stroke joinstyle="miter"/>
                      </v:roundrect>
                    </v:group>
                    <v:oval id="شكل بيضاوي 52" o:spid="_x0000_s301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hP3MoA&#10;AADjAAAADwAAAGRycy9kb3ducmV2LnhtbESPUUvDMBSF34X9h3AHvrlkQerslo0xERQUtk59vjR3&#10;bVlzU5q4dv/eCIKPh3POdzirzehacaE+NJ4NzGcKBHHpbcOVgY/j890CRIjIFlvPZOBKATbryc0K&#10;c+sHPtCliJVIEA45Gqhj7HIpQ1mTwzDzHXHyTr53GJPsK2l7HBLctVIrlUmHDaeFGjva1VSei29n&#10;YH8+fV6/Xt/Ue+WHIhvck9b2aMztdNwuQUQa43/4r/1iDWj1cK+zR6Uz+P2U/oB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N4T9zKAAAA4wAAAA8AAAAAAAAAAAAAAAAAmAIA&#10;AGRycy9kb3ducmV2LnhtbFBLBQYAAAAABAAEAPUAAACPAwAAAAA=&#10;" filled="f" strokecolor="#168489" strokeweight="1pt">
                      <v:stroke joinstyle="miter"/>
                    </v:oval>
                  </v:group>
                  <v:shape id="مربع نص 41" o:spid="_x0000_s301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KsI8kA&#10;AADjAAAADwAAAGRycy9kb3ducmV2LnhtbESPzU7DMBCE70i8g7VI3KjdCFpI61YVP1IPXFrCfRVv&#10;44h4HcVLk749RkLiOJqZbzTr7RQ6daYhtZEtzGcGFHEdXcuNherj7e4RVBJkh11ksnChBNvN9dUa&#10;SxdHPtD5KI3KEE4lWvAifal1qj0FTLPYE2fvFIeAkuXQaDfgmOGh04UxCx2w5bzgsadnT/XX8TtY&#10;EHG7+aV6DWn/Ob2/jN7UD1hZe3sz7VaghCb5D/+1985CYZb3xeLJFE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kKsI8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المراقبة والتقييم</w:t>
                          </w:r>
                        </w:p>
                      </w:txbxContent>
                    </v:textbox>
                  </v:shape>
                </v:group>
                <v:shape id="صورة 54" o:spid="_x0000_s301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KcfHJAAAA4wAAAA8AAABkcnMvZG93bnJldi54bWxET8tKAzEU3Qv+Q7iCO5s4Sh9j06JSQeiq&#10;HS1dXifXmbHJzZjEdvz7ZiG4PJz3fDk4K44UYudZw+1IgSCuvem40fBWvdxMQcSEbNB6Jg2/FGG5&#10;uLyYY2n8iTd03KZG5BCOJWpoU+pLKWPdksM48j1x5j59cJgyDI00AU853FlZKDWWDjvODS329NxS&#10;fdj+OA3r8PTxNat2tvre7FdTezd5P6zWWl9fDY8PIBIN6V/85341Ggo1uS/GM1Xk0flT/gN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PApx8ckAAADjAAAADwAAAAAAAAAA&#10;AAAAAACfAgAAZHJzL2Rvd25yZXYueG1sUEsFBgAAAAAEAAQA9wAAAJUDAAAAAA==&#10;">
                  <v:imagedata r:id="rId81"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تتبع الأداء: استخدام مؤشرات الأداء لقياس النجاح.</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التقييم الدوري: مراجعة العمليات بشكل منتظم لضمان الالتزام والتحسين المستمر.</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8064026" wp14:editId="3446EF8D">
                <wp:extent cx="5731510" cy="892088"/>
                <wp:effectExtent l="0" t="0" r="2540" b="22860"/>
                <wp:docPr id="207426902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30" name="مجموعة 47"/>
                        <wpg:cNvGrpSpPr/>
                        <wpg:grpSpPr>
                          <a:xfrm>
                            <a:off x="0" y="0"/>
                            <a:ext cx="5731510" cy="895351"/>
                            <a:chOff x="0" y="0"/>
                            <a:chExt cx="5878196" cy="918845"/>
                          </a:xfrm>
                        </wpg:grpSpPr>
                        <wpg:grpSp>
                          <wpg:cNvPr id="2074269031" name="مجموعة 48"/>
                          <wpg:cNvGrpSpPr/>
                          <wpg:grpSpPr>
                            <a:xfrm>
                              <a:off x="0" y="0"/>
                              <a:ext cx="5878196" cy="918845"/>
                              <a:chOff x="0" y="0"/>
                              <a:chExt cx="6240348" cy="919070"/>
                            </a:xfrm>
                          </wpg:grpSpPr>
                          <wpg:grpSp>
                            <wpg:cNvPr id="2074269032" name="مجموعة 49"/>
                            <wpg:cNvGrpSpPr/>
                            <wpg:grpSpPr>
                              <a:xfrm>
                                <a:off x="0" y="169208"/>
                                <a:ext cx="5433072" cy="580613"/>
                                <a:chOff x="0" y="169208"/>
                                <a:chExt cx="5433072" cy="580613"/>
                              </a:xfrm>
                            </wpg:grpSpPr>
                            <wps:wsp>
                              <wps:cNvPr id="20742690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36"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التحديث المستمر</w:t>
                                </w:r>
                              </w:p>
                            </w:txbxContent>
                          </wps:txbx>
                          <wps:bodyPr wrap="square" rtlCol="1">
                            <a:spAutoFit/>
                          </wps:bodyPr>
                        </wps:wsp>
                      </wpg:grpSp>
                      <pic:pic xmlns:pic="http://schemas.openxmlformats.org/drawingml/2006/picture">
                        <pic:nvPicPr>
                          <pic:cNvPr id="2074269037"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02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PBBlK7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302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vRi/vL&#10;AAAA4wAAAA8AAAAAAAAAAAAAAAAAqgIAAGRycy9kb3ducmV2LnhtbFBLBQYAAAAABAAEAPoAAACi&#10;AwAAAAA=&#10;">
                  <v:group id="مجموعة 48" o:spid="_x0000_s302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knS5g&#10;zAAAAOMAAAAPAAAAAAAAAAAAAAAAAKoCAABkcnMvZG93bnJldi54bWxQSwUGAAAAAAQABAD6AAAA&#10;owMAAAAA&#10;">
                    <v:group id="مجموعة 49" o:spid="_x0000_s302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T7AX&#10;zAAAAOMAAAAPAAAAAAAAAAAAAAAAAKoCAABkcnMvZG93bnJldi54bWxQSwUGAAAAAAQABAD6AAAA&#10;owMAAAAA&#10;">
                      <v:shape id="شكل حر 50" o:spid="_x0000_s302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VKj8oA&#10;AADjAAAADwAAAGRycy9kb3ducmV2LnhtbESPQWvCQBSE74X+h+UVvNVdE01t6iqlIEjpQWOl10f2&#10;NQlm34bsqvHfdwuCx2FmvmEWq8G24ky9bxxrmIwVCOLSmYYrDd/79fMchA/IBlvHpOFKHlbLx4cF&#10;5sZdeEfnIlQiQtjnqKEOocul9GVNFv3YdcTR+3W9xRBlX0nT4yXCbSsTpTJpseG4UGNHHzWVx+Jk&#10;NWSfs5/ttlzPdsUm/fJkzcG4oPXoaXh/AxFoCPfwrb0xGhL1Mk2yV5Wm8P8p/g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3VSo/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2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O6WckA&#10;AADjAAAADwAAAGRycy9kb3ducmV2LnhtbESPQWsCMRSE7wX/Q3hCL1ITt2p1NUppKfRYtfT83Dyz&#10;i5uX7SZdt//eFIQeh5n5hllve1eLjtpQedYwGSsQxIU3FVsNn4e3hwWIEJEN1p5Jwy8F2G4Gd2vM&#10;jb/wjrp9tCJBOOSooYyxyaUMRUkOw9g3xMk7+dZhTLK10rR4SXBXy0ypuXRYcVoosaGXkorz/sdp&#10;wG/38XX00YfuaO3raNb0IzPT+n7YP69AROrjf/jWfjcaMvU0zeZL9TiFv0/pD8jNF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qO6WckAAADjAAAADwAAAAAAAAAAAAAAAACYAgAA&#10;ZHJzL2Rvd25yZXYueG1sUEsFBgAAAAAEAAQA9QAAAI4DAAAAAA==&#10;" fillcolor="#a5a5a5 [2092]" stroked="f" strokeweight="1pt">
                        <v:stroke joinstyle="miter"/>
                      </v:roundrect>
                    </v:group>
                    <v:oval id="شكل بيضاوي 52" o:spid="_x0000_s302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NHdssA&#10;AADjAAAADwAAAGRycy9kb3ducmV2LnhtbESPUUvDMBSF3wX/Q7iCby5Z1G7rlg1RBIUJ2umeL81d&#10;W9bclCau3b83guDj4ZzzHc5qM7pWnKgPjWcD04kCQVx623Bl4HP3fDMHESKyxdYzGThTgM368mKF&#10;ufUDf9CpiJVIEA45Gqhj7HIpQ1mTwzDxHXHyDr53GJPsK2l7HBLctVIrlUmHDaeFGjt6rKk8Ft/O&#10;wPvx8HXev27VW+WHIhvck9Z2Z8z11fiwBBFpjP/hv/aLNaDV7E5nC3V7D7+f0h+Q6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2c0d2ywAAAOMAAAAPAAAAAAAAAAAAAAAAAJgC&#10;AABkcnMvZG93bnJldi54bWxQSwUGAAAAAAQABAD1AAAAkAMAAAAA&#10;" filled="f" strokecolor="#168489" strokeweight="1pt">
                      <v:stroke joinstyle="miter"/>
                    </v:oval>
                  </v:group>
                  <v:shape id="مربع نص 41" o:spid="_x0000_s302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efZckA&#10;AADjAAAADwAAAGRycy9kb3ducmV2LnhtbESPzU7DMBCE70i8g7VI3KjdAAFC3ariR+qhF0q4r+Il&#10;jojXUbw06dtjJCSOo5n5RrPazKFXRxpTF9nCcmFAETfRddxaqN9fr+5BJUF22EcmCydKsFmfn62w&#10;cnHiNzoepFUZwqlCC15kqLROjaeAaREH4ux9xjGgZDm22o04ZXjodWFMqQN2nBc8DvTkqfk6fAcL&#10;Im67PNUvIe0+5v3z5E1zi7W1lxfz9hGU0Cz/4b/2zlkozN1NUT6Y6xJ+P+U/oN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NefZc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التحديث المستمر</w:t>
                          </w:r>
                        </w:p>
                      </w:txbxContent>
                    </v:textbox>
                  </v:shape>
                </v:group>
                <v:shape id="صورة 54" o:spid="_x0000_s302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yExzXswAAADjAAAADwAAAAAA&#10;AAAAAAAAAACfAgAAZHJzL2Rvd25yZXYueG1sUEsFBgAAAAAEAAQA9wAAAJgDAAAAAA==&#10;">
                  <v:imagedata r:id="rId81"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مواكبة التطورات: البقاء على اطلاع بأحدث التقنيات والممارسات.</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تحسين العمليات: تحديث السياسات والإجراءات بناءً على التغيرات في البيئة الرقمية.</w:t>
      </w:r>
    </w:p>
    <w:p w:rsidR="00D75CDD" w:rsidRPr="00A37760" w:rsidRDefault="00D75CDD" w:rsidP="004800E1">
      <w:pPr>
        <w:spacing w:line="360" w:lineRule="auto"/>
        <w:rPr>
          <w:rFonts w:ascii="Sakkal Majalla" w:hAnsi="Sakkal Majalla"/>
          <w:sz w:val="32"/>
          <w:szCs w:val="32"/>
        </w:rPr>
      </w:pPr>
      <w:r w:rsidRPr="004800E1">
        <w:rPr>
          <w:rFonts w:ascii="Sakkal Majalla" w:hAnsi="Sakkal Majalla"/>
          <w:color w:val="C00000"/>
          <w:sz w:val="32"/>
          <w:szCs w:val="32"/>
          <w:rtl/>
        </w:rPr>
        <w:t xml:space="preserve"> </w:t>
      </w:r>
      <w:r w:rsidRPr="004800E1">
        <w:rPr>
          <w:rFonts w:ascii="Sakkal Majalla" w:hAnsi="Sakkal Majalla" w:hint="cs"/>
          <w:color w:val="C00000"/>
          <w:sz w:val="32"/>
          <w:szCs w:val="32"/>
          <w:rtl/>
        </w:rPr>
        <w:t xml:space="preserve">خلاصة القول: </w:t>
      </w:r>
      <w:r w:rsidRPr="00A37760">
        <w:rPr>
          <w:rFonts w:ascii="Sakkal Majalla" w:hAnsi="Sakkal Majalla"/>
          <w:sz w:val="32"/>
          <w:szCs w:val="32"/>
          <w:rtl/>
        </w:rPr>
        <w:t>تطبيق الحوكمة الرقمية في المؤسسات ي</w:t>
      </w:r>
      <w:r>
        <w:rPr>
          <w:rFonts w:ascii="Sakkal Majalla" w:hAnsi="Sakkal Majalla" w:hint="cs"/>
          <w:sz w:val="32"/>
          <w:szCs w:val="32"/>
          <w:rtl/>
        </w:rPr>
        <w:t>ُ</w:t>
      </w:r>
      <w:r w:rsidRPr="00A37760">
        <w:rPr>
          <w:rFonts w:ascii="Sakkal Majalla" w:hAnsi="Sakkal Majalla"/>
          <w:sz w:val="32"/>
          <w:szCs w:val="32"/>
          <w:rtl/>
        </w:rPr>
        <w:t>عزز من الكفاءة والشفافية، مما يساهم في تحقيق الأهداف الاستراتيجية بشكل فع</w:t>
      </w:r>
      <w:r>
        <w:rPr>
          <w:rFonts w:ascii="Sakkal Majalla" w:hAnsi="Sakkal Majalla" w:hint="cs"/>
          <w:sz w:val="32"/>
          <w:szCs w:val="32"/>
          <w:rtl/>
        </w:rPr>
        <w:t>ّ</w:t>
      </w:r>
      <w:r w:rsidRPr="00A37760">
        <w:rPr>
          <w:rFonts w:ascii="Sakkal Majalla" w:hAnsi="Sakkal Majalla"/>
          <w:sz w:val="32"/>
          <w:szCs w:val="32"/>
          <w:rtl/>
        </w:rPr>
        <w:t xml:space="preserve">ال. </w:t>
      </w:r>
      <w:r>
        <w:rPr>
          <w:rFonts w:ascii="Sakkal Majalla" w:hAnsi="Sakkal Majalla" w:hint="cs"/>
          <w:sz w:val="32"/>
          <w:szCs w:val="32"/>
          <w:rtl/>
        </w:rPr>
        <w:t>و</w:t>
      </w:r>
      <w:r w:rsidRPr="00A37760">
        <w:rPr>
          <w:rFonts w:ascii="Sakkal Majalla" w:hAnsi="Sakkal Majalla"/>
          <w:sz w:val="32"/>
          <w:szCs w:val="32"/>
          <w:rtl/>
        </w:rPr>
        <w:t>من خلال اتباع خطوات منظمة، يمكن للمؤسسات أن تواكب التطورات وتحقق النجاح المستدام في العصر الرقمي.</w:t>
      </w:r>
    </w:p>
    <w:p w:rsidR="00D75CDD" w:rsidRPr="00A37760" w:rsidRDefault="001A1818" w:rsidP="004800E1">
      <w:pPr>
        <w:spacing w:line="360" w:lineRule="auto"/>
        <w:rPr>
          <w:rFonts w:ascii="Sakkal Majalla" w:hAnsi="Sakkal Majalla"/>
          <w:sz w:val="32"/>
          <w:szCs w:val="32"/>
        </w:rPr>
      </w:pPr>
      <w:r w:rsidRPr="002A078C">
        <w:rPr>
          <w:rFonts w:ascii="Sakkal Majalla" w:hAnsi="Sakkal Majalla"/>
          <w:noProof/>
          <w:color w:val="002060"/>
          <w:sz w:val="34"/>
        </w:rPr>
        <mc:AlternateContent>
          <mc:Choice Requires="wpg">
            <w:drawing>
              <wp:inline distT="0" distB="0" distL="0" distR="0" wp14:anchorId="442132DE" wp14:editId="70B3B43D">
                <wp:extent cx="5731510" cy="895350"/>
                <wp:effectExtent l="0" t="0" r="21590" b="19050"/>
                <wp:docPr id="207426880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805"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806" name="مجموعة 39"/>
                        <wpg:cNvGrpSpPr/>
                        <wpg:grpSpPr>
                          <a:xfrm>
                            <a:off x="0" y="0"/>
                            <a:ext cx="5731510" cy="895350"/>
                            <a:chOff x="0" y="0"/>
                            <a:chExt cx="5878196" cy="918845"/>
                          </a:xfrm>
                        </wpg:grpSpPr>
                        <wpg:grpSp>
                          <wpg:cNvPr id="2074268807" name="مجموعة 40"/>
                          <wpg:cNvGrpSpPr/>
                          <wpg:grpSpPr>
                            <a:xfrm>
                              <a:off x="0" y="0"/>
                              <a:ext cx="5878196" cy="918845"/>
                              <a:chOff x="0" y="0"/>
                              <a:chExt cx="6240348" cy="919070"/>
                            </a:xfrm>
                          </wpg:grpSpPr>
                          <wpg:grpSp>
                            <wpg:cNvPr id="2074268808" name="مجموعة 41"/>
                            <wpg:cNvGrpSpPr/>
                            <wpg:grpSpPr>
                              <a:xfrm>
                                <a:off x="0" y="169208"/>
                                <a:ext cx="5433072" cy="580613"/>
                                <a:chOff x="0" y="169208"/>
                                <a:chExt cx="5433072" cy="580613"/>
                              </a:xfrm>
                            </wpg:grpSpPr>
                            <wps:wsp>
                              <wps:cNvPr id="207426880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81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1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12" name="مربع نص 41"/>
                          <wps:cNvSpPr txBox="1"/>
                          <wps:spPr>
                            <a:xfrm>
                              <a:off x="204484" y="257055"/>
                              <a:ext cx="4616071" cy="387740"/>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بناء الثقافة التنظيمية الداعمة للحوكمة الرقمية</w:t>
                                </w:r>
                              </w:p>
                            </w:txbxContent>
                          </wps:txbx>
                          <wps:bodyPr wrap="square" rtlCol="1">
                            <a:spAutoFit/>
                          </wps:bodyPr>
                        </wps:wsp>
                      </wpg:grpSp>
                    </wpg:wgp>
                  </a:graphicData>
                </a:graphic>
              </wp:inline>
            </w:drawing>
          </mc:Choice>
          <mc:Fallback>
            <w:pict>
              <v:group id="_x0000_s302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qmvG79wAAAAFAQAADwAAAGRy&#10;cy9kb3ducmV2LnhtbEyPQUvDQBCF74L/YRnBm91N1aIxm1KKeiqCrSDepsk0Cc3Ohuw2Sf+9oxe9&#10;PBje471vsuXkWjVQHxrPFpKZAUVc+LLhysLH7uXmAVSIyCW2nsnCmQIs88uLDNPSj/xOwzZWSko4&#10;pGihjrFLtQ5FTQ7DzHfE4h187zDK2Ve67HGUctfquTEL7bBhWaixo3VNxXF7chZeRxxXt8nzsDke&#10;1uev3f3b5yYha6+vptUTqEhT/AvDD76gQy5Me3/iMqjWgjwSf1W8RzNfgNpL6C4xoPNM/6fPvwE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">
                <v:shape id="صورة 38" o:spid="_x0000_s3030"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8vIrLAAAA4wAAAA8AAABkcnMvZG93bnJldi54bWxEj0FLw0AUhO9C/8PyCt7sblOtIe22lFLB&#10;i2hToddH9pkNZt+m2TWN/94VBI/DzHzDrLeja8VAfWg8a5jPFAjiypuGaw3vp6e7HESIyAZbz6Th&#10;mwJsN5ObNRbGX/lIQxlrkSAcCtRgY+wKKUNlyWGY+Y44eR++dxiT7GtperwmuGtlptRSOmw4LVjs&#10;aG+p+iy/nIbFYRgPi/3rSzjb7nQp3a4Jxzetb6fjbgUi0hj/w3/tZ6MhU4/32TLP1QP8fkp/QG5+&#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d/LyKywAAAOMAAAAPAAAAAAAA&#10;AAAAAAAAAJ8CAABkcnMvZG93bnJldi54bWxQSwUGAAAAAAQABAD3AAAAlwMAAAAA&#10;">
                  <v:imagedata r:id="rId67" o:title=""/>
                </v:shape>
                <v:group id="مجموعة 39" o:spid="_x0000_s303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73d4j&#10;zAAAAOMAAAAPAAAAAAAAAAAAAAAAAKoCAABkcnMvZG93bnJldi54bWxQSwUGAAAAAAQABAD6AAAA&#10;owMAAAAA&#10;">
                  <v:group id="مجموعة 40" o:spid="_x0000_s303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kXu4&#10;zAAAAOMAAAAPAAAAAAAAAAAAAAAAAKoCAABkcnMvZG93bnJldi54bWxQSwUGAAAAAAQABAD6AAAA&#10;owMAAAAA&#10;">
                    <v:group id="مجموعة 41" o:spid="_x0000_s303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lDu/KyQAA&#10;AOMAAAAPAAAAAAAAAAAAAAAAAKoCAABkcnMvZG93bnJldi54bWxQSwUGAAAAAAQABAD6AAAAoAMA&#10;AAAA&#10;">
                      <v:shape id="شكل حر 42" o:spid="_x0000_s303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3MkA&#10;AADjAAAADwAAAGRycy9kb3ducmV2LnhtbESPwU7DMBBE70j8g7VI3KjdEDUh1K1QBWoPXBr4gFW8&#10;xKHxOsSmDX9fV0LqcTQzbzTL9eR6caQxdJ41zGcKBHHjTceths+Pt4cSRIjIBnvPpOGPAqxXtzdL&#10;rIw/8Z6OdWxFgnCoUIONcaikDI0lh2HmB+LkffnRYUxybKUZ8ZTgrpeZUgvpsOO0YHGgjaXmUP86&#10;DUblry4vtgVtft6t+p6beHg0Wt/fTS/PICJN8Rr+b++MhkwVebYoS/UEl0/pD8jVG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sg/3MkAAADj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03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ssbsoA&#10;AADjAAAADwAAAGRycy9kb3ducmV2LnhtbESPXUvDMBSG7wX/QziCdy5Zka50y8YUJqJe7EPc7aE5&#10;a8uSk9Jka/335kLY5cv7xbNYjc6KK/Wh9axhOlEgiCtvWq41fB82TwWIEJENWs+k4ZcCrJb3dwss&#10;jR94R9d9rEUa4VCihibGrpQyVA05DBPfESfv5HuHMcm+lqbHIY07KzOlcumw5fTQYEevDVXn/cVp&#10;mG03lyG85YePlx/71Sp7XGefrPXjw7ieg4g0xlv4v/1uNGRq9pzlRTFNFIkp8YBc/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e7LG7KAAAA4wAAAA8AAAAAAAAAAAAAAAAAmAIA&#10;AGRycy9kb3ducmV2LnhtbFBLBQYAAAAABAAEAPUAAACPAwAAAAA=&#10;" fillcolor="#168489" stroked="f" strokeweight="1pt">
                        <v:stroke joinstyle="miter"/>
                      </v:roundrect>
                    </v:group>
                    <v:oval id="شكل بيضاوي 44" o:spid="_x0000_s303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YbQcoA&#10;AADjAAAADwAAAGRycy9kb3ducmV2LnhtbESPUWvCMBSF3wf7D+EO9jbTluFKNcoYjMlgiNEfcG2u&#10;TbW56ZpMu3+/CAMfD+ec73Dmy9F14kxDaD0ryCcZCOLam5YbBbvt+1MJIkRkg51nUvBLAZaL+7s5&#10;VsZfeENnHRuRIBwqVGBj7CspQ23JYZj4njh5Bz84jEkOjTQDXhLcdbLIsql02HJasNjTm6X6pH+c&#10;Aj1u9frj0Ej/pe3nPj/6b7dZKfX4ML7OQEQa4y38314ZBUX28lxMyzLP4fop/Q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6WG0HKAAAA4wAAAA8AAAAAAAAAAAAAAAAAmAIA&#10;AGRycy9kb3ducmV2LnhtbFBLBQYAAAAABAAEAPUAAACPAwAAAAA=&#10;" filled="f" strokecolor="#a5a5a5 [2092]" strokeweight="1pt">
                      <v:stroke joinstyle="miter"/>
                    </v:oval>
                  </v:group>
                  <v:shape id="مربع نص 41" o:spid="_x0000_s3037"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xnjMgA&#10;AADjAAAADwAAAGRycy9kb3ducmV2LnhtbESPT0vEMBTE74LfITzBm5u06FrqZpfFP7AHL671/mie&#10;TbF5Kc1z2/32RhA8DjPzG2azW8KgTjSlPrKFYmVAEbfR9dxZaN5fbipQSZAdDpHJwpkS7LaXFxus&#10;XZz5jU5H6VSGcKrRghcZa61T6ylgWsWROHufcQooWU6ddhPOGR4GXRqz1gF7zgseR3r01H4dv4MF&#10;Ebcvzs1zSIeP5fVp9qa9w8ba66tl/wBKaJH/8F/74CyU5v62XFdVUcLvp/wH9P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nGeMyAAAAOMAAAAPAAAAAAAAAAAAAAAAAJgCAABk&#10;cnMvZG93bnJldi54bWxQSwUGAAAAAAQABAD1AAAAjQM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بناء الثقافة التنظيمية الداعمة للحوكمة الرقمية</w:t>
                          </w:r>
                        </w:p>
                      </w:txbxContent>
                    </v:textbox>
                  </v:shape>
                </v:group>
                <w10:wrap anchorx="page"/>
                <w10:anchorlock/>
              </v:group>
            </w:pict>
          </mc:Fallback>
        </mc:AlternateContent>
      </w:r>
      <w:r w:rsidR="00D75CDD" w:rsidRPr="00A37760">
        <w:rPr>
          <w:rFonts w:ascii="Sakkal Majalla" w:hAnsi="Sakkal Majalla"/>
          <w:sz w:val="32"/>
          <w:szCs w:val="32"/>
          <w:rtl/>
        </w:rPr>
        <w:t>الثقافة التنظيمية الداعمة للحوكمة الرقمية هي عنصر أساسي لنجاح التحول الرقمي في المؤسسات. تساهم في تحسين الكفاءة وتعزيز الابتكار والشفافية.</w:t>
      </w:r>
    </w:p>
    <w:p w:rsidR="00D75CDD" w:rsidRPr="004800E1" w:rsidRDefault="00D75CDD" w:rsidP="00D75CDD">
      <w:pPr>
        <w:rPr>
          <w:rFonts w:ascii="Sakkal Majalla" w:hAnsi="Sakkal Majalla"/>
          <w:b/>
          <w:bCs/>
          <w:color w:val="C00000"/>
          <w:sz w:val="32"/>
          <w:szCs w:val="32"/>
        </w:rPr>
      </w:pPr>
      <w:bookmarkStart w:id="10" w:name="_Hlk174473844"/>
      <w:r w:rsidRPr="004800E1">
        <w:rPr>
          <w:rFonts w:ascii="Sakkal Majalla" w:hAnsi="Sakkal Majalla"/>
          <w:b/>
          <w:bCs/>
          <w:color w:val="C00000"/>
          <w:sz w:val="32"/>
          <w:szCs w:val="32"/>
          <w:rtl/>
        </w:rPr>
        <w:lastRenderedPageBreak/>
        <w:t xml:space="preserve"> أهمية الثقافة التنظيمية</w:t>
      </w:r>
      <w:r w:rsidRPr="004800E1">
        <w:rPr>
          <w:rFonts w:ascii="Sakkal Majalla" w:hAnsi="Sakkal Majalla" w:hint="cs"/>
          <w:b/>
          <w:bCs/>
          <w:color w:val="C00000"/>
          <w:sz w:val="32"/>
          <w:szCs w:val="32"/>
          <w:rtl/>
        </w:rPr>
        <w:t xml:space="preserve"> </w:t>
      </w:r>
      <w:r w:rsidRPr="004800E1">
        <w:rPr>
          <w:rFonts w:ascii="Sakkal Majalla" w:hAnsi="Sakkal Majalla"/>
          <w:b/>
          <w:bCs/>
          <w:color w:val="C00000"/>
          <w:sz w:val="32"/>
          <w:szCs w:val="32"/>
          <w:rtl/>
        </w:rPr>
        <w:t>الداعمة</w:t>
      </w:r>
      <w:r w:rsidRPr="004800E1">
        <w:rPr>
          <w:rFonts w:ascii="Sakkal Majalla" w:hAnsi="Sakkal Majalla" w:hint="cs"/>
          <w:b/>
          <w:bCs/>
          <w:color w:val="C00000"/>
          <w:sz w:val="32"/>
          <w:szCs w:val="32"/>
          <w:rtl/>
        </w:rPr>
        <w:t xml:space="preserve"> للحوكمة الرقمية</w:t>
      </w:r>
    </w:p>
    <w:bookmarkEnd w:id="10"/>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تعزيز الابتكار: تشجيع التفكير الإبداعي وتبني التقنيات الحديثة.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زيادة الكفاءة: تحسين العمليات وتقليل التكاليف.</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تحسين الامتثال: الالتزام بالسياسات والإجراءات الرقمية.</w:t>
      </w:r>
    </w:p>
    <w:p w:rsidR="00D75CDD" w:rsidRDefault="001A1818" w:rsidP="00D75CDD">
      <w:pPr>
        <w:rPr>
          <w:rFonts w:ascii="Sakkal Majalla" w:hAnsi="Sakkal Majalla"/>
          <w:sz w:val="32"/>
          <w:szCs w:val="32"/>
          <w:rtl/>
        </w:rPr>
      </w:pPr>
      <w:r w:rsidRPr="002A078C">
        <w:rPr>
          <w:rFonts w:ascii="Sakkal Majalla" w:hAnsi="Sakkal Majalla"/>
          <w:noProof/>
          <w:color w:val="002060"/>
          <w:sz w:val="34"/>
        </w:rPr>
        <mc:AlternateContent>
          <mc:Choice Requires="wpg">
            <w:drawing>
              <wp:inline distT="0" distB="0" distL="0" distR="0" wp14:anchorId="33C3BD8D" wp14:editId="4799C1FC">
                <wp:extent cx="5731510" cy="895350"/>
                <wp:effectExtent l="0" t="0" r="21590" b="19050"/>
                <wp:docPr id="207426881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814"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815" name="مجموعة 39"/>
                        <wpg:cNvGrpSpPr/>
                        <wpg:grpSpPr>
                          <a:xfrm>
                            <a:off x="0" y="0"/>
                            <a:ext cx="5731510" cy="895350"/>
                            <a:chOff x="0" y="0"/>
                            <a:chExt cx="5878196" cy="918845"/>
                          </a:xfrm>
                        </wpg:grpSpPr>
                        <wpg:grpSp>
                          <wpg:cNvPr id="2074268816" name="مجموعة 40"/>
                          <wpg:cNvGrpSpPr/>
                          <wpg:grpSpPr>
                            <a:xfrm>
                              <a:off x="0" y="0"/>
                              <a:ext cx="5878196" cy="918845"/>
                              <a:chOff x="0" y="0"/>
                              <a:chExt cx="6240348" cy="919070"/>
                            </a:xfrm>
                          </wpg:grpSpPr>
                          <wpg:grpSp>
                            <wpg:cNvPr id="2074268817" name="مجموعة 41"/>
                            <wpg:cNvGrpSpPr/>
                            <wpg:grpSpPr>
                              <a:xfrm>
                                <a:off x="0" y="169208"/>
                                <a:ext cx="5433072" cy="580613"/>
                                <a:chOff x="0" y="169208"/>
                                <a:chExt cx="5433072" cy="580613"/>
                              </a:xfrm>
                            </wpg:grpSpPr>
                            <wps:wsp>
                              <wps:cNvPr id="207426881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81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2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21" name="مربع نص 41"/>
                          <wps:cNvSpPr txBox="1"/>
                          <wps:spPr>
                            <a:xfrm>
                              <a:off x="204484" y="256918"/>
                              <a:ext cx="4616071" cy="387739"/>
                            </a:xfrm>
                            <a:prstGeom prst="rect">
                              <a:avLst/>
                            </a:prstGeom>
                            <a:noFill/>
                          </wps:spPr>
                          <wps:txbx>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خطوات بناء الثقافة التنظيمية الداعمة</w:t>
                                </w:r>
                                <w:r w:rsidRPr="00BA05D9">
                                  <w:rPr>
                                    <w:rFonts w:eastAsia="Calibri" w:hAnsi="Adobe Arabic" w:cs="Adobe Arabic" w:hint="cs"/>
                                    <w:b/>
                                    <w:bCs/>
                                    <w:color w:val="FFFFFF"/>
                                    <w:kern w:val="24"/>
                                    <w:sz w:val="36"/>
                                    <w:szCs w:val="36"/>
                                    <w:rtl/>
                                    <w:lang w:bidi="ar-EG"/>
                                  </w:rPr>
                                  <w:t xml:space="preserve"> للحوكمة الرقمية</w:t>
                                </w:r>
                              </w:p>
                            </w:txbxContent>
                          </wps:txbx>
                          <wps:bodyPr wrap="square" rtlCol="1">
                            <a:spAutoFit/>
                          </wps:bodyPr>
                        </wps:wsp>
                      </wpg:grpSp>
                    </wpg:wgp>
                  </a:graphicData>
                </a:graphic>
              </wp:inline>
            </w:drawing>
          </mc:Choice>
          <mc:Fallback>
            <w:pict>
              <v:group id="_x0000_s303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">
                <v:shape id="صورة 38" o:spid="_x0000_s3039"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pj8zKAAAA4wAAAA8AAABkcnMvZG93bnJldi54bWxEj0FrwkAUhO+F/oflFbzVjVFsSF1FRMGL&#10;tMZCr4/sazY0+zZm1xj/vVsoeBxm5htmsRpsI3rqfO1YwWScgCAuna65UvB12r1mIHxA1tg4JgU3&#10;8rBaPj8tMNfuykfqi1CJCGGfowITQptL6UtDFv3YtcTR+3GdxRBlV0nd4TXCbSPTJJlLizXHBYMt&#10;bQyVv8XFKphu+2E73Xwc/LdpT+fCrmt//FRq9DKs30EEGsIj/N/eawVp8jZL51k2mcHfp/gH5PIO&#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Pdpj8zKAAAA4wAAAA8AAAAAAAAA&#10;AAAAAAAAnwIAAGRycy9kb3ducmV2LnhtbFBLBQYAAAAABAAEAPcAAACWAwAAAAA=&#10;">
                  <v:imagedata r:id="rId67" o:title=""/>
                </v:shape>
                <v:group id="مجموعة 39" o:spid="_x0000_s304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O1taJ&#10;zAAAAOMAAAAPAAAAAAAAAAAAAAAAAKoCAABkcnMvZG93bnJldi54bWxQSwUGAAAAAAQABAD6AAAA&#10;owMAAAAA&#10;">
                  <v:group id="مجموعة 40" o:spid="_x0000_s304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BEj+&#10;zAAAAOMAAAAPAAAAAAAAAAAAAAAAAKoCAABkcnMvZG93bnJldi54bWxQSwUGAAAAAAQABAD6AAAA&#10;owMAAAAA&#10;">
                    <v:group id="مجموعة 41" o:spid="_x0000_s304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RSO1l&#10;zAAAAOMAAAAPAAAAAAAAAAAAAAAAAKoCAABkcnMvZG93bnJldi54bWxQSwUGAAAAAAQABAD6AAAA&#10;owMAAAAA&#10;">
                      <v:shape id="شكل حر 42" o:spid="_x0000_s304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0MmsYA&#10;AADjAAAADwAAAGRycy9kb3ducmV2LnhtbERPS27CMBDdI/UO1lRiB3ZCRKIUgypERRfdlPYAo3ga&#10;p8TjELsQbl8vKnX59P6b3eR6caUxdJ41ZEsFgrjxpuNWw+fHy6ICESKywd4zabhTgN32YbbB2vgb&#10;v9P1FFuRQjjUqMHGONRShsaSw7D0A3HivvzoMCY4ttKMeEvhrpe5UmvpsOPUYHGgvaXmfPpxGowq&#10;Dq4ojyXtL29WfWcmnldG6/nj9PwEItIU/8V/7lejIVdlka+rKkuj06f0B+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0MmsYAAADjAAAADwAAAAAAAAAAAAAAAACYAgAAZHJz&#10;L2Rvd25yZXYueG1sUEsFBgAAAAAEAAQA9QAAAIs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04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GF88sA&#10;AADjAAAADwAAAGRycy9kb3ducmV2LnhtbESPQUvDQBSE70L/w/IEb3a3QdIYuy1VqIj2oK3o9ZF9&#10;JqG7b0N228R/3y0IHoeZ+YZZrEZnxYn60HrWMJsqEMSVNy3XGj73m9sCRIjIBq1n0vBLAVbLydUC&#10;S+MH/qDTLtYiQTiUqKGJsSulDFVDDsPUd8TJ+/G9w5hkX0vT45DgzspMqVw6bDktNNjRU0PVYXd0&#10;Gubvm+MQnvP96+OX3bbKfq+zN9b65npcP4CINMb/8F/7xWjI1Pwuy4tidg+XT+kPyOUZ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mgYXzywAAAOMAAAAPAAAAAAAAAAAAAAAAAJgC&#10;AABkcnMvZG93bnJldi54bWxQSwUGAAAAAAQABAD1AAAAkAMAAAAA&#10;" fillcolor="#168489" stroked="f" strokeweight="1pt">
                        <v:stroke joinstyle="miter"/>
                      </v:roundrect>
                    </v:group>
                    <v:oval id="شكل بيضاوي 44" o:spid="_x0000_s304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0Z8kA&#10;AADjAAAADwAAAGRycy9kb3ducmV2LnhtbESP32rCMBTG7wd7h3AG3s3UIq50RhmDoQxkmPoAZ82x&#10;qTYnXRO1e3tzMdjlx/eP33I9uk5caQitZwWzaQaCuPam5UbBofp4LkCEiGyw80wKfinAevX4sMTS&#10;+Bvv6apjI9IIhxIV2Bj7UspQW3IYpr4nTt7RDw5jkkMjzYC3NO46mWfZQjpsOT1Y7OndUn3WF6dA&#10;j5X+2hwb6Xfafn7PTv7H7bdKTZ7Gt1cQkcb4H/5rb42CPHuZ54uiyBNFYko8IF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7Z0Z8kAAADjAAAADwAAAAAAAAAAAAAAAACYAgAA&#10;ZHJzL2Rvd25yZXYueG1sUEsFBgAAAAAEAAQA9QAAAI4DAAAAAA==&#10;" filled="f" strokecolor="#a5a5a5 [2092]" strokeweight="1pt">
                      <v:stroke joinstyle="miter"/>
                    </v:oval>
                  </v:group>
                  <v:shape id="مربع نص 41" o:spid="_x0000_s3046"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IzRsgA&#10;AADjAAAADwAAAGRycy9kb3ducmV2LnhtbESPT0vEMBTE74LfITzBm5u06FrqZpfFP7AHL671/mie&#10;TbF5Kc1z2/32RhA8DjPzG2azW8KgTjSlPrKFYmVAEbfR9dxZaN5fbipQSZAdDpHJwpkS7LaXFxus&#10;XZz5jU5H6VSGcKrRghcZa61T6ylgWsWROHufcQooWU6ddhPOGR4GXRqz1gF7zgseR3r01H4dv4MF&#10;Ebcvzs1zSIeP5fVp9qa9w8ba66tl/wBKaJH/8F/74CyU5v62XFdVWcDvp/wH9P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0IjNGyAAAAOMAAAAPAAAAAAAAAAAAAAAAAJgCAABk&#10;cnMvZG93bnJldi54bWxQSwUGAAAAAAQABAD1AAAAjQMAAAAA&#10;" filled="f" stroked="f">
                    <v:textbox style="mso-fit-shape-to-text:t">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خطوات بناء الثقافة التنظيمية الداعمة</w:t>
                          </w:r>
                          <w:r w:rsidRPr="00BA05D9">
                            <w:rPr>
                              <w:rFonts w:eastAsia="Calibri" w:hAnsi="Adobe Arabic" w:cs="Adobe Arabic" w:hint="cs"/>
                              <w:b/>
                              <w:bCs/>
                              <w:color w:val="FFFFFF"/>
                              <w:kern w:val="24"/>
                              <w:sz w:val="36"/>
                              <w:szCs w:val="36"/>
                              <w:rtl/>
                              <w:lang w:bidi="ar-EG"/>
                            </w:rPr>
                            <w:t xml:space="preserve"> للحوكمة الرقمية</w:t>
                          </w:r>
                        </w:p>
                      </w:txbxContent>
                    </v:textbox>
                  </v:shape>
                </v:group>
                <w10:wrap anchorx="page"/>
                <w10:anchorlock/>
              </v:group>
            </w:pict>
          </mc:Fallback>
        </mc:AlternateContent>
      </w:r>
    </w:p>
    <w:p w:rsidR="00716BE5" w:rsidRDefault="00716BE5" w:rsidP="00D75CDD">
      <w:pPr>
        <w:rPr>
          <w:rFonts w:ascii="Sakkal Majalla" w:hAnsi="Sakkal Majalla"/>
          <w:sz w:val="32"/>
          <w:szCs w:val="32"/>
          <w:rtl/>
        </w:rPr>
      </w:pPr>
    </w:p>
    <w:p w:rsidR="00716BE5" w:rsidRDefault="00716BE5" w:rsidP="00D75CDD">
      <w:pPr>
        <w:rPr>
          <w:rFonts w:ascii="Sakkal Majalla" w:hAnsi="Sakkal Majalla"/>
          <w:sz w:val="32"/>
          <w:szCs w:val="32"/>
          <w:rtl/>
        </w:rPr>
      </w:pPr>
    </w:p>
    <w:p w:rsidR="000F71A4" w:rsidRPr="00A37760" w:rsidRDefault="000F71A4" w:rsidP="000F71A4">
      <w:pPr>
        <w:rPr>
          <w:rFonts w:ascii="Sakkal Majalla" w:hAnsi="Sakkal Majalla"/>
          <w:sz w:val="32"/>
          <w:szCs w:val="32"/>
        </w:rPr>
      </w:pPr>
      <w:r w:rsidRPr="000F71A4">
        <w:rPr>
          <w:rFonts w:ascii="Sakkal Majalla" w:hAnsi="Sakkal Majalla"/>
          <w:noProof/>
          <w:sz w:val="32"/>
          <w:szCs w:val="32"/>
        </w:rPr>
        <mc:AlternateContent>
          <mc:Choice Requires="wpg">
            <w:drawing>
              <wp:inline distT="0" distB="0" distL="0" distR="0" wp14:anchorId="3F3390BD" wp14:editId="6A2DE393">
                <wp:extent cx="5447037" cy="2910178"/>
                <wp:effectExtent l="0" t="0" r="0" b="0"/>
                <wp:docPr id="2074270164" name="Group 89"/>
                <wp:cNvGraphicFramePr/>
                <a:graphic xmlns:a="http://schemas.openxmlformats.org/drawingml/2006/main">
                  <a:graphicData uri="http://schemas.microsoft.com/office/word/2010/wordprocessingGroup">
                    <wpg:wgp>
                      <wpg:cNvGrpSpPr/>
                      <wpg:grpSpPr>
                        <a:xfrm>
                          <a:off x="0" y="0"/>
                          <a:ext cx="5447037" cy="2910178"/>
                          <a:chOff x="-18229" y="-147249"/>
                          <a:chExt cx="11208094" cy="5988035"/>
                        </a:xfrm>
                      </wpg:grpSpPr>
                      <wpg:grpSp>
                        <wpg:cNvPr id="2074270165" name="Group 2074270165"/>
                        <wpg:cNvGrpSpPr/>
                        <wpg:grpSpPr>
                          <a:xfrm>
                            <a:off x="5571558" y="3295807"/>
                            <a:ext cx="3661144" cy="2544979"/>
                            <a:chOff x="5571558" y="3295807"/>
                            <a:chExt cx="3661144" cy="2544979"/>
                          </a:xfrm>
                        </wpg:grpSpPr>
                        <wps:wsp>
                          <wps:cNvPr id="2074270166" name="Google Shape;93;p13"/>
                          <wps:cNvSpPr/>
                          <wps:spPr>
                            <a:xfrm>
                              <a:off x="5571558" y="3295807"/>
                              <a:ext cx="790575" cy="782637"/>
                            </a:xfrm>
                            <a:custGeom>
                              <a:avLst/>
                              <a:gdLst/>
                              <a:ahLst/>
                              <a:cxnLst/>
                              <a:rect l="l" t="t" r="r" b="b"/>
                              <a:pathLst>
                                <a:path w="181" h="179" extrusionOk="0">
                                  <a:moveTo>
                                    <a:pt x="176" y="179"/>
                                  </a:moveTo>
                                  <a:cubicBezTo>
                                    <a:pt x="176" y="179"/>
                                    <a:pt x="175" y="179"/>
                                    <a:pt x="174" y="179"/>
                                  </a:cubicBezTo>
                                  <a:cubicBezTo>
                                    <a:pt x="100" y="142"/>
                                    <a:pt x="38" y="81"/>
                                    <a:pt x="1" y="6"/>
                                  </a:cubicBezTo>
                                  <a:cubicBezTo>
                                    <a:pt x="0" y="4"/>
                                    <a:pt x="1" y="2"/>
                                    <a:pt x="3" y="1"/>
                                  </a:cubicBezTo>
                                  <a:cubicBezTo>
                                    <a:pt x="5" y="0"/>
                                    <a:pt x="7" y="1"/>
                                    <a:pt x="8" y="3"/>
                                  </a:cubicBezTo>
                                  <a:cubicBezTo>
                                    <a:pt x="44" y="76"/>
                                    <a:pt x="105" y="136"/>
                                    <a:pt x="178" y="172"/>
                                  </a:cubicBezTo>
                                  <a:cubicBezTo>
                                    <a:pt x="180" y="173"/>
                                    <a:pt x="181" y="175"/>
                                    <a:pt x="180" y="177"/>
                                  </a:cubicBezTo>
                                  <a:cubicBezTo>
                                    <a:pt x="179" y="178"/>
                                    <a:pt x="178" y="179"/>
                                    <a:pt x="176" y="179"/>
                                  </a:cubicBezTo>
                                  <a:close/>
                                </a:path>
                              </a:pathLst>
                            </a:custGeom>
                            <a:solidFill>
                              <a:srgbClr val="575757"/>
                            </a:solidFill>
                            <a:ln>
                              <a:noFill/>
                            </a:ln>
                          </wps:spPr>
                          <wps:bodyPr spcFirstLastPara="1" wrap="square" lIns="91425" tIns="45700" rIns="91425" bIns="45700" anchor="t" anchorCtr="0">
                            <a:noAutofit/>
                          </wps:bodyPr>
                        </wps:wsp>
                        <wps:wsp>
                          <wps:cNvPr id="2074270167" name="Google Shape;89;p13"/>
                          <wps:cNvSpPr/>
                          <wps:spPr>
                            <a:xfrm>
                              <a:off x="6427220" y="3597432"/>
                              <a:ext cx="1257300" cy="1258887"/>
                            </a:xfrm>
                            <a:prstGeom prst="ellipse">
                              <a:avLst/>
                            </a:prstGeom>
                            <a:solidFill>
                              <a:srgbClr val="FFC000"/>
                            </a:solidFill>
                            <a:ln>
                              <a:noFill/>
                            </a:ln>
                          </wps:spPr>
                          <wps:bodyPr spcFirstLastPara="1" wrap="square" lIns="91425" tIns="45700" rIns="91425" bIns="45700" anchor="t" anchorCtr="0">
                            <a:noAutofit/>
                          </wps:bodyPr>
                        </wps:wsp>
                        <wps:wsp>
                          <wps:cNvPr id="2074270168" name="TextBox 55"/>
                          <wps:cNvSpPr txBox="1"/>
                          <wps:spPr>
                            <a:xfrm>
                              <a:off x="7343197" y="4505960"/>
                              <a:ext cx="1889505" cy="1334826"/>
                            </a:xfrm>
                            <a:prstGeom prst="rect">
                              <a:avLst/>
                            </a:prstGeom>
                            <a:noFill/>
                          </wps:spPr>
                          <wps:txbx>
                            <w:txbxContent>
                              <w:p w:rsidR="00671334" w:rsidRPr="000F71A4" w:rsidRDefault="00671334"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تمكين الموظفين</w:t>
                                </w:r>
                              </w:p>
                            </w:txbxContent>
                          </wps:txbx>
                          <wps:bodyPr wrap="square">
                            <a:noAutofit/>
                          </wps:bodyPr>
                        </wps:wsp>
                      </wpg:grpSp>
                      <wpg:grpSp>
                        <wpg:cNvPr id="2074270169" name="Group 2074270169"/>
                        <wpg:cNvGrpSpPr/>
                        <wpg:grpSpPr>
                          <a:xfrm>
                            <a:off x="1580587" y="3287870"/>
                            <a:ext cx="3703633" cy="2551900"/>
                            <a:chOff x="1580587" y="3287870"/>
                            <a:chExt cx="3703633" cy="2551900"/>
                          </a:xfrm>
                        </wpg:grpSpPr>
                        <wps:wsp>
                          <wps:cNvPr id="2074270170" name="Google Shape;96;p13"/>
                          <wps:cNvSpPr/>
                          <wps:spPr>
                            <a:xfrm>
                              <a:off x="4498408" y="3287870"/>
                              <a:ext cx="785812" cy="785812"/>
                            </a:xfrm>
                            <a:custGeom>
                              <a:avLst/>
                              <a:gdLst/>
                              <a:ahLst/>
                              <a:cxnLst/>
                              <a:rect l="l" t="t" r="r" b="b"/>
                              <a:pathLst>
                                <a:path w="180" h="180" extrusionOk="0">
                                  <a:moveTo>
                                    <a:pt x="5" y="180"/>
                                  </a:moveTo>
                                  <a:cubicBezTo>
                                    <a:pt x="3" y="180"/>
                                    <a:pt x="2" y="180"/>
                                    <a:pt x="1" y="178"/>
                                  </a:cubicBezTo>
                                  <a:cubicBezTo>
                                    <a:pt x="0" y="176"/>
                                    <a:pt x="1" y="174"/>
                                    <a:pt x="3" y="173"/>
                                  </a:cubicBezTo>
                                  <a:cubicBezTo>
                                    <a:pt x="76" y="137"/>
                                    <a:pt x="136" y="76"/>
                                    <a:pt x="172" y="3"/>
                                  </a:cubicBezTo>
                                  <a:cubicBezTo>
                                    <a:pt x="173" y="1"/>
                                    <a:pt x="175" y="0"/>
                                    <a:pt x="177" y="1"/>
                                  </a:cubicBezTo>
                                  <a:cubicBezTo>
                                    <a:pt x="179" y="2"/>
                                    <a:pt x="180" y="5"/>
                                    <a:pt x="179" y="7"/>
                                  </a:cubicBezTo>
                                  <a:cubicBezTo>
                                    <a:pt x="142" y="81"/>
                                    <a:pt x="81" y="143"/>
                                    <a:pt x="6" y="180"/>
                                  </a:cubicBezTo>
                                  <a:cubicBezTo>
                                    <a:pt x="6" y="180"/>
                                    <a:pt x="5" y="180"/>
                                    <a:pt x="5" y="180"/>
                                  </a:cubicBezTo>
                                  <a:close/>
                                </a:path>
                              </a:pathLst>
                            </a:custGeom>
                            <a:solidFill>
                              <a:srgbClr val="575757"/>
                            </a:solidFill>
                            <a:ln>
                              <a:noFill/>
                            </a:ln>
                          </wps:spPr>
                          <wps:bodyPr spcFirstLastPara="1" wrap="square" lIns="91425" tIns="45700" rIns="91425" bIns="45700" anchor="t" anchorCtr="0">
                            <a:noAutofit/>
                          </wps:bodyPr>
                        </wps:wsp>
                        <wps:wsp>
                          <wps:cNvPr id="2074270171" name="Google Shape;85;p13"/>
                          <wps:cNvSpPr/>
                          <wps:spPr>
                            <a:xfrm>
                              <a:off x="3166496" y="3597432"/>
                              <a:ext cx="1257300" cy="1258887"/>
                            </a:xfrm>
                            <a:prstGeom prst="ellipse">
                              <a:avLst/>
                            </a:prstGeom>
                            <a:solidFill>
                              <a:srgbClr val="FFC000"/>
                            </a:solidFill>
                            <a:ln>
                              <a:noFill/>
                            </a:ln>
                          </wps:spPr>
                          <wps:bodyPr spcFirstLastPara="1" wrap="square" lIns="91425" tIns="45700" rIns="91425" bIns="45700" anchor="t" anchorCtr="0">
                            <a:noAutofit/>
                          </wps:bodyPr>
                        </wps:wsp>
                        <wps:wsp>
                          <wps:cNvPr id="2074270172" name="TextBox 59"/>
                          <wps:cNvSpPr txBox="1"/>
                          <wps:spPr>
                            <a:xfrm>
                              <a:off x="1580587" y="4436691"/>
                              <a:ext cx="1889504" cy="1403079"/>
                            </a:xfrm>
                            <a:prstGeom prst="rect">
                              <a:avLst/>
                            </a:prstGeom>
                            <a:noFill/>
                          </wps:spPr>
                          <wps:txbx>
                            <w:txbxContent>
                              <w:p w:rsidR="00671334" w:rsidRPr="000F71A4" w:rsidRDefault="00671334"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تقييم وتحسين العمليات</w:t>
                                </w:r>
                              </w:p>
                            </w:txbxContent>
                          </wps:txbx>
                          <wps:bodyPr wrap="square">
                            <a:noAutofit/>
                          </wps:bodyPr>
                        </wps:wsp>
                      </wpg:grpSp>
                      <wpg:grpSp>
                        <wpg:cNvPr id="2074270173" name="Group 2074270173"/>
                        <wpg:cNvGrpSpPr/>
                        <wpg:grpSpPr>
                          <a:xfrm>
                            <a:off x="-18229" y="1963895"/>
                            <a:ext cx="3114874" cy="2527949"/>
                            <a:chOff x="-18229" y="1963895"/>
                            <a:chExt cx="3114874" cy="2527949"/>
                          </a:xfrm>
                        </wpg:grpSpPr>
                        <wps:wsp>
                          <wps:cNvPr id="2074270174" name="Google Shape;97;p13"/>
                          <wps:cNvSpPr/>
                          <wps:spPr>
                            <a:xfrm>
                              <a:off x="2310833" y="3295807"/>
                              <a:ext cx="785812" cy="782637"/>
                            </a:xfrm>
                            <a:custGeom>
                              <a:avLst/>
                              <a:gdLst/>
                              <a:ahLst/>
                              <a:cxnLst/>
                              <a:rect l="l" t="t" r="r" b="b"/>
                              <a:pathLst>
                                <a:path w="180" h="179" extrusionOk="0">
                                  <a:moveTo>
                                    <a:pt x="176" y="179"/>
                                  </a:moveTo>
                                  <a:cubicBezTo>
                                    <a:pt x="175" y="179"/>
                                    <a:pt x="175" y="179"/>
                                    <a:pt x="174" y="179"/>
                                  </a:cubicBezTo>
                                  <a:cubicBezTo>
                                    <a:pt x="99" y="142"/>
                                    <a:pt x="38" y="81"/>
                                    <a:pt x="1" y="6"/>
                                  </a:cubicBezTo>
                                  <a:cubicBezTo>
                                    <a:pt x="0" y="4"/>
                                    <a:pt x="1" y="2"/>
                                    <a:pt x="3" y="1"/>
                                  </a:cubicBezTo>
                                  <a:cubicBezTo>
                                    <a:pt x="5" y="0"/>
                                    <a:pt x="7" y="1"/>
                                    <a:pt x="8" y="3"/>
                                  </a:cubicBezTo>
                                  <a:cubicBezTo>
                                    <a:pt x="44" y="76"/>
                                    <a:pt x="104" y="136"/>
                                    <a:pt x="178" y="172"/>
                                  </a:cubicBezTo>
                                  <a:cubicBezTo>
                                    <a:pt x="180" y="173"/>
                                    <a:pt x="180" y="175"/>
                                    <a:pt x="179" y="177"/>
                                  </a:cubicBezTo>
                                  <a:cubicBezTo>
                                    <a:pt x="179" y="178"/>
                                    <a:pt x="177" y="179"/>
                                    <a:pt x="176" y="179"/>
                                  </a:cubicBezTo>
                                  <a:close/>
                                </a:path>
                              </a:pathLst>
                            </a:custGeom>
                            <a:solidFill>
                              <a:srgbClr val="575757"/>
                            </a:solidFill>
                            <a:ln>
                              <a:noFill/>
                            </a:ln>
                          </wps:spPr>
                          <wps:bodyPr spcFirstLastPara="1" wrap="square" lIns="91425" tIns="45700" rIns="91425" bIns="45700" anchor="t" anchorCtr="0">
                            <a:noAutofit/>
                          </wps:bodyPr>
                        </wps:wsp>
                        <wps:wsp>
                          <wps:cNvPr id="2074270175" name="Google Shape;86;p13"/>
                          <wps:cNvSpPr/>
                          <wps:spPr>
                            <a:xfrm>
                              <a:off x="1529783" y="1963895"/>
                              <a:ext cx="1260475" cy="1257300"/>
                            </a:xfrm>
                            <a:prstGeom prst="ellipse">
                              <a:avLst/>
                            </a:prstGeom>
                            <a:solidFill>
                              <a:srgbClr val="A5A5A5"/>
                            </a:solidFill>
                            <a:ln>
                              <a:noFill/>
                            </a:ln>
                          </wps:spPr>
                          <wps:bodyPr spcFirstLastPara="1" wrap="square" lIns="91425" tIns="45700" rIns="91425" bIns="45700" anchor="t" anchorCtr="0">
                            <a:noAutofit/>
                          </wps:bodyPr>
                        </wps:wsp>
                        <wps:wsp>
                          <wps:cNvPr id="2074270176" name="TextBox 63"/>
                          <wps:cNvSpPr txBox="1"/>
                          <wps:spPr>
                            <a:xfrm>
                              <a:off x="-18229" y="2145247"/>
                              <a:ext cx="1690985" cy="2346597"/>
                            </a:xfrm>
                            <a:prstGeom prst="rect">
                              <a:avLst/>
                            </a:prstGeom>
                            <a:noFill/>
                          </wps:spPr>
                          <wps:txbx>
                            <w:txbxContent>
                              <w:p w:rsidR="00671334" w:rsidRPr="000F71A4" w:rsidRDefault="00671334"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الاعتراف بالمجهودات</w:t>
                                </w:r>
                              </w:p>
                            </w:txbxContent>
                          </wps:txbx>
                          <wps:bodyPr wrap="square">
                            <a:noAutofit/>
                          </wps:bodyPr>
                        </wps:wsp>
                      </wpg:grpSp>
                      <wpg:grpSp>
                        <wpg:cNvPr id="2074270177" name="Group 2074270177"/>
                        <wpg:cNvGrpSpPr/>
                        <wpg:grpSpPr>
                          <a:xfrm>
                            <a:off x="1511382" y="-147249"/>
                            <a:ext cx="2912414" cy="2039706"/>
                            <a:chOff x="1511382" y="-147249"/>
                            <a:chExt cx="2912414" cy="2039706"/>
                          </a:xfrm>
                        </wpg:grpSpPr>
                        <wps:wsp>
                          <wps:cNvPr id="2074270178" name="Google Shape;98;p13"/>
                          <wps:cNvSpPr/>
                          <wps:spPr>
                            <a:xfrm>
                              <a:off x="2306071" y="1106645"/>
                              <a:ext cx="785812" cy="785812"/>
                            </a:xfrm>
                            <a:custGeom>
                              <a:avLst/>
                              <a:gdLst/>
                              <a:ahLst/>
                              <a:cxnLst/>
                              <a:rect l="l" t="t" r="r" b="b"/>
                              <a:pathLst>
                                <a:path w="180" h="180" extrusionOk="0">
                                  <a:moveTo>
                                    <a:pt x="5" y="180"/>
                                  </a:moveTo>
                                  <a:cubicBezTo>
                                    <a:pt x="4" y="180"/>
                                    <a:pt x="3" y="180"/>
                                    <a:pt x="3" y="179"/>
                                  </a:cubicBezTo>
                                  <a:cubicBezTo>
                                    <a:pt x="1" y="179"/>
                                    <a:pt x="0" y="176"/>
                                    <a:pt x="1" y="174"/>
                                  </a:cubicBezTo>
                                  <a:cubicBezTo>
                                    <a:pt x="37" y="99"/>
                                    <a:pt x="99" y="38"/>
                                    <a:pt x="173" y="1"/>
                                  </a:cubicBezTo>
                                  <a:cubicBezTo>
                                    <a:pt x="175" y="0"/>
                                    <a:pt x="178" y="1"/>
                                    <a:pt x="179" y="3"/>
                                  </a:cubicBezTo>
                                  <a:cubicBezTo>
                                    <a:pt x="180" y="5"/>
                                    <a:pt x="179" y="7"/>
                                    <a:pt x="177" y="8"/>
                                  </a:cubicBezTo>
                                  <a:cubicBezTo>
                                    <a:pt x="104" y="44"/>
                                    <a:pt x="44" y="104"/>
                                    <a:pt x="8" y="178"/>
                                  </a:cubicBezTo>
                                  <a:cubicBezTo>
                                    <a:pt x="7" y="179"/>
                                    <a:pt x="6" y="180"/>
                                    <a:pt x="5" y="180"/>
                                  </a:cubicBezTo>
                                  <a:close/>
                                </a:path>
                              </a:pathLst>
                            </a:custGeom>
                            <a:solidFill>
                              <a:srgbClr val="575757"/>
                            </a:solidFill>
                            <a:ln>
                              <a:noFill/>
                            </a:ln>
                          </wps:spPr>
                          <wps:bodyPr spcFirstLastPara="1" wrap="square" lIns="91425" tIns="45700" rIns="91425" bIns="45700" anchor="t" anchorCtr="0">
                            <a:noAutofit/>
                          </wps:bodyPr>
                        </wps:wsp>
                        <wps:wsp>
                          <wps:cNvPr id="2074270179" name="Google Shape;87;p13"/>
                          <wps:cNvSpPr/>
                          <wps:spPr>
                            <a:xfrm>
                              <a:off x="3166496" y="324007"/>
                              <a:ext cx="1257300" cy="1263650"/>
                            </a:xfrm>
                            <a:prstGeom prst="ellipse">
                              <a:avLst/>
                            </a:prstGeom>
                            <a:solidFill>
                              <a:srgbClr val="3D8E92"/>
                            </a:solidFill>
                            <a:ln>
                              <a:noFill/>
                            </a:ln>
                          </wps:spPr>
                          <wps:bodyPr spcFirstLastPara="1" wrap="square" lIns="91425" tIns="45700" rIns="91425" bIns="45700" anchor="t" anchorCtr="0">
                            <a:noAutofit/>
                          </wps:bodyPr>
                        </wps:wsp>
                        <wps:wsp>
                          <wps:cNvPr id="2074270180" name="TextBox 67"/>
                          <wps:cNvSpPr txBox="1"/>
                          <wps:spPr>
                            <a:xfrm>
                              <a:off x="1511382" y="-147249"/>
                              <a:ext cx="1889505" cy="1334820"/>
                            </a:xfrm>
                            <a:prstGeom prst="rect">
                              <a:avLst/>
                            </a:prstGeom>
                            <a:noFill/>
                          </wps:spPr>
                          <wps:txbx>
                            <w:txbxContent>
                              <w:p w:rsidR="00671334" w:rsidRPr="000F71A4" w:rsidRDefault="00671334"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تعزيز التعاون</w:t>
                                </w:r>
                              </w:p>
                            </w:txbxContent>
                          </wps:txbx>
                          <wps:bodyPr wrap="square">
                            <a:noAutofit/>
                          </wps:bodyPr>
                        </wps:wsp>
                      </wpg:grpSp>
                      <wpg:grpSp>
                        <wpg:cNvPr id="2074270181" name="Group 2074270181"/>
                        <wpg:cNvGrpSpPr/>
                        <wpg:grpSpPr>
                          <a:xfrm>
                            <a:off x="4463969" y="358531"/>
                            <a:ext cx="1893401" cy="2862664"/>
                            <a:chOff x="4463969" y="358531"/>
                            <a:chExt cx="1893401" cy="2862664"/>
                          </a:xfrm>
                        </wpg:grpSpPr>
                        <wps:wsp>
                          <wps:cNvPr id="2074270182" name="Google Shape;94;p13"/>
                          <wps:cNvSpPr/>
                          <wps:spPr>
                            <a:xfrm>
                              <a:off x="5571558" y="1106645"/>
                              <a:ext cx="785812" cy="785812"/>
                            </a:xfrm>
                            <a:custGeom>
                              <a:avLst/>
                              <a:gdLst/>
                              <a:ahLst/>
                              <a:cxnLst/>
                              <a:rect l="l" t="t" r="r" b="b"/>
                              <a:pathLst>
                                <a:path w="180" h="180" extrusionOk="0">
                                  <a:moveTo>
                                    <a:pt x="5" y="180"/>
                                  </a:moveTo>
                                  <a:cubicBezTo>
                                    <a:pt x="4" y="180"/>
                                    <a:pt x="4" y="180"/>
                                    <a:pt x="3" y="179"/>
                                  </a:cubicBezTo>
                                  <a:cubicBezTo>
                                    <a:pt x="1" y="179"/>
                                    <a:pt x="0" y="176"/>
                                    <a:pt x="1" y="174"/>
                                  </a:cubicBezTo>
                                  <a:cubicBezTo>
                                    <a:pt x="38" y="99"/>
                                    <a:pt x="99" y="38"/>
                                    <a:pt x="174" y="1"/>
                                  </a:cubicBezTo>
                                  <a:cubicBezTo>
                                    <a:pt x="176" y="0"/>
                                    <a:pt x="178" y="1"/>
                                    <a:pt x="179" y="3"/>
                                  </a:cubicBezTo>
                                  <a:cubicBezTo>
                                    <a:pt x="180" y="5"/>
                                    <a:pt x="179" y="7"/>
                                    <a:pt x="177" y="8"/>
                                  </a:cubicBezTo>
                                  <a:cubicBezTo>
                                    <a:pt x="104" y="44"/>
                                    <a:pt x="44" y="104"/>
                                    <a:pt x="8" y="178"/>
                                  </a:cubicBezTo>
                                  <a:cubicBezTo>
                                    <a:pt x="8" y="179"/>
                                    <a:pt x="6" y="180"/>
                                    <a:pt x="5" y="180"/>
                                  </a:cubicBezTo>
                                  <a:close/>
                                </a:path>
                              </a:pathLst>
                            </a:custGeom>
                            <a:solidFill>
                              <a:srgbClr val="575757"/>
                            </a:solidFill>
                            <a:ln>
                              <a:noFill/>
                            </a:ln>
                          </wps:spPr>
                          <wps:bodyPr spcFirstLastPara="1" wrap="square" lIns="91425" tIns="45700" rIns="91425" bIns="45700" anchor="t" anchorCtr="0">
                            <a:noAutofit/>
                          </wps:bodyPr>
                        </wps:wsp>
                        <wpg:grpSp>
                          <wpg:cNvPr id="2074270183" name="Group 2074270183"/>
                          <wpg:cNvGrpSpPr/>
                          <wpg:grpSpPr>
                            <a:xfrm>
                              <a:off x="4463969" y="358531"/>
                              <a:ext cx="1889505" cy="2862664"/>
                              <a:chOff x="4463969" y="358531"/>
                              <a:chExt cx="1889505" cy="2862664"/>
                            </a:xfrm>
                          </wpg:grpSpPr>
                          <wps:wsp>
                            <wps:cNvPr id="2074270184" name="Google Shape;99;p13"/>
                            <wps:cNvSpPr/>
                            <wps:spPr>
                              <a:xfrm>
                                <a:off x="4488883" y="1101882"/>
                                <a:ext cx="790575" cy="782637"/>
                              </a:xfrm>
                              <a:custGeom>
                                <a:avLst/>
                                <a:gdLst/>
                                <a:ahLst/>
                                <a:cxnLst/>
                                <a:rect l="l" t="t" r="r" b="b"/>
                                <a:pathLst>
                                  <a:path w="181" h="179" extrusionOk="0">
                                    <a:moveTo>
                                      <a:pt x="176" y="179"/>
                                    </a:moveTo>
                                    <a:cubicBezTo>
                                      <a:pt x="175" y="179"/>
                                      <a:pt x="174" y="178"/>
                                      <a:pt x="173" y="177"/>
                                    </a:cubicBezTo>
                                    <a:cubicBezTo>
                                      <a:pt x="137" y="104"/>
                                      <a:pt x="76" y="44"/>
                                      <a:pt x="3" y="8"/>
                                    </a:cubicBezTo>
                                    <a:cubicBezTo>
                                      <a:pt x="1" y="7"/>
                                      <a:pt x="0" y="5"/>
                                      <a:pt x="1" y="3"/>
                                    </a:cubicBezTo>
                                    <a:cubicBezTo>
                                      <a:pt x="2" y="1"/>
                                      <a:pt x="5" y="0"/>
                                      <a:pt x="7" y="1"/>
                                    </a:cubicBezTo>
                                    <a:cubicBezTo>
                                      <a:pt x="81" y="37"/>
                                      <a:pt x="143" y="99"/>
                                      <a:pt x="180" y="173"/>
                                    </a:cubicBezTo>
                                    <a:cubicBezTo>
                                      <a:pt x="181" y="175"/>
                                      <a:pt x="180" y="178"/>
                                      <a:pt x="178" y="179"/>
                                    </a:cubicBezTo>
                                    <a:cubicBezTo>
                                      <a:pt x="178" y="179"/>
                                      <a:pt x="177" y="179"/>
                                      <a:pt x="176" y="179"/>
                                    </a:cubicBezTo>
                                    <a:close/>
                                  </a:path>
                                </a:pathLst>
                              </a:custGeom>
                              <a:solidFill>
                                <a:srgbClr val="575757"/>
                              </a:solidFill>
                              <a:ln>
                                <a:noFill/>
                              </a:ln>
                            </wps:spPr>
                            <wps:bodyPr spcFirstLastPara="1" wrap="square" lIns="91425" tIns="45700" rIns="91425" bIns="45700" anchor="t" anchorCtr="0">
                              <a:noAutofit/>
                            </wps:bodyPr>
                          </wps:wsp>
                          <wps:wsp>
                            <wps:cNvPr id="2074270185" name="Google Shape;91;p13"/>
                            <wps:cNvSpPr/>
                            <wps:spPr>
                              <a:xfrm>
                                <a:off x="4798446" y="1963895"/>
                                <a:ext cx="1258887" cy="1257300"/>
                              </a:xfrm>
                              <a:prstGeom prst="ellipse">
                                <a:avLst/>
                              </a:prstGeom>
                              <a:solidFill>
                                <a:srgbClr val="9FCFD1"/>
                              </a:solidFill>
                              <a:ln>
                                <a:noFill/>
                              </a:ln>
                            </wps:spPr>
                            <wps:bodyPr spcFirstLastPara="1" wrap="square" lIns="91425" tIns="45700" rIns="91425" bIns="45700" anchor="t" anchorCtr="0">
                              <a:noAutofit/>
                            </wps:bodyPr>
                          </wps:wsp>
                          <wps:wsp>
                            <wps:cNvPr id="2074270186" name="TextBox 73"/>
                            <wps:cNvSpPr txBox="1"/>
                            <wps:spPr>
                              <a:xfrm>
                                <a:off x="4463969" y="358531"/>
                                <a:ext cx="1889505" cy="1334827"/>
                              </a:xfrm>
                              <a:prstGeom prst="rect">
                                <a:avLst/>
                              </a:prstGeom>
                              <a:noFill/>
                            </wps:spPr>
                            <wps:txbx>
                              <w:txbxContent>
                                <w:p w:rsidR="00671334" w:rsidRPr="000F71A4" w:rsidRDefault="00671334"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القيادة الداعمة</w:t>
                                  </w:r>
                                </w:p>
                              </w:txbxContent>
                            </wps:txbx>
                            <wps:bodyPr wrap="square">
                              <a:noAutofit/>
                            </wps:bodyPr>
                          </wps:wsp>
                        </wpg:grpSp>
                      </wpg:grpSp>
                      <wpg:grpSp>
                        <wpg:cNvPr id="2074270187" name="Group 2074270187"/>
                        <wpg:cNvGrpSpPr/>
                        <wpg:grpSpPr>
                          <a:xfrm>
                            <a:off x="7759133" y="1963895"/>
                            <a:ext cx="3430732" cy="2109787"/>
                            <a:chOff x="7759133" y="1963895"/>
                            <a:chExt cx="3430732" cy="2109787"/>
                          </a:xfrm>
                        </wpg:grpSpPr>
                        <wps:wsp>
                          <wps:cNvPr id="2074270188" name="Google Shape;92;p13"/>
                          <wps:cNvSpPr/>
                          <wps:spPr>
                            <a:xfrm>
                              <a:off x="7759133" y="3287870"/>
                              <a:ext cx="785812" cy="785812"/>
                            </a:xfrm>
                            <a:custGeom>
                              <a:avLst/>
                              <a:gdLst/>
                              <a:ahLst/>
                              <a:cxnLst/>
                              <a:rect l="l" t="t" r="r" b="b"/>
                              <a:pathLst>
                                <a:path w="180" h="180" extrusionOk="0">
                                  <a:moveTo>
                                    <a:pt x="5" y="180"/>
                                  </a:moveTo>
                                  <a:cubicBezTo>
                                    <a:pt x="3" y="180"/>
                                    <a:pt x="2" y="180"/>
                                    <a:pt x="1" y="178"/>
                                  </a:cubicBezTo>
                                  <a:cubicBezTo>
                                    <a:pt x="0" y="176"/>
                                    <a:pt x="1" y="174"/>
                                    <a:pt x="3" y="173"/>
                                  </a:cubicBezTo>
                                  <a:cubicBezTo>
                                    <a:pt x="76" y="137"/>
                                    <a:pt x="136" y="76"/>
                                    <a:pt x="172" y="3"/>
                                  </a:cubicBezTo>
                                  <a:cubicBezTo>
                                    <a:pt x="173" y="1"/>
                                    <a:pt x="175" y="0"/>
                                    <a:pt x="177" y="1"/>
                                  </a:cubicBezTo>
                                  <a:cubicBezTo>
                                    <a:pt x="179" y="2"/>
                                    <a:pt x="180" y="5"/>
                                    <a:pt x="179" y="7"/>
                                  </a:cubicBezTo>
                                  <a:cubicBezTo>
                                    <a:pt x="143" y="81"/>
                                    <a:pt x="81" y="143"/>
                                    <a:pt x="7" y="180"/>
                                  </a:cubicBezTo>
                                  <a:cubicBezTo>
                                    <a:pt x="6" y="180"/>
                                    <a:pt x="5" y="180"/>
                                    <a:pt x="5" y="180"/>
                                  </a:cubicBezTo>
                                  <a:close/>
                                </a:path>
                              </a:pathLst>
                            </a:custGeom>
                            <a:solidFill>
                              <a:srgbClr val="575757"/>
                            </a:solidFill>
                            <a:ln>
                              <a:noFill/>
                            </a:ln>
                          </wps:spPr>
                          <wps:bodyPr spcFirstLastPara="1" wrap="square" lIns="91425" tIns="45700" rIns="91425" bIns="45700" anchor="t" anchorCtr="0">
                            <a:noAutofit/>
                          </wps:bodyPr>
                        </wps:wsp>
                        <wps:wsp>
                          <wps:cNvPr id="2074270189" name="Google Shape;88;p13"/>
                          <wps:cNvSpPr/>
                          <wps:spPr>
                            <a:xfrm>
                              <a:off x="8060758" y="1963895"/>
                              <a:ext cx="1260475" cy="1257300"/>
                            </a:xfrm>
                            <a:prstGeom prst="ellipse">
                              <a:avLst/>
                            </a:prstGeom>
                            <a:solidFill>
                              <a:srgbClr val="A5A5A5"/>
                            </a:solidFill>
                            <a:ln>
                              <a:noFill/>
                            </a:ln>
                          </wps:spPr>
                          <wps:bodyPr spcFirstLastPara="1" wrap="square" lIns="91425" tIns="45700" rIns="91425" bIns="45700" anchor="t" anchorCtr="0">
                            <a:noAutofit/>
                          </wps:bodyPr>
                        </wps:wsp>
                        <wps:wsp>
                          <wps:cNvPr id="2074270190" name="TextBox 77"/>
                          <wps:cNvSpPr txBox="1"/>
                          <wps:spPr>
                            <a:xfrm>
                              <a:off x="9300360" y="2309523"/>
                              <a:ext cx="1889505" cy="1334820"/>
                            </a:xfrm>
                            <a:prstGeom prst="rect">
                              <a:avLst/>
                            </a:prstGeom>
                            <a:noFill/>
                          </wps:spPr>
                          <wps:txbx>
                            <w:txbxContent>
                              <w:p w:rsidR="00671334" w:rsidRPr="000F71A4" w:rsidRDefault="00671334"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التواصل الفعّال</w:t>
                                </w:r>
                              </w:p>
                            </w:txbxContent>
                          </wps:txbx>
                          <wps:bodyPr wrap="square">
                            <a:noAutofit/>
                          </wps:bodyPr>
                        </wps:wsp>
                      </wpg:grpSp>
                      <wpg:grpSp>
                        <wpg:cNvPr id="2074270191" name="Group 2074270191"/>
                        <wpg:cNvGrpSpPr/>
                        <wpg:grpSpPr>
                          <a:xfrm>
                            <a:off x="6427220" y="-68227"/>
                            <a:ext cx="2870730" cy="2346593"/>
                            <a:chOff x="6427220" y="-68227"/>
                            <a:chExt cx="2870730" cy="2346593"/>
                          </a:xfrm>
                        </wpg:grpSpPr>
                        <wps:wsp>
                          <wps:cNvPr id="2074270192" name="Google Shape;95;p13"/>
                          <wps:cNvSpPr/>
                          <wps:spPr>
                            <a:xfrm>
                              <a:off x="7754370" y="1101882"/>
                              <a:ext cx="785812" cy="782637"/>
                            </a:xfrm>
                            <a:custGeom>
                              <a:avLst/>
                              <a:gdLst/>
                              <a:ahLst/>
                              <a:cxnLst/>
                              <a:rect l="l" t="t" r="r" b="b"/>
                              <a:pathLst>
                                <a:path w="180" h="179" extrusionOk="0">
                                  <a:moveTo>
                                    <a:pt x="176" y="179"/>
                                  </a:moveTo>
                                  <a:cubicBezTo>
                                    <a:pt x="174" y="179"/>
                                    <a:pt x="173" y="178"/>
                                    <a:pt x="172" y="177"/>
                                  </a:cubicBezTo>
                                  <a:cubicBezTo>
                                    <a:pt x="136" y="104"/>
                                    <a:pt x="76" y="44"/>
                                    <a:pt x="2" y="8"/>
                                  </a:cubicBezTo>
                                  <a:cubicBezTo>
                                    <a:pt x="0" y="7"/>
                                    <a:pt x="0" y="5"/>
                                    <a:pt x="1" y="3"/>
                                  </a:cubicBezTo>
                                  <a:cubicBezTo>
                                    <a:pt x="1" y="1"/>
                                    <a:pt x="4" y="0"/>
                                    <a:pt x="6" y="1"/>
                                  </a:cubicBezTo>
                                  <a:cubicBezTo>
                                    <a:pt x="81" y="37"/>
                                    <a:pt x="142" y="99"/>
                                    <a:pt x="179" y="173"/>
                                  </a:cubicBezTo>
                                  <a:cubicBezTo>
                                    <a:pt x="180" y="175"/>
                                    <a:pt x="179" y="178"/>
                                    <a:pt x="177" y="179"/>
                                  </a:cubicBezTo>
                                  <a:cubicBezTo>
                                    <a:pt x="177" y="179"/>
                                    <a:pt x="176" y="179"/>
                                    <a:pt x="176" y="179"/>
                                  </a:cubicBezTo>
                                  <a:close/>
                                </a:path>
                              </a:pathLst>
                            </a:custGeom>
                            <a:solidFill>
                              <a:srgbClr val="575757"/>
                            </a:solidFill>
                            <a:ln>
                              <a:noFill/>
                            </a:ln>
                          </wps:spPr>
                          <wps:bodyPr spcFirstLastPara="1" wrap="square" lIns="91425" tIns="45700" rIns="91425" bIns="45700" anchor="t" anchorCtr="0">
                            <a:noAutofit/>
                          </wps:bodyPr>
                        </wps:wsp>
                        <wps:wsp>
                          <wps:cNvPr id="2074270193" name="Google Shape;90;p13"/>
                          <wps:cNvSpPr/>
                          <wps:spPr>
                            <a:xfrm>
                              <a:off x="6427220" y="324007"/>
                              <a:ext cx="1257300" cy="1263650"/>
                            </a:xfrm>
                            <a:prstGeom prst="ellipse">
                              <a:avLst/>
                            </a:prstGeom>
                            <a:solidFill>
                              <a:srgbClr val="3D8E92"/>
                            </a:solidFill>
                            <a:ln>
                              <a:noFill/>
                            </a:ln>
                          </wps:spPr>
                          <wps:bodyPr spcFirstLastPara="1" wrap="square" lIns="91425" tIns="45700" rIns="91425" bIns="45700" anchor="t" anchorCtr="0">
                            <a:noAutofit/>
                          </wps:bodyPr>
                        </wps:wsp>
                        <wps:wsp>
                          <wps:cNvPr id="2074270194" name="TextBox 81"/>
                          <wps:cNvSpPr txBox="1"/>
                          <wps:spPr>
                            <a:xfrm>
                              <a:off x="7408445" y="-68227"/>
                              <a:ext cx="1889505" cy="2346593"/>
                            </a:xfrm>
                            <a:prstGeom prst="rect">
                              <a:avLst/>
                            </a:prstGeom>
                            <a:noFill/>
                          </wps:spPr>
                          <wps:txbx>
                            <w:txbxContent>
                              <w:p w:rsidR="00671334" w:rsidRPr="000F71A4" w:rsidRDefault="00671334"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تحديد الرؤية والقيم</w:t>
                                </w:r>
                              </w:p>
                            </w:txbxContent>
                          </wps:txbx>
                          <wps:bodyPr wrap="square">
                            <a:noAutofit/>
                          </wps:bodyPr>
                        </wps:wsp>
                      </wpg:grpSp>
                      <pic:pic xmlns:pic="http://schemas.openxmlformats.org/drawingml/2006/picture">
                        <pic:nvPicPr>
                          <pic:cNvPr id="2074270195" name="Picture 2074270195"/>
                          <pic:cNvPicPr>
                            <a:picLocks noChangeAspect="1"/>
                          </pic:cNvPicPr>
                        </pic:nvPicPr>
                        <pic:blipFill>
                          <a:blip r:embed="rId182">
                            <a:biLevel thresh="50000"/>
                          </a:blip>
                          <a:stretch>
                            <a:fillRect/>
                          </a:stretch>
                        </pic:blipFill>
                        <pic:spPr>
                          <a:xfrm>
                            <a:off x="3354696" y="3835934"/>
                            <a:ext cx="781882" cy="781882"/>
                          </a:xfrm>
                          <a:prstGeom prst="rect">
                            <a:avLst/>
                          </a:prstGeom>
                        </pic:spPr>
                      </pic:pic>
                      <pic:pic xmlns:pic="http://schemas.openxmlformats.org/drawingml/2006/picture">
                        <pic:nvPicPr>
                          <pic:cNvPr id="2074270196" name="Picture 2074270196"/>
                          <pic:cNvPicPr>
                            <a:picLocks noChangeAspect="1"/>
                          </pic:cNvPicPr>
                        </pic:nvPicPr>
                        <pic:blipFill>
                          <a:blip r:embed="rId153"/>
                          <a:stretch>
                            <a:fillRect/>
                          </a:stretch>
                        </pic:blipFill>
                        <pic:spPr>
                          <a:xfrm>
                            <a:off x="6662964" y="3864444"/>
                            <a:ext cx="785812" cy="785812"/>
                          </a:xfrm>
                          <a:prstGeom prst="rect">
                            <a:avLst/>
                          </a:prstGeom>
                        </pic:spPr>
                      </pic:pic>
                      <wps:wsp>
                        <wps:cNvPr id="2074270197" name="Rounded Rectangle 5"/>
                        <wps:cNvSpPr/>
                        <wps:spPr>
                          <a:xfrm flipH="1">
                            <a:off x="8477013" y="2391595"/>
                            <a:ext cx="485482" cy="400493"/>
                          </a:xfrm>
                          <a:custGeom>
                            <a:avLst/>
                            <a:gdLst>
                              <a:gd name="connsiteX0" fmla="*/ 1384251 w 3217557"/>
                              <a:gd name="connsiteY0" fmla="*/ 661544 h 2702049"/>
                              <a:gd name="connsiteX1" fmla="*/ 1574067 w 3217557"/>
                              <a:gd name="connsiteY1" fmla="*/ 851360 h 2702049"/>
                              <a:gd name="connsiteX2" fmla="*/ 1384251 w 3217557"/>
                              <a:gd name="connsiteY2" fmla="*/ 1041176 h 2702049"/>
                              <a:gd name="connsiteX3" fmla="*/ 1194435 w 3217557"/>
                              <a:gd name="connsiteY3" fmla="*/ 851360 h 2702049"/>
                              <a:gd name="connsiteX4" fmla="*/ 1384251 w 3217557"/>
                              <a:gd name="connsiteY4" fmla="*/ 661544 h 2702049"/>
                              <a:gd name="connsiteX5" fmla="*/ 1993421 w 3217557"/>
                              <a:gd name="connsiteY5" fmla="*/ 661544 h 2702049"/>
                              <a:gd name="connsiteX6" fmla="*/ 2183237 w 3217557"/>
                              <a:gd name="connsiteY6" fmla="*/ 851360 h 2702049"/>
                              <a:gd name="connsiteX7" fmla="*/ 1993421 w 3217557"/>
                              <a:gd name="connsiteY7" fmla="*/ 1041176 h 2702049"/>
                              <a:gd name="connsiteX8" fmla="*/ 1803605 w 3217557"/>
                              <a:gd name="connsiteY8" fmla="*/ 851360 h 2702049"/>
                              <a:gd name="connsiteX9" fmla="*/ 1993421 w 3217557"/>
                              <a:gd name="connsiteY9" fmla="*/ 661544 h 2702049"/>
                              <a:gd name="connsiteX10" fmla="*/ 2602591 w 3217557"/>
                              <a:gd name="connsiteY10" fmla="*/ 661544 h 2702049"/>
                              <a:gd name="connsiteX11" fmla="*/ 2792407 w 3217557"/>
                              <a:gd name="connsiteY11" fmla="*/ 851360 h 2702049"/>
                              <a:gd name="connsiteX12" fmla="*/ 2602591 w 3217557"/>
                              <a:gd name="connsiteY12" fmla="*/ 1041176 h 2702049"/>
                              <a:gd name="connsiteX13" fmla="*/ 2412775 w 3217557"/>
                              <a:gd name="connsiteY13" fmla="*/ 851360 h 2702049"/>
                              <a:gd name="connsiteX14" fmla="*/ 2602591 w 3217557"/>
                              <a:gd name="connsiteY14" fmla="*/ 661544 h 2702049"/>
                              <a:gd name="connsiteX15" fmla="*/ 677114 w 3217557"/>
                              <a:gd name="connsiteY15" fmla="*/ 569491 h 2702049"/>
                              <a:gd name="connsiteX16" fmla="*/ 330916 w 3217557"/>
                              <a:gd name="connsiteY16" fmla="*/ 569491 h 2702049"/>
                              <a:gd name="connsiteX17" fmla="*/ 0 w 3217557"/>
                              <a:gd name="connsiteY17" fmla="*/ 900407 h 2702049"/>
                              <a:gd name="connsiteX18" fmla="*/ 0 w 3217557"/>
                              <a:gd name="connsiteY18" fmla="*/ 1952009 h 2702049"/>
                              <a:gd name="connsiteX19" fmla="*/ 330916 w 3217557"/>
                              <a:gd name="connsiteY19" fmla="*/ 2282925 h 2702049"/>
                              <a:gd name="connsiteX20" fmla="*/ 711670 w 3217557"/>
                              <a:gd name="connsiteY20" fmla="*/ 2282925 h 2702049"/>
                              <a:gd name="connsiteX21" fmla="*/ 15770 w 3217557"/>
                              <a:gd name="connsiteY21" fmla="*/ 2702049 h 2702049"/>
                              <a:gd name="connsiteX22" fmla="*/ 1294529 w 3217557"/>
                              <a:gd name="connsiteY22" fmla="*/ 2282925 h 2702049"/>
                              <a:gd name="connsiteX23" fmla="*/ 2117356 w 3217557"/>
                              <a:gd name="connsiteY23" fmla="*/ 2282925 h 2702049"/>
                              <a:gd name="connsiteX24" fmla="*/ 2418395 w 3217557"/>
                              <a:gd name="connsiteY24" fmla="*/ 2087951 h 2702049"/>
                              <a:gd name="connsiteX25" fmla="*/ 1830857 w 3217557"/>
                              <a:gd name="connsiteY25" fmla="*/ 1799347 h 2702049"/>
                              <a:gd name="connsiteX26" fmla="*/ 1008030 w 3217557"/>
                              <a:gd name="connsiteY26" fmla="*/ 1799347 h 2702049"/>
                              <a:gd name="connsiteX27" fmla="*/ 677114 w 3217557"/>
                              <a:gd name="connsiteY27" fmla="*/ 1468431 h 2702049"/>
                              <a:gd name="connsiteX28" fmla="*/ 677114 w 3217557"/>
                              <a:gd name="connsiteY28" fmla="*/ 569491 h 2702049"/>
                              <a:gd name="connsiteX29" fmla="*/ 2886641 w 3217557"/>
                              <a:gd name="connsiteY29" fmla="*/ 0 h 2702049"/>
                              <a:gd name="connsiteX30" fmla="*/ 1100201 w 3217557"/>
                              <a:gd name="connsiteY30" fmla="*/ 0 h 2702049"/>
                              <a:gd name="connsiteX31" fmla="*/ 769285 w 3217557"/>
                              <a:gd name="connsiteY31" fmla="*/ 330916 h 2702049"/>
                              <a:gd name="connsiteX32" fmla="*/ 769285 w 3217557"/>
                              <a:gd name="connsiteY32" fmla="*/ 1382518 h 2702049"/>
                              <a:gd name="connsiteX33" fmla="*/ 1100201 w 3217557"/>
                              <a:gd name="connsiteY33" fmla="*/ 1713434 h 2702049"/>
                              <a:gd name="connsiteX34" fmla="*/ 1923028 w 3217557"/>
                              <a:gd name="connsiteY34" fmla="*/ 1713434 h 2702049"/>
                              <a:gd name="connsiteX35" fmla="*/ 3078958 w 3217557"/>
                              <a:gd name="connsiteY35" fmla="*/ 2077967 h 2702049"/>
                              <a:gd name="connsiteX36" fmla="*/ 2505887 w 3217557"/>
                              <a:gd name="connsiteY36" fmla="*/ 1713434 h 2702049"/>
                              <a:gd name="connsiteX37" fmla="*/ 2886641 w 3217557"/>
                              <a:gd name="connsiteY37" fmla="*/ 1713434 h 2702049"/>
                              <a:gd name="connsiteX38" fmla="*/ 3217557 w 3217557"/>
                              <a:gd name="connsiteY38" fmla="*/ 1382518 h 2702049"/>
                              <a:gd name="connsiteX39" fmla="*/ 3217557 w 3217557"/>
                              <a:gd name="connsiteY39" fmla="*/ 330916 h 2702049"/>
                              <a:gd name="connsiteX40" fmla="*/ 2886641 w 3217557"/>
                              <a:gd name="connsiteY40" fmla="*/ 0 h 2702049"/>
                              <a:gd name="connsiteX0" fmla="*/ 1384251 w 3217557"/>
                              <a:gd name="connsiteY0" fmla="*/ 661544 h 2702049"/>
                              <a:gd name="connsiteX1" fmla="*/ 1574067 w 3217557"/>
                              <a:gd name="connsiteY1" fmla="*/ 851360 h 2702049"/>
                              <a:gd name="connsiteX2" fmla="*/ 1384251 w 3217557"/>
                              <a:gd name="connsiteY2" fmla="*/ 1041176 h 2702049"/>
                              <a:gd name="connsiteX3" fmla="*/ 1194435 w 3217557"/>
                              <a:gd name="connsiteY3" fmla="*/ 851360 h 2702049"/>
                              <a:gd name="connsiteX4" fmla="*/ 1384251 w 3217557"/>
                              <a:gd name="connsiteY4" fmla="*/ 661544 h 2702049"/>
                              <a:gd name="connsiteX5" fmla="*/ 1993421 w 3217557"/>
                              <a:gd name="connsiteY5" fmla="*/ 661544 h 2702049"/>
                              <a:gd name="connsiteX6" fmla="*/ 2183237 w 3217557"/>
                              <a:gd name="connsiteY6" fmla="*/ 851360 h 2702049"/>
                              <a:gd name="connsiteX7" fmla="*/ 1993421 w 3217557"/>
                              <a:gd name="connsiteY7" fmla="*/ 1041176 h 2702049"/>
                              <a:gd name="connsiteX8" fmla="*/ 1803605 w 3217557"/>
                              <a:gd name="connsiteY8" fmla="*/ 851360 h 2702049"/>
                              <a:gd name="connsiteX9" fmla="*/ 1993421 w 3217557"/>
                              <a:gd name="connsiteY9" fmla="*/ 661544 h 2702049"/>
                              <a:gd name="connsiteX10" fmla="*/ 2602591 w 3217557"/>
                              <a:gd name="connsiteY10" fmla="*/ 661544 h 2702049"/>
                              <a:gd name="connsiteX11" fmla="*/ 2792407 w 3217557"/>
                              <a:gd name="connsiteY11" fmla="*/ 851360 h 2702049"/>
                              <a:gd name="connsiteX12" fmla="*/ 2602591 w 3217557"/>
                              <a:gd name="connsiteY12" fmla="*/ 1041176 h 2702049"/>
                              <a:gd name="connsiteX13" fmla="*/ 2412775 w 3217557"/>
                              <a:gd name="connsiteY13" fmla="*/ 851360 h 2702049"/>
                              <a:gd name="connsiteX14" fmla="*/ 2602591 w 3217557"/>
                              <a:gd name="connsiteY14" fmla="*/ 661544 h 2702049"/>
                              <a:gd name="connsiteX15" fmla="*/ 677114 w 3217557"/>
                              <a:gd name="connsiteY15" fmla="*/ 569491 h 2702049"/>
                              <a:gd name="connsiteX16" fmla="*/ 330916 w 3217557"/>
                              <a:gd name="connsiteY16" fmla="*/ 569491 h 2702049"/>
                              <a:gd name="connsiteX17" fmla="*/ 0 w 3217557"/>
                              <a:gd name="connsiteY17" fmla="*/ 900407 h 2702049"/>
                              <a:gd name="connsiteX18" fmla="*/ 0 w 3217557"/>
                              <a:gd name="connsiteY18" fmla="*/ 1952009 h 2702049"/>
                              <a:gd name="connsiteX19" fmla="*/ 330916 w 3217557"/>
                              <a:gd name="connsiteY19" fmla="*/ 2282925 h 2702049"/>
                              <a:gd name="connsiteX20" fmla="*/ 711670 w 3217557"/>
                              <a:gd name="connsiteY20" fmla="*/ 2282925 h 2702049"/>
                              <a:gd name="connsiteX21" fmla="*/ 15770 w 3217557"/>
                              <a:gd name="connsiteY21" fmla="*/ 2702049 h 2702049"/>
                              <a:gd name="connsiteX22" fmla="*/ 1294529 w 3217557"/>
                              <a:gd name="connsiteY22" fmla="*/ 2282925 h 2702049"/>
                              <a:gd name="connsiteX23" fmla="*/ 2117356 w 3217557"/>
                              <a:gd name="connsiteY23" fmla="*/ 2282925 h 2702049"/>
                              <a:gd name="connsiteX24" fmla="*/ 2418395 w 3217557"/>
                              <a:gd name="connsiteY24" fmla="*/ 2087951 h 2702049"/>
                              <a:gd name="connsiteX25" fmla="*/ 1830857 w 3217557"/>
                              <a:gd name="connsiteY25" fmla="*/ 1799347 h 2702049"/>
                              <a:gd name="connsiteX26" fmla="*/ 1008030 w 3217557"/>
                              <a:gd name="connsiteY26" fmla="*/ 1799347 h 2702049"/>
                              <a:gd name="connsiteX27" fmla="*/ 677114 w 3217557"/>
                              <a:gd name="connsiteY27" fmla="*/ 1468431 h 2702049"/>
                              <a:gd name="connsiteX28" fmla="*/ 677114 w 3217557"/>
                              <a:gd name="connsiteY28" fmla="*/ 569491 h 2702049"/>
                              <a:gd name="connsiteX29" fmla="*/ 2886641 w 3217557"/>
                              <a:gd name="connsiteY29" fmla="*/ 0 h 2702049"/>
                              <a:gd name="connsiteX30" fmla="*/ 1100201 w 3217557"/>
                              <a:gd name="connsiteY30" fmla="*/ 0 h 2702049"/>
                              <a:gd name="connsiteX31" fmla="*/ 769285 w 3217557"/>
                              <a:gd name="connsiteY31" fmla="*/ 330916 h 2702049"/>
                              <a:gd name="connsiteX32" fmla="*/ 769285 w 3217557"/>
                              <a:gd name="connsiteY32" fmla="*/ 1382518 h 2702049"/>
                              <a:gd name="connsiteX33" fmla="*/ 1100201 w 3217557"/>
                              <a:gd name="connsiteY33" fmla="*/ 1713434 h 2702049"/>
                              <a:gd name="connsiteX34" fmla="*/ 1923028 w 3217557"/>
                              <a:gd name="connsiteY34" fmla="*/ 1713434 h 2702049"/>
                              <a:gd name="connsiteX35" fmla="*/ 3078958 w 3217557"/>
                              <a:gd name="connsiteY35" fmla="*/ 2077967 h 2702049"/>
                              <a:gd name="connsiteX36" fmla="*/ 2505887 w 3217557"/>
                              <a:gd name="connsiteY36" fmla="*/ 1713434 h 2702049"/>
                              <a:gd name="connsiteX37" fmla="*/ 2886641 w 3217557"/>
                              <a:gd name="connsiteY37" fmla="*/ 1713434 h 2702049"/>
                              <a:gd name="connsiteX38" fmla="*/ 3217557 w 3217557"/>
                              <a:gd name="connsiteY38" fmla="*/ 1382518 h 2702049"/>
                              <a:gd name="connsiteX39" fmla="*/ 3217557 w 3217557"/>
                              <a:gd name="connsiteY39" fmla="*/ 330916 h 2702049"/>
                              <a:gd name="connsiteX40" fmla="*/ 2886641 w 3217557"/>
                              <a:gd name="connsiteY40" fmla="*/ 0 h 2702049"/>
                              <a:gd name="connsiteX0" fmla="*/ 1384251 w 3217557"/>
                              <a:gd name="connsiteY0" fmla="*/ 661544 h 2633810"/>
                              <a:gd name="connsiteX1" fmla="*/ 1574067 w 3217557"/>
                              <a:gd name="connsiteY1" fmla="*/ 851360 h 2633810"/>
                              <a:gd name="connsiteX2" fmla="*/ 1384251 w 3217557"/>
                              <a:gd name="connsiteY2" fmla="*/ 1041176 h 2633810"/>
                              <a:gd name="connsiteX3" fmla="*/ 1194435 w 3217557"/>
                              <a:gd name="connsiteY3" fmla="*/ 851360 h 2633810"/>
                              <a:gd name="connsiteX4" fmla="*/ 1384251 w 3217557"/>
                              <a:gd name="connsiteY4" fmla="*/ 661544 h 2633810"/>
                              <a:gd name="connsiteX5" fmla="*/ 1993421 w 3217557"/>
                              <a:gd name="connsiteY5" fmla="*/ 661544 h 2633810"/>
                              <a:gd name="connsiteX6" fmla="*/ 2183237 w 3217557"/>
                              <a:gd name="connsiteY6" fmla="*/ 851360 h 2633810"/>
                              <a:gd name="connsiteX7" fmla="*/ 1993421 w 3217557"/>
                              <a:gd name="connsiteY7" fmla="*/ 1041176 h 2633810"/>
                              <a:gd name="connsiteX8" fmla="*/ 1803605 w 3217557"/>
                              <a:gd name="connsiteY8" fmla="*/ 851360 h 2633810"/>
                              <a:gd name="connsiteX9" fmla="*/ 1993421 w 3217557"/>
                              <a:gd name="connsiteY9" fmla="*/ 661544 h 2633810"/>
                              <a:gd name="connsiteX10" fmla="*/ 2602591 w 3217557"/>
                              <a:gd name="connsiteY10" fmla="*/ 661544 h 2633810"/>
                              <a:gd name="connsiteX11" fmla="*/ 2792407 w 3217557"/>
                              <a:gd name="connsiteY11" fmla="*/ 851360 h 2633810"/>
                              <a:gd name="connsiteX12" fmla="*/ 2602591 w 3217557"/>
                              <a:gd name="connsiteY12" fmla="*/ 1041176 h 2633810"/>
                              <a:gd name="connsiteX13" fmla="*/ 2412775 w 3217557"/>
                              <a:gd name="connsiteY13" fmla="*/ 851360 h 2633810"/>
                              <a:gd name="connsiteX14" fmla="*/ 2602591 w 3217557"/>
                              <a:gd name="connsiteY14" fmla="*/ 661544 h 2633810"/>
                              <a:gd name="connsiteX15" fmla="*/ 677114 w 3217557"/>
                              <a:gd name="connsiteY15" fmla="*/ 569491 h 2633810"/>
                              <a:gd name="connsiteX16" fmla="*/ 330916 w 3217557"/>
                              <a:gd name="connsiteY16" fmla="*/ 569491 h 2633810"/>
                              <a:gd name="connsiteX17" fmla="*/ 0 w 3217557"/>
                              <a:gd name="connsiteY17" fmla="*/ 900407 h 2633810"/>
                              <a:gd name="connsiteX18" fmla="*/ 0 w 3217557"/>
                              <a:gd name="connsiteY18" fmla="*/ 1952009 h 2633810"/>
                              <a:gd name="connsiteX19" fmla="*/ 330916 w 3217557"/>
                              <a:gd name="connsiteY19" fmla="*/ 2282925 h 2633810"/>
                              <a:gd name="connsiteX20" fmla="*/ 711670 w 3217557"/>
                              <a:gd name="connsiteY20" fmla="*/ 2282925 h 2633810"/>
                              <a:gd name="connsiteX21" fmla="*/ 165895 w 3217557"/>
                              <a:gd name="connsiteY21" fmla="*/ 2633810 h 2633810"/>
                              <a:gd name="connsiteX22" fmla="*/ 1294529 w 3217557"/>
                              <a:gd name="connsiteY22" fmla="*/ 2282925 h 2633810"/>
                              <a:gd name="connsiteX23" fmla="*/ 2117356 w 3217557"/>
                              <a:gd name="connsiteY23" fmla="*/ 2282925 h 2633810"/>
                              <a:gd name="connsiteX24" fmla="*/ 2418395 w 3217557"/>
                              <a:gd name="connsiteY24" fmla="*/ 2087951 h 2633810"/>
                              <a:gd name="connsiteX25" fmla="*/ 1830857 w 3217557"/>
                              <a:gd name="connsiteY25" fmla="*/ 1799347 h 2633810"/>
                              <a:gd name="connsiteX26" fmla="*/ 1008030 w 3217557"/>
                              <a:gd name="connsiteY26" fmla="*/ 1799347 h 2633810"/>
                              <a:gd name="connsiteX27" fmla="*/ 677114 w 3217557"/>
                              <a:gd name="connsiteY27" fmla="*/ 1468431 h 2633810"/>
                              <a:gd name="connsiteX28" fmla="*/ 677114 w 3217557"/>
                              <a:gd name="connsiteY28" fmla="*/ 569491 h 2633810"/>
                              <a:gd name="connsiteX29" fmla="*/ 2886641 w 3217557"/>
                              <a:gd name="connsiteY29" fmla="*/ 0 h 2633810"/>
                              <a:gd name="connsiteX30" fmla="*/ 1100201 w 3217557"/>
                              <a:gd name="connsiteY30" fmla="*/ 0 h 2633810"/>
                              <a:gd name="connsiteX31" fmla="*/ 769285 w 3217557"/>
                              <a:gd name="connsiteY31" fmla="*/ 330916 h 2633810"/>
                              <a:gd name="connsiteX32" fmla="*/ 769285 w 3217557"/>
                              <a:gd name="connsiteY32" fmla="*/ 1382518 h 2633810"/>
                              <a:gd name="connsiteX33" fmla="*/ 1100201 w 3217557"/>
                              <a:gd name="connsiteY33" fmla="*/ 1713434 h 2633810"/>
                              <a:gd name="connsiteX34" fmla="*/ 1923028 w 3217557"/>
                              <a:gd name="connsiteY34" fmla="*/ 1713434 h 2633810"/>
                              <a:gd name="connsiteX35" fmla="*/ 3078958 w 3217557"/>
                              <a:gd name="connsiteY35" fmla="*/ 2077967 h 2633810"/>
                              <a:gd name="connsiteX36" fmla="*/ 2505887 w 3217557"/>
                              <a:gd name="connsiteY36" fmla="*/ 1713434 h 2633810"/>
                              <a:gd name="connsiteX37" fmla="*/ 2886641 w 3217557"/>
                              <a:gd name="connsiteY37" fmla="*/ 1713434 h 2633810"/>
                              <a:gd name="connsiteX38" fmla="*/ 3217557 w 3217557"/>
                              <a:gd name="connsiteY38" fmla="*/ 1382518 h 2633810"/>
                              <a:gd name="connsiteX39" fmla="*/ 3217557 w 3217557"/>
                              <a:gd name="connsiteY39" fmla="*/ 330916 h 2633810"/>
                              <a:gd name="connsiteX40" fmla="*/ 2886641 w 3217557"/>
                              <a:gd name="connsiteY40" fmla="*/ 0 h 2633810"/>
                              <a:gd name="connsiteX0" fmla="*/ 1384251 w 3217557"/>
                              <a:gd name="connsiteY0" fmla="*/ 661544 h 2633810"/>
                              <a:gd name="connsiteX1" fmla="*/ 1574067 w 3217557"/>
                              <a:gd name="connsiteY1" fmla="*/ 851360 h 2633810"/>
                              <a:gd name="connsiteX2" fmla="*/ 1384251 w 3217557"/>
                              <a:gd name="connsiteY2" fmla="*/ 1041176 h 2633810"/>
                              <a:gd name="connsiteX3" fmla="*/ 1194435 w 3217557"/>
                              <a:gd name="connsiteY3" fmla="*/ 851360 h 2633810"/>
                              <a:gd name="connsiteX4" fmla="*/ 1384251 w 3217557"/>
                              <a:gd name="connsiteY4" fmla="*/ 661544 h 2633810"/>
                              <a:gd name="connsiteX5" fmla="*/ 1993421 w 3217557"/>
                              <a:gd name="connsiteY5" fmla="*/ 661544 h 2633810"/>
                              <a:gd name="connsiteX6" fmla="*/ 2183237 w 3217557"/>
                              <a:gd name="connsiteY6" fmla="*/ 851360 h 2633810"/>
                              <a:gd name="connsiteX7" fmla="*/ 1993421 w 3217557"/>
                              <a:gd name="connsiteY7" fmla="*/ 1041176 h 2633810"/>
                              <a:gd name="connsiteX8" fmla="*/ 1803605 w 3217557"/>
                              <a:gd name="connsiteY8" fmla="*/ 851360 h 2633810"/>
                              <a:gd name="connsiteX9" fmla="*/ 1993421 w 3217557"/>
                              <a:gd name="connsiteY9" fmla="*/ 661544 h 2633810"/>
                              <a:gd name="connsiteX10" fmla="*/ 2602591 w 3217557"/>
                              <a:gd name="connsiteY10" fmla="*/ 661544 h 2633810"/>
                              <a:gd name="connsiteX11" fmla="*/ 2792407 w 3217557"/>
                              <a:gd name="connsiteY11" fmla="*/ 851360 h 2633810"/>
                              <a:gd name="connsiteX12" fmla="*/ 2602591 w 3217557"/>
                              <a:gd name="connsiteY12" fmla="*/ 1041176 h 2633810"/>
                              <a:gd name="connsiteX13" fmla="*/ 2412775 w 3217557"/>
                              <a:gd name="connsiteY13" fmla="*/ 851360 h 2633810"/>
                              <a:gd name="connsiteX14" fmla="*/ 2602591 w 3217557"/>
                              <a:gd name="connsiteY14" fmla="*/ 661544 h 2633810"/>
                              <a:gd name="connsiteX15" fmla="*/ 677114 w 3217557"/>
                              <a:gd name="connsiteY15" fmla="*/ 569491 h 2633810"/>
                              <a:gd name="connsiteX16" fmla="*/ 330916 w 3217557"/>
                              <a:gd name="connsiteY16" fmla="*/ 569491 h 2633810"/>
                              <a:gd name="connsiteX17" fmla="*/ 0 w 3217557"/>
                              <a:gd name="connsiteY17" fmla="*/ 900407 h 2633810"/>
                              <a:gd name="connsiteX18" fmla="*/ 0 w 3217557"/>
                              <a:gd name="connsiteY18" fmla="*/ 1952009 h 2633810"/>
                              <a:gd name="connsiteX19" fmla="*/ 330916 w 3217557"/>
                              <a:gd name="connsiteY19" fmla="*/ 2282925 h 2633810"/>
                              <a:gd name="connsiteX20" fmla="*/ 711670 w 3217557"/>
                              <a:gd name="connsiteY20" fmla="*/ 2282925 h 2633810"/>
                              <a:gd name="connsiteX21" fmla="*/ 165895 w 3217557"/>
                              <a:gd name="connsiteY21" fmla="*/ 2633810 h 2633810"/>
                              <a:gd name="connsiteX22" fmla="*/ 1294529 w 3217557"/>
                              <a:gd name="connsiteY22" fmla="*/ 2282925 h 2633810"/>
                              <a:gd name="connsiteX23" fmla="*/ 2117356 w 3217557"/>
                              <a:gd name="connsiteY23" fmla="*/ 2282925 h 2633810"/>
                              <a:gd name="connsiteX24" fmla="*/ 2418395 w 3217557"/>
                              <a:gd name="connsiteY24" fmla="*/ 2087951 h 2633810"/>
                              <a:gd name="connsiteX25" fmla="*/ 1830857 w 3217557"/>
                              <a:gd name="connsiteY25" fmla="*/ 1799347 h 2633810"/>
                              <a:gd name="connsiteX26" fmla="*/ 1008030 w 3217557"/>
                              <a:gd name="connsiteY26" fmla="*/ 1799347 h 2633810"/>
                              <a:gd name="connsiteX27" fmla="*/ 677114 w 3217557"/>
                              <a:gd name="connsiteY27" fmla="*/ 1468431 h 2633810"/>
                              <a:gd name="connsiteX28" fmla="*/ 677114 w 3217557"/>
                              <a:gd name="connsiteY28" fmla="*/ 569491 h 2633810"/>
                              <a:gd name="connsiteX29" fmla="*/ 2886641 w 3217557"/>
                              <a:gd name="connsiteY29" fmla="*/ 0 h 2633810"/>
                              <a:gd name="connsiteX30" fmla="*/ 1100201 w 3217557"/>
                              <a:gd name="connsiteY30" fmla="*/ 0 h 2633810"/>
                              <a:gd name="connsiteX31" fmla="*/ 769285 w 3217557"/>
                              <a:gd name="connsiteY31" fmla="*/ 330916 h 2633810"/>
                              <a:gd name="connsiteX32" fmla="*/ 769285 w 3217557"/>
                              <a:gd name="connsiteY32" fmla="*/ 1382518 h 2633810"/>
                              <a:gd name="connsiteX33" fmla="*/ 1100201 w 3217557"/>
                              <a:gd name="connsiteY33" fmla="*/ 1713434 h 2633810"/>
                              <a:gd name="connsiteX34" fmla="*/ 1923028 w 3217557"/>
                              <a:gd name="connsiteY34" fmla="*/ 1713434 h 2633810"/>
                              <a:gd name="connsiteX35" fmla="*/ 3078958 w 3217557"/>
                              <a:gd name="connsiteY35" fmla="*/ 2077967 h 2633810"/>
                              <a:gd name="connsiteX36" fmla="*/ 2505887 w 3217557"/>
                              <a:gd name="connsiteY36" fmla="*/ 1713434 h 2633810"/>
                              <a:gd name="connsiteX37" fmla="*/ 2886641 w 3217557"/>
                              <a:gd name="connsiteY37" fmla="*/ 1713434 h 2633810"/>
                              <a:gd name="connsiteX38" fmla="*/ 3217557 w 3217557"/>
                              <a:gd name="connsiteY38" fmla="*/ 1382518 h 2633810"/>
                              <a:gd name="connsiteX39" fmla="*/ 3217557 w 3217557"/>
                              <a:gd name="connsiteY39" fmla="*/ 330916 h 2633810"/>
                              <a:gd name="connsiteX40" fmla="*/ 2886641 w 3217557"/>
                              <a:gd name="connsiteY40" fmla="*/ 0 h 2633810"/>
                              <a:gd name="connsiteX0" fmla="*/ 1384251 w 3217557"/>
                              <a:gd name="connsiteY0" fmla="*/ 661544 h 2633810"/>
                              <a:gd name="connsiteX1" fmla="*/ 1574067 w 3217557"/>
                              <a:gd name="connsiteY1" fmla="*/ 851360 h 2633810"/>
                              <a:gd name="connsiteX2" fmla="*/ 1384251 w 3217557"/>
                              <a:gd name="connsiteY2" fmla="*/ 1041176 h 2633810"/>
                              <a:gd name="connsiteX3" fmla="*/ 1194435 w 3217557"/>
                              <a:gd name="connsiteY3" fmla="*/ 851360 h 2633810"/>
                              <a:gd name="connsiteX4" fmla="*/ 1384251 w 3217557"/>
                              <a:gd name="connsiteY4" fmla="*/ 661544 h 2633810"/>
                              <a:gd name="connsiteX5" fmla="*/ 1993421 w 3217557"/>
                              <a:gd name="connsiteY5" fmla="*/ 661544 h 2633810"/>
                              <a:gd name="connsiteX6" fmla="*/ 2183237 w 3217557"/>
                              <a:gd name="connsiteY6" fmla="*/ 851360 h 2633810"/>
                              <a:gd name="connsiteX7" fmla="*/ 1993421 w 3217557"/>
                              <a:gd name="connsiteY7" fmla="*/ 1041176 h 2633810"/>
                              <a:gd name="connsiteX8" fmla="*/ 1803605 w 3217557"/>
                              <a:gd name="connsiteY8" fmla="*/ 851360 h 2633810"/>
                              <a:gd name="connsiteX9" fmla="*/ 1993421 w 3217557"/>
                              <a:gd name="connsiteY9" fmla="*/ 661544 h 2633810"/>
                              <a:gd name="connsiteX10" fmla="*/ 2602591 w 3217557"/>
                              <a:gd name="connsiteY10" fmla="*/ 661544 h 2633810"/>
                              <a:gd name="connsiteX11" fmla="*/ 2792407 w 3217557"/>
                              <a:gd name="connsiteY11" fmla="*/ 851360 h 2633810"/>
                              <a:gd name="connsiteX12" fmla="*/ 2602591 w 3217557"/>
                              <a:gd name="connsiteY12" fmla="*/ 1041176 h 2633810"/>
                              <a:gd name="connsiteX13" fmla="*/ 2412775 w 3217557"/>
                              <a:gd name="connsiteY13" fmla="*/ 851360 h 2633810"/>
                              <a:gd name="connsiteX14" fmla="*/ 2602591 w 3217557"/>
                              <a:gd name="connsiteY14" fmla="*/ 661544 h 2633810"/>
                              <a:gd name="connsiteX15" fmla="*/ 677114 w 3217557"/>
                              <a:gd name="connsiteY15" fmla="*/ 569491 h 2633810"/>
                              <a:gd name="connsiteX16" fmla="*/ 330916 w 3217557"/>
                              <a:gd name="connsiteY16" fmla="*/ 569491 h 2633810"/>
                              <a:gd name="connsiteX17" fmla="*/ 0 w 3217557"/>
                              <a:gd name="connsiteY17" fmla="*/ 900407 h 2633810"/>
                              <a:gd name="connsiteX18" fmla="*/ 0 w 3217557"/>
                              <a:gd name="connsiteY18" fmla="*/ 1952009 h 2633810"/>
                              <a:gd name="connsiteX19" fmla="*/ 330916 w 3217557"/>
                              <a:gd name="connsiteY19" fmla="*/ 2282925 h 2633810"/>
                              <a:gd name="connsiteX20" fmla="*/ 711670 w 3217557"/>
                              <a:gd name="connsiteY20" fmla="*/ 2282925 h 2633810"/>
                              <a:gd name="connsiteX21" fmla="*/ 165895 w 3217557"/>
                              <a:gd name="connsiteY21" fmla="*/ 2633810 h 2633810"/>
                              <a:gd name="connsiteX22" fmla="*/ 1294529 w 3217557"/>
                              <a:gd name="connsiteY22" fmla="*/ 2282925 h 2633810"/>
                              <a:gd name="connsiteX23" fmla="*/ 2117356 w 3217557"/>
                              <a:gd name="connsiteY23" fmla="*/ 2282925 h 2633810"/>
                              <a:gd name="connsiteX24" fmla="*/ 2418395 w 3217557"/>
                              <a:gd name="connsiteY24" fmla="*/ 2087951 h 2633810"/>
                              <a:gd name="connsiteX25" fmla="*/ 1830857 w 3217557"/>
                              <a:gd name="connsiteY25" fmla="*/ 1799347 h 2633810"/>
                              <a:gd name="connsiteX26" fmla="*/ 1008030 w 3217557"/>
                              <a:gd name="connsiteY26" fmla="*/ 1799347 h 2633810"/>
                              <a:gd name="connsiteX27" fmla="*/ 677114 w 3217557"/>
                              <a:gd name="connsiteY27" fmla="*/ 1468431 h 2633810"/>
                              <a:gd name="connsiteX28" fmla="*/ 677114 w 3217557"/>
                              <a:gd name="connsiteY28" fmla="*/ 569491 h 2633810"/>
                              <a:gd name="connsiteX29" fmla="*/ 2886641 w 3217557"/>
                              <a:gd name="connsiteY29" fmla="*/ 0 h 2633810"/>
                              <a:gd name="connsiteX30" fmla="*/ 1100201 w 3217557"/>
                              <a:gd name="connsiteY30" fmla="*/ 0 h 2633810"/>
                              <a:gd name="connsiteX31" fmla="*/ 769285 w 3217557"/>
                              <a:gd name="connsiteY31" fmla="*/ 330916 h 2633810"/>
                              <a:gd name="connsiteX32" fmla="*/ 769285 w 3217557"/>
                              <a:gd name="connsiteY32" fmla="*/ 1382518 h 2633810"/>
                              <a:gd name="connsiteX33" fmla="*/ 1100201 w 3217557"/>
                              <a:gd name="connsiteY33" fmla="*/ 1713434 h 2633810"/>
                              <a:gd name="connsiteX34" fmla="*/ 1923028 w 3217557"/>
                              <a:gd name="connsiteY34" fmla="*/ 1713434 h 2633810"/>
                              <a:gd name="connsiteX35" fmla="*/ 3078958 w 3217557"/>
                              <a:gd name="connsiteY35" fmla="*/ 2077967 h 2633810"/>
                              <a:gd name="connsiteX36" fmla="*/ 2505887 w 3217557"/>
                              <a:gd name="connsiteY36" fmla="*/ 1713434 h 2633810"/>
                              <a:gd name="connsiteX37" fmla="*/ 2886641 w 3217557"/>
                              <a:gd name="connsiteY37" fmla="*/ 1713434 h 2633810"/>
                              <a:gd name="connsiteX38" fmla="*/ 3217557 w 3217557"/>
                              <a:gd name="connsiteY38" fmla="*/ 1382518 h 2633810"/>
                              <a:gd name="connsiteX39" fmla="*/ 3217557 w 3217557"/>
                              <a:gd name="connsiteY39" fmla="*/ 330916 h 2633810"/>
                              <a:gd name="connsiteX40" fmla="*/ 2886641 w 3217557"/>
                              <a:gd name="connsiteY40" fmla="*/ 0 h 2633810"/>
                              <a:gd name="connsiteX0" fmla="*/ 1384251 w 3217557"/>
                              <a:gd name="connsiteY0" fmla="*/ 661544 h 2654282"/>
                              <a:gd name="connsiteX1" fmla="*/ 1574067 w 3217557"/>
                              <a:gd name="connsiteY1" fmla="*/ 851360 h 2654282"/>
                              <a:gd name="connsiteX2" fmla="*/ 1384251 w 3217557"/>
                              <a:gd name="connsiteY2" fmla="*/ 1041176 h 2654282"/>
                              <a:gd name="connsiteX3" fmla="*/ 1194435 w 3217557"/>
                              <a:gd name="connsiteY3" fmla="*/ 851360 h 2654282"/>
                              <a:gd name="connsiteX4" fmla="*/ 1384251 w 3217557"/>
                              <a:gd name="connsiteY4" fmla="*/ 661544 h 2654282"/>
                              <a:gd name="connsiteX5" fmla="*/ 1993421 w 3217557"/>
                              <a:gd name="connsiteY5" fmla="*/ 661544 h 2654282"/>
                              <a:gd name="connsiteX6" fmla="*/ 2183237 w 3217557"/>
                              <a:gd name="connsiteY6" fmla="*/ 851360 h 2654282"/>
                              <a:gd name="connsiteX7" fmla="*/ 1993421 w 3217557"/>
                              <a:gd name="connsiteY7" fmla="*/ 1041176 h 2654282"/>
                              <a:gd name="connsiteX8" fmla="*/ 1803605 w 3217557"/>
                              <a:gd name="connsiteY8" fmla="*/ 851360 h 2654282"/>
                              <a:gd name="connsiteX9" fmla="*/ 1993421 w 3217557"/>
                              <a:gd name="connsiteY9" fmla="*/ 661544 h 2654282"/>
                              <a:gd name="connsiteX10" fmla="*/ 2602591 w 3217557"/>
                              <a:gd name="connsiteY10" fmla="*/ 661544 h 2654282"/>
                              <a:gd name="connsiteX11" fmla="*/ 2792407 w 3217557"/>
                              <a:gd name="connsiteY11" fmla="*/ 851360 h 2654282"/>
                              <a:gd name="connsiteX12" fmla="*/ 2602591 w 3217557"/>
                              <a:gd name="connsiteY12" fmla="*/ 1041176 h 2654282"/>
                              <a:gd name="connsiteX13" fmla="*/ 2412775 w 3217557"/>
                              <a:gd name="connsiteY13" fmla="*/ 851360 h 2654282"/>
                              <a:gd name="connsiteX14" fmla="*/ 2602591 w 3217557"/>
                              <a:gd name="connsiteY14" fmla="*/ 661544 h 2654282"/>
                              <a:gd name="connsiteX15" fmla="*/ 677114 w 3217557"/>
                              <a:gd name="connsiteY15" fmla="*/ 569491 h 2654282"/>
                              <a:gd name="connsiteX16" fmla="*/ 330916 w 3217557"/>
                              <a:gd name="connsiteY16" fmla="*/ 569491 h 2654282"/>
                              <a:gd name="connsiteX17" fmla="*/ 0 w 3217557"/>
                              <a:gd name="connsiteY17" fmla="*/ 900407 h 2654282"/>
                              <a:gd name="connsiteX18" fmla="*/ 0 w 3217557"/>
                              <a:gd name="connsiteY18" fmla="*/ 1952009 h 2654282"/>
                              <a:gd name="connsiteX19" fmla="*/ 330916 w 3217557"/>
                              <a:gd name="connsiteY19" fmla="*/ 2282925 h 2654282"/>
                              <a:gd name="connsiteX20" fmla="*/ 711670 w 3217557"/>
                              <a:gd name="connsiteY20" fmla="*/ 2282925 h 2654282"/>
                              <a:gd name="connsiteX21" fmla="*/ 275077 w 3217557"/>
                              <a:gd name="connsiteY21" fmla="*/ 2654282 h 2654282"/>
                              <a:gd name="connsiteX22" fmla="*/ 1294529 w 3217557"/>
                              <a:gd name="connsiteY22" fmla="*/ 2282925 h 2654282"/>
                              <a:gd name="connsiteX23" fmla="*/ 2117356 w 3217557"/>
                              <a:gd name="connsiteY23" fmla="*/ 2282925 h 2654282"/>
                              <a:gd name="connsiteX24" fmla="*/ 2418395 w 3217557"/>
                              <a:gd name="connsiteY24" fmla="*/ 2087951 h 2654282"/>
                              <a:gd name="connsiteX25" fmla="*/ 1830857 w 3217557"/>
                              <a:gd name="connsiteY25" fmla="*/ 1799347 h 2654282"/>
                              <a:gd name="connsiteX26" fmla="*/ 1008030 w 3217557"/>
                              <a:gd name="connsiteY26" fmla="*/ 1799347 h 2654282"/>
                              <a:gd name="connsiteX27" fmla="*/ 677114 w 3217557"/>
                              <a:gd name="connsiteY27" fmla="*/ 1468431 h 2654282"/>
                              <a:gd name="connsiteX28" fmla="*/ 677114 w 3217557"/>
                              <a:gd name="connsiteY28" fmla="*/ 569491 h 2654282"/>
                              <a:gd name="connsiteX29" fmla="*/ 2886641 w 3217557"/>
                              <a:gd name="connsiteY29" fmla="*/ 0 h 2654282"/>
                              <a:gd name="connsiteX30" fmla="*/ 1100201 w 3217557"/>
                              <a:gd name="connsiteY30" fmla="*/ 0 h 2654282"/>
                              <a:gd name="connsiteX31" fmla="*/ 769285 w 3217557"/>
                              <a:gd name="connsiteY31" fmla="*/ 330916 h 2654282"/>
                              <a:gd name="connsiteX32" fmla="*/ 769285 w 3217557"/>
                              <a:gd name="connsiteY32" fmla="*/ 1382518 h 2654282"/>
                              <a:gd name="connsiteX33" fmla="*/ 1100201 w 3217557"/>
                              <a:gd name="connsiteY33" fmla="*/ 1713434 h 2654282"/>
                              <a:gd name="connsiteX34" fmla="*/ 1923028 w 3217557"/>
                              <a:gd name="connsiteY34" fmla="*/ 1713434 h 2654282"/>
                              <a:gd name="connsiteX35" fmla="*/ 3078958 w 3217557"/>
                              <a:gd name="connsiteY35" fmla="*/ 2077967 h 2654282"/>
                              <a:gd name="connsiteX36" fmla="*/ 2505887 w 3217557"/>
                              <a:gd name="connsiteY36" fmla="*/ 1713434 h 2654282"/>
                              <a:gd name="connsiteX37" fmla="*/ 2886641 w 3217557"/>
                              <a:gd name="connsiteY37" fmla="*/ 1713434 h 2654282"/>
                              <a:gd name="connsiteX38" fmla="*/ 3217557 w 3217557"/>
                              <a:gd name="connsiteY38" fmla="*/ 1382518 h 2654282"/>
                              <a:gd name="connsiteX39" fmla="*/ 3217557 w 3217557"/>
                              <a:gd name="connsiteY39" fmla="*/ 330916 h 2654282"/>
                              <a:gd name="connsiteX40" fmla="*/ 2886641 w 3217557"/>
                              <a:gd name="connsiteY40" fmla="*/ 0 h 2654282"/>
                              <a:gd name="connsiteX0" fmla="*/ 1384251 w 3217557"/>
                              <a:gd name="connsiteY0" fmla="*/ 661544 h 2654282"/>
                              <a:gd name="connsiteX1" fmla="*/ 1574067 w 3217557"/>
                              <a:gd name="connsiteY1" fmla="*/ 851360 h 2654282"/>
                              <a:gd name="connsiteX2" fmla="*/ 1384251 w 3217557"/>
                              <a:gd name="connsiteY2" fmla="*/ 1041176 h 2654282"/>
                              <a:gd name="connsiteX3" fmla="*/ 1194435 w 3217557"/>
                              <a:gd name="connsiteY3" fmla="*/ 851360 h 2654282"/>
                              <a:gd name="connsiteX4" fmla="*/ 1384251 w 3217557"/>
                              <a:gd name="connsiteY4" fmla="*/ 661544 h 2654282"/>
                              <a:gd name="connsiteX5" fmla="*/ 1993421 w 3217557"/>
                              <a:gd name="connsiteY5" fmla="*/ 661544 h 2654282"/>
                              <a:gd name="connsiteX6" fmla="*/ 2183237 w 3217557"/>
                              <a:gd name="connsiteY6" fmla="*/ 851360 h 2654282"/>
                              <a:gd name="connsiteX7" fmla="*/ 1993421 w 3217557"/>
                              <a:gd name="connsiteY7" fmla="*/ 1041176 h 2654282"/>
                              <a:gd name="connsiteX8" fmla="*/ 1803605 w 3217557"/>
                              <a:gd name="connsiteY8" fmla="*/ 851360 h 2654282"/>
                              <a:gd name="connsiteX9" fmla="*/ 1993421 w 3217557"/>
                              <a:gd name="connsiteY9" fmla="*/ 661544 h 2654282"/>
                              <a:gd name="connsiteX10" fmla="*/ 2602591 w 3217557"/>
                              <a:gd name="connsiteY10" fmla="*/ 661544 h 2654282"/>
                              <a:gd name="connsiteX11" fmla="*/ 2792407 w 3217557"/>
                              <a:gd name="connsiteY11" fmla="*/ 851360 h 2654282"/>
                              <a:gd name="connsiteX12" fmla="*/ 2602591 w 3217557"/>
                              <a:gd name="connsiteY12" fmla="*/ 1041176 h 2654282"/>
                              <a:gd name="connsiteX13" fmla="*/ 2412775 w 3217557"/>
                              <a:gd name="connsiteY13" fmla="*/ 851360 h 2654282"/>
                              <a:gd name="connsiteX14" fmla="*/ 2602591 w 3217557"/>
                              <a:gd name="connsiteY14" fmla="*/ 661544 h 2654282"/>
                              <a:gd name="connsiteX15" fmla="*/ 677114 w 3217557"/>
                              <a:gd name="connsiteY15" fmla="*/ 569491 h 2654282"/>
                              <a:gd name="connsiteX16" fmla="*/ 330916 w 3217557"/>
                              <a:gd name="connsiteY16" fmla="*/ 569491 h 2654282"/>
                              <a:gd name="connsiteX17" fmla="*/ 0 w 3217557"/>
                              <a:gd name="connsiteY17" fmla="*/ 900407 h 2654282"/>
                              <a:gd name="connsiteX18" fmla="*/ 0 w 3217557"/>
                              <a:gd name="connsiteY18" fmla="*/ 1952009 h 2654282"/>
                              <a:gd name="connsiteX19" fmla="*/ 330916 w 3217557"/>
                              <a:gd name="connsiteY19" fmla="*/ 2282925 h 2654282"/>
                              <a:gd name="connsiteX20" fmla="*/ 711670 w 3217557"/>
                              <a:gd name="connsiteY20" fmla="*/ 2282925 h 2654282"/>
                              <a:gd name="connsiteX21" fmla="*/ 275077 w 3217557"/>
                              <a:gd name="connsiteY21" fmla="*/ 2654282 h 2654282"/>
                              <a:gd name="connsiteX22" fmla="*/ 1294529 w 3217557"/>
                              <a:gd name="connsiteY22" fmla="*/ 2282925 h 2654282"/>
                              <a:gd name="connsiteX23" fmla="*/ 2117356 w 3217557"/>
                              <a:gd name="connsiteY23" fmla="*/ 2282925 h 2654282"/>
                              <a:gd name="connsiteX24" fmla="*/ 2418395 w 3217557"/>
                              <a:gd name="connsiteY24" fmla="*/ 2087951 h 2654282"/>
                              <a:gd name="connsiteX25" fmla="*/ 1830857 w 3217557"/>
                              <a:gd name="connsiteY25" fmla="*/ 1799347 h 2654282"/>
                              <a:gd name="connsiteX26" fmla="*/ 1008030 w 3217557"/>
                              <a:gd name="connsiteY26" fmla="*/ 1799347 h 2654282"/>
                              <a:gd name="connsiteX27" fmla="*/ 677114 w 3217557"/>
                              <a:gd name="connsiteY27" fmla="*/ 1468431 h 2654282"/>
                              <a:gd name="connsiteX28" fmla="*/ 677114 w 3217557"/>
                              <a:gd name="connsiteY28" fmla="*/ 569491 h 2654282"/>
                              <a:gd name="connsiteX29" fmla="*/ 2886641 w 3217557"/>
                              <a:gd name="connsiteY29" fmla="*/ 0 h 2654282"/>
                              <a:gd name="connsiteX30" fmla="*/ 1100201 w 3217557"/>
                              <a:gd name="connsiteY30" fmla="*/ 0 h 2654282"/>
                              <a:gd name="connsiteX31" fmla="*/ 769285 w 3217557"/>
                              <a:gd name="connsiteY31" fmla="*/ 330916 h 2654282"/>
                              <a:gd name="connsiteX32" fmla="*/ 769285 w 3217557"/>
                              <a:gd name="connsiteY32" fmla="*/ 1382518 h 2654282"/>
                              <a:gd name="connsiteX33" fmla="*/ 1100201 w 3217557"/>
                              <a:gd name="connsiteY33" fmla="*/ 1713434 h 2654282"/>
                              <a:gd name="connsiteX34" fmla="*/ 1923028 w 3217557"/>
                              <a:gd name="connsiteY34" fmla="*/ 1713434 h 2654282"/>
                              <a:gd name="connsiteX35" fmla="*/ 3078958 w 3217557"/>
                              <a:gd name="connsiteY35" fmla="*/ 2077967 h 2654282"/>
                              <a:gd name="connsiteX36" fmla="*/ 2505887 w 3217557"/>
                              <a:gd name="connsiteY36" fmla="*/ 1713434 h 2654282"/>
                              <a:gd name="connsiteX37" fmla="*/ 2886641 w 3217557"/>
                              <a:gd name="connsiteY37" fmla="*/ 1713434 h 2654282"/>
                              <a:gd name="connsiteX38" fmla="*/ 3217557 w 3217557"/>
                              <a:gd name="connsiteY38" fmla="*/ 1382518 h 2654282"/>
                              <a:gd name="connsiteX39" fmla="*/ 3217557 w 3217557"/>
                              <a:gd name="connsiteY39" fmla="*/ 330916 h 2654282"/>
                              <a:gd name="connsiteX40" fmla="*/ 2886641 w 3217557"/>
                              <a:gd name="connsiteY40" fmla="*/ 0 h 2654282"/>
                              <a:gd name="connsiteX0" fmla="*/ 1384251 w 3217557"/>
                              <a:gd name="connsiteY0" fmla="*/ 661544 h 2654282"/>
                              <a:gd name="connsiteX1" fmla="*/ 1574067 w 3217557"/>
                              <a:gd name="connsiteY1" fmla="*/ 851360 h 2654282"/>
                              <a:gd name="connsiteX2" fmla="*/ 1384251 w 3217557"/>
                              <a:gd name="connsiteY2" fmla="*/ 1041176 h 2654282"/>
                              <a:gd name="connsiteX3" fmla="*/ 1194435 w 3217557"/>
                              <a:gd name="connsiteY3" fmla="*/ 851360 h 2654282"/>
                              <a:gd name="connsiteX4" fmla="*/ 1384251 w 3217557"/>
                              <a:gd name="connsiteY4" fmla="*/ 661544 h 2654282"/>
                              <a:gd name="connsiteX5" fmla="*/ 1993421 w 3217557"/>
                              <a:gd name="connsiteY5" fmla="*/ 661544 h 2654282"/>
                              <a:gd name="connsiteX6" fmla="*/ 2183237 w 3217557"/>
                              <a:gd name="connsiteY6" fmla="*/ 851360 h 2654282"/>
                              <a:gd name="connsiteX7" fmla="*/ 1993421 w 3217557"/>
                              <a:gd name="connsiteY7" fmla="*/ 1041176 h 2654282"/>
                              <a:gd name="connsiteX8" fmla="*/ 1803605 w 3217557"/>
                              <a:gd name="connsiteY8" fmla="*/ 851360 h 2654282"/>
                              <a:gd name="connsiteX9" fmla="*/ 1993421 w 3217557"/>
                              <a:gd name="connsiteY9" fmla="*/ 661544 h 2654282"/>
                              <a:gd name="connsiteX10" fmla="*/ 2602591 w 3217557"/>
                              <a:gd name="connsiteY10" fmla="*/ 661544 h 2654282"/>
                              <a:gd name="connsiteX11" fmla="*/ 2792407 w 3217557"/>
                              <a:gd name="connsiteY11" fmla="*/ 851360 h 2654282"/>
                              <a:gd name="connsiteX12" fmla="*/ 2602591 w 3217557"/>
                              <a:gd name="connsiteY12" fmla="*/ 1041176 h 2654282"/>
                              <a:gd name="connsiteX13" fmla="*/ 2412775 w 3217557"/>
                              <a:gd name="connsiteY13" fmla="*/ 851360 h 2654282"/>
                              <a:gd name="connsiteX14" fmla="*/ 2602591 w 3217557"/>
                              <a:gd name="connsiteY14" fmla="*/ 661544 h 2654282"/>
                              <a:gd name="connsiteX15" fmla="*/ 677114 w 3217557"/>
                              <a:gd name="connsiteY15" fmla="*/ 569491 h 2654282"/>
                              <a:gd name="connsiteX16" fmla="*/ 330916 w 3217557"/>
                              <a:gd name="connsiteY16" fmla="*/ 569491 h 2654282"/>
                              <a:gd name="connsiteX17" fmla="*/ 0 w 3217557"/>
                              <a:gd name="connsiteY17" fmla="*/ 900407 h 2654282"/>
                              <a:gd name="connsiteX18" fmla="*/ 0 w 3217557"/>
                              <a:gd name="connsiteY18" fmla="*/ 1952009 h 2654282"/>
                              <a:gd name="connsiteX19" fmla="*/ 330916 w 3217557"/>
                              <a:gd name="connsiteY19" fmla="*/ 2282925 h 2654282"/>
                              <a:gd name="connsiteX20" fmla="*/ 711670 w 3217557"/>
                              <a:gd name="connsiteY20" fmla="*/ 2282925 h 2654282"/>
                              <a:gd name="connsiteX21" fmla="*/ 275077 w 3217557"/>
                              <a:gd name="connsiteY21" fmla="*/ 2654282 h 2654282"/>
                              <a:gd name="connsiteX22" fmla="*/ 1294529 w 3217557"/>
                              <a:gd name="connsiteY22" fmla="*/ 2282925 h 2654282"/>
                              <a:gd name="connsiteX23" fmla="*/ 2117356 w 3217557"/>
                              <a:gd name="connsiteY23" fmla="*/ 2282925 h 2654282"/>
                              <a:gd name="connsiteX24" fmla="*/ 2418395 w 3217557"/>
                              <a:gd name="connsiteY24" fmla="*/ 2087951 h 2654282"/>
                              <a:gd name="connsiteX25" fmla="*/ 1830857 w 3217557"/>
                              <a:gd name="connsiteY25" fmla="*/ 1799347 h 2654282"/>
                              <a:gd name="connsiteX26" fmla="*/ 1008030 w 3217557"/>
                              <a:gd name="connsiteY26" fmla="*/ 1799347 h 2654282"/>
                              <a:gd name="connsiteX27" fmla="*/ 677114 w 3217557"/>
                              <a:gd name="connsiteY27" fmla="*/ 1468431 h 2654282"/>
                              <a:gd name="connsiteX28" fmla="*/ 677114 w 3217557"/>
                              <a:gd name="connsiteY28" fmla="*/ 569491 h 2654282"/>
                              <a:gd name="connsiteX29" fmla="*/ 2886641 w 3217557"/>
                              <a:gd name="connsiteY29" fmla="*/ 0 h 2654282"/>
                              <a:gd name="connsiteX30" fmla="*/ 1100201 w 3217557"/>
                              <a:gd name="connsiteY30" fmla="*/ 0 h 2654282"/>
                              <a:gd name="connsiteX31" fmla="*/ 769285 w 3217557"/>
                              <a:gd name="connsiteY31" fmla="*/ 330916 h 2654282"/>
                              <a:gd name="connsiteX32" fmla="*/ 769285 w 3217557"/>
                              <a:gd name="connsiteY32" fmla="*/ 1382518 h 2654282"/>
                              <a:gd name="connsiteX33" fmla="*/ 1100201 w 3217557"/>
                              <a:gd name="connsiteY33" fmla="*/ 1713434 h 2654282"/>
                              <a:gd name="connsiteX34" fmla="*/ 1923028 w 3217557"/>
                              <a:gd name="connsiteY34" fmla="*/ 1713434 h 2654282"/>
                              <a:gd name="connsiteX35" fmla="*/ 3078958 w 3217557"/>
                              <a:gd name="connsiteY35" fmla="*/ 2077967 h 2654282"/>
                              <a:gd name="connsiteX36" fmla="*/ 2505887 w 3217557"/>
                              <a:gd name="connsiteY36" fmla="*/ 1713434 h 2654282"/>
                              <a:gd name="connsiteX37" fmla="*/ 2886641 w 3217557"/>
                              <a:gd name="connsiteY37" fmla="*/ 1713434 h 2654282"/>
                              <a:gd name="connsiteX38" fmla="*/ 3217557 w 3217557"/>
                              <a:gd name="connsiteY38" fmla="*/ 1382518 h 2654282"/>
                              <a:gd name="connsiteX39" fmla="*/ 3217557 w 3217557"/>
                              <a:gd name="connsiteY39" fmla="*/ 330916 h 2654282"/>
                              <a:gd name="connsiteX40" fmla="*/ 2886641 w 3217557"/>
                              <a:gd name="connsiteY40" fmla="*/ 0 h 2654282"/>
                              <a:gd name="connsiteX0" fmla="*/ 1384251 w 3217557"/>
                              <a:gd name="connsiteY0" fmla="*/ 661544 h 2654282"/>
                              <a:gd name="connsiteX1" fmla="*/ 1574067 w 3217557"/>
                              <a:gd name="connsiteY1" fmla="*/ 851360 h 2654282"/>
                              <a:gd name="connsiteX2" fmla="*/ 1384251 w 3217557"/>
                              <a:gd name="connsiteY2" fmla="*/ 1041176 h 2654282"/>
                              <a:gd name="connsiteX3" fmla="*/ 1194435 w 3217557"/>
                              <a:gd name="connsiteY3" fmla="*/ 851360 h 2654282"/>
                              <a:gd name="connsiteX4" fmla="*/ 1384251 w 3217557"/>
                              <a:gd name="connsiteY4" fmla="*/ 661544 h 2654282"/>
                              <a:gd name="connsiteX5" fmla="*/ 1993421 w 3217557"/>
                              <a:gd name="connsiteY5" fmla="*/ 661544 h 2654282"/>
                              <a:gd name="connsiteX6" fmla="*/ 2183237 w 3217557"/>
                              <a:gd name="connsiteY6" fmla="*/ 851360 h 2654282"/>
                              <a:gd name="connsiteX7" fmla="*/ 1993421 w 3217557"/>
                              <a:gd name="connsiteY7" fmla="*/ 1041176 h 2654282"/>
                              <a:gd name="connsiteX8" fmla="*/ 1803605 w 3217557"/>
                              <a:gd name="connsiteY8" fmla="*/ 851360 h 2654282"/>
                              <a:gd name="connsiteX9" fmla="*/ 1993421 w 3217557"/>
                              <a:gd name="connsiteY9" fmla="*/ 661544 h 2654282"/>
                              <a:gd name="connsiteX10" fmla="*/ 2602591 w 3217557"/>
                              <a:gd name="connsiteY10" fmla="*/ 661544 h 2654282"/>
                              <a:gd name="connsiteX11" fmla="*/ 2792407 w 3217557"/>
                              <a:gd name="connsiteY11" fmla="*/ 851360 h 2654282"/>
                              <a:gd name="connsiteX12" fmla="*/ 2602591 w 3217557"/>
                              <a:gd name="connsiteY12" fmla="*/ 1041176 h 2654282"/>
                              <a:gd name="connsiteX13" fmla="*/ 2412775 w 3217557"/>
                              <a:gd name="connsiteY13" fmla="*/ 851360 h 2654282"/>
                              <a:gd name="connsiteX14" fmla="*/ 2602591 w 3217557"/>
                              <a:gd name="connsiteY14" fmla="*/ 661544 h 2654282"/>
                              <a:gd name="connsiteX15" fmla="*/ 677114 w 3217557"/>
                              <a:gd name="connsiteY15" fmla="*/ 569491 h 2654282"/>
                              <a:gd name="connsiteX16" fmla="*/ 330916 w 3217557"/>
                              <a:gd name="connsiteY16" fmla="*/ 569491 h 2654282"/>
                              <a:gd name="connsiteX17" fmla="*/ 0 w 3217557"/>
                              <a:gd name="connsiteY17" fmla="*/ 900407 h 2654282"/>
                              <a:gd name="connsiteX18" fmla="*/ 0 w 3217557"/>
                              <a:gd name="connsiteY18" fmla="*/ 1952009 h 2654282"/>
                              <a:gd name="connsiteX19" fmla="*/ 330916 w 3217557"/>
                              <a:gd name="connsiteY19" fmla="*/ 2282925 h 2654282"/>
                              <a:gd name="connsiteX20" fmla="*/ 711670 w 3217557"/>
                              <a:gd name="connsiteY20" fmla="*/ 2282925 h 2654282"/>
                              <a:gd name="connsiteX21" fmla="*/ 275077 w 3217557"/>
                              <a:gd name="connsiteY21" fmla="*/ 2654282 h 2654282"/>
                              <a:gd name="connsiteX22" fmla="*/ 1294529 w 3217557"/>
                              <a:gd name="connsiteY22" fmla="*/ 2282925 h 2654282"/>
                              <a:gd name="connsiteX23" fmla="*/ 2117356 w 3217557"/>
                              <a:gd name="connsiteY23" fmla="*/ 2282925 h 2654282"/>
                              <a:gd name="connsiteX24" fmla="*/ 2418395 w 3217557"/>
                              <a:gd name="connsiteY24" fmla="*/ 2087951 h 2654282"/>
                              <a:gd name="connsiteX25" fmla="*/ 1830857 w 3217557"/>
                              <a:gd name="connsiteY25" fmla="*/ 1799347 h 2654282"/>
                              <a:gd name="connsiteX26" fmla="*/ 1008030 w 3217557"/>
                              <a:gd name="connsiteY26" fmla="*/ 1799347 h 2654282"/>
                              <a:gd name="connsiteX27" fmla="*/ 677114 w 3217557"/>
                              <a:gd name="connsiteY27" fmla="*/ 1468431 h 2654282"/>
                              <a:gd name="connsiteX28" fmla="*/ 677114 w 3217557"/>
                              <a:gd name="connsiteY28" fmla="*/ 569491 h 2654282"/>
                              <a:gd name="connsiteX29" fmla="*/ 2886641 w 3217557"/>
                              <a:gd name="connsiteY29" fmla="*/ 0 h 2654282"/>
                              <a:gd name="connsiteX30" fmla="*/ 1100201 w 3217557"/>
                              <a:gd name="connsiteY30" fmla="*/ 0 h 2654282"/>
                              <a:gd name="connsiteX31" fmla="*/ 769285 w 3217557"/>
                              <a:gd name="connsiteY31" fmla="*/ 330916 h 2654282"/>
                              <a:gd name="connsiteX32" fmla="*/ 769285 w 3217557"/>
                              <a:gd name="connsiteY32" fmla="*/ 1382518 h 2654282"/>
                              <a:gd name="connsiteX33" fmla="*/ 1100201 w 3217557"/>
                              <a:gd name="connsiteY33" fmla="*/ 1713434 h 2654282"/>
                              <a:gd name="connsiteX34" fmla="*/ 1923028 w 3217557"/>
                              <a:gd name="connsiteY34" fmla="*/ 1713434 h 2654282"/>
                              <a:gd name="connsiteX35" fmla="*/ 3078958 w 3217557"/>
                              <a:gd name="connsiteY35" fmla="*/ 2077967 h 2654282"/>
                              <a:gd name="connsiteX36" fmla="*/ 2505887 w 3217557"/>
                              <a:gd name="connsiteY36" fmla="*/ 1713434 h 2654282"/>
                              <a:gd name="connsiteX37" fmla="*/ 2886641 w 3217557"/>
                              <a:gd name="connsiteY37" fmla="*/ 1713434 h 2654282"/>
                              <a:gd name="connsiteX38" fmla="*/ 3217557 w 3217557"/>
                              <a:gd name="connsiteY38" fmla="*/ 1382518 h 2654282"/>
                              <a:gd name="connsiteX39" fmla="*/ 3217557 w 3217557"/>
                              <a:gd name="connsiteY39" fmla="*/ 330916 h 2654282"/>
                              <a:gd name="connsiteX40" fmla="*/ 2886641 w 3217557"/>
                              <a:gd name="connsiteY40" fmla="*/ 0 h 2654282"/>
                              <a:gd name="connsiteX0" fmla="*/ 1384251 w 3217557"/>
                              <a:gd name="connsiteY0" fmla="*/ 661544 h 2654282"/>
                              <a:gd name="connsiteX1" fmla="*/ 1574067 w 3217557"/>
                              <a:gd name="connsiteY1" fmla="*/ 851360 h 2654282"/>
                              <a:gd name="connsiteX2" fmla="*/ 1384251 w 3217557"/>
                              <a:gd name="connsiteY2" fmla="*/ 1041176 h 2654282"/>
                              <a:gd name="connsiteX3" fmla="*/ 1194435 w 3217557"/>
                              <a:gd name="connsiteY3" fmla="*/ 851360 h 2654282"/>
                              <a:gd name="connsiteX4" fmla="*/ 1384251 w 3217557"/>
                              <a:gd name="connsiteY4" fmla="*/ 661544 h 2654282"/>
                              <a:gd name="connsiteX5" fmla="*/ 1993421 w 3217557"/>
                              <a:gd name="connsiteY5" fmla="*/ 661544 h 2654282"/>
                              <a:gd name="connsiteX6" fmla="*/ 2183237 w 3217557"/>
                              <a:gd name="connsiteY6" fmla="*/ 851360 h 2654282"/>
                              <a:gd name="connsiteX7" fmla="*/ 1993421 w 3217557"/>
                              <a:gd name="connsiteY7" fmla="*/ 1041176 h 2654282"/>
                              <a:gd name="connsiteX8" fmla="*/ 1803605 w 3217557"/>
                              <a:gd name="connsiteY8" fmla="*/ 851360 h 2654282"/>
                              <a:gd name="connsiteX9" fmla="*/ 1993421 w 3217557"/>
                              <a:gd name="connsiteY9" fmla="*/ 661544 h 2654282"/>
                              <a:gd name="connsiteX10" fmla="*/ 2602591 w 3217557"/>
                              <a:gd name="connsiteY10" fmla="*/ 661544 h 2654282"/>
                              <a:gd name="connsiteX11" fmla="*/ 2792407 w 3217557"/>
                              <a:gd name="connsiteY11" fmla="*/ 851360 h 2654282"/>
                              <a:gd name="connsiteX12" fmla="*/ 2602591 w 3217557"/>
                              <a:gd name="connsiteY12" fmla="*/ 1041176 h 2654282"/>
                              <a:gd name="connsiteX13" fmla="*/ 2412775 w 3217557"/>
                              <a:gd name="connsiteY13" fmla="*/ 851360 h 2654282"/>
                              <a:gd name="connsiteX14" fmla="*/ 2602591 w 3217557"/>
                              <a:gd name="connsiteY14" fmla="*/ 661544 h 2654282"/>
                              <a:gd name="connsiteX15" fmla="*/ 677114 w 3217557"/>
                              <a:gd name="connsiteY15" fmla="*/ 569491 h 2654282"/>
                              <a:gd name="connsiteX16" fmla="*/ 330916 w 3217557"/>
                              <a:gd name="connsiteY16" fmla="*/ 569491 h 2654282"/>
                              <a:gd name="connsiteX17" fmla="*/ 0 w 3217557"/>
                              <a:gd name="connsiteY17" fmla="*/ 900407 h 2654282"/>
                              <a:gd name="connsiteX18" fmla="*/ 0 w 3217557"/>
                              <a:gd name="connsiteY18" fmla="*/ 1952009 h 2654282"/>
                              <a:gd name="connsiteX19" fmla="*/ 330916 w 3217557"/>
                              <a:gd name="connsiteY19" fmla="*/ 2282925 h 2654282"/>
                              <a:gd name="connsiteX20" fmla="*/ 711670 w 3217557"/>
                              <a:gd name="connsiteY20" fmla="*/ 2282925 h 2654282"/>
                              <a:gd name="connsiteX21" fmla="*/ 275077 w 3217557"/>
                              <a:gd name="connsiteY21" fmla="*/ 2654282 h 2654282"/>
                              <a:gd name="connsiteX22" fmla="*/ 1294529 w 3217557"/>
                              <a:gd name="connsiteY22" fmla="*/ 2282925 h 2654282"/>
                              <a:gd name="connsiteX23" fmla="*/ 2117356 w 3217557"/>
                              <a:gd name="connsiteY23" fmla="*/ 2282925 h 2654282"/>
                              <a:gd name="connsiteX24" fmla="*/ 2418395 w 3217557"/>
                              <a:gd name="connsiteY24" fmla="*/ 2087951 h 2654282"/>
                              <a:gd name="connsiteX25" fmla="*/ 1830857 w 3217557"/>
                              <a:gd name="connsiteY25" fmla="*/ 1799347 h 2654282"/>
                              <a:gd name="connsiteX26" fmla="*/ 1008030 w 3217557"/>
                              <a:gd name="connsiteY26" fmla="*/ 1799347 h 2654282"/>
                              <a:gd name="connsiteX27" fmla="*/ 677114 w 3217557"/>
                              <a:gd name="connsiteY27" fmla="*/ 1468431 h 2654282"/>
                              <a:gd name="connsiteX28" fmla="*/ 677114 w 3217557"/>
                              <a:gd name="connsiteY28" fmla="*/ 569491 h 2654282"/>
                              <a:gd name="connsiteX29" fmla="*/ 2886641 w 3217557"/>
                              <a:gd name="connsiteY29" fmla="*/ 0 h 2654282"/>
                              <a:gd name="connsiteX30" fmla="*/ 1100201 w 3217557"/>
                              <a:gd name="connsiteY30" fmla="*/ 0 h 2654282"/>
                              <a:gd name="connsiteX31" fmla="*/ 769285 w 3217557"/>
                              <a:gd name="connsiteY31" fmla="*/ 330916 h 2654282"/>
                              <a:gd name="connsiteX32" fmla="*/ 769285 w 3217557"/>
                              <a:gd name="connsiteY32" fmla="*/ 1382518 h 2654282"/>
                              <a:gd name="connsiteX33" fmla="*/ 1100201 w 3217557"/>
                              <a:gd name="connsiteY33" fmla="*/ 1713434 h 2654282"/>
                              <a:gd name="connsiteX34" fmla="*/ 1923028 w 3217557"/>
                              <a:gd name="connsiteY34" fmla="*/ 1713434 h 2654282"/>
                              <a:gd name="connsiteX35" fmla="*/ 3078958 w 3217557"/>
                              <a:gd name="connsiteY35" fmla="*/ 2077967 h 2654282"/>
                              <a:gd name="connsiteX36" fmla="*/ 2505887 w 3217557"/>
                              <a:gd name="connsiteY36" fmla="*/ 1713434 h 2654282"/>
                              <a:gd name="connsiteX37" fmla="*/ 2886641 w 3217557"/>
                              <a:gd name="connsiteY37" fmla="*/ 1713434 h 2654282"/>
                              <a:gd name="connsiteX38" fmla="*/ 3217557 w 3217557"/>
                              <a:gd name="connsiteY38" fmla="*/ 1382518 h 2654282"/>
                              <a:gd name="connsiteX39" fmla="*/ 3217557 w 3217557"/>
                              <a:gd name="connsiteY39" fmla="*/ 330916 h 2654282"/>
                              <a:gd name="connsiteX40" fmla="*/ 2886641 w 3217557"/>
                              <a:gd name="connsiteY40" fmla="*/ 0 h 26542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Lst>
                            <a:rect l="l" t="t" r="r" b="b"/>
                            <a:pathLst>
                              <a:path w="3217557" h="2654282">
                                <a:moveTo>
                                  <a:pt x="1384251" y="661544"/>
                                </a:moveTo>
                                <a:cubicBezTo>
                                  <a:pt x="1489083" y="661544"/>
                                  <a:pt x="1574067" y="746528"/>
                                  <a:pt x="1574067" y="851360"/>
                                </a:cubicBezTo>
                                <a:cubicBezTo>
                                  <a:pt x="1574067" y="956192"/>
                                  <a:pt x="1489083" y="1041176"/>
                                  <a:pt x="1384251" y="1041176"/>
                                </a:cubicBezTo>
                                <a:cubicBezTo>
                                  <a:pt x="1279419" y="1041176"/>
                                  <a:pt x="1194435" y="956192"/>
                                  <a:pt x="1194435" y="851360"/>
                                </a:cubicBezTo>
                                <a:cubicBezTo>
                                  <a:pt x="1194435" y="746528"/>
                                  <a:pt x="1279419" y="661544"/>
                                  <a:pt x="1384251" y="661544"/>
                                </a:cubicBezTo>
                                <a:close/>
                                <a:moveTo>
                                  <a:pt x="1993421" y="661544"/>
                                </a:moveTo>
                                <a:cubicBezTo>
                                  <a:pt x="2098253" y="661544"/>
                                  <a:pt x="2183237" y="746528"/>
                                  <a:pt x="2183237" y="851360"/>
                                </a:cubicBezTo>
                                <a:cubicBezTo>
                                  <a:pt x="2183237" y="956192"/>
                                  <a:pt x="2098253" y="1041176"/>
                                  <a:pt x="1993421" y="1041176"/>
                                </a:cubicBezTo>
                                <a:cubicBezTo>
                                  <a:pt x="1888589" y="1041176"/>
                                  <a:pt x="1803605" y="956192"/>
                                  <a:pt x="1803605" y="851360"/>
                                </a:cubicBezTo>
                                <a:cubicBezTo>
                                  <a:pt x="1803605" y="746528"/>
                                  <a:pt x="1888589" y="661544"/>
                                  <a:pt x="1993421" y="661544"/>
                                </a:cubicBezTo>
                                <a:close/>
                                <a:moveTo>
                                  <a:pt x="2602591" y="661544"/>
                                </a:moveTo>
                                <a:cubicBezTo>
                                  <a:pt x="2707423" y="661544"/>
                                  <a:pt x="2792407" y="746528"/>
                                  <a:pt x="2792407" y="851360"/>
                                </a:cubicBezTo>
                                <a:cubicBezTo>
                                  <a:pt x="2792407" y="956192"/>
                                  <a:pt x="2707423" y="1041176"/>
                                  <a:pt x="2602591" y="1041176"/>
                                </a:cubicBezTo>
                                <a:cubicBezTo>
                                  <a:pt x="2497759" y="1041176"/>
                                  <a:pt x="2412775" y="956192"/>
                                  <a:pt x="2412775" y="851360"/>
                                </a:cubicBezTo>
                                <a:cubicBezTo>
                                  <a:pt x="2412775" y="746528"/>
                                  <a:pt x="2497759" y="661544"/>
                                  <a:pt x="2602591" y="661544"/>
                                </a:cubicBezTo>
                                <a:close/>
                                <a:moveTo>
                                  <a:pt x="677114" y="569491"/>
                                </a:moveTo>
                                <a:lnTo>
                                  <a:pt x="330916" y="569491"/>
                                </a:lnTo>
                                <a:cubicBezTo>
                                  <a:pt x="148156" y="569491"/>
                                  <a:pt x="0" y="717647"/>
                                  <a:pt x="0" y="900407"/>
                                </a:cubicBezTo>
                                <a:lnTo>
                                  <a:pt x="0" y="1952009"/>
                                </a:lnTo>
                                <a:cubicBezTo>
                                  <a:pt x="0" y="2134769"/>
                                  <a:pt x="148156" y="2282925"/>
                                  <a:pt x="330916" y="2282925"/>
                                </a:cubicBezTo>
                                <a:lnTo>
                                  <a:pt x="711670" y="2282925"/>
                                </a:lnTo>
                                <a:cubicBezTo>
                                  <a:pt x="639726" y="2394386"/>
                                  <a:pt x="647101" y="2475544"/>
                                  <a:pt x="275077" y="2654282"/>
                                </a:cubicBezTo>
                                <a:cubicBezTo>
                                  <a:pt x="900998" y="2583693"/>
                                  <a:pt x="998412" y="2552618"/>
                                  <a:pt x="1294529" y="2282925"/>
                                </a:cubicBezTo>
                                <a:lnTo>
                                  <a:pt x="2117356" y="2282925"/>
                                </a:lnTo>
                                <a:cubicBezTo>
                                  <a:pt x="2251554" y="2282925"/>
                                  <a:pt x="2367095" y="2203043"/>
                                  <a:pt x="2418395" y="2087951"/>
                                </a:cubicBezTo>
                                <a:cubicBezTo>
                                  <a:pt x="2205538" y="2022975"/>
                                  <a:pt x="2032941" y="1932583"/>
                                  <a:pt x="1830857" y="1799347"/>
                                </a:cubicBezTo>
                                <a:lnTo>
                                  <a:pt x="1008030" y="1799347"/>
                                </a:lnTo>
                                <a:cubicBezTo>
                                  <a:pt x="825270" y="1799347"/>
                                  <a:pt x="677114" y="1651191"/>
                                  <a:pt x="677114" y="1468431"/>
                                </a:cubicBezTo>
                                <a:lnTo>
                                  <a:pt x="677114" y="569491"/>
                                </a:lnTo>
                                <a:close/>
                                <a:moveTo>
                                  <a:pt x="2886641" y="0"/>
                                </a:moveTo>
                                <a:lnTo>
                                  <a:pt x="1100201" y="0"/>
                                </a:lnTo>
                                <a:cubicBezTo>
                                  <a:pt x="917441" y="0"/>
                                  <a:pt x="769285" y="148156"/>
                                  <a:pt x="769285" y="330916"/>
                                </a:cubicBezTo>
                                <a:lnTo>
                                  <a:pt x="769285" y="1382518"/>
                                </a:lnTo>
                                <a:cubicBezTo>
                                  <a:pt x="769285" y="1565278"/>
                                  <a:pt x="917441" y="1713434"/>
                                  <a:pt x="1100201" y="1713434"/>
                                </a:cubicBezTo>
                                <a:lnTo>
                                  <a:pt x="1923028" y="1713434"/>
                                </a:lnTo>
                                <a:cubicBezTo>
                                  <a:pt x="2301032" y="1962656"/>
                                  <a:pt x="2453037" y="2007378"/>
                                  <a:pt x="3078958" y="2077967"/>
                                </a:cubicBezTo>
                                <a:cubicBezTo>
                                  <a:pt x="2713759" y="1878758"/>
                                  <a:pt x="2673367" y="1899957"/>
                                  <a:pt x="2505887" y="1713434"/>
                                </a:cubicBezTo>
                                <a:lnTo>
                                  <a:pt x="2886641" y="1713434"/>
                                </a:lnTo>
                                <a:cubicBezTo>
                                  <a:pt x="3069401" y="1713434"/>
                                  <a:pt x="3217557" y="1565278"/>
                                  <a:pt x="3217557" y="1382518"/>
                                </a:cubicBezTo>
                                <a:lnTo>
                                  <a:pt x="3217557" y="330916"/>
                                </a:lnTo>
                                <a:cubicBezTo>
                                  <a:pt x="3217557" y="148156"/>
                                  <a:pt x="3069401" y="0"/>
                                  <a:pt x="2886641" y="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74270198" name="Picture 2074270198"/>
                          <pic:cNvPicPr>
                            <a:picLocks noChangeAspect="1"/>
                          </pic:cNvPicPr>
                        </pic:nvPicPr>
                        <pic:blipFill>
                          <a:blip r:embed="rId176">
                            <a:lum bright="70000" contrast="-70000"/>
                          </a:blip>
                          <a:stretch>
                            <a:fillRect/>
                          </a:stretch>
                        </pic:blipFill>
                        <pic:spPr>
                          <a:xfrm>
                            <a:off x="1779659" y="2215995"/>
                            <a:ext cx="695004" cy="695004"/>
                          </a:xfrm>
                          <a:prstGeom prst="rect">
                            <a:avLst/>
                          </a:prstGeom>
                        </pic:spPr>
                      </pic:pic>
                      <pic:pic xmlns:pic="http://schemas.openxmlformats.org/drawingml/2006/picture">
                        <pic:nvPicPr>
                          <pic:cNvPr id="2074270199" name="Picture 2074270199"/>
                          <pic:cNvPicPr>
                            <a:picLocks noChangeAspect="1"/>
                          </pic:cNvPicPr>
                        </pic:nvPicPr>
                        <pic:blipFill>
                          <a:blip r:embed="rId183">
                            <a:biLevel thresh="25000"/>
                          </a:blip>
                          <a:stretch>
                            <a:fillRect/>
                          </a:stretch>
                        </pic:blipFill>
                        <pic:spPr>
                          <a:xfrm>
                            <a:off x="5139842" y="2215995"/>
                            <a:ext cx="576093" cy="576093"/>
                          </a:xfrm>
                          <a:prstGeom prst="rect">
                            <a:avLst/>
                          </a:prstGeom>
                        </pic:spPr>
                      </pic:pic>
                      <pic:pic xmlns:pic="http://schemas.openxmlformats.org/drawingml/2006/picture">
                        <pic:nvPicPr>
                          <pic:cNvPr id="2074270200" name="Picture 2074270200"/>
                          <pic:cNvPicPr>
                            <a:picLocks noChangeAspect="1"/>
                          </pic:cNvPicPr>
                        </pic:nvPicPr>
                        <pic:blipFill>
                          <a:blip r:embed="rId184">
                            <a:lum bright="70000" contrast="-70000"/>
                          </a:blip>
                          <a:stretch>
                            <a:fillRect/>
                          </a:stretch>
                        </pic:blipFill>
                        <pic:spPr>
                          <a:xfrm>
                            <a:off x="6770894" y="663198"/>
                            <a:ext cx="591363" cy="585267"/>
                          </a:xfrm>
                          <a:prstGeom prst="rect">
                            <a:avLst/>
                          </a:prstGeom>
                        </pic:spPr>
                      </pic:pic>
                      <pic:pic xmlns:pic="http://schemas.openxmlformats.org/drawingml/2006/picture">
                        <pic:nvPicPr>
                          <pic:cNvPr id="2074270201" name="Picture 2074270201"/>
                          <pic:cNvPicPr>
                            <a:picLocks noChangeAspect="1"/>
                          </pic:cNvPicPr>
                        </pic:nvPicPr>
                        <pic:blipFill>
                          <a:blip r:embed="rId185">
                            <a:lum bright="70000" contrast="-70000"/>
                          </a:blip>
                          <a:stretch>
                            <a:fillRect/>
                          </a:stretch>
                        </pic:blipFill>
                        <pic:spPr>
                          <a:xfrm>
                            <a:off x="3461938" y="569720"/>
                            <a:ext cx="664522" cy="664522"/>
                          </a:xfrm>
                          <a:prstGeom prst="rect">
                            <a:avLst/>
                          </a:prstGeom>
                        </pic:spPr>
                      </pic:pic>
                    </wpg:wgp>
                  </a:graphicData>
                </a:graphic>
              </wp:inline>
            </w:drawing>
          </mc:Choice>
          <mc:Fallback>
            <w:pict>
              <v:group id="Group 89" o:spid="_x0000_s3047" style="width:428.9pt;height:229.15pt;mso-position-horizontal-relative:char;mso-position-vertical-relative:line" coordorigin="-182,-1472" coordsize="112080,598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">
                <v:group id="Group 2074270165" o:spid="_x0000_s3048" style="position:absolute;left:55715;top:32958;width:36612;height:25449" coordorigin="55715,32958" coordsize="36611,25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AchI7&#10;zAAAAOMAAAAPAAAAAAAAAAAAAAAAAKoCAABkcnMvZG93bnJldi54bWxQSwUGAAAAAAQABAD6AAAA&#10;owMAAAAA&#10;">
                  <v:shape id="Google Shape;93;p13" o:spid="_x0000_s3049" style="position:absolute;left:55715;top:32958;width:7906;height:7826;visibility:visible;mso-wrap-style:square;v-text-anchor:top" coordsize="18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GirMoA&#10;AADjAAAADwAAAGRycy9kb3ducmV2LnhtbESPQWvCQBSE7wX/w/IKvdXdhDZqdBURhEKlUGvw+sg+&#10;k9Ds25jdavrvu0LB4zAz3zCL1WBbcaHeN441JGMFgrh0puFKw+Fr+zwF4QOywdYxafglD6vl6GGB&#10;uXFX/qTLPlQiQtjnqKEOocul9GVNFv3YdcTRO7neYoiyr6Tp8RrhtpWpUpm02HBcqLGjTU3l9/7H&#10;agi782FWfLyrY+Fep7JIbIPbVOunx2E9BxFoCPfwf/vNaEjV5CWdqCTL4PYp/g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RoqzKAAAA4wAAAA8AAAAAAAAAAAAAAAAAmAIA&#10;AGRycy9kb3ducmV2LnhtbFBLBQYAAAAABAAEAPUAAACPAwAAAAA=&#10;" path="m176,179v,,-1,,-2,c100,142,38,81,1,6,,4,1,2,3,1,5,,7,1,8,3v36,73,97,133,170,169c180,173,181,175,180,177v-1,1,-2,2,-4,2xe" fillcolor="#575757" stroked="f">
                    <v:path arrowok="t" o:extrusionok="f"/>
                  </v:shape>
                  <v:oval id="Google Shape;89;p13" o:spid="_x0000_s3050" style="position:absolute;left:64272;top:35974;width:12573;height:125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8+xMsA&#10;AADjAAAADwAAAGRycy9kb3ducmV2LnhtbESPUUvDMBSF34X9h3AHvrlkZaxSl42tou7VOebrtbk2&#10;rU1Skmyt/nojDHw8nHO+w1ltRtOxC/nQOCthPhPAyFZONbaWcHx7ursHFiJahZ2zJOGbAmzWk5sV&#10;FsoN9pUuh1izBLGhQAk6xr7gPFSaDIaZ68km79N5gzFJX3PlcUhw0/FMiCU32Ni0oLGnUlP1dTgb&#10;CeVp8VE+79v33c+L1sPx3D76Uyvl7XTcPgCLNMb/8LW9VxIykS+yXMyXOfx9Sn+Ar3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I/z7EywAAAOMAAAAPAAAAAAAAAAAAAAAAAJgC&#10;AABkcnMvZG93bnJldi54bWxQSwUGAAAAAAQABAD1AAAAkAMAAAAA&#10;" fillcolor="#ffc000" stroked="f">
                    <v:textbox inset="2.53958mm,1.2694mm,2.53958mm,1.2694mm"/>
                  </v:oval>
                  <v:shape id="TextBox 55" o:spid="_x0000_s3051" type="#_x0000_t202" style="position:absolute;left:73431;top:45059;width:18896;height:13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Tkj8YA&#10;AADjAAAADwAAAGRycy9kb3ducmV2LnhtbERPy4rCMBTdD/gP4QruxsTi+KhGkRkEVw7jC9xdmmtb&#10;bG5KE23n781iYJaH816uO1uJJzW+dKxhNFQgiDNnSs41nI7b9xkIH5ANVo5Jwy95WK96b0tMjWv5&#10;h56HkIsYwj5FDUUIdSqlzwqy6IeuJo7czTUWQ4RNLk2DbQy3lUyUmkiLJceGAmv6LCi7Hx5Ww3l/&#10;u17G6jv/sh916zol2c6l1oN+t1mACNSFf/Gfe2c0JGo6TqZqNImj46f4B+Tq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Tkj8YAAADjAAAADwAAAAAAAAAAAAAAAACYAgAAZHJz&#10;L2Rvd25yZXYueG1sUEsFBgAAAAAEAAQA9QAAAIsDAAAAAA==&#10;" filled="f" stroked="f">
                    <v:textbox>
                      <w:txbxContent>
                        <w:p w:rsidR="00671334" w:rsidRPr="000F71A4" w:rsidRDefault="00671334"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تمكين الموظفين</w:t>
                          </w:r>
                        </w:p>
                      </w:txbxContent>
                    </v:textbox>
                  </v:shape>
                </v:group>
                <v:group id="Group 2074270169" o:spid="_x0000_s3052" style="position:absolute;left:15805;top:32878;width:37037;height:25519" coordorigin="15805,32878" coordsize="37036,25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AT8Y&#10;Ps0AAADjAAAADwAAAAAAAAAAAAAAAACqAgAAZHJzL2Rvd25yZXYueG1sUEsFBgAAAAAEAAQA+gAA&#10;AKQDAAAAAA==&#10;">
                  <v:shape id="Google Shape;96;p13" o:spid="_x0000_s3053" style="position:absolute;left:44984;top:32878;width:7858;height:7858;visibility:visible;mso-wrap-style:square;v-text-anchor:top" coordsize="18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XIKMgA&#10;AADjAAAADwAAAGRycy9kb3ducmV2LnhtbESPXWvCMBSG7wf+h3AE72ZikXV0RhmioHizqSC7O2vO&#10;0tLmpDRR679fLga7fHm/eBarwbXiRn2oPWuYTRUI4tKbmq2G82n7/AoiRGSDrWfS8KAAq+XoaYGF&#10;8Xf+pNsxWpFGOBSooYqxK6QMZUUOw9R3xMn78b3DmGRvpenxnsZdKzOlXqTDmtNDhR2tKyqb49Vp&#10;kOHjYux32wyHvfw64aXZWDprPRkP728gIg3xP/zX3hkNmcrnWa5meaJITIkH5P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ZcgoyAAAAOMAAAAPAAAAAAAAAAAAAAAAAJgCAABk&#10;cnMvZG93bnJldi54bWxQSwUGAAAAAAQABAD1AAAAjQMAAAAA&#10;" path="m5,180v-2,,-3,,-4,-2c,176,1,174,3,173,76,137,136,76,172,3v1,-2,3,-3,5,-2c179,2,180,5,179,7,142,81,81,143,6,180v,,-1,,-1,xe" fillcolor="#575757" stroked="f">
                    <v:path arrowok="t" o:extrusionok="f"/>
                  </v:shape>
                  <v:oval id="Google Shape;85;p13" o:spid="_x0000_s3054" style="position:absolute;left:31664;top:35974;width:12573;height:125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OV9ssA&#10;AADjAAAADwAAAGRycy9kb3ducmV2LnhtbESPUUvDMBSF34X9h3AHvrmkZdhRlw2tqHt1G/M1Ntem&#10;tbkpSbZWf70RBB8P55zvcNbbyfbsgj60jiRkCwEMqXa6pUbC8fB0swIWoiKtekco4QsDbDezq7Uq&#10;tRvpFS/72LAEoVAqCSbGoeQ81AatCgs3ICXvw3mrYpK+4dqrMcFtz3MhbrlVLaUFowasDNaf+7OV&#10;UJ2W79Xzrnt7+H4xZjyeu0d/6qS8nk/3d8AiTvE//NfeaQm5KJZ5IbIig99P6Q/wz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tg5X2ywAAAOMAAAAPAAAAAAAAAAAAAAAAAJgC&#10;AABkcnMvZG93bnJldi54bWxQSwUGAAAAAAQABAD1AAAAkAMAAAAA&#10;" fillcolor="#ffc000" stroked="f">
                    <v:textbox inset="2.53958mm,1.2694mm,2.53958mm,1.2694mm"/>
                  </v:oval>
                  <v:shape id="TextBox 59" o:spid="_x0000_s3055" type="#_x0000_t202" style="position:absolute;left:15805;top:44366;width:18895;height:14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FuMoA&#10;AADjAAAADwAAAGRycy9kb3ducmV2LnhtbESPT2vCQBTE7wW/w/IK3uquwTZtdBVRBE8W0z/g7ZF9&#10;JqHZtyG7mvTbu4WCx2FmfsMsVoNtxJU6XzvWMJ0oEMSFMzWXGj4/dk+vIHxANtg4Jg2/5GG1HD0s&#10;MDOu5yNd81CKCGGfoYYqhDaT0hcVWfQT1xJH7+w6iyHKrpSmwz7CbSMTpV6kxZrjQoUtbSoqfvKL&#10;1fB1OJ++Z+q93NrntneDkmzfpNbjx2E9BxFoCPfwf3tvNCQqnSWpmqYJ/H2Kf0A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81RbjKAAAA4wAAAA8AAAAAAAAAAAAAAAAAmAIA&#10;AGRycy9kb3ducmV2LnhtbFBLBQYAAAAABAAEAPUAAACPAwAAAAA=&#10;" filled="f" stroked="f">
                    <v:textbox>
                      <w:txbxContent>
                        <w:p w:rsidR="00671334" w:rsidRPr="000F71A4" w:rsidRDefault="00671334"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تقييم وتحسين العمليات</w:t>
                          </w:r>
                        </w:p>
                      </w:txbxContent>
                    </v:textbox>
                  </v:shape>
                </v:group>
                <v:group id="Group 2074270173" o:spid="_x0000_s3056" style="position:absolute;left:-182;top:19638;width:31148;height:25280" coordorigin="-182,19638" coordsize="31148,252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lDrkJ&#10;zAAAAOMAAAAPAAAAAAAAAAAAAAAAAKoCAABkcnMvZG93bnJldi54bWxQSwUGAAAAAAQABAD6AAAA&#10;owMAAAAA&#10;">
                  <v:shape id="Google Shape;97;p13" o:spid="_x0000_s3057" style="position:absolute;left:23108;top:32958;width:7858;height:7826;visibility:visible;mso-wrap-style:square;v-text-anchor:top" coordsize="180,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wN48oA&#10;AADjAAAADwAAAGRycy9kb3ducmV2LnhtbESPzWrDMBCE74G8g9hCL6GRYkwd3CghBArtIYfm77xY&#10;W9uttXIkNXHfPioUchxm5htmsRpsJy7kQ+tYw2yqQBBXzrRcazjsX5/mIEJENtg5Jg2/FGC1HI8W&#10;WBp35Q+67GItEoRDiRqaGPtSylA1ZDFMXU+cvE/nLcYkfS2Nx2uC205mSj1Liy2nhQZ72jRUfe9+&#10;rIacj/XJbOyattKf95OvLM7fT1o/PgzrFxCRhngP/7ffjIZMFXlWqFmRw9+n9Afk8gY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QcDePKAAAA4wAAAA8AAAAAAAAAAAAAAAAAmAIA&#10;AGRycy9kb3ducmV2LnhtbFBLBQYAAAAABAAEAPUAAACPAwAAAAA=&#10;" path="m176,179v-1,,-1,,-2,c99,142,38,81,1,6,,4,1,2,3,1,5,,7,1,8,3v36,73,96,133,170,169c180,173,180,175,179,177v,1,-2,2,-3,2xe" fillcolor="#575757" stroked="f">
                    <v:path arrowok="t" o:extrusionok="f"/>
                  </v:shape>
                  <v:oval id="Google Shape;86;p13" o:spid="_x0000_s3058" style="position:absolute;left:15297;top:19638;width:12605;height:12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t7f8wA&#10;AADjAAAADwAAAGRycy9kb3ducmV2LnhtbESPUUvDMBSF3wf+h3AFX8QlK9NKt2wMQdhABafI9nbX&#10;3LXF5KY06Vb/vRGEPR7OOd/hzJeDs+JEXWg8a5iMFQji0puGKw2fH893jyBCRDZoPZOGHwqwXFyN&#10;5lgYf+Z3Om1jJRKEQ4Ea6hjbQspQ1uQwjH1LnLyj7xzGJLtKmg7PCe6szJR6kA4bTgs1tvRUU/m9&#10;7Z0Ge9ioVXzdv/RvO2Lb3vZfu3Wv9c31sJqBiDTES/i/vTYaMpVPs1xN8nv4+5T+gFz8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qnt7f8wAAADjAAAADwAAAAAAAAAAAAAAAACY&#10;AgAAZHJzL2Rvd25yZXYueG1sUEsFBgAAAAAEAAQA9QAAAJEDAAAAAA==&#10;" fillcolor="#a5a5a5" stroked="f">
                    <v:textbox inset="2.53958mm,1.2694mm,2.53958mm,1.2694mm"/>
                  </v:oval>
                  <v:shape id="TextBox 63" o:spid="_x0000_s3059" type="#_x0000_t202" style="position:absolute;left:-182;top:21452;width:16909;height:234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5Du8kA&#10;AADjAAAADwAAAGRycy9kb3ducmV2LnhtbESPQWvCQBSE70L/w/IK3nTXYE0bXUUUoaeW2ir09sg+&#10;k2D2bciuJv57t1DwOMzMN8xi1dtaXKn1lWMNk7ECQZw7U3Gh4ed7N3oF4QOywdoxabiRh9XyabDA&#10;zLiOv+i6D4WIEPYZaihDaDIpfV6SRT92DXH0Tq61GKJsC2la7CLc1jJRaiYtVhwXSmxoU1J+3l+s&#10;hsPH6fc4VZ/F1r40neuVZPsmtR4+9+s5iEB9eIT/2+9GQ6LSaZKqSTqDv0/xD8jlH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A5Du8kAAADjAAAADwAAAAAAAAAAAAAAAACYAgAA&#10;ZHJzL2Rvd25yZXYueG1sUEsFBgAAAAAEAAQA9QAAAI4DAAAAAA==&#10;" filled="f" stroked="f">
                    <v:textbox>
                      <w:txbxContent>
                        <w:p w:rsidR="00671334" w:rsidRPr="000F71A4" w:rsidRDefault="00671334"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الاعتراف بالمجهودات</w:t>
                          </w:r>
                        </w:p>
                      </w:txbxContent>
                    </v:textbox>
                  </v:shape>
                </v:group>
                <v:group id="Group 2074270177" o:spid="_x0000_s3060" style="position:absolute;left:15113;top:-1472;width:29124;height:20396" coordorigin="15113,-1472" coordsize="29124,203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aNb8K&#10;zAAAAOMAAAAPAAAAAAAAAAAAAAAAAKoCAABkcnMvZG93bnJldi54bWxQSwUGAAAAAAQABAD6AAAA&#10;owMAAAAA&#10;">
                  <v:shape id="Google Shape;98;p13" o:spid="_x0000_s3061" style="position:absolute;left:23060;top:11066;width:7858;height:7858;visibility:visible;mso-wrap-style:square;v-text-anchor:top" coordsize="18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PELscA&#10;AADjAAAADwAAAGRycy9kb3ducmV2LnhtbERPz2vCMBS+D/wfwhO8zcQi6+iMMkRB8bKpILu9NW9p&#10;afNSmqj1v18Ogx0/vt+L1eBacaM+1J41zKYKBHHpTc1Ww/m0fX4FESKywdYzaXhQgNVy9LTAwvg7&#10;f9LtGK1IIRwK1FDF2BVShrIih2HqO+LE/fjeYUywt9L0eE/hrpWZUi/SYc2pocKO1hWVzfHqNMjw&#10;cTH2u22Gw15+nfDSbCydtZ6Mh/c3EJGG+C/+c++Mhkzl8yxXszyNTp/SH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TxC7HAAAA4wAAAA8AAAAAAAAAAAAAAAAAmAIAAGRy&#10;cy9kb3ducmV2LnhtbFBLBQYAAAAABAAEAPUAAACMAwAAAAA=&#10;" path="m5,180v-1,,-2,,-2,-1c1,179,,176,1,174,37,99,99,38,173,1v2,-1,5,,6,2c180,5,179,7,177,8,104,44,44,104,8,178v-1,1,-2,2,-3,2xe" fillcolor="#575757" stroked="f">
                    <v:path arrowok="t" o:extrusionok="f"/>
                  </v:shape>
                  <v:oval id="Google Shape;87;p13" o:spid="_x0000_s3062" style="position:absolute;left:31664;top:3240;width:12573;height:12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e+csoA&#10;AADjAAAADwAAAGRycy9kb3ducmV2LnhtbESPQUsDMRSE74L/ITzBm026imvXpmURK148bC3Y42Pz&#10;zC5uXtYkttt/b4SCx2FmvmGW68kN4kAh9p41zGcKBHHrTc9Ww+59c/MAIiZkg4Nn0nCiCOvV5cUS&#10;K+OP3NBhm6zIEI4VauhSGispY9uRwzjzI3H2Pn1wmLIMVpqAxwx3gyyUupcOe84LHY701FH7tf1x&#10;Gr53z+PQ3EZ++di82f0p2Fg3tdbXV1P9CCLRlP7D5/ar0VCo8q4o1bxcwN+n/Afk6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AHvnLKAAAA4wAAAA8AAAAAAAAAAAAAAAAAmAIA&#10;AGRycy9kb3ducmV2LnhtbFBLBQYAAAAABAAEAPUAAACPAwAAAAA=&#10;" fillcolor="#3d8e92" stroked="f">
                    <v:textbox inset="2.53958mm,1.2694mm,2.53958mm,1.2694mm"/>
                  </v:oval>
                  <v:shape id="TextBox 67" o:spid="_x0000_s3063" type="#_x0000_t202" style="position:absolute;left:15113;top:-1472;width:18895;height:13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4Oc8cA&#10;AADjAAAADwAAAGRycy9kb3ducmV2LnhtbESPyWrDMBCG74W8g5hAb40Uk9W1EkJKIaeGZoPcBmu8&#10;UGtkLDV23746FHr8+Te+bDvYRjyo87VjDdOJAkGcO1NzqeFyfn9ZgfAB2WDjmDT8kIftZvSUYWpc&#10;z5/0OIVSxBH2KWqoQmhTKX1ekUU/cS1x9ArXWQxRdqU0HfZx3DYyUWohLdYcHypsaV9R/nX6thqu&#10;H8X9NlPH8s3O294NSrJdS62fx8PuFUSgIfyH/9oHoyFRy1myVNNVpIhMkQfk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DnPHAAAA4wAAAA8AAAAAAAAAAAAAAAAAmAIAAGRy&#10;cy9kb3ducmV2LnhtbFBLBQYAAAAABAAEAPUAAACMAwAAAAA=&#10;" filled="f" stroked="f">
                    <v:textbox>
                      <w:txbxContent>
                        <w:p w:rsidR="00671334" w:rsidRPr="000F71A4" w:rsidRDefault="00671334"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تعزيز التعاون</w:t>
                          </w:r>
                        </w:p>
                      </w:txbxContent>
                    </v:textbox>
                  </v:shape>
                </v:group>
                <v:group id="Group 2074270181" o:spid="_x0000_s3064" style="position:absolute;left:44639;top:3585;width:18934;height:28626" coordorigin="44639,3585" coordsize="18934,28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PRfLC&#10;zAAAAOMAAAAPAAAAAAAAAAAAAAAAAKoCAABkcnMvZG93bnJldi54bWxQSwUGAAAAAAQABAD6AAAA&#10;owMAAAAA&#10;">
                  <v:shape id="Google Shape;94;p13" o:spid="_x0000_s3065" style="position:absolute;left:55715;top:11066;width:7858;height:7858;visibility:visible;mso-wrap-style:square;v-text-anchor:top" coordsize="18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6D48kA&#10;AADjAAAADwAAAGRycy9kb3ducmV2LnhtbESPQWsCMRSE7wX/Q3iCt5q4SJWtUYooKF5aFaS3181r&#10;dtnNy7KJuv77plDocZiZb5jFqneNuFEXKs8aJmMFgrjwpmKr4XzaPs9BhIhssPFMGh4UYLUcPC0w&#10;N/7OH3Q7RisShEOOGsoY21zKUJTkMIx9S5y8b985jEl2VpoO7wnuGpkp9SIdVpwWSmxpXVJRH69O&#10;gwzvF2O/mro/7OXnCS/1xtJZ69Gwf3sFEamP/+G/9s5oyNRsms3UZJ7B76f0B+Ty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S6D48kAAADjAAAADwAAAAAAAAAAAAAAAACYAgAA&#10;ZHJzL2Rvd25yZXYueG1sUEsFBgAAAAAEAAQA9QAAAI4DAAAAAA==&#10;" path="m5,180v-1,,-1,,-2,-1c1,179,,176,1,174,38,99,99,38,174,1v2,-1,4,,5,2c180,5,179,7,177,8,104,44,44,104,8,178v,1,-2,2,-3,2xe" fillcolor="#575757" stroked="f">
                    <v:path arrowok="t" o:extrusionok="f"/>
                  </v:shape>
                  <v:group id="Group 2074270183" o:spid="_x0000_s3066" style="position:absolute;left:44639;top:3585;width:18895;height:28626" coordorigin="44639,3585" coordsize="18895,28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Q28ku&#10;zAAAAOMAAAAPAAAAAAAAAAAAAAAAAKoCAABkcnMvZG93bnJldi54bWxQSwUGAAAAAAQABAD6AAAA&#10;owMAAAAA&#10;">
                    <v:shape id="Google Shape;99;p13" o:spid="_x0000_s3067" style="position:absolute;left:44888;top:11018;width:7906;height:7827;visibility:visible;mso-wrap-style:square;v-text-anchor:top" coordsize="18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N/usoA&#10;AADjAAAADwAAAGRycy9kb3ducmV2LnhtbESPQWvCQBSE7wX/w/IKvdXdBFtjdBURBMFSqDV4fWSf&#10;SWj2bcxuNf333ULB4zAz3zCL1WBbcaXeN441JGMFgrh0puFKw/Fz+5yB8AHZYOuYNPyQh9Vy9LDA&#10;3Lgbf9D1ECoRIexz1FCH0OVS+rImi37sOuLonV1vMUTZV9L0eItw28pUqVdpseG4UGNHm5rKr8O3&#10;1RDeLsdZ8b5Xp8K9ZLJIbIPbVOunx2E9BxFoCPfwf3tnNKRqOkmnKskm8Pcp/gG5/A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BDf7rKAAAA4wAAAA8AAAAAAAAAAAAAAAAAmAIA&#10;AGRycy9kb3ducmV2LnhtbFBLBQYAAAAABAAEAPUAAACPAwAAAAA=&#10;" path="m176,179v-1,,-2,-1,-3,-2c137,104,76,44,3,8,1,7,,5,1,3,2,1,5,,7,1,81,37,143,99,180,173v1,2,,5,-2,6c178,179,177,179,176,179xe" fillcolor="#575757" stroked="f">
                      <v:path arrowok="t" o:extrusionok="f"/>
                    </v:shape>
                    <v:oval id="Google Shape;91;p13" o:spid="_x0000_s3068" style="position:absolute;left:47984;top:19638;width:12589;height:12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1CLcgA&#10;AADjAAAADwAAAGRycy9kb3ducmV2LnhtbESPQUvDQBSE74L/YXmCN7uboG2J3ZYqBLxJW0WPj+wz&#10;G8y+DdlnGv+9Kwgeh5n5htns5tCricbURbZQLAwo4ia6jlsLL6f6Zg0qCbLDPjJZ+KYEu+3lxQYr&#10;F898oOkorcoQThVa8CJDpXVqPAVMizgQZ+8jjgEly7HVbsRzhodel8YsdcCO84LHgR49NZ/Hr2Dh&#10;+SH4qVsefP0q/Fa/7wsZsLb2+mre34MSmuU//Nd+chZKs7otV6ZY38Hvp/wH9P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LUItyAAAAOMAAAAPAAAAAAAAAAAAAAAAAJgCAABk&#10;cnMvZG93bnJldi54bWxQSwUGAAAAAAQABAD1AAAAjQMAAAAA&#10;" fillcolor="#9fcfd1" stroked="f">
                      <v:textbox inset="2.53958mm,1.2694mm,2.53958mm,1.2694mm"/>
                    </v:oval>
                    <v:shape id="TextBox 73" o:spid="_x0000_s3069" type="#_x0000_t202" style="position:absolute;left:44639;top:3585;width:18895;height:13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sznMoA&#10;AADjAAAADwAAAGRycy9kb3ducmV2LnhtbESPW2vCQBSE3wX/w3KEvumuwXqJriKWQp9a6g18O2SP&#10;STB7NmS3Jv57t1Do4zAz3zCrTWcrcafGl441jEcKBHHmTMm5huPhfTgH4QOywcoxaXiQh82631th&#10;alzL33Tfh1xECPsUNRQh1KmUPivIoh+5mjh6V9dYDFE2uTQNthFuK5koNZUWS44LBda0Kyi77X+s&#10;htPn9XKeqK/8zb7WreuUZLuQWr8Muu0SRKAu/If/2h9GQ6Jmk2SmxvMp/H6Kf0Cun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XbM5zKAAAA4wAAAA8AAAAAAAAAAAAAAAAAmAIA&#10;AGRycy9kb3ducmV2LnhtbFBLBQYAAAAABAAEAPUAAACPAwAAAAA=&#10;" filled="f" stroked="f">
                      <v:textbox>
                        <w:txbxContent>
                          <w:p w:rsidR="00671334" w:rsidRPr="000F71A4" w:rsidRDefault="00671334"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القيادة الداعمة</w:t>
                            </w:r>
                          </w:p>
                        </w:txbxContent>
                      </v:textbox>
                    </v:shape>
                  </v:group>
                </v:group>
                <v:group id="Group 2074270187" o:spid="_x0000_s3070" style="position:absolute;left:77591;top:19638;width:34307;height:21098" coordorigin="77591,19638" coordsize="34307,21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v4M8t&#10;zAAAAOMAAAAPAAAAAAAAAAAAAAAAAKoCAABkcnMvZG93bnJldi54bWxQSwUGAAAAAAQABAD6AAAA&#10;owMAAAAA&#10;">
                  <v:shape id="Google Shape;92;p13" o:spid="_x0000_s3071" style="position:absolute;left:77591;top:32878;width:7858;height:7858;visibility:visible;mso-wrap-style:square;v-text-anchor:top" coordsize="18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a0CccA&#10;AADjAAAADwAAAGRycy9kb3ducmV2LnhtbERPz2vCMBS+D/wfwhN2WxOLqHRGkbGBY5dNheLtrXmm&#10;pc1LaTLt/ntzGOz48f1eb0fXiSsNofGsYZYpEMSVNw1bDafj29MKRIjIBjvPpOGXAmw3k4c1Fsbf&#10;+Iuuh2hFCuFQoIY6xr6QMlQ1OQyZ74kTd/GDw5jgYKUZ8JbCXSdzpRbSYcOpocaeXmqq2sOP0yDD&#10;Z2nsd9eOH+/yfMSyfbV00vpxOu6eQUQa47/4z703GnK1nOdLNVul0elT+gNyc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GtAnHAAAA4wAAAA8AAAAAAAAAAAAAAAAAmAIAAGRy&#10;cy9kb3ducmV2LnhtbFBLBQYAAAAABAAEAPUAAACMAwAAAAA=&#10;" path="m5,180v-2,,-3,,-4,-2c,176,1,174,3,173,76,137,136,76,172,3v1,-2,3,-3,5,-2c179,2,180,5,179,7,143,81,81,143,7,180v-1,,-2,,-2,xe" fillcolor="#575757" stroked="f">
                    <v:path arrowok="t" o:extrusionok="f"/>
                  </v:shape>
                  <v:oval id="Google Shape;88;p13" o:spid="_x0000_s3072" style="position:absolute;left:80607;top:19638;width:12605;height:12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MBXcwA&#10;AADjAAAADwAAAGRycy9kb3ducmV2LnhtbESPUUvDMBSF3wX/Q7iCL+KSFXFb13QMQZigA6fI9nbX&#10;XNticlOadKv/3giCj4dzznc4xWp0VpyoD61nDdOJAkFcedNyreH97fF2DiJEZIPWM2n4pgCr8vKi&#10;wNz4M7/SaRdrkSAcctTQxNjlUoaqIYdh4jvi5H363mFMsq+l6fGc4M7KTKl76bDltNBgRw8NVV+7&#10;wWmwxye1ji+H52G7J7bdzfCx3wxaX1+N6yWISGP8D/+1N0ZDpmZ32UxN5wv4/ZT+gCx/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uMBXcwAAADjAAAADwAAAAAAAAAAAAAAAACY&#10;AgAAZHJzL2Rvd25yZXYueG1sUEsFBgAAAAAEAAQA9QAAAJEDAAAAAA==&#10;" fillcolor="#a5a5a5" stroked="f">
                    <v:textbox inset="2.53958mm,1.2694mm,2.53958mm,1.2694mm"/>
                  </v:oval>
                  <v:shape id="TextBox 77" o:spid="_x0000_s3073" type="#_x0000_t202" style="position:absolute;left:93003;top:23095;width:18895;height:13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eYrsgA&#10;AADjAAAADwAAAGRycy9kb3ducmV2LnhtbESPzWrCQBSF90LfYbgFdzpjsFVTRykVoSuLUQvdXTLX&#10;JDRzJ2RGE9/eWQguD+ePb7nubS2u1PrKsYbJWIEgzp2puNBwPGxHcxA+IBusHZOGG3lYr14GS0yN&#10;63hP1ywUIo6wT1FDGUKTSunzkiz6sWuIo3d2rcUQZVtI02IXx20tE6XepcWK40OJDX2VlP9nF6vh&#10;tDv//U7VT7Gxb03neiXZLqTWw9f+8wNEoD48w4/2t9GQqNk0manJIlJEpsgDcnU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p5iuyAAAAOMAAAAPAAAAAAAAAAAAAAAAAJgCAABk&#10;cnMvZG93bnJldi54bWxQSwUGAAAAAAQABAD1AAAAjQMAAAAA&#10;" filled="f" stroked="f">
                    <v:textbox>
                      <w:txbxContent>
                        <w:p w:rsidR="00671334" w:rsidRPr="000F71A4" w:rsidRDefault="00671334"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التواصل الفعّال</w:t>
                          </w:r>
                        </w:p>
                      </w:txbxContent>
                    </v:textbox>
                  </v:shape>
                </v:group>
                <v:group id="Group 2074270191" o:spid="_x0000_s3074" style="position:absolute;left:64272;top:-682;width:28707;height:23465" coordorigin="64272,-682" coordsize="28707,234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KnGQf&#10;zAAAAOMAAAAPAAAAAAAAAAAAAAAAAKoCAABkcnMvZG93bnJldi54bWxQSwUGAAAAAAQABAD6AAAA&#10;owMAAAAA&#10;">
                  <v:shape id="Google Shape;95;p13" o:spid="_x0000_s3075" style="position:absolute;left:77543;top:11018;width:7858;height:7827;visibility:visible;mso-wrap-style:square;v-text-anchor:top" coordsize="180,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XW9soA&#10;AADjAAAADwAAAGRycy9kb3ducmV2LnhtbESPQWsCMRSE74X+h/AKXkpNDKJ2axQRCu2hB7X1/Ni8&#10;7q5uXrZJ1PXfm0Khx2FmvmHmy9614kwhNp4NjIYKBHHpbcOVgc/d69MMREzIFlvPZOBKEZaL+7s5&#10;FtZfeEPnbapEhnAs0ECdUldIGcuaHMah74iz9+2Dw5RlqKQNeMlw10qt1EQ6bDgv1NjRuqbyuD05&#10;A2P+qvZ27Vb0IcPP7vGg0+x9b8zgoV+9gEjUp//wX/vNGtBqOtZTNXrW8Psp/wG5u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S11vbKAAAA4wAAAA8AAAAAAAAAAAAAAAAAmAIA&#10;AGRycy9kb3ducmV2LnhtbFBLBQYAAAAABAAEAPUAAACPAwAAAAA=&#10;" path="m176,179v-2,,-3,-1,-4,-2c136,104,76,44,2,8,,7,,5,1,3,1,1,4,,6,1,81,37,142,99,179,173v1,2,,5,-2,6c177,179,176,179,176,179xe" fillcolor="#575757" stroked="f">
                    <v:path arrowok="t" o:extrusionok="f"/>
                  </v:shape>
                  <v:oval id="Google Shape;90;p13" o:spid="_x0000_s3076" style="position:absolute;left:64272;top:3240;width:12573;height:12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NvYssA&#10;AADjAAAADwAAAGRycy9kb3ducmV2LnhtbESPQUsDMRSE70L/Q3gFbzbpVqyuTctSrHjxsLWgx8fm&#10;mV3cvGyT2G7/vREEj8PMfMOsNqPrxYlC7DxrmM8UCOLGm46thsPb7uYeREzIBnvPpOFCETbrydUK&#10;S+PPXNNpn6zIEI4lamhTGkopY9OSwzjzA3H2Pn1wmLIMVpqA5wx3vSyUupMOO84LLQ60ban52n87&#10;DcfD09DXi8jP77tX+3EJNlZ1pfX1dKweQSQa03/4r/1iNBRqeVss1fxhAb+f8h+Q6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x429iywAAAOMAAAAPAAAAAAAAAAAAAAAAAJgC&#10;AABkcnMvZG93bnJldi54bWxQSwUGAAAAAAQABAD1AAAAkAMAAAAA&#10;" fillcolor="#3d8e92" stroked="f">
                    <v:textbox inset="2.53958mm,1.2694mm,2.53958mm,1.2694mm"/>
                  </v:oval>
                  <v:shape id="TextBox 81" o:spid="_x0000_s3077" type="#_x0000_t202" style="position:absolute;left:74084;top:-682;width:18895;height:2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yerckA&#10;AADjAAAADwAAAGRycy9kb3ducmV2LnhtbESPQWvCQBSE7wX/w/KE3uquIVaNriJKoaeWWhW8PbLP&#10;JJh9G7JbE/99t1DwOMzMN8xy3dta3Kj1lWMN45ECQZw7U3Gh4fD99jID4QOywdoxabiTh/Vq8LTE&#10;zLiOv+i2D4WIEPYZaihDaDIpfV6SRT9yDXH0Lq61GKJsC2la7CLc1jJR6lVarDgulNjQtqT8uv+x&#10;Go4fl/MpVZ/Fzk6azvVKsp1LrZ+H/WYBIlAfHuH/9rvRkKhpmkzVeJ7C36f4B+Tq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5yerckAAADjAAAADwAAAAAAAAAAAAAAAACYAgAA&#10;ZHJzL2Rvd25yZXYueG1sUEsFBgAAAAAEAAQA9QAAAI4DAAAAAA==&#10;" filled="f" stroked="f">
                    <v:textbox>
                      <w:txbxContent>
                        <w:p w:rsidR="00671334" w:rsidRPr="000F71A4" w:rsidRDefault="00671334"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تحديد الرؤية والقيم</w:t>
                          </w:r>
                        </w:p>
                      </w:txbxContent>
                    </v:textbox>
                  </v:shape>
                </v:group>
                <v:shape id="Picture 2074270195" o:spid="_x0000_s3078" type="#_x0000_t75" style="position:absolute;left:33546;top:38359;width:7819;height:78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PolSMcwAAADjAAAADwAAAAAA&#10;AAAAAAAAAACfAgAAZHJzL2Rvd25yZXYueG1sUEsFBgAAAAAEAAQA9wAAAJgDAAAAAA==&#10;">
                  <v:imagedata r:id="rId186" o:title="" grayscale="t" bilevel="t"/>
                  <v:path arrowok="t"/>
                </v:shape>
                <v:shape id="Picture 2074270196" o:spid="_x0000_s3079" type="#_x0000_t75" style="position:absolute;left:66629;top:38644;width:7858;height:7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64GvKAAAA4wAAAA8AAABkcnMvZG93bnJldi54bWxEj0FrwkAUhO8F/8PyhN7qrqFGG11FCgWh&#10;gjQqXl+zzySYfRuyW5P++26h0OMwM98wq81gG3GnzteONUwnCgRx4UzNpYbT8e1pAcIHZIONY9Lw&#10;TR4269HDCjPjev6gex5KESHsM9RQhdBmUvqiIot+4lri6F1dZzFE2ZXSdNhHuG1kolQqLdYcFyps&#10;6bWi4pZ/WQ2fRIdZyu/9ed+o/e5wSmaX3Gr9OB62SxCBhvAf/mvvjIZEzZ+TuZq+pPD7Kf4Buf4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At64GvKAAAA4wAAAA8AAAAAAAAA&#10;AAAAAAAAnwIAAGRycy9kb3ducmV2LnhtbFBLBQYAAAAABAAEAPcAAACWAwAAAAA=&#10;">
                  <v:imagedata r:id="rId159" o:title=""/>
                  <v:path arrowok="t"/>
                </v:shape>
                <v:shape id="Rounded Rectangle 5" o:spid="_x0000_s3080" style="position:absolute;left:84770;top:23915;width:4854;height:4005;flip:x;visibility:visible;mso-wrap-style:square;v-text-anchor:middle" coordsize="3217557,2654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5QY8sA&#10;AADjAAAADwAAAGRycy9kb3ducmV2LnhtbESPQUsDMRSE70L/Q3gFbzbpIl27Ni0iCPYgattLb6/J&#10;c7O6eVk22Xb990YQPA4z8w2z2oy+FWfqYxNYw3ymQBCbYBuuNRz2Tzd3IGJCttgGJg3fFGGznlyt&#10;sLLhwu903qVaZAjHCjW4lLpKymgceYyz0BFn7yP0HlOWfS1tj5cM960slFpIjw3nBYcdPToyX7vB&#10;a9iejsv9y2JIb5/N8dVtazP41mh9PR0f7kEkGtN/+K/9bDUUqrwtSjVflvD7Kf8Buf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eXlBjywAAAOMAAAAPAAAAAAAAAAAAAAAAAJgC&#10;AABkcnMvZG93bnJldi54bWxQSwUGAAAAAAQABAD1AAAAkAMAAAAA&#10;" path="m1384251,661544v104832,,189816,84984,189816,189816c1574067,956192,1489083,1041176,1384251,1041176v-104832,,-189816,-84984,-189816,-189816c1194435,746528,1279419,661544,1384251,661544xm1993421,661544v104832,,189816,84984,189816,189816c2183237,956192,2098253,1041176,1993421,1041176v-104832,,-189816,-84984,-189816,-189816c1803605,746528,1888589,661544,1993421,661544xm2602591,661544v104832,,189816,84984,189816,189816c2792407,956192,2707423,1041176,2602591,1041176v-104832,,-189816,-84984,-189816,-189816c2412775,746528,2497759,661544,2602591,661544xm677114,569491r-346198,c148156,569491,,717647,,900407l,1952009v,182760,148156,330916,330916,330916l711670,2282925v-71944,111461,-64569,192619,-436593,371357c900998,2583693,998412,2552618,1294529,2282925r822827,c2251554,2282925,2367095,2203043,2418395,2087951v-212857,-64976,-385454,-155368,-587538,-288604l1008030,1799347v-182760,,-330916,-148156,-330916,-330916l677114,569491xm2886641,l1100201,c917441,,769285,148156,769285,330916r,1051602c769285,1565278,917441,1713434,1100201,1713434r822827,c2301032,1962656,2453037,2007378,3078958,2077967,2713759,1878758,2673367,1899957,2505887,1713434r380754,c3069401,1713434,3217557,1565278,3217557,1382518r,-1051602c3217557,148156,3069401,,2886641,xe" fillcolor="white [3212]" stroked="f" strokeweight="1pt">
                  <v:stroke joinstyle="miter"/>
                  <v:path arrowok="t" o:connecttype="custom" o:connectlocs="208863,99817;237504,128458;208863,157098;180223,128458;208863,99817;300778,99817;329418,128458;300778,157098;272137,128458;300778,99817;392693,99817;421333,128458;392693,157098;364052,128458;392693,99817;102167,85928;49930,85928;0,135858;0,294530;49930,344461;107381,344461;41505,400493;195325,344461;319478,344461;364900,315042;276249,271496;152097,271496;102167,221565;102167,85928;435552,0;166004,0;116074,49930;116074,208602;166004,258533;290157,258533;464569,313535;378101,258533;435552,258533;485482,208602;485482,49930;435552,0" o:connectangles="0,0,0,0,0,0,0,0,0,0,0,0,0,0,0,0,0,0,0,0,0,0,0,0,0,0,0,0,0,0,0,0,0,0,0,0,0,0,0,0,0"/>
                </v:shape>
                <v:shape id="Picture 2074270198" o:spid="_x0000_s3081" type="#_x0000_t75" style="position:absolute;left:17796;top:22159;width:6950;height:6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6GTDGAAAA4wAAAA8AAABkcnMvZG93bnJldi54bWxET01LxDAQvQv+hzCCNzdpKVbrZhcVBFFc&#10;sC54HZOxKTaTksTd+u/NQfD4eN/r7eIncaCYxsAaqpUCQWyCHXnQsH97uLgCkTKyxSkwafihBNvN&#10;6ckaOxuO/EqHPg+ihHDqUIPLee6kTMaRx7QKM3HhPkP0mAuMg7QRjyXcT7JW6lJ6HLk0OJzp3pH5&#10;6r+9hl3jUt/GlxbvqsbUTx/KvD/vtT4/W25vQGRa8r/4z/1oNdSqbepWVddldPlU/oDc/A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noZMMYAAADjAAAADwAAAAAAAAAAAAAA&#10;AACfAgAAZHJzL2Rvd25yZXYueG1sUEsFBgAAAAAEAAQA9wAAAJIDAAAAAA==&#10;">
                  <v:imagedata r:id="rId179" o:title="" gain="19661f" blacklevel="22938f"/>
                  <v:path arrowok="t"/>
                </v:shape>
                <v:shape id="Picture 2074270199" o:spid="_x0000_s3082" type="#_x0000_t75" style="position:absolute;left:51398;top:22159;width:5761;height:57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">
                  <v:imagedata r:id="rId187" o:title="" grayscale="t" bilevel="t"/>
                  <v:path arrowok="t"/>
                </v:shape>
                <v:shape id="Picture 2074270200" o:spid="_x0000_s3083" type="#_x0000_t75" style="position:absolute;left:67708;top:6631;width:5914;height:58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7X4k7JAAAA4wAAAA8AAABkcnMvZG93bnJldi54bWxEj0FrAjEUhO8F/0N4Qm812VVUVqOUgqVe&#10;SnU9eHxsnruLm5clSXX77xuh0OMwM98w6+1gO3EjH1rHGrKJAkFcOdNyreFU7l6WIEJENtg5Jg0/&#10;FGC7GT2tsTDuzge6HWMtEoRDgRqaGPtCylA1ZDFMXE+cvIvzFmOSvpbG4z3BbSdzpebSYstpocGe&#10;3hqqrsdvqyGoWfZ19ftp1qmz382n7+VnabV+Hg+vKxCRhvgf/mt/GA25WszyhUpgeHxKf0Bufg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tfiTskAAADjAAAADwAAAAAAAAAA&#10;AAAAAACfAgAAZHJzL2Rvd25yZXYueG1sUEsFBgAAAAAEAAQA9wAAAJUDAAAAAA==&#10;">
                  <v:imagedata r:id="rId188" o:title="" gain="19661f" blacklevel="22938f"/>
                  <v:path arrowok="t"/>
                </v:shape>
                <v:shape id="Picture 2074270201" o:spid="_x0000_s3084" type="#_x0000_t75" style="position:absolute;left:34619;top:5697;width:6645;height:66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XfcV3ywAAAOMAAAAPAAAAAAAA&#10;AAAAAAAAAJ8CAABkcnMvZG93bnJldi54bWxQSwUGAAAAAAQABAD3AAAAlwMAAAAA&#10;">
                  <v:imagedata r:id="rId189" o:title="" gain="19661f" blacklevel="22938f"/>
                  <v:path arrowok="t"/>
                </v:shape>
                <w10:wrap anchorx="page"/>
                <w10:anchorlock/>
              </v:group>
            </w:pict>
          </mc:Fallback>
        </mc:AlternateContent>
      </w:r>
    </w:p>
    <w:p w:rsidR="00D75CDD" w:rsidRPr="00B86B7B" w:rsidRDefault="001A1818" w:rsidP="002B74A4">
      <w:pPr>
        <w:pageBreakBefore/>
        <w:rPr>
          <w:rFonts w:ascii="Sakkal Majalla" w:hAnsi="Sakkal Majalla"/>
          <w:b/>
          <w:bCs/>
          <w:sz w:val="32"/>
          <w:szCs w:val="32"/>
        </w:rPr>
      </w:pPr>
      <w:r w:rsidRPr="002A078C">
        <w:rPr>
          <w:rFonts w:ascii="Sakkal Majalla" w:hAnsi="Sakkal Majalla"/>
          <w:noProof/>
          <w:sz w:val="34"/>
        </w:rPr>
        <w:lastRenderedPageBreak/>
        <mc:AlternateContent>
          <mc:Choice Requires="wpg">
            <w:drawing>
              <wp:inline distT="0" distB="0" distL="0" distR="0" wp14:anchorId="55209C89" wp14:editId="772FE1E9">
                <wp:extent cx="5731510" cy="892088"/>
                <wp:effectExtent l="0" t="0" r="2540" b="22860"/>
                <wp:docPr id="207426903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39" name="مجموعة 47"/>
                        <wpg:cNvGrpSpPr/>
                        <wpg:grpSpPr>
                          <a:xfrm>
                            <a:off x="0" y="0"/>
                            <a:ext cx="5731510" cy="895351"/>
                            <a:chOff x="0" y="0"/>
                            <a:chExt cx="5878196" cy="918845"/>
                          </a:xfrm>
                        </wpg:grpSpPr>
                        <wpg:grpSp>
                          <wpg:cNvPr id="2074269040" name="مجموعة 48"/>
                          <wpg:cNvGrpSpPr/>
                          <wpg:grpSpPr>
                            <a:xfrm>
                              <a:off x="0" y="0"/>
                              <a:ext cx="5878196" cy="918845"/>
                              <a:chOff x="0" y="0"/>
                              <a:chExt cx="6240348" cy="919070"/>
                            </a:xfrm>
                          </wpg:grpSpPr>
                          <wpg:grpSp>
                            <wpg:cNvPr id="2074269041" name="مجموعة 49"/>
                            <wpg:cNvGrpSpPr/>
                            <wpg:grpSpPr>
                              <a:xfrm>
                                <a:off x="0" y="169208"/>
                                <a:ext cx="5433072" cy="580613"/>
                                <a:chOff x="0" y="169208"/>
                                <a:chExt cx="5433072" cy="580613"/>
                              </a:xfrm>
                            </wpg:grpSpPr>
                            <wps:wsp>
                              <wps:cNvPr id="20742690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45"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تحديد الرؤية والقيم</w:t>
                                </w:r>
                              </w:p>
                            </w:txbxContent>
                          </wps:txbx>
                          <wps:bodyPr wrap="square" rtlCol="1">
                            <a:spAutoFit/>
                          </wps:bodyPr>
                        </wps:wsp>
                      </wpg:grpSp>
                      <pic:pic xmlns:pic="http://schemas.openxmlformats.org/drawingml/2006/picture">
                        <pic:nvPicPr>
                          <pic:cNvPr id="2074269046"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08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qrYz3QcAAOU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Laq2M90HAADl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308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a6yJm&#10;zAAAAOMAAAAPAAAAAAAAAAAAAAAAAKoCAABkcnMvZG93bnJldi54bWxQSwUGAAAAAAQABAD6AAAA&#10;owMAAAAA&#10;">
                  <v:group id="مجموعة 48" o:spid="_x0000_s308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PX+IbL&#10;AAAA4wAAAA8AAAAAAAAAAAAAAAAAqgIAAGRycy9kb3ducmV2LnhtbFBLBQYAAAAABAAEAPoAAACi&#10;AwAAAAA=&#10;">
                    <v:group id="مجموعة 49" o:spid="_x0000_s308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8m10d&#10;zAAAAOMAAAAPAAAAAAAAAAAAAAAAAKoCAABkcnMvZG93bnJldi54bWxQSwUGAAAAAAQABAD6AAAA&#10;owMAAAAA&#10;">
                      <v:shape id="شكل حر 50" o:spid="_x0000_s308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cacoA&#10;AADjAAAADwAAAGRycy9kb3ducmV2LnhtbESPQWvCQBSE7wX/w/IEb3W3UdM2dRURBBEPmrb0+si+&#10;JqHZtyG7avz3riD0OMzMN8x82dtGnKnztWMNL2MFgrhwpuZSw9fn5vkNhA/IBhvHpOFKHpaLwdMc&#10;M+MufKRzHkoRIewz1FCF0GZS+qIii37sWuLo/brOYoiyK6Xp8BLhtpGJUqm0WHNcqLCldUXFX36y&#10;GtLd7OdwKDazY76d7D1Z821c0Ho07FcfIAL14T/8aG+NhkS9TpP0XU0TuH+Kf0Aub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qfnGn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9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xRUMkA&#10;AADjAAAADwAAAGRycy9kb3ducmV2LnhtbESPQWsCMRSE7wX/Q3hCL1ITt2p1NUppKfRYtfT83Dyz&#10;i5uX7SZdt//eFIQeh5n5hllve1eLjtpQedYwGSsQxIU3FVsNn4e3hwWIEJEN1p5Jwy8F2G4Gd2vM&#10;jb/wjrp9tCJBOOSooYyxyaUMRUkOw9g3xMk7+dZhTLK10rR4SXBXy0ypuXRYcVoosaGXkorz/sdp&#10;wG/38XX00YfuaO3raNb0IzPT+n7YP69AROrjf/jWfjcaMvU0zeZLNX2Ev0/pD8jNF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UxRUMkAAADjAAAADwAAAAAAAAAAAAAAAACYAgAA&#10;ZHJzL2Rvd25yZXYueG1sUEsFBgAAAAAEAAQA9QAAAI4DAAAAAA==&#10;" fillcolor="#a5a5a5 [2092]" stroked="f" strokeweight="1pt">
                        <v:stroke joinstyle="miter"/>
                      </v:roundrect>
                    </v:group>
                    <v:oval id="شكل بيضاوي 52" o:spid="_x0000_s309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mRkMoA&#10;AADjAAAADwAAAGRycy9kb3ducmV2LnhtbESPUUvDMBSF34X9h3CFvbnEUKp2y8ZQBgoK2umeL81d&#10;W9bclCau3b83guDj4ZzzHc5qM7lOnGkIrWcDtwsFgrjytuXawOd+d3MPIkRki51nMnChAJv17GqF&#10;hfUjf9C5jLVIEA4FGmhi7AspQ9WQw7DwPXHyjn5wGJMcamkHHBPcdVIrlUuHLaeFBnt6bKg6ld/O&#10;wPvp+HU5vLyqt9qPZT66J63t3pj59bRdgog0xf/wX/vZGtDqLtP5g8oy+P2U/oB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E5kZDKAAAA4wAAAA8AAAAAAAAAAAAAAAAAmAIA&#10;AGRycy9kb3ducmV2LnhtbFBLBQYAAAAABAAEAPUAAACPAwAAAAA=&#10;" filled="f" strokecolor="#168489" strokeweight="1pt">
                      <v:stroke joinstyle="miter"/>
                    </v:oval>
                  </v:group>
                  <v:shape id="مربع نص 41" o:spid="_x0000_s309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Nyb8kA&#10;AADjAAAADwAAAGRycy9kb3ducmV2LnhtbESPQUvDQBSE74L/YXlCb3a3oa0auy1FK/TgxRrvj+wz&#10;G8y+Ddlnk/57VxA8DjPzDbPZTaFTZxpSG9nCYm5AEdfRtdxYqN5fbu9BJUF22EUmCxdKsNteX22w&#10;dHHkNzqfpFEZwqlEC16kL7VOtaeAaR574ux9xiGgZDk02g04ZnjodGHMWgdsOS947OnJU/11+g4W&#10;RNx+cakOIR0/ptfn0Zt6hZW1s5tp/whKaJL/8F/76CwU5m5ZrB/McgW/n/If0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ANyb8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تحديد الرؤية والقيم</w:t>
                          </w:r>
                        </w:p>
                      </w:txbxContent>
                    </v:textbox>
                  </v:shape>
                </v:group>
                <v:shape id="صورة 54" o:spid="_x0000_s309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waluMwAAADjAAAADwAAAAAA&#10;AAAAAAAAAACfAgAAZHJzL2Rvd25yZXYueG1sUEsFBgAAAAAEAAQA9wAAAJgDAAAAAA==&#10;">
                  <v:imagedata r:id="rId81"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وضوح الرؤية: توضيح كيف تساهم الحوكمة الرقمية في تحقيق الأهداف.</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تحديد القيم: التركيز على الابتكار، التعاون، والشفافية.</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590887C" wp14:editId="682DA3C2">
                <wp:extent cx="5731510" cy="892088"/>
                <wp:effectExtent l="0" t="0" r="2540" b="22860"/>
                <wp:docPr id="207426904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48" name="مجموعة 47"/>
                        <wpg:cNvGrpSpPr/>
                        <wpg:grpSpPr>
                          <a:xfrm>
                            <a:off x="0" y="0"/>
                            <a:ext cx="5731510" cy="895351"/>
                            <a:chOff x="0" y="0"/>
                            <a:chExt cx="5878196" cy="918845"/>
                          </a:xfrm>
                        </wpg:grpSpPr>
                        <wpg:grpSp>
                          <wpg:cNvPr id="2074269049" name="مجموعة 48"/>
                          <wpg:cNvGrpSpPr/>
                          <wpg:grpSpPr>
                            <a:xfrm>
                              <a:off x="0" y="0"/>
                              <a:ext cx="5878196" cy="918845"/>
                              <a:chOff x="0" y="0"/>
                              <a:chExt cx="6240348" cy="919070"/>
                            </a:xfrm>
                          </wpg:grpSpPr>
                          <wpg:grpSp>
                            <wpg:cNvPr id="2074269050" name="مجموعة 49"/>
                            <wpg:cNvGrpSpPr/>
                            <wpg:grpSpPr>
                              <a:xfrm>
                                <a:off x="0" y="169208"/>
                                <a:ext cx="5433072" cy="580613"/>
                                <a:chOff x="0" y="169208"/>
                                <a:chExt cx="5433072" cy="580613"/>
                              </a:xfrm>
                            </wpg:grpSpPr>
                            <wps:wsp>
                              <wps:cNvPr id="20742690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5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54"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التواصل الفعّال</w:t>
                                </w:r>
                              </w:p>
                            </w:txbxContent>
                          </wps:txbx>
                          <wps:bodyPr wrap="square" rtlCol="1">
                            <a:spAutoFit/>
                          </wps:bodyPr>
                        </wps:wsp>
                      </wpg:grpSp>
                      <pic:pic xmlns:pic="http://schemas.openxmlformats.org/drawingml/2006/picture">
                        <pic:nvPicPr>
                          <pic:cNvPr id="2074269055"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09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D19Wuj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309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tofSAyQAA&#10;AOMAAAAPAAAAAAAAAAAAAAAAAKoCAABkcnMvZG93bnJldi54bWxQSwUGAAAAAAQABAD6AAAAoAMA&#10;AAAA&#10;">
                  <v:group id="مجموعة 48" o:spid="_x0000_s309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wu1R&#10;G80AAADjAAAADwAAAAAAAAAAAAAAAACqAgAAZHJzL2Rvd25yZXYueG1sUEsFBgAAAAAEAAQA+gAA&#10;AKQDAAAAAA==&#10;">
                    <v:group id="مجموعة 49" o:spid="_x0000_s309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YOblvL&#10;AAAA4wAAAA8AAAAAAAAAAAAAAAAAqgIAAGRycy9kb3ducmV2LnhtbFBLBQYAAAAABAAEAPoAAACi&#10;AwAAAAA=&#10;">
                      <v:shape id="شكل حر 50" o:spid="_x0000_s309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SUw8oA&#10;AADjAAAADwAAAGRycy9kb3ducmV2LnhtbESPQWvCQBSE74X+h+UVvNVdo0lt6ipFEKT0oLHS6yP7&#10;moRm34bsqvHfdwuCx2FmvmEWq8G24ky9bxxrmIwVCOLSmYYrDV+HzfMchA/IBlvHpOFKHlbLx4cF&#10;5sZdeE/nIlQiQtjnqKEOocul9GVNFv3YdcTR+3G9xRBlX0nT4yXCbSsTpTJpseG4UGNH65rK3+Jk&#10;NWQf6fduV27SfbGdfnqy5mhc0Hr0NLy/gQg0hHv41t4aDYl6mSXZq0on8P8p/g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UlMP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9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liFskA&#10;AADjAAAADwAAAGRycy9kb3ducmV2LnhtbESPQWsCMRSE7wX/Q3hCL6JJF1fr1iilpeCxVen5uXlm&#10;l25etpt0Xf+9KRR6HGbmG2a9HVwjeupC7VnDw0yBIC69qdlqOB7epo8gQkQ22HgmDVcKsN2M7tZY&#10;GH/hD+r30YoE4VCghirGtpAylBU5DDPfEifv7DuHMcnOStPhJcFdIzOlFtJhzWmhwpZeKiq/9j9O&#10;A36798+Tjz70J2tfJ3k7TEyu9f14eH4CEWmI/+G/9s5oyNRyni1WKs/g91P6A3J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9liFskAAADjAAAADwAAAAAAAAAAAAAAAACYAgAA&#10;ZHJzL2Rvd25yZXYueG1sUEsFBgAAAAAEAAQA9QAAAI4DAAAAAA==&#10;" fillcolor="#a5a5a5 [2092]" stroked="f" strokeweight="1pt">
                        <v:stroke joinstyle="miter"/>
                      </v:roundrect>
                    </v:group>
                    <v:oval id="شكل بيضاوي 52" o:spid="_x0000_s310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mfOcsA&#10;AADjAAAADwAAAGRycy9kb3ducmV2LnhtbESPUUvDMBSF3wX/Q7iCby5Z1G7rlg1RBIUJ2umeL81d&#10;W9bclCau3b83guDj4ZzzHc5qM7pWnKgPjWcD04kCQVx623Bl4HP3fDMHESKyxdYzGThTgM368mKF&#10;ufUDf9CpiJVIEA45Gqhj7HIpQ1mTwzDxHXHyDr53GJPsK2l7HBLctVIrlUmHDaeFGjt6rKk8Ft/O&#10;wPvx8HXev27VW+WHIhvck9Z2Z8z11fiwBBFpjP/hv/aLNaDV7E5nC3V/C7+f0h+Q6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LCZ85ywAAAOMAAAAPAAAAAAAAAAAAAAAAAJgC&#10;AABkcnMvZG93bnJldi54bWxQSwUGAAAAAAQABAD1AAAAkAMAAAAA&#10;" filled="f" strokecolor="#168489" strokeweight="1pt">
                      <v:stroke joinstyle="miter"/>
                    </v:oval>
                  </v:group>
                  <v:shape id="مربع نص 41" o:spid="_x0000_s310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ZBKckA&#10;AADjAAAADwAAAGRycy9kb3ducmV2LnhtbESPQUvDQBSE74L/YXlCb3a3oa0auy1FK/TgxRrvj+wz&#10;G8y+Ddlnk/57VxA8DjPzDbPZTaFTZxpSG9nCYm5AEdfRtdxYqN5fbu9BJUF22EUmCxdKsNteX22w&#10;dHHkNzqfpFEZwqlEC16kL7VOtaeAaR574ux9xiGgZDk02g04ZnjodGHMWgdsOS947OnJU/11+g4W&#10;RNx+cakOIR0/ptfn0Zt6hZW1s5tp/whKaJL/8F/76CwU5m5ZrB/Magm/n/If0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pZBKc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التواصل الفعّال</w:t>
                          </w:r>
                        </w:p>
                      </w:txbxContent>
                    </v:textbox>
                  </v:shape>
                </v:group>
                <v:shape id="صورة 54" o:spid="_x0000_s310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ig2tEswAAADjAAAADwAAAAAA&#10;AAAAAAAAAACfAgAAZHJzL2Rvd25yZXYueG1sUEsFBgAAAAAEAAQA9wAAAJgDAAAAAA==&#10;">
                  <v:imagedata r:id="rId81"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نشر الوعي: توعية الموظفين بأهمية التحول الرقمي ومزاياه.</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التواصل المستمر: استخدام قنوات فعالة لنقل الرسائل والتحديثات.</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1B3CACFA" wp14:editId="0E3D713B">
                <wp:extent cx="5731510" cy="892088"/>
                <wp:effectExtent l="0" t="0" r="2540" b="22860"/>
                <wp:docPr id="207426905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57" name="مجموعة 47"/>
                        <wpg:cNvGrpSpPr/>
                        <wpg:grpSpPr>
                          <a:xfrm>
                            <a:off x="0" y="0"/>
                            <a:ext cx="5731510" cy="895351"/>
                            <a:chOff x="0" y="0"/>
                            <a:chExt cx="5878196" cy="918845"/>
                          </a:xfrm>
                        </wpg:grpSpPr>
                        <wpg:grpSp>
                          <wpg:cNvPr id="2074269058" name="مجموعة 48"/>
                          <wpg:cNvGrpSpPr/>
                          <wpg:grpSpPr>
                            <a:xfrm>
                              <a:off x="0" y="0"/>
                              <a:ext cx="5878196" cy="918845"/>
                              <a:chOff x="0" y="0"/>
                              <a:chExt cx="6240348" cy="919070"/>
                            </a:xfrm>
                          </wpg:grpSpPr>
                          <wpg:grpSp>
                            <wpg:cNvPr id="2074269059" name="مجموعة 49"/>
                            <wpg:cNvGrpSpPr/>
                            <wpg:grpSpPr>
                              <a:xfrm>
                                <a:off x="0" y="169208"/>
                                <a:ext cx="5433072" cy="580613"/>
                                <a:chOff x="0" y="169208"/>
                                <a:chExt cx="5433072" cy="580613"/>
                              </a:xfrm>
                            </wpg:grpSpPr>
                            <wps:wsp>
                              <wps:cNvPr id="20742690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63" name="مربع نص 41"/>
                          <wps:cNvSpPr txBox="1"/>
                          <wps:spPr>
                            <a:xfrm>
                              <a:off x="204466" y="256739"/>
                              <a:ext cx="4615440" cy="389157"/>
                            </a:xfrm>
                            <a:prstGeom prst="rect">
                              <a:avLst/>
                            </a:prstGeom>
                            <a:noFill/>
                          </wps:spPr>
                          <wps:txbx>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تمكين الموظفين</w:t>
                                </w:r>
                              </w:p>
                            </w:txbxContent>
                          </wps:txbx>
                          <wps:bodyPr wrap="square" rtlCol="1">
                            <a:spAutoFit/>
                          </wps:bodyPr>
                        </wps:wsp>
                      </wpg:grpSp>
                      <pic:pic xmlns:pic="http://schemas.openxmlformats.org/drawingml/2006/picture">
                        <pic:nvPicPr>
                          <pic:cNvPr id="2074269064"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10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ivAc190HAADl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310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Z5/Yv&#10;zAAAAOMAAAAPAAAAAAAAAAAAAAAAAKoCAABkcnMvZG93bnJldi54bWxQSwUGAAAAAAQABAD6AAAA&#10;owMAAAAA&#10;">
                  <v:group id="مجموعة 48" o:spid="_x0000_s310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oeGJdyQAA&#10;AOMAAAAPAAAAAAAAAAAAAAAAAKoCAABkcnMvZG93bnJldi54bWxQSwUGAAAAAAQABAD6AAAAoAMA&#10;AAAA&#10;">
                    <v:group id="مجموعة 49" o:spid="_x0000_s310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HNMfG&#10;zAAAAOMAAAAPAAAAAAAAAAAAAAAAAKoCAABkcnMvZG93bnJldi54bWxQSwUGAAAAAAQABAD6AAAA&#10;owMAAAAA&#10;">
                      <v:shape id="شكل حر 50" o:spid="_x0000_s310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T75cgA&#10;AADjAAAADwAAAGRycy9kb3ducmV2LnhtbESPzWrCQBSF90LfYbiF7nSmqUYbHaUUBCkuNCpuL5nb&#10;JJi5EzJTjW/fWQguD+ePb7HqbSOu1PnasYb3kQJBXDhTc6nheFgPZyB8QDbYOCYNd/KwWr4MFpgZ&#10;d+M9XfNQijjCPkMNVQhtJqUvKrLoR64ljt6v6yyGKLtSmg5vcdw2MlEqlRZrjg8VtvRdUXHJ/6yG&#10;9Gdy3u2K9WSfbz62nqw5GRe0fnvtv+YgAvXhGX60N0ZDoqbjJP1UaaSITJEH5PI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PvlyAAAAOM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0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c23MoA&#10;AADjAAAADwAAAGRycy9kb3ducmV2LnhtbESPzWrDMBCE74W+g9hCLyGRYhoncaOE0hDosfkh5421&#10;lU2tlWupjvv2VaGQ4zAz3zCrzeAa0VMXas8aphMFgrj0pmar4XTcjRcgQkQ22HgmDT8UYLO+v1th&#10;YfyV99QfohUJwqFADVWMbSFlKCtyGCa+JU7eh+8cxiQ7K02H1wR3jcyUyqXDmtNChS29VlR+Hr6d&#10;Bvxy7+eLjz70F2u3o1k7jMxM68eH4eUZRKQh3sL/7TejIVPzpyxfqnwKf5/SH5D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lnNtzKAAAA4wAAAA8AAAAAAAAAAAAAAAAAmAIA&#10;AGRycy9kb3ducmV2LnhtbFBLBQYAAAAABAAEAPUAAACPAwAAAAA=&#10;" fillcolor="#a5a5a5 [2092]" stroked="f" strokeweight="1pt">
                        <v:stroke joinstyle="miter"/>
                      </v:roundrect>
                    </v:group>
                    <v:oval id="شكل بيضاوي 52" o:spid="_x0000_s310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nwH8oA&#10;AADjAAAADwAAAGRycy9kb3ducmV2LnhtbESPUUvDMBSF34X9h3AHvrlkQerslo0xERQUtk59vjR3&#10;bVlzU5q4dv/eCIKPh3POdzirzehacaE+NJ4NzGcKBHHpbcOVgY/j890CRIjIFlvPZOBKATbryc0K&#10;c+sHPtCliJVIEA45Gqhj7HIpQ1mTwzDzHXHyTr53GJPsK2l7HBLctVIrlUmHDaeFGjva1VSei29n&#10;YH8+fV6/Xt/Ue+WHIhvck9b2aMztdNwuQUQa43/4r/1iDWj1cK+zR5Vp+P2U/oB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op8B/KAAAA4wAAAA8AAAAAAAAAAAAAAAAAmAIA&#10;AGRycy9kb3ducmV2LnhtbFBLBQYAAAAABAAEAPUAAACPAwAAAAA=&#10;" filled="f" strokecolor="#168489" strokeweight="1pt">
                      <v:stroke joinstyle="miter"/>
                    </v:oval>
                  </v:group>
                  <v:shape id="مربع نص 41" o:spid="_x0000_s311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MT4MkA&#10;AADjAAAADwAAAGRycy9kb3ducmV2LnhtbESPzU7DMBCE70i8g7VI3KjdAAFC3ariR+qhF0q4r+Il&#10;jojXUbw06dtjJCSOo5n5RrPazKFXRxpTF9nCcmFAETfRddxaqN9fr+5BJUF22EcmCydKsFmfn62w&#10;cnHiNzoepFUZwqlCC15kqLROjaeAaREH4ux9xjGgZDm22o04ZXjodWFMqQN2nBc8DvTkqfk6fAcL&#10;Im67PNUvIe0+5v3z5E1zi7W1lxfz9hGU0Cz/4b/2zlkozN1NUT6Y8hp+P+U/oN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xMT4MkAAADjAAAADwAAAAAAAAAAAAAAAACYAgAA&#10;ZHJzL2Rvd25yZXYueG1sUEsFBgAAAAAEAAQA9QAAAI4DAAAAAA==&#10;" filled="f" stroked="f">
                    <v:textbox style="mso-fit-shape-to-text:t">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تمكين الموظفين</w:t>
                          </w:r>
                        </w:p>
                      </w:txbxContent>
                    </v:textbox>
                  </v:shape>
                </v:group>
                <v:shape id="صورة 54" o:spid="_x0000_s311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Ky3CNMwAAADjAAAADwAAAAAA&#10;AAAAAAAAAACfAgAAZHJzL2Rvd25yZXYueG1sUEsFBgAAAAAEAAQA9wAAAJgDAAAAAA==&#10;">
                  <v:imagedata r:id="rId81"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التدريب والتطوير: توفير برامج تدريبية لتطوير المهارات الرقمية.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تشجيع المبادرة: تحفيز الموظفين على تقديم أفكار جديدة والمشاركة في التحسينات.</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8D0D862" wp14:editId="5224B5A5">
                <wp:extent cx="5731510" cy="892088"/>
                <wp:effectExtent l="0" t="0" r="2540" b="22860"/>
                <wp:docPr id="207426906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66" name="مجموعة 47"/>
                        <wpg:cNvGrpSpPr/>
                        <wpg:grpSpPr>
                          <a:xfrm>
                            <a:off x="0" y="0"/>
                            <a:ext cx="5731510" cy="895351"/>
                            <a:chOff x="0" y="0"/>
                            <a:chExt cx="5878196" cy="918845"/>
                          </a:xfrm>
                        </wpg:grpSpPr>
                        <wpg:grpSp>
                          <wpg:cNvPr id="2074269067" name="مجموعة 48"/>
                          <wpg:cNvGrpSpPr/>
                          <wpg:grpSpPr>
                            <a:xfrm>
                              <a:off x="0" y="0"/>
                              <a:ext cx="5878196" cy="918845"/>
                              <a:chOff x="0" y="0"/>
                              <a:chExt cx="6240348" cy="919070"/>
                            </a:xfrm>
                          </wpg:grpSpPr>
                          <wpg:grpSp>
                            <wpg:cNvPr id="2074269068" name="مجموعة 49"/>
                            <wpg:cNvGrpSpPr/>
                            <wpg:grpSpPr>
                              <a:xfrm>
                                <a:off x="0" y="169208"/>
                                <a:ext cx="5433072" cy="580613"/>
                                <a:chOff x="0" y="169208"/>
                                <a:chExt cx="5433072" cy="580613"/>
                              </a:xfrm>
                            </wpg:grpSpPr>
                            <wps:wsp>
                              <wps:cNvPr id="20742690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7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72"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القيادة الداعمة</w:t>
                                </w:r>
                              </w:p>
                            </w:txbxContent>
                          </wps:txbx>
                          <wps:bodyPr wrap="square" rtlCol="1">
                            <a:spAutoFit/>
                          </wps:bodyPr>
                        </wps:wsp>
                      </wpg:grpSp>
                      <pic:pic xmlns:pic="http://schemas.openxmlformats.org/drawingml/2006/picture">
                        <pic:nvPicPr>
                          <pic:cNvPr id="2074269073"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11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houJw90HAADl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311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4x5kJ&#10;zAAAAOMAAAAPAAAAAAAAAAAAAAAAAKoCAABkcnMvZG93bnJldi54bWxQSwUGAAAAAAQABAD6AAAA&#10;owMAAAAA&#10;">
                  <v:group id="مجموعة 48" o:spid="_x0000_s311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XizyS&#10;zAAAAOMAAAAPAAAAAAAAAAAAAAAAAKoCAABkcnMvZG93bnJldi54bWxQSwUGAAAAAAQABAD6AAAA&#10;owMAAAAA&#10;">
                    <v:group id="مجموعة 49" o:spid="_x0000_s311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mFKjgyQAA&#10;AOMAAAAPAAAAAAAAAAAAAAAAAKoCAABkcnMvZG93bnJldi54bWxQSwUGAAAAAAQABAD6AAAAoAMA&#10;AAAA&#10;">
                      <v:shape id="شكل حر 50" o:spid="_x0000_s311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5SeMoA&#10;AADjAAAADwAAAGRycy9kb3ducmV2LnhtbESPQWvCQBSE7wX/w/KE3uquaY2auooUBJEeNCq9PrKv&#10;SWj2bchuNf33bkHwOMzMN8xi1dtGXKjztWMN45ECQVw4U3Op4XTcvMxA+IBssHFMGv7Iw2o5eFpg&#10;ZtyVD3TJQykihH2GGqoQ2kxKX1Rk0Y9cSxy9b9dZDFF2pTQdXiPcNjJRKpUWa44LFbb0UVHxk/9a&#10;Delu8rXfF5vJId++fnqy5mxc0Pp52K/fQQTqwyN8b2+NhkRN35J0rtI5/H+Kf0A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OUnj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1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FmsgA&#10;AADjAAAADwAAAGRycy9kb3ducmV2LnhtbESPy2oCMRSG94W+QziCG9GkQ72NRimWgsvWFtfHyTEz&#10;ODmZTtJxfHuzELr8+W98623vatFRGyrPGl4mCgRx4U3FVsPP98d4ASJEZIO1Z9JwowDbzfPTGnPj&#10;r/xF3SFakUY45KihjLHJpQxFSQ7DxDfEyTv71mFMsrXStHhN466WmVIz6bDi9FBiQ7uSisvhz2nA&#10;X/d5PPnoQ3ey9n00bfqRmWo9HPRvKxCR+vgffrT3RkOm5q/ZbKnmiSIxJR6Qm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8gWayAAAAOMAAAAPAAAAAAAAAAAAAAAAAJgCAABk&#10;cnMvZG93bnJldi54bWxQSwUGAAAAAAQABAD1AAAAjQMAAAAA&#10;" fillcolor="#a5a5a5 [2092]" stroked="f" strokeweight="1pt">
                        <v:stroke joinstyle="miter"/>
                      </v:roundrect>
                    </v:group>
                    <v:oval id="شكل بيضاوي 52" o:spid="_x0000_s311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L4tcoA&#10;AADjAAAADwAAAGRycy9kb3ducmV2LnhtbESPUUvDMBSF3wX/Q7gD31yyIJ12y4YogoKD2bk9X5q7&#10;tqy5KU1cu39vBoKPh3POdzjL9ehacaY+NJ4NzKYKBHHpbcOVge/d2/0jiBCRLbaeycCFAqxXtzdL&#10;zK0f+IvORaxEgnDI0UAdY5dLGcqaHIap74iTd/S9w5hkX0nb45DgrpVaqUw6bDgt1NjRS03lqfhx&#10;Bran4/5y+PhUm8oPRTa4V63tzpi7yfi8ABFpjP/hv/a7NaDV/EFnT2o+g+un9Afk6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8i+LXKAAAA4wAAAA8AAAAAAAAAAAAAAAAAmAIA&#10;AGRycy9kb3ducmV2LnhtbFBLBQYAAAAABAAEAPUAAACPAwAAAAA=&#10;" filled="f" strokecolor="#168489" strokeweight="1pt">
                      <v:stroke joinstyle="miter"/>
                    </v:oval>
                  </v:group>
                  <v:shape id="مربع نص 41" o:spid="_x0000_s311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YgpskA&#10;AADjAAAADwAAAGRycy9kb3ducmV2LnhtbESPzU7DMBCE70i8g7VI3KjdCFpI61YVP1IPXFrCfRVv&#10;44h4HcVLk749RkLiOJqZbzTr7RQ6daYhtZEtzGcGFHEdXcuNherj7e4RVBJkh11ksnChBNvN9dUa&#10;SxdHPtD5KI3KEE4lWvAifal1qj0FTLPYE2fvFIeAkuXQaDfgmOGh04UxCx2w5bzgsadnT/XX8TtY&#10;EHG7+aV6DWn/Ob2/jN7UD1hZe3sz7VaghCb5D/+1985CYZb3xeLJLA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YYgps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القيادة الداعمة</w:t>
                          </w:r>
                        </w:p>
                      </w:txbxContent>
                    </v:textbox>
                  </v:shape>
                </v:group>
                <v:shape id="صورة 54" o:spid="_x0000_s312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IR3MncwAAADjAAAADwAAAAAA&#10;AAAAAAAAAACfAgAAZHJzL2Rvd25yZXYueG1sUEsFBgAAAAAEAAQA9wAAAJgDAAAAAA==&#10;">
                  <v:imagedata r:id="rId81"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القدوة الحسنة: يجب أن تكون الإدارة قدوة في تبني التكنولوجيا.</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الدعم المستمر: تقديم الدعم اللازم للفرق في تنفيذ المبادرات الرقمية.</w:t>
      </w:r>
    </w:p>
    <w:p w:rsidR="001A1818" w:rsidRPr="00A37760" w:rsidRDefault="001A1818" w:rsidP="002B74A4">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6A67EEFD" wp14:editId="4868B3FB">
                <wp:extent cx="5731510" cy="892088"/>
                <wp:effectExtent l="0" t="0" r="2540" b="22860"/>
                <wp:docPr id="207426907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75" name="مجموعة 47"/>
                        <wpg:cNvGrpSpPr/>
                        <wpg:grpSpPr>
                          <a:xfrm>
                            <a:off x="0" y="0"/>
                            <a:ext cx="5731510" cy="895351"/>
                            <a:chOff x="0" y="0"/>
                            <a:chExt cx="5878196" cy="918845"/>
                          </a:xfrm>
                        </wpg:grpSpPr>
                        <wpg:grpSp>
                          <wpg:cNvPr id="2074269076" name="مجموعة 48"/>
                          <wpg:cNvGrpSpPr/>
                          <wpg:grpSpPr>
                            <a:xfrm>
                              <a:off x="0" y="0"/>
                              <a:ext cx="5878196" cy="918845"/>
                              <a:chOff x="0" y="0"/>
                              <a:chExt cx="6240348" cy="919070"/>
                            </a:xfrm>
                          </wpg:grpSpPr>
                          <wpg:grpSp>
                            <wpg:cNvPr id="2074269077" name="مجموعة 49"/>
                            <wpg:cNvGrpSpPr/>
                            <wpg:grpSpPr>
                              <a:xfrm>
                                <a:off x="0" y="169208"/>
                                <a:ext cx="5433072" cy="580613"/>
                                <a:chOff x="0" y="169208"/>
                                <a:chExt cx="5433072" cy="580613"/>
                              </a:xfrm>
                            </wpg:grpSpPr>
                            <wps:wsp>
                              <wps:cNvPr id="207426907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81"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تعزيز التعاون</w:t>
                                </w:r>
                              </w:p>
                            </w:txbxContent>
                          </wps:txbx>
                          <wps:bodyPr wrap="square" rtlCol="1">
                            <a:spAutoFit/>
                          </wps:bodyPr>
                        </wps:wsp>
                      </wpg:grpSp>
                      <pic:pic xmlns:pic="http://schemas.openxmlformats.org/drawingml/2006/picture">
                        <pic:nvPicPr>
                          <pic:cNvPr id="2074269082"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12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CNhbLB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312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NzJGj&#10;zAAAAOMAAAAPAAAAAAAAAAAAAAAAAKoCAABkcnMvZG93bnJldi54bWxQSwUGAAAAAAQABAD6AAAA&#10;owMAAAAA&#10;">
                  <v:group id="مجموعة 48" o:spid="_x0000_s312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9Hg/U&#10;zAAAAOMAAAAPAAAAAAAAAAAAAAAAAKoCAABkcnMvZG93bnJldi54bWxQSwUGAAAAAAQABAD6AAAA&#10;owMAAAAA&#10;">
                    <v:group id="مجموعة 49" o:spid="_x0000_s312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SUqpP&#10;zAAAAOMAAAAPAAAAAAAAAAAAAAAAAKoCAABkcnMvZG93bnJldi54bWxQSwUGAAAAAAQABAD6AAAA&#10;owMAAAAA&#10;">
                      <v:shape id="شكل حر 50" o:spid="_x0000_s312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thPscA&#10;AADjAAAADwAAAGRycy9kb3ducmV2LnhtbERPz2vCMBS+D/Y/hDfwNpNVra4aZQiCjB20Kl4fzVtb&#10;bF5KE7X+98th4PHj+71Y9bYRN+p87VjDx1CBIC6cqbnUcDxs3mcgfEA22DgmDQ/ysFq+viwwM+7O&#10;e7rloRQxhH2GGqoQ2kxKX1Rk0Q9dSxy5X9dZDBF2pTQd3mO4bWSiVCot1hwbKmxpXVFxya9WQ/o9&#10;Oe92xWayz7ejH0/WnIwLWg/e+q85iEB9eIr/3VujIVHTcZJ+qmkcHT/FP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bYT7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2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isB8kA&#10;AADjAAAADwAAAGRycy9kb3ducmV2LnhtbESPQWsCMRSE7wX/Q3hCL1ITl6p1NYooQo+tSs/PzWt2&#10;cfOybtJ1+++bQqHHYWa+YVab3tWiozZUnjVMxgoEceFNxVbD+XR4egERIrLB2jNp+KYAm/XgYYW5&#10;8Xd+p+4YrUgQDjlqKGNscilDUZLDMPYNcfI+feswJtlaaVq8J7irZabUTDqsOC2U2NCupOJ6/HIa&#10;8ObePi4++tBdrN2Ppk0/MlOtH4f9dgkiUh//w3/tV6MhU/PnbLZQ8wX8fkp/QK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sisB8kAAADjAAAADwAAAAAAAAAAAAAAAACYAgAA&#10;ZHJzL2Rvd25yZXYueG1sUEsFBgAAAAAEAAQA9QAAAI4DAAAAAA==&#10;" fillcolor="#a5a5a5 [2092]" stroked="f" strokeweight="1pt">
                        <v:stroke joinstyle="miter"/>
                      </v:roundrect>
                    </v:group>
                    <v:oval id="شكل بيضاوي 52" o:spid="_x0000_s312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stCcgA&#10;AADjAAAADwAAAGRycy9kb3ducmV2LnhtbESPXUvDMBSG7wf+h3AE71xikFprsyGKoKAwO/X60Jx+&#10;sOakNHHt/r25EHb58n7xlNvFDeJIU+g9G7hZKxDEtbc9twa+9i/XOYgQkS0OnsnAiQJsNxerEgvr&#10;Z/6kYxVbkUY4FGigi3EspAx1Rw7D2o/EyWv85DAmObXSTjincTdIrVQmHfacHjoc6amj+lD9OgO7&#10;Q/N9+nl7Vx+tn6tsds9a270xV5fL4wOISEs8h//br9aAVne3OrtXeaJITIkH5OY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uy0JyAAAAOMAAAAPAAAAAAAAAAAAAAAAAJgCAABk&#10;cnMvZG93bnJldi54bWxQSwUGAAAAAAQABAD1AAAAjQMAAAAA&#10;" filled="f" strokecolor="#168489" strokeweight="1pt">
                      <v:stroke joinstyle="miter"/>
                    </v:oval>
                  </v:group>
                  <v:shape id="مربع نص 41" o:spid="_x0000_s312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HO9skA&#10;AADjAAAADwAAAGRycy9kb3ducmV2LnhtbESPzU7DMBCE70i8g7VI3KidCEoJdauKH6kHLi3hvoqX&#10;OCJeR/HSpG+PkZA4jmbmG816O4denWhMXWQLxcKAIm6i67i1UL+/3qxAJUF22EcmC2dKsN1cXqyx&#10;cnHiA52O0qoM4VShBS8yVFqnxlPAtIgDcfY+4xhQshxb7UacMjz0ujRmqQN2nBc8DvTkqfk6fgcL&#10;Im5XnOuXkPYf89vz5E1zh7W111fz7hGU0Cz/4b/23lkozf1tuXwwqwJ+P+U/oD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IHO9s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تعزيز التعاون</w:t>
                          </w:r>
                        </w:p>
                      </w:txbxContent>
                    </v:textbox>
                  </v:shape>
                </v:group>
                <v:shape id="صورة 54" o:spid="_x0000_s312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e4QZIcwAAADjAAAADwAAAAAA&#10;AAAAAAAAAACfAgAAZHJzL2Rvd25yZXYueG1sUEsFBgAAAAAEAAQA9wAAAJgDAAAAAA==&#10;">
                  <v:imagedata r:id="rId81"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فرق العمل المتعددة: إنشاء فرق عمل تجمع بين مختلف الأقسام لتعزيز التعاون.</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تقنيات التواصل: استخدام أدوات تقنية لتسهيل التعاون بين الفرق.</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5AA5B33A" wp14:editId="487CCAB7">
                <wp:extent cx="5731510" cy="892088"/>
                <wp:effectExtent l="0" t="0" r="2540" b="22860"/>
                <wp:docPr id="207426908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84" name="مجموعة 47"/>
                        <wpg:cNvGrpSpPr/>
                        <wpg:grpSpPr>
                          <a:xfrm>
                            <a:off x="0" y="0"/>
                            <a:ext cx="5731510" cy="895351"/>
                            <a:chOff x="0" y="0"/>
                            <a:chExt cx="5878196" cy="918845"/>
                          </a:xfrm>
                        </wpg:grpSpPr>
                        <wpg:grpSp>
                          <wpg:cNvPr id="2074269085" name="مجموعة 48"/>
                          <wpg:cNvGrpSpPr/>
                          <wpg:grpSpPr>
                            <a:xfrm>
                              <a:off x="0" y="0"/>
                              <a:ext cx="5878196" cy="918845"/>
                              <a:chOff x="0" y="0"/>
                              <a:chExt cx="6240348" cy="919070"/>
                            </a:xfrm>
                          </wpg:grpSpPr>
                          <wpg:grpSp>
                            <wpg:cNvPr id="2074269086" name="مجموعة 49"/>
                            <wpg:cNvGrpSpPr/>
                            <wpg:grpSpPr>
                              <a:xfrm>
                                <a:off x="0" y="169208"/>
                                <a:ext cx="5433072" cy="580613"/>
                                <a:chOff x="0" y="169208"/>
                                <a:chExt cx="5433072" cy="580613"/>
                              </a:xfrm>
                            </wpg:grpSpPr>
                            <wps:wsp>
                              <wps:cNvPr id="20742690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8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90"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الاعتراف بالمجهودات</w:t>
                                </w:r>
                              </w:p>
                            </w:txbxContent>
                          </wps:txbx>
                          <wps:bodyPr wrap="square" rtlCol="1">
                            <a:spAutoFit/>
                          </wps:bodyPr>
                        </wps:wsp>
                      </wpg:grpSp>
                      <pic:pic xmlns:pic="http://schemas.openxmlformats.org/drawingml/2006/picture">
                        <pic:nvPicPr>
                          <pic:cNvPr id="2074269091"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13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nfFs4g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AhnfFs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313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11VE&#10;H80AAADjAAAADwAAAAAAAAAAAAAAAACqAgAAZHJzL2Rvd25yZXYueG1sUEsFBgAAAAAEAAQA+gAA&#10;AKQDAAAAAA==&#10;">
                  <v:group id="مجموعة 48" o:spid="_x0000_s313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4GeGE&#10;zAAAAOMAAAAPAAAAAAAAAAAAAAAAAKoCAABkcnMvZG93bnJldi54bWxQSwUGAAAAAAQABAD6AAAA&#10;owMAAAAA&#10;">
                    <v:group id="مجموعة 49" o:spid="_x0000_s313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Iy3/z&#10;zAAAAOMAAAAPAAAAAAAAAAAAAAAAAKoCAABkcnMvZG93bnJldi54bWxQSwUGAAAAAAQABAD6AAAA&#10;owMAAAAA&#10;">
                      <v:shape id="شكل حر 50" o:spid="_x0000_s313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GFa8oA&#10;AADjAAAADwAAAGRycy9kb3ducmV2LnhtbESPQWvCQBSE70L/w/IKvelu0xo1ukopCFI8aFS8PrLP&#10;JJh9G7JbTf99Vyj0OMzMN8xi1dtG3KjztWMNryMFgrhwpuZSw/GwHk5B+IBssHFMGn7Iw2r5NFhg&#10;Ztyd93TLQykihH2GGqoQ2kxKX1Rk0Y9cSxy9i+sshii7UpoO7xFuG5kolUqLNceFClv6rKi45t9W&#10;Q/o1Pu92xXq8zzdvW0/WnIwLWr889x9zEIH68B/+a2+MhkRN3pN0pqYTeHyKf0A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FRhWv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3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F5u8YA&#10;AADjAAAADwAAAGRycy9kb3ducmV2LnhtbERPy2oCMRTdF/yHcAvdiCYO9TUapbQUXLYqrq+Ta2bo&#10;5GY6Scfx781C6PJw3utt72rRURsqzxomYwWCuPCmYqvhePgcLUCEiGyw9kwabhRguxk8rTE3/srf&#10;1O2jFSmEQ44ayhibXMpQlOQwjH1DnLiLbx3GBFsrTYvXFO5qmSk1kw4rTg0lNvReUvGz/3Ma8Nd9&#10;nc4++tCdrf0YTpt+aKZavzz3bysQkfr4L364d0ZDpuav2WypFml0+pT+gN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F5u8YAAADjAAAADwAAAAAAAAAAAAAAAACYAgAAZHJz&#10;L2Rvd25yZXYueG1sUEsFBgAAAAAEAAQA9QAAAIsDAAAAAA==&#10;" fillcolor="#a5a5a5 [2092]" stroked="f" strokeweight="1pt">
                        <v:stroke joinstyle="miter"/>
                      </v:roundrect>
                    </v:group>
                    <v:oval id="شكل بيضاوي 52" o:spid="_x0000_s313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GElMoA&#10;AADjAAAADwAAAGRycy9kb3ducmV2LnhtbESPUUvDMBSF3wX/Q7gD31yyIHXrlg1RBAWFrdM9X5q7&#10;tqy5KU1cu39vBGGPh3POdzirzehacaY+NJ4NzKYKBHHpbcOVga/96/0cRIjIFlvPZOBCATbr25sV&#10;5tYPvKNzESuRIBxyNFDH2OVShrImh2HqO+LkHX3vMCbZV9L2OCS4a6VWKpMOG04LNXb0XFN5Kn6c&#10;ge3p+H05vH+oz8oPRTa4F63t3pi7yfi0BBFpjNfwf/vNGtDq8UFnCzVfwN+n9Afk+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SBhJTKAAAA4wAAAA8AAAAAAAAAAAAAAAAAmAIA&#10;AGRycy9kb3ducmV2LnhtbFBLBQYAAAAABAAEAPUAAACPAwAAAAA=&#10;" filled="f" strokecolor="#168489" strokeweight="1pt">
                      <v:stroke joinstyle="miter"/>
                    </v:oval>
                  </v:group>
                  <v:shape id="مربع نص 41" o:spid="_x0000_s313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T9sMgA&#10;AADjAAAADwAAAGRycy9kb3ducmV2LnhtbESPPU/DMBCGdyT+g3VIbNRuBIWGulVVqNSBhRL2U3zE&#10;EfE5iq9N+u/rAYnx1fulZ7WZQqfONKQ2soX5zIAirqNrubFQfe0fXkAlQXbYRSYLF0qwWd/erLB0&#10;ceRPOh+lUXmEU4kWvEhfap1qTwHTLPbE2fuJQ0DJcmi0G3DM46HThTELHbDl/OCxp52n+vd4ChZE&#10;3HZ+qd5DOnxPH2+jN/UTVtbe303bV1BCk/yH/9oHZ6Ewz4/FYmmWmSIzZR7Q6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FP2wyAAAAOMAAAAPAAAAAAAAAAAAAAAAAJgCAABk&#10;cnMvZG93bnJldi54bWxQSwUGAAAAAAQABAD1AAAAjQM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الاعتراف بالمجهودات</w:t>
                          </w:r>
                        </w:p>
                      </w:txbxContent>
                    </v:textbox>
                  </v:shape>
                </v:group>
                <v:shape id="صورة 54" o:spid="_x0000_s313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Do8Ri8wAAADjAAAADwAAAAAA&#10;AAAAAAAAAACfAgAAZHJzL2Rvd25yZXYueG1sUEsFBgAAAAAEAAQA9wAAAJgDAAAAAA==&#10;">
                  <v:imagedata r:id="rId81"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المكافآت والتقدير: تقدير الإنجازات في مجال التحول الرقمي.</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تسليط الضوء على النجاحات: مشاركة قصص النجاح لتعزيز الروح المعنوية.</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0D69E8F7" wp14:editId="1F153A05">
                <wp:extent cx="5731510" cy="892088"/>
                <wp:effectExtent l="0" t="0" r="2540" b="22860"/>
                <wp:docPr id="207426909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93" name="مجموعة 47"/>
                        <wpg:cNvGrpSpPr/>
                        <wpg:grpSpPr>
                          <a:xfrm>
                            <a:off x="0" y="0"/>
                            <a:ext cx="5731510" cy="895351"/>
                            <a:chOff x="0" y="0"/>
                            <a:chExt cx="5878196" cy="918845"/>
                          </a:xfrm>
                        </wpg:grpSpPr>
                        <wpg:grpSp>
                          <wpg:cNvPr id="2074269094" name="مجموعة 48"/>
                          <wpg:cNvGrpSpPr/>
                          <wpg:grpSpPr>
                            <a:xfrm>
                              <a:off x="0" y="0"/>
                              <a:ext cx="5878196" cy="918845"/>
                              <a:chOff x="0" y="0"/>
                              <a:chExt cx="6240348" cy="919070"/>
                            </a:xfrm>
                          </wpg:grpSpPr>
                          <wpg:grpSp>
                            <wpg:cNvPr id="2074269095" name="مجموعة 49"/>
                            <wpg:cNvGrpSpPr/>
                            <wpg:grpSpPr>
                              <a:xfrm>
                                <a:off x="0" y="169208"/>
                                <a:ext cx="5433072" cy="580613"/>
                                <a:chOff x="0" y="169208"/>
                                <a:chExt cx="5433072" cy="580613"/>
                              </a:xfrm>
                            </wpg:grpSpPr>
                            <wps:wsp>
                              <wps:cNvPr id="20742690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9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99"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تقييم وتحسين العمليات</w:t>
                                </w:r>
                              </w:p>
                            </w:txbxContent>
                          </wps:txbx>
                          <wps:bodyPr wrap="square" rtlCol="1">
                            <a:spAutoFit/>
                          </wps:bodyPr>
                        </wps:wsp>
                      </wpg:grpSp>
                      <pic:pic xmlns:pic="http://schemas.openxmlformats.org/drawingml/2006/picture">
                        <pic:nvPicPr>
                          <pic:cNvPr id="2074269100"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13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jysb4A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vY8rG+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314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dZUq2&#10;zAAAAOMAAAAPAAAAAAAAAAAAAAAAAKoCAABkcnMvZG93bnJldi54bWxQSwUGAAAAAAQABAD6AAAA&#10;owMAAAAA&#10;">
                  <v:group id="مجموعة 48" o:spid="_x0000_s314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UozS&#10;ws0AAADjAAAADwAAAAAAAAAAAAAAAACqAgAAZHJzL2Rvd25yZXYueG1sUEsFBgAAAAAEAAQA+gAA&#10;AKQDAAAAAA==&#10;">
                    <v:group id="مجموعة 49" o:spid="_x0000_s314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9wHdZ&#10;zAAAAOMAAAAPAAAAAAAAAAAAAAAAAKoCAABkcnMvZG93bnJldi54bWxQSwUGAAAAAAQABAD6AAAA&#10;owMAAAAA&#10;">
                      <v:shape id="شكل حر 50" o:spid="_x0000_s314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S2LcoA&#10;AADjAAAADwAAAGRycy9kb3ducmV2LnhtbESPQWvCQBSE7wX/w/KE3uquaY2auooUBJEeNCq9PrKv&#10;SWj2bchuNf33bkHwOMzMN8xi1dtGXKjztWMN45ECQVw4U3Op4XTcvMxA+IBssHFMGv7Iw2o5eFpg&#10;ZtyVD3TJQykihH2GGqoQ2kxKX1Rk0Y9cSxy9b9dZDFF2pTQdXiPcNjJRKpUWa44LFbb0UVHxk/9a&#10;Delu8rXfF5vJId++fnqy5mxc0Pp52K/fQQTqwyN8b2+NhkRN35J0ruYp/H+Kf0A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vEti3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4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d7FMkA&#10;AADjAAAADwAAAGRycy9kb3ducmV2LnhtbESPQWsCMRSE7wX/Q3hCL1ITl6p1NYooQo+tSs/PzWt2&#10;cfOybtJ1+++bQqHHYWa+YVab3tWiozZUnjVMxgoEceFNxVbD+XR4egERIrLB2jNp+KYAm/XgYYW5&#10;8Xd+p+4YrUgQDjlqKGNscilDUZLDMPYNcfI+feswJtlaaVq8J7irZabUTDqsOC2U2NCupOJ6/HIa&#10;8ObePi4++tBdrN2Ppk0/MlOtH4f9dgkiUh//w3/tV6MhU/PnbLZQizn8fkp/QK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Bd7FMkAAADjAAAADwAAAAAAAAAAAAAAAACYAgAA&#10;ZHJzL2Rvd25yZXYueG1sUEsFBgAAAAAEAAQA9QAAAI4DAAAAAA==&#10;" fillcolor="#a5a5a5 [2092]" stroked="f" strokeweight="1pt">
                        <v:stroke joinstyle="miter"/>
                      </v:roundrect>
                    </v:group>
                    <v:oval id="شكل بيضاوي 52" o:spid="_x0000_s314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S30scA&#10;AADjAAAADwAAAGRycy9kb3ducmV2LnhtbERPW0vDMBR+H/gfwhF8s4lBqqvNhiiCgsLs1OdDc3ph&#10;zUlp4tr9e/Mg7PHju5fbxQ3iSFPoPRu4yRQI4trbnlsDX/uX63sQISJbHDyTgRMF2G4uViUW1s/8&#10;SccqtiKFcCjQQBfjWEgZ6o4chsyPxIlr/OQwJji10k44p3A3SK1ULh32nBo6HOmpo/pQ/ToDu0Pz&#10;ffp5e1cfrZ+rfHbPWtu9MVeXy+MDiEhLPIv/3a/WgFZ3tzpfq3UanT6lP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4Ut9LHAAAA4wAAAA8AAAAAAAAAAAAAAAAAmAIAAGRy&#10;cy9kb3ducmV2LnhtbFBLBQYAAAAABAAEAPUAAACMAwAAAAA=&#10;" filled="f" strokecolor="#168489" strokeweight="1pt">
                      <v:stroke joinstyle="miter"/>
                    </v:oval>
                  </v:group>
                  <v:shape id="مربع نص 41" o:spid="_x0000_s314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5ULckA&#10;AADjAAAADwAAAGRycy9kb3ducmV2LnhtbESPzU7DMBCE70i8g7VI3KjdCAoJdauKH6kHLi3hvoqX&#10;OCJeR/HSpG+PkZA4jmbmG816O4denWhMXWQLy4UBRdxE13FroX5/vXkAlQTZYR+ZLJwpwXZzebHG&#10;ysWJD3Q6SqsyhFOFFrzIUGmdGk8B0yIOxNn7jGNAyXJstRtxyvDQ68KYlQ7YcV7wONCTp+br+B0s&#10;iLjd8ly/hLT/mN+eJ2+aO6ytvb6ad4+ghGb5D/+1985CYe5vi1VpyhJ+P+U/oD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y5ULc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تقييم وتحسين العمليات</w:t>
                          </w:r>
                        </w:p>
                      </w:txbxContent>
                    </v:textbox>
                  </v:shape>
                </v:group>
                <v:shape id="صورة 54" o:spid="_x0000_s314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oLgrLAAAA4wAAAA8AAABkcnMvZG93bnJldi54bWxEj8tKAzEUhveC7xCO4M4mHaWXsWlRqSB0&#10;1Y5Kl6eT48zY5GRMYju+vVkILn/+G99iNTgrThRi51nDeKRAENfedNxoeK2eb2YgYkI2aD2Thh+K&#10;sFpeXiywNP7MWzrtUiPyCMcSNbQp9aWUsW7JYRz5njh7Hz44TFmGRpqA5zzurCyUmkiHHeeHFnt6&#10;aqk+7r6dhk14PHzOq3dbfW3365m9nb4d1xutr6+Gh3sQiYb0H/5rvxgNhZreFZP5WGWKzJR5QC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KC4KywAAAOMAAAAPAAAAAAAA&#10;AAAAAAAAAJ8CAABkcnMvZG93bnJldi54bWxQSwUGAAAAAAQABAD3AAAAlwMAAAAA&#10;">
                  <v:imagedata r:id="rId81"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التقييم الدوري: مراقبة التقدم وتقييم الفاعلية.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التحسين المستمر: إدخال التحسينات بناءً على التغذية الراجعة والتغيرات في البيئة.</w:t>
      </w:r>
    </w:p>
    <w:p w:rsidR="00D75CDD" w:rsidRDefault="00D75CDD" w:rsidP="004800E1">
      <w:pPr>
        <w:spacing w:line="360" w:lineRule="auto"/>
        <w:rPr>
          <w:rFonts w:ascii="Sakkal Majalla" w:hAnsi="Sakkal Majalla"/>
          <w:sz w:val="32"/>
          <w:szCs w:val="32"/>
          <w:rtl/>
        </w:rPr>
      </w:pPr>
      <w:r w:rsidRPr="004800E1">
        <w:rPr>
          <w:rFonts w:ascii="Sakkal Majalla" w:hAnsi="Sakkal Majalla"/>
          <w:color w:val="C00000"/>
          <w:sz w:val="32"/>
          <w:szCs w:val="32"/>
          <w:rtl/>
        </w:rPr>
        <w:t xml:space="preserve"> خلاصة</w:t>
      </w:r>
      <w:r w:rsidRPr="004800E1">
        <w:rPr>
          <w:rFonts w:ascii="Sakkal Majalla" w:hAnsi="Sakkal Majalla" w:hint="cs"/>
          <w:color w:val="C00000"/>
          <w:sz w:val="32"/>
          <w:szCs w:val="32"/>
          <w:rtl/>
        </w:rPr>
        <w:t xml:space="preserve"> القول: </w:t>
      </w:r>
      <w:r>
        <w:rPr>
          <w:rFonts w:ascii="Sakkal Majalla" w:hAnsi="Sakkal Majalla" w:hint="cs"/>
          <w:sz w:val="32"/>
          <w:szCs w:val="32"/>
          <w:rtl/>
        </w:rPr>
        <w:t xml:space="preserve">إن </w:t>
      </w:r>
      <w:r w:rsidRPr="00A37760">
        <w:rPr>
          <w:rFonts w:ascii="Sakkal Majalla" w:hAnsi="Sakkal Majalla"/>
          <w:sz w:val="32"/>
          <w:szCs w:val="32"/>
          <w:rtl/>
        </w:rPr>
        <w:t>بناء ثقافة تنظيمية داعمة للحوكمة الرقمية يتطلب تحديد الرؤية، التواصل الفعال، وتمكين الموظفين. من خلال قيادة داعمة وتعاون فعّال، يمكن للمؤسسات تحقيق التحول الرقمي بنجاح والاستفادة من مزاياه العديدة.</w:t>
      </w:r>
    </w:p>
    <w:p w:rsidR="007D2351" w:rsidRDefault="007D2351" w:rsidP="00D75CDD">
      <w:pPr>
        <w:rPr>
          <w:rFonts w:ascii="Sakkal Majalla" w:hAnsi="Sakkal Majalla"/>
          <w:sz w:val="32"/>
          <w:szCs w:val="32"/>
          <w:rtl/>
        </w:rPr>
      </w:pPr>
    </w:p>
    <w:p w:rsidR="007D2351" w:rsidRDefault="007D2351" w:rsidP="00D75CDD">
      <w:pPr>
        <w:rPr>
          <w:rFonts w:ascii="Sakkal Majalla" w:hAnsi="Sakkal Majalla"/>
          <w:sz w:val="32"/>
          <w:szCs w:val="32"/>
          <w:rtl/>
        </w:rPr>
      </w:pPr>
    </w:p>
    <w:tbl>
      <w:tblPr>
        <w:tblStyle w:val="TableGrid"/>
        <w:bidiVisual/>
        <w:tblW w:w="9628" w:type="dxa"/>
        <w:tblInd w:w="-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7D2351" w:rsidTr="00671334">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7D2351" w:rsidRPr="00280E55" w:rsidRDefault="007D2351" w:rsidP="00671334">
            <w:pPr>
              <w:pageBreakBefore/>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rPr>
              <w:lastRenderedPageBreak/>
              <w:drawing>
                <wp:inline distT="0" distB="0" distL="0" distR="0" wp14:anchorId="48010B76" wp14:editId="0433859E">
                  <wp:extent cx="485140" cy="485140"/>
                  <wp:effectExtent l="0" t="0" r="0" b="0"/>
                  <wp:docPr id="2074268784" name="Picture 2074268784"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7D2351" w:rsidRPr="00280E55" w:rsidRDefault="007D2351" w:rsidP="00671334">
            <w:pPr>
              <w:pStyle w:val="NoSpacing"/>
              <w:bidi w:val="0"/>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rsidR="007D2351" w:rsidRDefault="007D2351" w:rsidP="00671334">
            <w:pPr>
              <w:jc w:val="center"/>
              <w:rPr>
                <w:rFonts w:ascii="Adobe Arabic" w:eastAsia="Times New Roman" w:hAnsi="Adobe Arabic" w:cs="Adobe Arabic"/>
                <w:b/>
                <w:bCs/>
                <w:color w:val="168489"/>
                <w:kern w:val="24"/>
                <w:sz w:val="44"/>
                <w:szCs w:val="44"/>
                <w:lang w:bidi="ar-SY"/>
              </w:rPr>
            </w:pPr>
          </w:p>
          <w:p w:rsidR="00D13F7D" w:rsidRPr="00D13F7D" w:rsidRDefault="00D13F7D" w:rsidP="00D13F7D">
            <w:pPr>
              <w:jc w:val="center"/>
              <w:rPr>
                <w:rFonts w:ascii="Adobe Arabic" w:eastAsia="Times New Roman" w:hAnsi="Adobe Arabic" w:cs="Adobe Arabic"/>
                <w:b/>
                <w:bCs/>
                <w:noProof/>
                <w:color w:val="168489"/>
                <w:kern w:val="24"/>
                <w:sz w:val="36"/>
                <w:szCs w:val="36"/>
                <w:lang w:bidi="ar-SY"/>
              </w:rPr>
            </w:pPr>
            <w:r w:rsidRPr="00D13F7D">
              <w:rPr>
                <w:rFonts w:ascii="Adobe Arabic" w:eastAsia="Times New Roman" w:hAnsi="Adobe Arabic" w:cs="Adobe Arabic" w:hint="cs"/>
                <w:b/>
                <w:bCs/>
                <w:noProof/>
                <w:color w:val="168489"/>
                <w:kern w:val="24"/>
                <w:sz w:val="36"/>
                <w:szCs w:val="36"/>
                <w:rtl/>
                <w:lang w:bidi="ar-SY"/>
              </w:rPr>
              <w:t xml:space="preserve">ناقش مع المجموعة، </w:t>
            </w:r>
            <w:r w:rsidRPr="00D13F7D">
              <w:rPr>
                <w:rFonts w:ascii="Adobe Arabic" w:eastAsia="Times New Roman" w:hAnsi="Adobe Arabic" w:cs="Adobe Arabic"/>
                <w:b/>
                <w:bCs/>
                <w:noProof/>
                <w:color w:val="168489"/>
                <w:kern w:val="24"/>
                <w:sz w:val="36"/>
                <w:szCs w:val="36"/>
                <w:rtl/>
                <w:lang w:bidi="ar-SY"/>
              </w:rPr>
              <w:t>كيف يمكن قياس مدى تقب</w:t>
            </w:r>
            <w:r w:rsidRPr="00D13F7D">
              <w:rPr>
                <w:rFonts w:ascii="Adobe Arabic" w:eastAsia="Times New Roman" w:hAnsi="Adobe Arabic" w:cs="Adobe Arabic" w:hint="cs"/>
                <w:b/>
                <w:bCs/>
                <w:noProof/>
                <w:color w:val="168489"/>
                <w:kern w:val="24"/>
                <w:sz w:val="36"/>
                <w:szCs w:val="36"/>
                <w:rtl/>
                <w:lang w:bidi="ar-SY"/>
              </w:rPr>
              <w:t>ّ</w:t>
            </w:r>
            <w:r w:rsidRPr="00D13F7D">
              <w:rPr>
                <w:rFonts w:ascii="Adobe Arabic" w:eastAsia="Times New Roman" w:hAnsi="Adobe Arabic" w:cs="Adobe Arabic"/>
                <w:b/>
                <w:bCs/>
                <w:noProof/>
                <w:color w:val="168489"/>
                <w:kern w:val="24"/>
                <w:sz w:val="36"/>
                <w:szCs w:val="36"/>
                <w:rtl/>
                <w:lang w:bidi="ar-SY"/>
              </w:rPr>
              <w:t>ل الموظفين للثقافة التنظيمية الجديدة المرتبطة بالحوكمة الرقمية؟</w:t>
            </w:r>
          </w:p>
          <w:p w:rsidR="007D2351" w:rsidRPr="00D13F7D" w:rsidRDefault="007D2351" w:rsidP="00671334">
            <w:pPr>
              <w:jc w:val="center"/>
              <w:rPr>
                <w:rFonts w:ascii="Sakkal Majalla" w:hAnsi="Sakkal Majalla"/>
                <w:b/>
                <w:bCs/>
                <w:color w:val="0000CC"/>
                <w:sz w:val="32"/>
                <w:szCs w:val="32"/>
                <w:rtl/>
              </w:rPr>
            </w:pPr>
          </w:p>
        </w:tc>
      </w:tr>
    </w:tbl>
    <w:p w:rsidR="007D2351" w:rsidRPr="00873F62" w:rsidRDefault="007D2351" w:rsidP="007D2351">
      <w:pPr>
        <w:jc w:val="left"/>
        <w:rPr>
          <w:color w:val="C00000"/>
          <w:rtl/>
        </w:rPr>
      </w:pPr>
      <w:r>
        <w:rPr>
          <w:noProof/>
          <w:color w:val="auto"/>
        </w:rPr>
        <mc:AlternateContent>
          <mc:Choice Requires="wpg">
            <w:drawing>
              <wp:inline distT="0" distB="0" distL="0" distR="0" wp14:anchorId="022EC79C" wp14:editId="57AC5375">
                <wp:extent cx="4418965" cy="583957"/>
                <wp:effectExtent l="0" t="0" r="635" b="6985"/>
                <wp:docPr id="2074268749" name="Group 20742687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8965" cy="583957"/>
                          <a:chOff x="0" y="0"/>
                          <a:chExt cx="44188" cy="5836"/>
                        </a:xfrm>
                      </wpg:grpSpPr>
                      <wpg:grpSp>
                        <wpg:cNvPr id="2074268750" name="Group 273472699"/>
                        <wpg:cNvGrpSpPr>
                          <a:grpSpLocks/>
                        </wpg:cNvGrpSpPr>
                        <wpg:grpSpPr bwMode="auto">
                          <a:xfrm>
                            <a:off x="38039" y="0"/>
                            <a:ext cx="6149" cy="5450"/>
                            <a:chOff x="38039" y="0"/>
                            <a:chExt cx="6148" cy="5450"/>
                          </a:xfrm>
                        </wpg:grpSpPr>
                        <pic:pic xmlns:pic="http://schemas.openxmlformats.org/drawingml/2006/picture">
                          <pic:nvPicPr>
                            <pic:cNvPr id="2074268751" name="Picture 273472700" descr="Activity "/>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39867" y="564"/>
                              <a:ext cx="4321" cy="4321"/>
                            </a:xfrm>
                            <a:prstGeom prst="rect">
                              <a:avLst/>
                            </a:prstGeom>
                            <a:noFill/>
                            <a:extLst>
                              <a:ext uri="{909E8E84-426E-40DD-AFC4-6F175D3DCCD1}">
                                <a14:hiddenFill xmlns:a14="http://schemas.microsoft.com/office/drawing/2010/main">
                                  <a:solidFill>
                                    <a:srgbClr val="FFFFFF"/>
                                  </a:solidFill>
                                </a14:hiddenFill>
                              </a:ext>
                            </a:extLst>
                          </pic:spPr>
                        </pic:pic>
                        <wps:wsp>
                          <wps:cNvPr id="2074268752" name="Rectangle: Rounded Corners 273472701"/>
                          <wps:cNvSpPr>
                            <a:spLocks noChangeArrowheads="1"/>
                          </wps:cNvSpPr>
                          <wps:spPr bwMode="auto">
                            <a:xfrm>
                              <a:off x="38039"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2074268753" name="TextBox 17"/>
                        <wps:cNvSpPr txBox="1">
                          <a:spLocks noChangeArrowheads="1"/>
                        </wps:cNvSpPr>
                        <wps:spPr bwMode="auto">
                          <a:xfrm>
                            <a:off x="0" y="1108"/>
                            <a:ext cx="35984" cy="4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7D235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rot="0" vert="horz" wrap="square" lIns="91440" tIns="45720" rIns="91440" bIns="45720" anchor="t" anchorCtr="0" upright="1">
                          <a:spAutoFit/>
                        </wps:bodyPr>
                      </wps:wsp>
                    </wpg:wgp>
                  </a:graphicData>
                </a:graphic>
              </wp:inline>
            </w:drawing>
          </mc:Choice>
          <mc:Fallback>
            <w:pict>
              <v:group id="Group 2074268749" o:spid="_x0000_s3148" style="width:347.95pt;height:46pt;mso-position-horizontal-relative:char;mso-position-vertical-relative:line" coordsize="44188,58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">
                <v:group id="Group 273472699" o:spid="_x0000_s3149" style="position:absolute;left:38039;width:6149;height:5450" coordorigin="38039" coordsize="6148,5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n9Yh8oA&#10;AADjAAAADwAAAAAAAAAAAAAAAACqAgAAZHJzL2Rvd25yZXYueG1sUEsFBgAAAAAEAAQA+gAAAKED&#10;AAAAAA==&#10;">
                  <v:shape id="Picture 273472700" o:spid="_x0000_s3150" type="#_x0000_t75" alt="Activity " style="position:absolute;left:39867;top:564;width:4321;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ax3bKAAAA4wAAAA8AAABkcnMvZG93bnJldi54bWxEj0FLAzEUhO+C/yE8wZtNdq1tWZsWFQte&#10;PLSKpbfH5rlZ3LzEJLbrvzeC4HGYmW+Y5Xp0gzhSTL1nDdVEgSBuvem50/D6srlagEgZ2eDgmTR8&#10;U4L16vxsiY3xJ97ScZc7USCcGtRgcw6NlKm15DBNfCAu3ruPDnORsZMm4qnA3SBrpWbSYc9lwWKg&#10;B0vtx+7LacBpHa8t98+BD/vPx7f7jeJQaX15Md7dgsg05v/wX/vJaKjVfFrPFvObCn4/lT8gVz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Buax3bKAAAA4wAAAA8AAAAAAAAA&#10;AAAAAAAAnwIAAGRycy9kb3ducmV2LnhtbFBLBQYAAAAABAAEAPcAAACWAwAAAAA=&#10;">
                    <v:imagedata r:id="rId137" o:title="Activity "/>
                  </v:shape>
                  <v:roundrect id="Rectangle: Rounded Corners 273472701" o:spid="_x0000_s3151" style="position:absolute;left:38039;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C09coA&#10;AADjAAAADwAAAGRycy9kb3ducmV2LnhtbESPQUvDQBSE70L/w/IK3uyuUZsSuy1tQa3HRgs9PrPP&#10;bEj2bciubfz3riB4HGbmG2a5Hl0nzjSExrOG25kCQVx503Ct4f3t6WYBIkRkg51n0vBNAdarydUS&#10;C+MvfKBzGWuRIBwK1GBj7AspQ2XJYZj5njh5n35wGJMcamkGvCS462Sm1Fw6bDgtWOxpZ6lqyy+n&#10;of3Yt+PrMc+fX6xTh7vdicqt1/p6Om4eQUQa43/4r703GjKV32fzRf6Qwe+n9Afk6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lgtPXKAAAA4wAAAA8AAAAAAAAAAAAAAAAAmAIA&#10;AGRycy9kb3ducmV2LnhtbFBLBQYAAAAABAAEAPUAAACPAwAAAAA=&#10;" fillcolor="#7a8696" strokecolor="#7a8696" strokeweight="1pt">
                    <v:stroke joinstyle="miter"/>
                  </v:roundrect>
                </v:group>
                <v:shape id="TextBox 17" o:spid="_x0000_s3152" type="#_x0000_t202" style="position:absolute;top:1108;width:35984;height:4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7vgckA&#10;AADjAAAADwAAAGRycy9kb3ducmV2LnhtbESPS0/DMBCE70j8B2uRuFG7gT4U6lYVD6kHLi3hvoqX&#10;OCJeR/HSpP8eIyFxHM3MN5rNbgqdOtOQ2sgW5jMDiriOruXGQvX+ercGlQTZYReZLFwowW57fbXB&#10;0sWRj3Q+SaMyhFOJFrxIX2qdak8B0yz2xNn7jENAyXJotBtwzPDQ6cKYpQ7Ycl7w2NOTp/rr9B0s&#10;iLj9/FK9hHT4mN6eR2/qBVbW3t5M+0dQQpP8h//aB2ehMKuHYrleLe7h91P+A3r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Q7vgckAAADjAAAADwAAAAAAAAAAAAAAAACYAgAA&#10;ZHJzL2Rvd25yZXYueG1sUEsFBgAAAAAEAAQA9QAAAI4DAAAAAA==&#10;" filled="f" stroked="f">
                  <v:textbox style="mso-fit-shape-to-text:t">
                    <w:txbxContent>
                      <w:p w:rsidR="00671334" w:rsidRPr="00280E55" w:rsidRDefault="00671334" w:rsidP="007D235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wrap anchorx="page"/>
                <w10:anchorlock/>
              </v:group>
            </w:pict>
          </mc:Fallback>
        </mc:AlternateContent>
      </w:r>
    </w:p>
    <w:p w:rsidR="00D13F7D" w:rsidRDefault="00D13F7D" w:rsidP="007D2351">
      <w:pPr>
        <w:pStyle w:val="a1"/>
        <w:jc w:val="left"/>
        <w:rPr>
          <w:noProof/>
          <w:rtl/>
        </w:rPr>
      </w:pPr>
      <w:r w:rsidRPr="00D13F7D">
        <w:rPr>
          <w:rFonts w:ascii="Sakkal Majalla" w:eastAsia="Times New Roman" w:hAnsi="Sakkal Majalla" w:cs="Sakkal Majalla"/>
          <w:b w:val="0"/>
          <w:color w:val="000000" w:themeColor="text1"/>
          <w:kern w:val="2"/>
          <w:sz w:val="34"/>
          <w:szCs w:val="34"/>
          <w:rtl/>
        </w:rPr>
        <w:t>قياس مدى التقبّل</w:t>
      </w:r>
      <w:r w:rsidR="007D2351">
        <w:rPr>
          <w:rFonts w:ascii="Sakkal Majalla" w:eastAsia="Times New Roman" w:hAnsi="Sakkal Majalla" w:cs="Sakkal Majalla" w:hint="cs"/>
          <w:b w:val="0"/>
          <w:color w:val="000000" w:themeColor="text1"/>
          <w:kern w:val="2"/>
          <w:sz w:val="34"/>
          <w:szCs w:val="34"/>
          <w:rtl/>
        </w:rPr>
        <w:t>.</w:t>
      </w:r>
      <w:r w:rsidR="007D2351" w:rsidRPr="00853909">
        <w:rPr>
          <w:noProof/>
        </w:rPr>
        <w:t xml:space="preserve"> </w:t>
      </w:r>
    </w:p>
    <w:p w:rsidR="007D2351" w:rsidRPr="008D39CE" w:rsidRDefault="007D2351" w:rsidP="007D2351">
      <w:pPr>
        <w:pStyle w:val="a1"/>
        <w:jc w:val="left"/>
      </w:pPr>
      <w:r>
        <w:rPr>
          <w:noProof/>
        </w:rPr>
        <mc:AlternateContent>
          <mc:Choice Requires="wpg">
            <w:drawing>
              <wp:inline distT="0" distB="0" distL="0" distR="0" wp14:anchorId="090A9AA8" wp14:editId="76DBDFC4">
                <wp:extent cx="4406900" cy="586640"/>
                <wp:effectExtent l="0" t="0" r="0" b="4445"/>
                <wp:docPr id="2074268754" name="Group 20742687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6900" cy="586640"/>
                          <a:chOff x="0" y="0"/>
                          <a:chExt cx="44066" cy="5866"/>
                        </a:xfrm>
                      </wpg:grpSpPr>
                      <wpg:grpSp>
                        <wpg:cNvPr id="2074268755" name="Group 975925184"/>
                        <wpg:cNvGrpSpPr>
                          <a:grpSpLocks/>
                        </wpg:cNvGrpSpPr>
                        <wpg:grpSpPr bwMode="auto">
                          <a:xfrm>
                            <a:off x="37976" y="0"/>
                            <a:ext cx="6090" cy="5450"/>
                            <a:chOff x="37976" y="0"/>
                            <a:chExt cx="6090" cy="5450"/>
                          </a:xfrm>
                        </wpg:grpSpPr>
                        <pic:pic xmlns:pic="http://schemas.openxmlformats.org/drawingml/2006/picture">
                          <pic:nvPicPr>
                            <pic:cNvPr id="2074268756" name="Picture 975925185" descr="Clock "/>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39746" y="1129"/>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2074268757" name="Rectangle: Rounded Corners 975925186"/>
                          <wps:cNvSpPr>
                            <a:spLocks noChangeArrowheads="1"/>
                          </wps:cNvSpPr>
                          <wps:spPr bwMode="auto">
                            <a:xfrm>
                              <a:off x="37976"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2074268758" name="TextBox 19"/>
                        <wps:cNvSpPr txBox="1">
                          <a:spLocks noChangeArrowheads="1"/>
                        </wps:cNvSpPr>
                        <wps:spPr bwMode="auto">
                          <a:xfrm>
                            <a:off x="0" y="1136"/>
                            <a:ext cx="35983" cy="4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7D235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rot="0" vert="horz" wrap="square" lIns="91440" tIns="45720" rIns="91440" bIns="45720" anchor="t" anchorCtr="0" upright="1">
                          <a:spAutoFit/>
                        </wps:bodyPr>
                      </wps:wsp>
                    </wpg:wgp>
                  </a:graphicData>
                </a:graphic>
              </wp:inline>
            </w:drawing>
          </mc:Choice>
          <mc:Fallback>
            <w:pict>
              <v:group id="Group 2074268754" o:spid="_x0000_s3153" style="width:347pt;height:46.2pt;mso-position-horizontal-relative:char;mso-position-vertical-relative:line" coordsize="44066,5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">
                <v:group id="Group 975925184" o:spid="_x0000_s3154" style="position:absolute;left:37976;width:6090;height:5450" coordorigin="37976" coordsize="6090,5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uCPsf&#10;zAAAAOMAAAAPAAAAAAAAAAAAAAAAAKoCAABkcnMvZG93bnJldi54bWxQSwUGAAAAAAQABAD6AAAA&#10;owMAAAAA&#10;">
                  <v:shape id="Picture 975925185" o:spid="_x0000_s3155" type="#_x0000_t75" alt="Clock " style="position:absolute;left:39746;top:1129;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IMswFjNAAAA4wAAAA8AAAAA&#10;AAAAAAAAAAAAnwIAAGRycy9kb3ducmV2LnhtbFBLBQYAAAAABAAEAPcAAACZAwAAAAA=&#10;">
                    <v:imagedata r:id="rId139" o:title="Clock "/>
                  </v:shape>
                  <v:roundrect id="Rectangle: Rounded Corners 975925186" o:spid="_x0000_s3156" style="position:absolute;left:37976;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cXbcoA&#10;AADjAAAADwAAAGRycy9kb3ducmV2LnhtbESPQUsDMRSE74L/ITzBm01ctSlr06IFtR67WujxuXlu&#10;lt28LJvYrv/eCILHYWa+YZbryffiSGNsAxu4nikQxHWwLTcG3t+erhYgYkK22AcmA98UYb06P1ti&#10;acOJd3SsUiMyhGOJBlxKQyllrB15jLMwEGfvM4weU5ZjI+2Ipwz3vSyUmkuPLecFhwNtHNVd9eUN&#10;dB/bbnrda/384rza3WwOVD0GYy4vpod7EImm9B/+a2+tgULp22K+0Hcafj/lPyBX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kXF23KAAAA4wAAAA8AAAAAAAAAAAAAAAAAmAIA&#10;AGRycy9kb3ducmV2LnhtbFBLBQYAAAAABAAEAPUAAACPAwAAAAA=&#10;" fillcolor="#7a8696" strokecolor="#7a8696" strokeweight="1pt">
                    <v:stroke joinstyle="miter"/>
                  </v:roundrect>
                </v:group>
                <v:shape id="TextBox 19" o:spid="_x0000_s3157" type="#_x0000_t202" style="position:absolute;top:1136;width:35983;height:4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p98MYA&#10;AADjAAAADwAAAGRycy9kb3ducmV2LnhtbERPO0/DMBDekfgP1iGxUbsRfSjUrSqgUgcW2rCf4iOO&#10;iM9RfDTpv68HJMZP33uzm0KnLjSkNrKF+cyAIq6ja7mxUJ0PT2tQSZAddpHJwpUS7Lb3dxssXRz5&#10;ky4naVQO4VSiBS/Sl1qn2lPANIs9cea+4xBQMhwa7QYcc3jodGHMUgdsOTd47OnVU/1z+g0WRNx+&#10;fq3eQzp+TR9vozf1AitrHx+m/QsooUn+xX/uo7NQmNVzsVyvFnl0/pT/gN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6p98MYAAADjAAAADwAAAAAAAAAAAAAAAACYAgAAZHJz&#10;L2Rvd25yZXYueG1sUEsFBgAAAAAEAAQA9QAAAIsDAAAAAA==&#10;" filled="f" stroked="f">
                  <v:textbox style="mso-fit-shape-to-text:t">
                    <w:txbxContent>
                      <w:p w:rsidR="00671334" w:rsidRPr="00280E55" w:rsidRDefault="00671334" w:rsidP="007D235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wrap anchorx="page"/>
                <w10:anchorlock/>
              </v:group>
            </w:pict>
          </mc:Fallback>
        </mc:AlternateContent>
      </w:r>
    </w:p>
    <w:p w:rsidR="007D2351" w:rsidRPr="001A2196" w:rsidRDefault="007D2351" w:rsidP="007D2351">
      <w:pPr>
        <w:pStyle w:val="a2"/>
        <w:jc w:val="left"/>
        <w:rPr>
          <w:rFonts w:eastAsia="Times New Roman"/>
          <w:kern w:val="2"/>
          <w:rtl/>
          <w14:ligatures w14:val="none"/>
        </w:rPr>
      </w:pPr>
      <w:r w:rsidRPr="001A2196">
        <w:rPr>
          <w:rFonts w:eastAsia="Times New Roman"/>
          <w:kern w:val="2"/>
          <w:rtl/>
          <w14:ligatures w14:val="none"/>
        </w:rPr>
        <w:t>20 دقيقة</w:t>
      </w:r>
    </w:p>
    <w:p w:rsidR="007D2351" w:rsidRDefault="007D2351" w:rsidP="007D2351">
      <w:pPr>
        <w:pStyle w:val="a2"/>
        <w:jc w:val="left"/>
        <w:rPr>
          <w:rtl/>
          <w:lang w:bidi="ar-EG"/>
        </w:rPr>
      </w:pPr>
      <w:r>
        <w:rPr>
          <w:noProof/>
        </w:rPr>
        <mc:AlternateContent>
          <mc:Choice Requires="wpg">
            <w:drawing>
              <wp:inline distT="0" distB="0" distL="0" distR="0" wp14:anchorId="6C246001" wp14:editId="306740F3">
                <wp:extent cx="4380230" cy="618465"/>
                <wp:effectExtent l="0" t="0" r="1270" b="0"/>
                <wp:docPr id="2074268759" name="Group 20742687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0230" cy="618465"/>
                          <a:chOff x="0" y="0"/>
                          <a:chExt cx="43800" cy="6185"/>
                        </a:xfrm>
                      </wpg:grpSpPr>
                      <pic:pic xmlns:pic="http://schemas.openxmlformats.org/drawingml/2006/picture">
                        <pic:nvPicPr>
                          <pic:cNvPr id="2074268760" name="Picture 1579856930" descr="Translate "/>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39479" y="991"/>
                            <a:ext cx="4321" cy="4320"/>
                          </a:xfrm>
                          <a:prstGeom prst="rect">
                            <a:avLst/>
                          </a:prstGeom>
                          <a:noFill/>
                          <a:extLst>
                            <a:ext uri="{909E8E84-426E-40DD-AFC4-6F175D3DCCD1}">
                              <a14:hiddenFill xmlns:a14="http://schemas.microsoft.com/office/drawing/2010/main">
                                <a:solidFill>
                                  <a:srgbClr val="FFFFFF"/>
                                </a:solidFill>
                              </a14:hiddenFill>
                            </a:ext>
                          </a:extLst>
                        </pic:spPr>
                      </pic:pic>
                      <wps:wsp>
                        <wps:cNvPr id="2074268761" name="Rectangle: Rounded Corners 1579856931"/>
                        <wps:cNvSpPr>
                          <a:spLocks noChangeArrowheads="1"/>
                        </wps:cNvSpPr>
                        <wps:spPr bwMode="auto">
                          <a:xfrm>
                            <a:off x="37707"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2074268762" name="TextBox 21"/>
                        <wps:cNvSpPr txBox="1">
                          <a:spLocks noChangeArrowheads="1"/>
                        </wps:cNvSpPr>
                        <wps:spPr bwMode="auto">
                          <a:xfrm>
                            <a:off x="0" y="1454"/>
                            <a:ext cx="35990"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1A2196" w:rsidRDefault="00671334" w:rsidP="007D2351">
                              <w:pPr>
                                <w:jc w:val="left"/>
                                <w:rPr>
                                  <w:rFonts w:ascii="Adobe Arabic" w:eastAsia="Times New Roman" w:hAnsi="Adobe Arabic" w:cs="Adobe Arabic"/>
                                  <w:b/>
                                  <w:bCs/>
                                  <w:color w:val="168489"/>
                                  <w:kern w:val="24"/>
                                  <w:sz w:val="48"/>
                                  <w:szCs w:val="48"/>
                                  <w:lang w:bidi="ar-SY"/>
                                </w:rPr>
                              </w:pPr>
                              <w:r w:rsidRPr="001A2196">
                                <w:rPr>
                                  <w:rFonts w:ascii="Adobe Arabic" w:eastAsia="Times New Roman" w:hAnsi="Adobe Arabic" w:cs="Adobe Arabic"/>
                                  <w:b/>
                                  <w:bCs/>
                                  <w:color w:val="168489"/>
                                  <w:kern w:val="24"/>
                                  <w:sz w:val="48"/>
                                  <w:szCs w:val="48"/>
                                  <w:rtl/>
                                  <w:lang w:bidi="ar-SY"/>
                                </w:rPr>
                                <w:t>نوع النشاط:</w:t>
                              </w:r>
                            </w:p>
                          </w:txbxContent>
                        </wps:txbx>
                        <wps:bodyPr rot="0" vert="horz" wrap="square" lIns="91440" tIns="45720" rIns="91440" bIns="45720" anchor="t" anchorCtr="0" upright="1">
                          <a:spAutoFit/>
                        </wps:bodyPr>
                      </wps:wsp>
                    </wpg:wgp>
                  </a:graphicData>
                </a:graphic>
              </wp:inline>
            </w:drawing>
          </mc:Choice>
          <mc:Fallback>
            <w:pict>
              <v:group id="Group 2074268759" o:spid="_x0000_s3158" style="width:344.9pt;height:48.7pt;mso-position-horizontal-relative:char;mso-position-vertical-relative:line" coordsize="43800,6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">
                <v:shape id="Picture 1579856930" o:spid="_x0000_s3159" type="#_x0000_t75" alt="Translate " style="position:absolute;left:39479;top:991;width:4321;height:4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pu7/JAAAA4wAAAA8AAABkcnMvZG93bnJldi54bWxEj81qwkAUhfeFvsNwC+7qpEGiRCdiC4K4&#10;KEQFt9fMNROSuZNmRk379J1FocvD+eNbrUfbiTsNvnGs4G2agCCunG64VnA6bl8XIHxA1tg5JgXf&#10;5GFdPD+tMNfuwSXdD6EWcYR9jgpMCH0upa8MWfRT1xNH7+oGiyHKoZZ6wEcct51MkySTFhuODwZ7&#10;+jBUtYebVeAc+cu5RWv48/KT9sev8r3cKzV5GTdLEIHG8B/+a++0gjSZz9JsMc8iRWSKPCCL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cam7v8kAAADjAAAADwAAAAAAAAAA&#10;AAAAAACfAgAAZHJzL2Rvd25yZXYueG1sUEsFBgAAAAAEAAQA9wAAAJUDAAAAAA==&#10;">
                  <v:imagedata r:id="rId141" o:title="Translate "/>
                </v:shape>
                <v:roundrect id="Rectangle: Rounded Corners 1579856931" o:spid="_x0000_s3160" style="position:absolute;left:37707;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7gP8oA&#10;AADjAAAADwAAAGRycy9kb3ducmV2LnhtbESPQUvDQBSE70L/w/IK3uxuoyQldltqQa3HRgWPz+xr&#10;NiT7NmTXNv57VxA8DjPzDbPeTq4XZxpD61nDcqFAENfetNxoeHt9vFmBCBHZYO+ZNHxTgO1mdrXG&#10;0vgLH+lcxUYkCIcSNdgYh1LKUFtyGBZ+IE7eyY8OY5JjI82IlwR3vcyUyqXDltOCxYH2luqu+nIa&#10;us9DN728F8XTs3XqeLv/oOrBa309n3b3ICJN8T/81z4YDZkq7rJ8VeRL+P2U/oDc/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fe4D/KAAAA4wAAAA8AAAAAAAAAAAAAAAAAmAIA&#10;AGRycy9kb3ducmV2LnhtbFBLBQYAAAAABAAEAPUAAACPAwAAAAA=&#10;" fillcolor="#7a8696" strokecolor="#7a8696" strokeweight="1pt">
                  <v:stroke joinstyle="miter"/>
                </v:roundrect>
                <v:shape id="TextBox 21" o:spid="_x0000_s3161" type="#_x0000_t202" style="position:absolute;top:1454;width:35990;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6Ap8kA&#10;AADjAAAADwAAAGRycy9kb3ducmV2LnhtbESPzWrDMBCE74W+g9hCb40U0zrBjRJCfyCHXpq498Xa&#10;WqbWyljb2Hn7qlDocZiZb5jNbg69OtOYusgWlgsDiriJruPWQn16vVuDSoLssI9MFi6UYLe9vtpg&#10;5eLE73Q+SqsyhFOFFrzIUGmdGk8B0yIOxNn7jGNAyXJstRtxyvDQ68KYUgfsOC94HOjJU/N1/A4W&#10;RNx+ealfQjp8zG/PkzfNA9bW3t7M+0dQQrP8h//aB2ehMKv7olyvygJ+P+U/o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C6Ap8kAAADjAAAADwAAAAAAAAAAAAAAAACYAgAA&#10;ZHJzL2Rvd25yZXYueG1sUEsFBgAAAAAEAAQA9QAAAI4DAAAAAA==&#10;" filled="f" stroked="f">
                  <v:textbox style="mso-fit-shape-to-text:t">
                    <w:txbxContent>
                      <w:p w:rsidR="00671334" w:rsidRPr="001A2196" w:rsidRDefault="00671334" w:rsidP="007D2351">
                        <w:pPr>
                          <w:jc w:val="left"/>
                          <w:rPr>
                            <w:rFonts w:ascii="Adobe Arabic" w:eastAsia="Times New Roman" w:hAnsi="Adobe Arabic" w:cs="Adobe Arabic"/>
                            <w:b/>
                            <w:bCs/>
                            <w:color w:val="168489"/>
                            <w:kern w:val="24"/>
                            <w:sz w:val="48"/>
                            <w:szCs w:val="48"/>
                            <w:lang w:bidi="ar-SY"/>
                          </w:rPr>
                        </w:pPr>
                        <w:r w:rsidRPr="001A2196">
                          <w:rPr>
                            <w:rFonts w:ascii="Adobe Arabic" w:eastAsia="Times New Roman" w:hAnsi="Adobe Arabic" w:cs="Adobe Arabic"/>
                            <w:b/>
                            <w:bCs/>
                            <w:color w:val="168489"/>
                            <w:kern w:val="24"/>
                            <w:sz w:val="48"/>
                            <w:szCs w:val="48"/>
                            <w:rtl/>
                            <w:lang w:bidi="ar-SY"/>
                          </w:rPr>
                          <w:t>نوع النشاط:</w:t>
                        </w:r>
                      </w:p>
                    </w:txbxContent>
                  </v:textbox>
                </v:shape>
                <w10:wrap anchorx="page"/>
                <w10:anchorlock/>
              </v:group>
            </w:pict>
          </mc:Fallback>
        </mc:AlternateContent>
      </w:r>
    </w:p>
    <w:p w:rsidR="00D13F7D" w:rsidRDefault="00D13F7D" w:rsidP="007D2351">
      <w:pPr>
        <w:pStyle w:val="a1"/>
        <w:jc w:val="left"/>
        <w:rPr>
          <w:rFonts w:ascii="Sakkal Majalla" w:hAnsi="Sakkal Majalla"/>
          <w:sz w:val="32"/>
          <w:szCs w:val="32"/>
          <w:rtl/>
        </w:rPr>
      </w:pPr>
      <w:r w:rsidRPr="00D13F7D">
        <w:rPr>
          <w:rFonts w:ascii="Sakkal Majalla" w:eastAsia="Times New Roman" w:hAnsi="Sakkal Majalla" w:cs="Sakkal Majalla"/>
          <w:b w:val="0"/>
          <w:color w:val="000000" w:themeColor="text1"/>
          <w:kern w:val="2"/>
          <w:sz w:val="34"/>
          <w:szCs w:val="34"/>
          <w:rtl/>
        </w:rPr>
        <w:t>نشاط تفاعلي تعاوني</w:t>
      </w:r>
      <w:r>
        <w:rPr>
          <w:rFonts w:ascii="Sakkal Majalla" w:hAnsi="Sakkal Majalla"/>
          <w:sz w:val="32"/>
          <w:szCs w:val="32"/>
          <w:rtl/>
        </w:rPr>
        <w:t xml:space="preserve"> </w:t>
      </w:r>
    </w:p>
    <w:p w:rsidR="007D2351" w:rsidRPr="008D39CE" w:rsidRDefault="007D2351" w:rsidP="007D2351">
      <w:pPr>
        <w:pStyle w:val="a1"/>
        <w:jc w:val="left"/>
      </w:pPr>
      <w:r>
        <w:rPr>
          <w:noProof/>
        </w:rPr>
        <mc:AlternateContent>
          <mc:Choice Requires="wpg">
            <w:drawing>
              <wp:inline distT="0" distB="0" distL="0" distR="0" wp14:anchorId="45DA3BF9" wp14:editId="603BAAE7">
                <wp:extent cx="4434840" cy="544925"/>
                <wp:effectExtent l="0" t="0" r="3810" b="26670"/>
                <wp:docPr id="2074268763" name="Group 20742687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4840" cy="544925"/>
                          <a:chOff x="0" y="0"/>
                          <a:chExt cx="44350" cy="5450"/>
                        </a:xfrm>
                      </wpg:grpSpPr>
                      <pic:pic xmlns:pic="http://schemas.openxmlformats.org/drawingml/2006/picture">
                        <pic:nvPicPr>
                          <pic:cNvPr id="2074268764" name="Picture 975925189" descr="Goal "/>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40030" y="56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2074268765" name="Rectangle: Rounded Corners 975925190"/>
                        <wps:cNvSpPr>
                          <a:spLocks noChangeArrowheads="1"/>
                        </wps:cNvSpPr>
                        <wps:spPr bwMode="auto">
                          <a:xfrm>
                            <a:off x="38333"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2074268766" name="TextBox 23"/>
                        <wps:cNvSpPr txBox="1">
                          <a:spLocks noChangeArrowheads="1"/>
                        </wps:cNvSpPr>
                        <wps:spPr bwMode="auto">
                          <a:xfrm>
                            <a:off x="0" y="642"/>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7D235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rot="0" vert="horz" wrap="square" lIns="91440" tIns="45720" rIns="91440" bIns="45720" anchor="t" anchorCtr="0" upright="1">
                          <a:spAutoFit/>
                        </wps:bodyPr>
                      </wps:wsp>
                    </wpg:wgp>
                  </a:graphicData>
                </a:graphic>
              </wp:inline>
            </w:drawing>
          </mc:Choice>
          <mc:Fallback>
            <w:pict>
              <v:group id="Group 2074268763" o:spid="_x0000_s3162"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">
                <v:shape id="Picture 975925189" o:spid="_x0000_s3163" type="#_x0000_t75" alt="Goal " style="position:absolute;left:40030;top:564;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Gve5qywAAAOMAAAAPAAAAAAAA&#10;AAAAAAAAAJ8CAABkcnMvZG93bnJldi54bWxQSwUGAAAAAAQABAD3AAAAlwMAAAAA&#10;">
                  <v:imagedata r:id="rId143" o:title="Goal "/>
                </v:shape>
                <v:roundrect id="Rectangle: Rounded Corners 975925190" o:spid="_x0000_s3164" style="position:absolute;left:38333;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XmPMoA&#10;AADjAAAADwAAAGRycy9kb3ducmV2LnhtbESPQUvDQBSE70L/w/IK3uyuUZMSuy1aUOuxaQWPz+wz&#10;G5J9G7JrG/+9Kwgeh5n5hlltJteLE42h9azheqFAENfetNxoOB6erpYgQkQ22HsmDd8UYLOeXayw&#10;NP7MezpVsREJwqFEDTbGoZQy1JYchoUfiJP36UeHMcmxkWbEc4K7XmZK5dJhy2nB4kBbS3VXfTkN&#10;3ceum17fiuL5xTq1v9m+U/Xotb6cTw/3ICJN8T/8194ZDZkqbrN8WeR38Psp/QG5/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jl5jzKAAAA4wAAAA8AAAAAAAAAAAAAAAAAmAIA&#10;AGRycy9kb3ducmV2LnhtbFBLBQYAAAAABAAEAPUAAACPAwAAAAA=&#10;" fillcolor="#7a8696" strokecolor="#7a8696" strokeweight="1pt">
                  <v:stroke joinstyle="miter"/>
                </v:roundrect>
                <v:shape id="TextBox 23" o:spid="_x0000_s3165" type="#_x0000_t202" style="position:absolute;top:642;width:36006;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WGpMkA&#10;AADjAAAADwAAAGRycy9kb3ducmV2LnhtbESPzWrDMBCE74W+g9hCb40U0zrBjRJCfyCHXpq498Xa&#10;WqbWyljb2Hn7qlDocZiZb5jNbg69OtOYusgWlgsDiriJruPWQn16vVuDSoLssI9MFi6UYLe9vtpg&#10;5eLE73Q+SqsyhFOFFrzIUGmdGk8B0yIOxNn7jGNAyXJstRtxyvDQ68KYUgfsOC94HOjJU/N1/A4W&#10;RNx+ealfQjp8zG/PkzfNA9bW3t7M+0dQQrP8h//aB2ehMKv7olyvyhJ+P+U/o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xWGpMkAAADjAAAADwAAAAAAAAAAAAAAAACYAgAA&#10;ZHJzL2Rvd25yZXYueG1sUEsFBgAAAAAEAAQA9QAAAI4DAAAAAA==&#10;" filled="f" stroked="f">
                  <v:textbox style="mso-fit-shape-to-text:t">
                    <w:txbxContent>
                      <w:p w:rsidR="00671334" w:rsidRPr="00280E55" w:rsidRDefault="00671334" w:rsidP="007D235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wrap anchorx="page"/>
                <w10:anchorlock/>
              </v:group>
            </w:pict>
          </mc:Fallback>
        </mc:AlternateContent>
      </w:r>
    </w:p>
    <w:p w:rsidR="00D13F7D" w:rsidRPr="00D13F7D" w:rsidRDefault="00D13F7D" w:rsidP="00D13F7D">
      <w:pPr>
        <w:rPr>
          <w:rFonts w:ascii="Sakkal Majalla" w:eastAsia="Times New Roman" w:hAnsi="Sakkal Majalla"/>
          <w:kern w:val="2"/>
          <w:sz w:val="34"/>
        </w:rPr>
      </w:pPr>
      <w:r w:rsidRPr="00D13F7D">
        <w:rPr>
          <w:rFonts w:ascii="Sakkal Majalla" w:eastAsia="Times New Roman" w:hAnsi="Sakkal Majalla"/>
          <w:kern w:val="2"/>
          <w:sz w:val="34"/>
          <w:rtl/>
        </w:rPr>
        <w:t xml:space="preserve">1. قياس مدى تقبّل الموظفين للثقافة التنظيمية الجديدة. </w:t>
      </w:r>
    </w:p>
    <w:p w:rsidR="00D13F7D" w:rsidRPr="00D13F7D" w:rsidRDefault="00D13F7D" w:rsidP="00D13F7D">
      <w:pPr>
        <w:rPr>
          <w:rFonts w:ascii="Sakkal Majalla" w:eastAsia="Times New Roman" w:hAnsi="Sakkal Majalla"/>
          <w:kern w:val="2"/>
          <w:sz w:val="34"/>
          <w:rtl/>
        </w:rPr>
      </w:pPr>
      <w:r w:rsidRPr="00D13F7D">
        <w:rPr>
          <w:rFonts w:ascii="Sakkal Majalla" w:eastAsia="Times New Roman" w:hAnsi="Sakkal Majalla"/>
          <w:kern w:val="2"/>
          <w:sz w:val="34"/>
          <w:rtl/>
        </w:rPr>
        <w:t>2. تحديد نقاط القوة والضعف في برامج التكيف مع الثقافة الجديدة.</w:t>
      </w:r>
    </w:p>
    <w:p w:rsidR="00D13F7D" w:rsidRPr="00D13F7D" w:rsidRDefault="00D13F7D" w:rsidP="00D13F7D">
      <w:pPr>
        <w:rPr>
          <w:rFonts w:ascii="Sakkal Majalla" w:eastAsia="Times New Roman" w:hAnsi="Sakkal Majalla"/>
          <w:kern w:val="2"/>
          <w:sz w:val="34"/>
          <w:rtl/>
        </w:rPr>
      </w:pPr>
      <w:r w:rsidRPr="00D13F7D">
        <w:rPr>
          <w:rFonts w:ascii="Sakkal Majalla" w:eastAsia="Times New Roman" w:hAnsi="Sakkal Majalla"/>
          <w:kern w:val="2"/>
          <w:sz w:val="34"/>
          <w:rtl/>
        </w:rPr>
        <w:t>3. صياغة توصيات لتعزيز قبول الثقافة الجديدة.</w:t>
      </w:r>
    </w:p>
    <w:p w:rsidR="007D2351" w:rsidRDefault="007D2351" w:rsidP="007D2351">
      <w:pPr>
        <w:pStyle w:val="ListParagraph"/>
        <w:spacing w:line="360" w:lineRule="auto"/>
        <w:ind w:left="0"/>
        <w:rPr>
          <w:rFonts w:ascii="Sakkal Majalla" w:eastAsia="Times New Roman" w:hAnsi="Sakkal Majalla" w:cs="Sakkal Majalla"/>
          <w:kern w:val="2"/>
          <w:sz w:val="34"/>
          <w:szCs w:val="34"/>
          <w:rtl/>
        </w:rPr>
      </w:pPr>
      <w:r>
        <w:rPr>
          <w:noProof/>
        </w:rPr>
        <mc:AlternateContent>
          <mc:Choice Requires="wpg">
            <w:drawing>
              <wp:inline distT="0" distB="0" distL="0" distR="0" wp14:anchorId="6C184BE3" wp14:editId="7B2439D9">
                <wp:extent cx="4408070" cy="544996"/>
                <wp:effectExtent l="0" t="0" r="0" b="26670"/>
                <wp:docPr id="2074268767" name="Group 2074268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8070" cy="544996"/>
                          <a:chOff x="-190" y="0"/>
                          <a:chExt cx="44082" cy="5450"/>
                        </a:xfrm>
                      </wpg:grpSpPr>
                      <pic:pic xmlns:pic="http://schemas.openxmlformats.org/drawingml/2006/picture">
                        <pic:nvPicPr>
                          <pic:cNvPr id="2074268768" name="Picture 1146756001" descr="Puzzle piece "/>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39572" y="20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2074268769" name="Rectangle: Rounded Corners 1146756002"/>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2074268770" name="TextBox 20"/>
                        <wps:cNvSpPr txBox="1">
                          <a:spLocks noChangeArrowheads="1"/>
                        </wps:cNvSpPr>
                        <wps:spPr bwMode="auto">
                          <a:xfrm>
                            <a:off x="-190" y="565"/>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7D2351">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hint="cs"/>
                                  <w:b/>
                                  <w:bCs/>
                                  <w:color w:val="168489"/>
                                  <w:kern w:val="24"/>
                                  <w:sz w:val="48"/>
                                  <w:szCs w:val="48"/>
                                  <w:rtl/>
                                  <w:lang w:bidi="ar-SY"/>
                                </w:rPr>
                                <w:t>الوسائل المستخدمة</w:t>
                              </w:r>
                              <w:r w:rsidRPr="00280E55">
                                <w:rPr>
                                  <w:rFonts w:ascii="Adobe Arabic" w:eastAsia="Times New Roman" w:hAnsi="Adobe Arabic" w:cs="Adobe Arabic"/>
                                  <w:b/>
                                  <w:bCs/>
                                  <w:color w:val="168489"/>
                                  <w:kern w:val="24"/>
                                  <w:sz w:val="48"/>
                                  <w:szCs w:val="48"/>
                                  <w:rtl/>
                                  <w:lang w:bidi="ar-SY"/>
                                </w:rPr>
                                <w:t>:</w:t>
                              </w:r>
                            </w:p>
                          </w:txbxContent>
                        </wps:txbx>
                        <wps:bodyPr rot="0" vert="horz" wrap="square" lIns="91440" tIns="45720" rIns="91440" bIns="45720" anchor="t" anchorCtr="0" upright="1">
                          <a:spAutoFit/>
                        </wps:bodyPr>
                      </wps:wsp>
                    </wpg:wgp>
                  </a:graphicData>
                </a:graphic>
              </wp:inline>
            </w:drawing>
          </mc:Choice>
          <mc:Fallback>
            <w:pict>
              <v:group id="Group 2074268767" o:spid="_x0000_s3166" style="width:347.1pt;height:42.9pt;mso-position-horizontal-relative:char;mso-position-vertical-relative:line" coordorigin="-190" coordsize="44082,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">
                <v:shape id="Picture 1146756001" o:spid="_x0000_s3167" type="#_x0000_t75" alt="Puzzle piece " style="position:absolute;left:39572;top:204;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dXkTIAAAA4wAAAA8AAABkcnMvZG93bnJldi54bWxET89LwzAUvgv+D+ENvMiWGCQb3bIhQ8GD&#10;F6c77PZo3tqy5qVrYtv99+YgePz4fm92k2/FQH1sAlt4WigQxGVwDVcWvr/e5isQMSE7bAOThRtF&#10;2G3v7zZYuDDyJw2HVIkcwrFAC3VKXSFlLGvyGBehI87cOfQeU4Z9JV2PYw73rdRKGemx4dxQY0f7&#10;msrL4cdbGE8furydhv11fE3NVZlWP5qjtQ+z6WUNItGU/sV/7ndnQavlszarpcmj86f8B+T2F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xnV5EyAAAAOMAAAAPAAAAAAAAAAAA&#10;AAAAAJ8CAABkcnMvZG93bnJldi54bWxQSwUGAAAAAAQABAD3AAAAlAMAAAAA&#10;">
                  <v:imagedata r:id="rId145" o:title="Puzzle piece "/>
                </v:shape>
                <v:roundrect id="Rectangle: Rounded Corners 1146756002" o:spid="_x0000_s3168" style="position:absolute;left:37869;width:458;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jsOcoA&#10;AADjAAAADwAAAGRycy9kb3ducmV2LnhtbESPQUvDQBSE74L/YXkFb3a3sSQ1dlu0oNZjo4LHZ/aZ&#10;Dcm+Ddm1Tf+9Kwgeh5n5hllvJ9eLI42h9axhMVcgiGtvWm40vL0+Xq9AhIhssPdMGs4UYLu5vFhj&#10;afyJD3SsYiMShEOJGmyMQyllqC05DHM/ECfvy48OY5JjI82IpwR3vcyUyqXDltOCxYF2luqu+nYa&#10;us99N728F8XTs3XqcLP7oOrBa301m+7vQESa4n/4r703GjJVLLN8VeS38Psp/QG5+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mo7DnKAAAA4wAAAA8AAAAAAAAAAAAAAAAAmAIA&#10;AGRycy9kb3ducmV2LnhtbFBLBQYAAAAABAAEAPUAAACPAwAAAAA=&#10;" fillcolor="#7a8696" strokecolor="#7a8696" strokeweight="1pt">
                  <v:stroke joinstyle="miter"/>
                </v:roundrect>
                <v:shape id="TextBox 20" o:spid="_x0000_s3169" type="#_x0000_t202" style="position:absolute;left:-190;top:565;width:36006;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ktlsgA&#10;AADjAAAADwAAAGRycy9kb3ducmV2LnhtbESPy2rDMBBF94X+g5hAd40U08bBjRJCH5BFN03d/WBN&#10;LRNrZKxp7Px9tSh0ebkvznY/h15daExdZAurpQFF3ETXcWuh/ny734BKguywj0wWrpRgv7u92WLl&#10;4sQfdDlJq/IIpwoteJGh0jo1ngKmZRyIs/cdx4CS5dhqN+KUx0OvC2PWOmDH+cHjQM+emvPpJ1gQ&#10;cYfVtX4N6fg1v79M3jSPWFt7t5gPT6CEZvkP/7WPzkJhyodivSnLTJGZMg/o3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S2WyAAAAOMAAAAPAAAAAAAAAAAAAAAAAJgCAABk&#10;cnMvZG93bnJldi54bWxQSwUGAAAAAAQABAD1AAAAjQMAAAAA&#10;" filled="f" stroked="f">
                  <v:textbox style="mso-fit-shape-to-text:t">
                    <w:txbxContent>
                      <w:p w:rsidR="00671334" w:rsidRPr="00280E55" w:rsidRDefault="00671334" w:rsidP="007D2351">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hint="cs"/>
                            <w:b/>
                            <w:bCs/>
                            <w:color w:val="168489"/>
                            <w:kern w:val="24"/>
                            <w:sz w:val="48"/>
                            <w:szCs w:val="48"/>
                            <w:rtl/>
                            <w:lang w:bidi="ar-SY"/>
                          </w:rPr>
                          <w:t>الوسائل المستخدمة</w:t>
                        </w:r>
                        <w:r w:rsidRPr="00280E55">
                          <w:rPr>
                            <w:rFonts w:ascii="Adobe Arabic" w:eastAsia="Times New Roman" w:hAnsi="Adobe Arabic" w:cs="Adobe Arabic"/>
                            <w:b/>
                            <w:bCs/>
                            <w:color w:val="168489"/>
                            <w:kern w:val="24"/>
                            <w:sz w:val="48"/>
                            <w:szCs w:val="48"/>
                            <w:rtl/>
                            <w:lang w:bidi="ar-SY"/>
                          </w:rPr>
                          <w:t>:</w:t>
                        </w:r>
                      </w:p>
                    </w:txbxContent>
                  </v:textbox>
                </v:shape>
                <w10:wrap anchorx="page"/>
                <w10:anchorlock/>
              </v:group>
            </w:pict>
          </mc:Fallback>
        </mc:AlternateContent>
      </w:r>
    </w:p>
    <w:p w:rsidR="007D2351" w:rsidRPr="00853909" w:rsidRDefault="00D13F7D" w:rsidP="007D2351">
      <w:pPr>
        <w:pStyle w:val="a1"/>
        <w:jc w:val="left"/>
        <w:rPr>
          <w:rtl/>
        </w:rPr>
      </w:pPr>
      <w:r w:rsidRPr="00D13F7D">
        <w:rPr>
          <w:rFonts w:ascii="Sakkal Majalla" w:eastAsia="Times New Roman" w:hAnsi="Sakkal Majalla" w:cs="Sakkal Majalla"/>
          <w:b w:val="0"/>
          <w:color w:val="000000" w:themeColor="text1"/>
          <w:kern w:val="2"/>
          <w:sz w:val="34"/>
          <w:szCs w:val="34"/>
          <w:rtl/>
        </w:rPr>
        <w:t>أقلام، شاشة عرض، لوح أبيض</w:t>
      </w:r>
      <w:r>
        <w:rPr>
          <w:rFonts w:ascii="Sakkal Majalla" w:hAnsi="Sakkal Majalla"/>
          <w:sz w:val="32"/>
          <w:szCs w:val="32"/>
          <w:rtl/>
        </w:rPr>
        <w:t>.</w:t>
      </w:r>
      <w:r w:rsidR="007D2351">
        <w:rPr>
          <w:noProof/>
        </w:rPr>
        <mc:AlternateContent>
          <mc:Choice Requires="wpg">
            <w:drawing>
              <wp:inline distT="0" distB="0" distL="0" distR="0" wp14:anchorId="37CC39BC" wp14:editId="30CFBD89">
                <wp:extent cx="4408070" cy="544996"/>
                <wp:effectExtent l="0" t="0" r="0" b="26670"/>
                <wp:docPr id="2074268771" name="Group 20742687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8070" cy="544996"/>
                          <a:chOff x="-190" y="0"/>
                          <a:chExt cx="44082" cy="5450"/>
                        </a:xfrm>
                      </wpg:grpSpPr>
                      <pic:pic xmlns:pic="http://schemas.openxmlformats.org/drawingml/2006/picture">
                        <pic:nvPicPr>
                          <pic:cNvPr id="2074268772" name="Picture 975925194" descr="Puzzle piece "/>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39572" y="20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2074268773" name="Rectangle: Rounded Corners 975925195"/>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2074268774" name="TextBox 20"/>
                        <wps:cNvSpPr txBox="1">
                          <a:spLocks noChangeArrowheads="1"/>
                        </wps:cNvSpPr>
                        <wps:spPr bwMode="auto">
                          <a:xfrm>
                            <a:off x="-190" y="566"/>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7D2351">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wps:txbx>
                        <wps:bodyPr rot="0" vert="horz" wrap="square" lIns="91440" tIns="45720" rIns="91440" bIns="45720" anchor="t" anchorCtr="0" upright="1">
                          <a:spAutoFit/>
                        </wps:bodyPr>
                      </wps:wsp>
                    </wpg:wgp>
                  </a:graphicData>
                </a:graphic>
              </wp:inline>
            </w:drawing>
          </mc:Choice>
          <mc:Fallback>
            <w:pict>
              <v:group id="Group 2074268771" o:spid="_x0000_s3170" style="width:347.1pt;height:42.9pt;mso-position-horizontal-relative:char;mso-position-vertical-relative:line" coordorigin="-190" coordsize="44082,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">
                <v:shape id="Picture 975925194" o:spid="_x0000_s3171" type="#_x0000_t75" alt="Puzzle piece " style="position:absolute;left:39572;top:204;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VrP9zywAAAOMAAAAPAAAAAAAA&#10;AAAAAAAAAJ8CAABkcnMvZG93bnJldi54bWxQSwUGAAAAAAQABAD3AAAAlwMAAAAA&#10;">
                  <v:imagedata r:id="rId145" o:title="Puzzle piece "/>
                </v:shape>
                <v:roundrect id="Rectangle: Rounded Corners 975925195" o:spid="_x0000_s3172" style="position:absolute;left:37869;width:458;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lNDsoA&#10;AADjAAAADwAAAGRycy9kb3ducmV2LnhtbESPQUsDMRSE74L/ITzBm03cSlPWpkULaj12tdDjc/Pc&#10;LLt5WTaxXf+9EQSPw8x8w6w2k+/FicbYBjZwO1MgiOtgW24MvL893SxBxIRssQ9MBr4pwmZ9ebHC&#10;0oYz7+lUpUZkCMcSDbiUhlLKWDvyGGdhIM7eZxg9pizHRtoRzxnue1kotZAeW84LDgfaOqq76ssb&#10;6D523fR60Pr5xXm1n2+PVD0GY66vpod7EImm9B/+a++sgULpu2Kx1HoOv5/yH5Dr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2ZTQ7KAAAA4wAAAA8AAAAAAAAAAAAAAAAAmAIA&#10;AGRycy9kb3ducmV2LnhtbFBLBQYAAAAABAAEAPUAAACPAwAAAAA=&#10;" fillcolor="#7a8696" strokecolor="#7a8696" strokeweight="1pt">
                  <v:stroke joinstyle="miter"/>
                </v:roundrect>
                <v:shape id="TextBox 20" o:spid="_x0000_s3173" type="#_x0000_t202" style="position:absolute;left:-190;top:566;width:36006;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IrlckA&#10;AADjAAAADwAAAGRycy9kb3ducmV2LnhtbESPzWrDMBCE74W+g9hCb40Uk8bBjRJCfyCHXpq698Xa&#10;WqbWyljb2Hn7qlDocZiZb5jtfg69OtOYusgWlgsDiriJruPWQv3+crcBlQTZYR+ZLFwowX53fbXF&#10;ysWJ3+h8klZlCKcKLXiRodI6NZ4CpkUciLP3GceAkuXYajfilOGh14Uxax2w47zgcaBHT83X6TtY&#10;EHGH5aV+Dun4Mb8+Td4091hbe3szHx5ACc3yH/5rH52FwpSrYr0pyxX8fsp/QO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VIrlckAAADjAAAADwAAAAAAAAAAAAAAAACYAgAA&#10;ZHJzL2Rvd25yZXYueG1sUEsFBgAAAAAEAAQA9QAAAI4DAAAAAA==&#10;" filled="f" stroked="f">
                  <v:textbox style="mso-fit-shape-to-text:t">
                    <w:txbxContent>
                      <w:p w:rsidR="00671334" w:rsidRPr="00280E55" w:rsidRDefault="00671334" w:rsidP="007D2351">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v:textbox>
                </v:shape>
                <w10:wrap anchorx="page"/>
                <w10:anchorlock/>
              </v:group>
            </w:pict>
          </mc:Fallback>
        </mc:AlternateContent>
      </w:r>
    </w:p>
    <w:p w:rsidR="00D13F7D" w:rsidRPr="00D13F7D" w:rsidRDefault="00D13F7D">
      <w:pPr>
        <w:pStyle w:val="ListParagraph"/>
        <w:numPr>
          <w:ilvl w:val="0"/>
          <w:numId w:val="12"/>
        </w:numPr>
        <w:spacing w:line="360" w:lineRule="auto"/>
        <w:rPr>
          <w:rFonts w:ascii="Sakkal Majalla" w:eastAsia="Times New Roman" w:hAnsi="Sakkal Majalla" w:cs="Sakkal Majalla"/>
          <w:kern w:val="2"/>
          <w:sz w:val="34"/>
          <w:szCs w:val="34"/>
        </w:rPr>
      </w:pPr>
      <w:r w:rsidRPr="00D13F7D">
        <w:rPr>
          <w:rFonts w:ascii="Sakkal Majalla" w:eastAsia="Times New Roman" w:hAnsi="Sakkal Majalla" w:cs="Sakkal Majalla"/>
          <w:kern w:val="2"/>
          <w:sz w:val="34"/>
          <w:szCs w:val="34"/>
          <w:rtl/>
        </w:rPr>
        <w:t xml:space="preserve">مناقشة تعريف الحوكمة الرقمية وأبعادها المختلفة. </w:t>
      </w:r>
    </w:p>
    <w:p w:rsidR="00D13F7D" w:rsidRPr="00D13F7D" w:rsidRDefault="00D13F7D">
      <w:pPr>
        <w:pStyle w:val="ListParagraph"/>
        <w:numPr>
          <w:ilvl w:val="0"/>
          <w:numId w:val="12"/>
        </w:numPr>
        <w:spacing w:line="360" w:lineRule="auto"/>
        <w:rPr>
          <w:rFonts w:ascii="Sakkal Majalla" w:eastAsia="Times New Roman" w:hAnsi="Sakkal Majalla" w:cs="Sakkal Majalla"/>
          <w:kern w:val="2"/>
          <w:sz w:val="34"/>
          <w:szCs w:val="34"/>
          <w:rtl/>
        </w:rPr>
      </w:pPr>
      <w:r w:rsidRPr="00D13F7D">
        <w:rPr>
          <w:rFonts w:ascii="Sakkal Majalla" w:eastAsia="Times New Roman" w:hAnsi="Sakkal Majalla" w:cs="Sakkal Majalla"/>
          <w:kern w:val="2"/>
          <w:sz w:val="34"/>
          <w:szCs w:val="34"/>
          <w:rtl/>
        </w:rPr>
        <w:lastRenderedPageBreak/>
        <w:t>تقسيم المشاركين إلى مجموعات تعاونية.</w:t>
      </w:r>
    </w:p>
    <w:p w:rsidR="00D13F7D" w:rsidRPr="00D13F7D" w:rsidRDefault="00D13F7D">
      <w:pPr>
        <w:pStyle w:val="ListParagraph"/>
        <w:numPr>
          <w:ilvl w:val="0"/>
          <w:numId w:val="12"/>
        </w:numPr>
        <w:spacing w:line="360" w:lineRule="auto"/>
        <w:rPr>
          <w:rFonts w:ascii="Sakkal Majalla" w:eastAsia="Times New Roman" w:hAnsi="Sakkal Majalla" w:cs="Sakkal Majalla"/>
          <w:kern w:val="2"/>
          <w:sz w:val="34"/>
          <w:szCs w:val="34"/>
          <w:rtl/>
        </w:rPr>
      </w:pPr>
      <w:r w:rsidRPr="00D13F7D">
        <w:rPr>
          <w:rFonts w:ascii="Sakkal Majalla" w:eastAsia="Times New Roman" w:hAnsi="Sakkal Majalla" w:cs="Sakkal Majalla"/>
          <w:kern w:val="2"/>
          <w:sz w:val="34"/>
          <w:szCs w:val="34"/>
          <w:rtl/>
        </w:rPr>
        <w:t>إعداد استبيان قصير لقياس مدى التقبل.</w:t>
      </w:r>
    </w:p>
    <w:p w:rsidR="00D13F7D" w:rsidRPr="00D13F7D" w:rsidRDefault="00D13F7D">
      <w:pPr>
        <w:pStyle w:val="ListParagraph"/>
        <w:numPr>
          <w:ilvl w:val="0"/>
          <w:numId w:val="12"/>
        </w:numPr>
        <w:spacing w:line="360" w:lineRule="auto"/>
        <w:rPr>
          <w:rFonts w:ascii="Sakkal Majalla" w:eastAsia="Times New Roman" w:hAnsi="Sakkal Majalla" w:cs="Sakkal Majalla"/>
          <w:kern w:val="2"/>
          <w:sz w:val="34"/>
          <w:szCs w:val="34"/>
          <w:rtl/>
        </w:rPr>
      </w:pPr>
      <w:r w:rsidRPr="00D13F7D">
        <w:rPr>
          <w:rFonts w:ascii="Sakkal Majalla" w:eastAsia="Times New Roman" w:hAnsi="Sakkal Majalla" w:cs="Sakkal Majalla"/>
          <w:kern w:val="2"/>
          <w:sz w:val="34"/>
          <w:szCs w:val="34"/>
          <w:rtl/>
        </w:rPr>
        <w:t>تطبيق الاستبيان وتحليل النتائج.</w:t>
      </w:r>
    </w:p>
    <w:p w:rsidR="00D13F7D" w:rsidRPr="00D13F7D" w:rsidRDefault="00D13F7D">
      <w:pPr>
        <w:pStyle w:val="ListParagraph"/>
        <w:numPr>
          <w:ilvl w:val="0"/>
          <w:numId w:val="12"/>
        </w:numPr>
        <w:spacing w:line="360" w:lineRule="auto"/>
        <w:rPr>
          <w:rFonts w:ascii="Sakkal Majalla" w:eastAsia="Times New Roman" w:hAnsi="Sakkal Majalla" w:cs="Sakkal Majalla"/>
          <w:kern w:val="2"/>
          <w:sz w:val="34"/>
          <w:szCs w:val="34"/>
          <w:rtl/>
        </w:rPr>
      </w:pPr>
      <w:r w:rsidRPr="00D13F7D">
        <w:rPr>
          <w:rFonts w:ascii="Sakkal Majalla" w:eastAsia="Times New Roman" w:hAnsi="Sakkal Majalla" w:cs="Sakkal Majalla"/>
          <w:kern w:val="2"/>
          <w:sz w:val="34"/>
          <w:szCs w:val="34"/>
          <w:rtl/>
        </w:rPr>
        <w:t>صياغة التوصيات.</w:t>
      </w:r>
    </w:p>
    <w:p w:rsidR="007D2351" w:rsidRDefault="007D2351" w:rsidP="007D2351">
      <w:pPr>
        <w:pStyle w:val="a1"/>
        <w:jc w:val="left"/>
        <w:rPr>
          <w:rtl/>
        </w:rPr>
      </w:pPr>
      <w:r>
        <w:rPr>
          <w:noProof/>
        </w:rPr>
        <mc:AlternateContent>
          <mc:Choice Requires="wpg">
            <w:drawing>
              <wp:inline distT="0" distB="0" distL="0" distR="0" wp14:anchorId="2CA6FB40" wp14:editId="1D018EDC">
                <wp:extent cx="4363085" cy="544909"/>
                <wp:effectExtent l="0" t="0" r="0" b="26670"/>
                <wp:docPr id="2074268775" name="Group 20742687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3085" cy="544909"/>
                          <a:chOff x="0" y="0"/>
                          <a:chExt cx="43630" cy="5450"/>
                        </a:xfrm>
                      </wpg:grpSpPr>
                      <wpg:grpSp>
                        <wpg:cNvPr id="2074268776" name="Group 975925198"/>
                        <wpg:cNvGrpSpPr>
                          <a:grpSpLocks/>
                        </wpg:cNvGrpSpPr>
                        <wpg:grpSpPr bwMode="auto">
                          <a:xfrm>
                            <a:off x="37869" y="0"/>
                            <a:ext cx="5761" cy="5450"/>
                            <a:chOff x="37869" y="0"/>
                            <a:chExt cx="5760" cy="5450"/>
                          </a:xfrm>
                        </wpg:grpSpPr>
                        <pic:pic xmlns:pic="http://schemas.openxmlformats.org/drawingml/2006/picture">
                          <pic:nvPicPr>
                            <pic:cNvPr id="2074268777" name="Picture 975925199" descr="Implementation "/>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39310" y="703"/>
                              <a:ext cx="4320" cy="4320"/>
                            </a:xfrm>
                            <a:prstGeom prst="rect">
                              <a:avLst/>
                            </a:prstGeom>
                            <a:noFill/>
                            <a:extLst>
                              <a:ext uri="{909E8E84-426E-40DD-AFC4-6F175D3DCCD1}">
                                <a14:hiddenFill xmlns:a14="http://schemas.microsoft.com/office/drawing/2010/main">
                                  <a:solidFill>
                                    <a:srgbClr val="FFFFFF"/>
                                  </a:solidFill>
                                </a14:hiddenFill>
                              </a:ext>
                            </a:extLst>
                          </pic:spPr>
                        </pic:pic>
                        <wps:wsp>
                          <wps:cNvPr id="2074268778" name="Rectangle: Rounded Corners 975925200"/>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2074268779" name="TextBox 24"/>
                        <wps:cNvSpPr txBox="1">
                          <a:spLocks noChangeArrowheads="1"/>
                        </wps:cNvSpPr>
                        <wps:spPr bwMode="auto">
                          <a:xfrm>
                            <a:off x="0" y="458"/>
                            <a:ext cx="35978" cy="47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7D235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wps:txbx>
                        <wps:bodyPr rot="0" vert="horz" wrap="square" lIns="91440" tIns="45720" rIns="91440" bIns="45720" anchor="t" anchorCtr="0" upright="1">
                          <a:spAutoFit/>
                        </wps:bodyPr>
                      </wps:wsp>
                    </wpg:wgp>
                  </a:graphicData>
                </a:graphic>
              </wp:inline>
            </w:drawing>
          </mc:Choice>
          <mc:Fallback>
            <w:pict>
              <v:group id="Group 2074268775" o:spid="_x0000_s3174" style="width:343.55pt;height:42.9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">
                <v:group id="Group 975925198" o:spid="_x0000_s3175" style="position:absolute;left:37869;width:5761;height:5450" coordorigin="37869" coordsize="5760,5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VbzkI&#10;zAAAAOMAAAAPAAAAAAAAAAAAAAAAAKoCAABkcnMvZG93bnJldi54bWxQSwUGAAAAAAQABAD6AAAA&#10;owMAAAAA&#10;">
                  <v:shape id="Picture 975925199" o:spid="_x0000_s3176" type="#_x0000_t75" alt="Implementation " style="position:absolute;left:39310;top:703;width:4320;height:4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yortpcwAAADjAAAADwAAAAAA&#10;AAAAAAAAAACfAgAAZHJzL2Rvd25yZXYueG1sUEsFBgAAAAAEAAQA9wAAAJgDAAAAAA==&#10;">
                    <v:imagedata r:id="rId147" o:title="Implementation "/>
                  </v:shape>
                  <v:roundrect id="Rectangle: Rounded Corners 975925200" o:spid="_x0000_s3177" style="position:absolute;left:37869;width:458;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3ff8cA&#10;AADjAAAADwAAAGRycy9kb3ducmV2LnhtbERPz0vDMBS+C/sfwhO8ucQqy6jLxhyo87iq4PHZPJvS&#10;5qU0cev+++UgePz4fq82k+/FkcbYBjZwN1cgiOtgW24MfLw/3y5BxIRssQ9MBs4UYbOeXa2wtOHE&#10;BzpWqRE5hGOJBlxKQyllrB15jPMwEGfuJ4weU4ZjI+2Ipxzue1kotZAeW84NDgfaOaq76tcb6L73&#10;3fT2qfXLq/PqcL/7ouopGHNzPW0fQSSa0r/4z723BgqlH4rFUus8On/Kf0Cu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933/HAAAA4wAAAA8AAAAAAAAAAAAAAAAAmAIAAGRy&#10;cy9kb3ducmV2LnhtbFBLBQYAAAAABAAEAPUAAACMAwAAAAA=&#10;" fillcolor="#7a8696" strokecolor="#7a8696" strokeweight="1pt">
                    <v:stroke joinstyle="miter"/>
                  </v:roundrect>
                </v:group>
                <v:shape id="TextBox 24" o:spid="_x0000_s3178" type="#_x0000_t202" style="position:absolute;top:458;width:35978;height:47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OEC8kA&#10;AADjAAAADwAAAGRycy9kb3ducmV2LnhtbESPzU7DMBCE70i8g7VI3KjdCJoS6lYVP1IPXCjhvoqX&#10;OCJeR/HSpG+PkZA4jmbmG81mN4denWhMXWQLy4UBRdxE13FroX5/uVmDSoLssI9MFs6UYLe9vNhg&#10;5eLEb3Q6SqsyhFOFFrzIUGmdGk8B0yIOxNn7jGNAyXJstRtxyvDQ68KYlQ7YcV7wONCjp+br+B0s&#10;iLj98lw/h3T4mF+fJm+aO6ytvb6a9w+ghGb5D/+1D85CYcrbYrUuy3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1OEC8kAAADjAAAADwAAAAAAAAAAAAAAAACYAgAA&#10;ZHJzL2Rvd25yZXYueG1sUEsFBgAAAAAEAAQA9QAAAI4DAAAAAA==&#10;" filled="f" stroked="f">
                  <v:textbox style="mso-fit-shape-to-text:t">
                    <w:txbxContent>
                      <w:p w:rsidR="00671334" w:rsidRPr="00280E55" w:rsidRDefault="00671334" w:rsidP="007D235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v:textbox>
                </v:shape>
                <w10:wrap anchorx="page"/>
                <w10:anchorlock/>
              </v:group>
            </w:pict>
          </mc:Fallback>
        </mc:AlternateContent>
      </w:r>
    </w:p>
    <w:p w:rsidR="00D13F7D" w:rsidRPr="00D13F7D" w:rsidRDefault="00D13F7D">
      <w:pPr>
        <w:pStyle w:val="ListParagraph"/>
        <w:numPr>
          <w:ilvl w:val="0"/>
          <w:numId w:val="13"/>
        </w:numPr>
        <w:spacing w:line="360" w:lineRule="auto"/>
        <w:rPr>
          <w:rFonts w:ascii="Sakkal Majalla" w:eastAsia="Times New Roman" w:hAnsi="Sakkal Majalla" w:cs="Sakkal Majalla"/>
          <w:kern w:val="2"/>
          <w:sz w:val="34"/>
          <w:szCs w:val="34"/>
        </w:rPr>
      </w:pPr>
      <w:r w:rsidRPr="00D13F7D">
        <w:rPr>
          <w:rFonts w:ascii="Sakkal Majalla" w:eastAsia="Times New Roman" w:hAnsi="Sakkal Majalla" w:cs="Sakkal Majalla"/>
          <w:kern w:val="2"/>
          <w:sz w:val="34"/>
          <w:szCs w:val="34"/>
          <w:rtl/>
        </w:rPr>
        <w:t xml:space="preserve">تقديم النشاط وأهدافه. </w:t>
      </w:r>
    </w:p>
    <w:p w:rsidR="00D13F7D" w:rsidRPr="00D13F7D" w:rsidRDefault="00D13F7D">
      <w:pPr>
        <w:pStyle w:val="ListParagraph"/>
        <w:numPr>
          <w:ilvl w:val="0"/>
          <w:numId w:val="13"/>
        </w:numPr>
        <w:spacing w:line="360" w:lineRule="auto"/>
        <w:rPr>
          <w:rFonts w:ascii="Sakkal Majalla" w:eastAsia="Times New Roman" w:hAnsi="Sakkal Majalla" w:cs="Sakkal Majalla"/>
          <w:kern w:val="2"/>
          <w:sz w:val="34"/>
          <w:szCs w:val="34"/>
          <w:rtl/>
        </w:rPr>
      </w:pPr>
      <w:r w:rsidRPr="00D13F7D">
        <w:rPr>
          <w:rFonts w:ascii="Sakkal Majalla" w:eastAsia="Times New Roman" w:hAnsi="Sakkal Majalla" w:cs="Sakkal Majalla"/>
          <w:kern w:val="2"/>
          <w:sz w:val="34"/>
          <w:szCs w:val="34"/>
          <w:rtl/>
        </w:rPr>
        <w:t>تقسيم المشاركين إلى مجموعات.</w:t>
      </w:r>
    </w:p>
    <w:p w:rsidR="00D13F7D" w:rsidRPr="00D13F7D" w:rsidRDefault="00D13F7D">
      <w:pPr>
        <w:pStyle w:val="ListParagraph"/>
        <w:numPr>
          <w:ilvl w:val="0"/>
          <w:numId w:val="13"/>
        </w:numPr>
        <w:spacing w:line="360" w:lineRule="auto"/>
        <w:rPr>
          <w:rFonts w:ascii="Sakkal Majalla" w:eastAsia="Times New Roman" w:hAnsi="Sakkal Majalla" w:cs="Sakkal Majalla"/>
          <w:kern w:val="2"/>
          <w:sz w:val="34"/>
          <w:szCs w:val="34"/>
          <w:rtl/>
        </w:rPr>
      </w:pPr>
      <w:r w:rsidRPr="00D13F7D">
        <w:rPr>
          <w:rFonts w:ascii="Sakkal Majalla" w:eastAsia="Times New Roman" w:hAnsi="Sakkal Majalla" w:cs="Sakkal Majalla"/>
          <w:kern w:val="2"/>
          <w:sz w:val="34"/>
          <w:szCs w:val="34"/>
          <w:rtl/>
        </w:rPr>
        <w:t>مناقشة مفهوم الحوكمة الرقمية.</w:t>
      </w:r>
    </w:p>
    <w:p w:rsidR="00D13F7D" w:rsidRPr="00D13F7D" w:rsidRDefault="00D13F7D">
      <w:pPr>
        <w:pStyle w:val="ListParagraph"/>
        <w:numPr>
          <w:ilvl w:val="0"/>
          <w:numId w:val="13"/>
        </w:numPr>
        <w:spacing w:line="360" w:lineRule="auto"/>
        <w:rPr>
          <w:rFonts w:ascii="Sakkal Majalla" w:eastAsia="Times New Roman" w:hAnsi="Sakkal Majalla" w:cs="Sakkal Majalla"/>
          <w:kern w:val="2"/>
          <w:sz w:val="34"/>
          <w:szCs w:val="34"/>
          <w:rtl/>
        </w:rPr>
      </w:pPr>
      <w:r w:rsidRPr="00D13F7D">
        <w:rPr>
          <w:rFonts w:ascii="Sakkal Majalla" w:eastAsia="Times New Roman" w:hAnsi="Sakkal Majalla" w:cs="Sakkal Majalla"/>
          <w:kern w:val="2"/>
          <w:sz w:val="34"/>
          <w:szCs w:val="34"/>
          <w:rtl/>
        </w:rPr>
        <w:t xml:space="preserve">إعداد استبيان قصير لقياس مدى التقبل. </w:t>
      </w:r>
    </w:p>
    <w:p w:rsidR="00D13F7D" w:rsidRPr="00D13F7D" w:rsidRDefault="00D13F7D">
      <w:pPr>
        <w:pStyle w:val="ListParagraph"/>
        <w:numPr>
          <w:ilvl w:val="0"/>
          <w:numId w:val="13"/>
        </w:numPr>
        <w:spacing w:line="360" w:lineRule="auto"/>
        <w:rPr>
          <w:rFonts w:ascii="Sakkal Majalla" w:eastAsia="Times New Roman" w:hAnsi="Sakkal Majalla" w:cs="Sakkal Majalla"/>
          <w:kern w:val="2"/>
          <w:sz w:val="34"/>
          <w:szCs w:val="34"/>
          <w:rtl/>
        </w:rPr>
      </w:pPr>
      <w:r w:rsidRPr="00D13F7D">
        <w:rPr>
          <w:rFonts w:ascii="Sakkal Majalla" w:eastAsia="Times New Roman" w:hAnsi="Sakkal Majalla" w:cs="Sakkal Majalla"/>
          <w:kern w:val="2"/>
          <w:sz w:val="34"/>
          <w:szCs w:val="34"/>
          <w:rtl/>
        </w:rPr>
        <w:t>تطبيق الاستبيان وتحليل النتائج.</w:t>
      </w:r>
    </w:p>
    <w:p w:rsidR="00D13F7D" w:rsidRPr="00D13F7D" w:rsidRDefault="00D13F7D">
      <w:pPr>
        <w:pStyle w:val="ListParagraph"/>
        <w:numPr>
          <w:ilvl w:val="0"/>
          <w:numId w:val="13"/>
        </w:numPr>
        <w:spacing w:line="360" w:lineRule="auto"/>
        <w:rPr>
          <w:rFonts w:ascii="Sakkal Majalla" w:eastAsia="Times New Roman" w:hAnsi="Sakkal Majalla" w:cs="Sakkal Majalla"/>
          <w:kern w:val="2"/>
          <w:sz w:val="34"/>
          <w:szCs w:val="34"/>
          <w:rtl/>
        </w:rPr>
      </w:pPr>
      <w:r w:rsidRPr="00D13F7D">
        <w:rPr>
          <w:rFonts w:ascii="Sakkal Majalla" w:eastAsia="Times New Roman" w:hAnsi="Sakkal Majalla" w:cs="Sakkal Majalla"/>
          <w:kern w:val="2"/>
          <w:sz w:val="34"/>
          <w:szCs w:val="34"/>
          <w:rtl/>
        </w:rPr>
        <w:t>وضع التوصيات وعرضها.</w:t>
      </w:r>
    </w:p>
    <w:p w:rsidR="00D13F7D" w:rsidRPr="00D13F7D" w:rsidRDefault="00D13F7D">
      <w:pPr>
        <w:pStyle w:val="ListParagraph"/>
        <w:numPr>
          <w:ilvl w:val="0"/>
          <w:numId w:val="13"/>
        </w:numPr>
        <w:spacing w:line="360" w:lineRule="auto"/>
        <w:rPr>
          <w:rFonts w:ascii="Sakkal Majalla" w:eastAsia="Times New Roman" w:hAnsi="Sakkal Majalla" w:cs="Sakkal Majalla"/>
          <w:kern w:val="2"/>
          <w:sz w:val="34"/>
          <w:szCs w:val="34"/>
          <w:rtl/>
        </w:rPr>
      </w:pPr>
      <w:r w:rsidRPr="00D13F7D">
        <w:rPr>
          <w:rFonts w:ascii="Sakkal Majalla" w:eastAsia="Times New Roman" w:hAnsi="Sakkal Majalla" w:cs="Sakkal Majalla"/>
          <w:kern w:val="2"/>
          <w:sz w:val="34"/>
          <w:szCs w:val="34"/>
          <w:rtl/>
        </w:rPr>
        <w:t>اختتام النشاط.</w:t>
      </w:r>
    </w:p>
    <w:p w:rsidR="007D2351" w:rsidRDefault="007D2351" w:rsidP="007D2351">
      <w:pPr>
        <w:spacing w:line="278" w:lineRule="auto"/>
        <w:jc w:val="left"/>
        <w:rPr>
          <w:rtl/>
        </w:rPr>
      </w:pPr>
      <w:r>
        <w:rPr>
          <w:noProof/>
        </w:rPr>
        <mc:AlternateContent>
          <mc:Choice Requires="wpg">
            <w:drawing>
              <wp:inline distT="0" distB="0" distL="0" distR="0" wp14:anchorId="5FD241C5" wp14:editId="20321715">
                <wp:extent cx="4363085" cy="545162"/>
                <wp:effectExtent l="0" t="0" r="0" b="26670"/>
                <wp:docPr id="2074268780" name="Group 20742687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3085" cy="545162"/>
                          <a:chOff x="0" y="0"/>
                          <a:chExt cx="43630" cy="5450"/>
                        </a:xfrm>
                      </wpg:grpSpPr>
                      <pic:pic xmlns:pic="http://schemas.openxmlformats.org/drawingml/2006/picture">
                        <pic:nvPicPr>
                          <pic:cNvPr id="2074268781" name="Picture 975925203" descr="Consultant services "/>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39310" y="359"/>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2074268782" name="Rectangle: Rounded Corners 975925204"/>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2074268783" name="TextBox 25"/>
                        <wps:cNvSpPr txBox="1">
                          <a:spLocks noChangeArrowheads="1"/>
                        </wps:cNvSpPr>
                        <wps:spPr bwMode="auto">
                          <a:xfrm>
                            <a:off x="0" y="360"/>
                            <a:ext cx="35985" cy="47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Pr="00280E55" w:rsidRDefault="00671334" w:rsidP="007D235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wps:txbx>
                        <wps:bodyPr rot="0" vert="horz" wrap="square" lIns="91440" tIns="45720" rIns="91440" bIns="45720" anchor="t" anchorCtr="0" upright="1">
                          <a:spAutoFit/>
                        </wps:bodyPr>
                      </wps:wsp>
                    </wpg:wgp>
                  </a:graphicData>
                </a:graphic>
              </wp:inline>
            </w:drawing>
          </mc:Choice>
          <mc:Fallback>
            <w:pict>
              <v:group id="Group 2074268780" o:spid="_x0000_s3179" style="width:343.55pt;height:42.95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">
                <v:shape id="Picture 975925203" o:spid="_x0000_s3180" type="#_x0000_t75" alt="Consultant services " style="position:absolute;left:39310;top:359;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d8PFVcwAAADjAAAADwAAAAAA&#10;AAAAAAAAAACfAgAAZHJzL2Rvd25yZXYueG1sUEsFBgAAAAAEAAQA9wAAAJgDAAAAAA==&#10;">
                  <v:imagedata r:id="rId149" o:title="Consultant services "/>
                </v:shape>
                <v:roundrect id="Rectangle: Rounded Corners 975925204" o:spid="_x0000_s3181" style="position:absolute;left:37869;width:458;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CYssoA&#10;AADjAAAADwAAAGRycy9kb3ducmV2LnhtbESPQUvDQBSE70L/w/IEb3bXKE2I3ZZaUOuxUcHjM/vM&#10;hmTfhuzapv++KxQ8DjPzDbNcT64XBxpD61nD3VyBIK69abnR8PH+fFuACBHZYO+ZNJwowHo1u1pi&#10;afyR93SoYiMShEOJGmyMQyllqC05DHM/ECfvx48OY5JjI82IxwR3vcyUWkiHLacFiwNtLdVd9es0&#10;dN+7bnr7zPOXV+vU/n77RdWT1/rmeto8gog0xf/wpb0zGjKVP2SLIi8y+PuU/oBcn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cAmLLKAAAA4wAAAA8AAAAAAAAAAAAAAAAAmAIA&#10;AGRycy9kb3ducmV2LnhtbFBLBQYAAAAABAAEAPUAAACPAwAAAAA=&#10;" fillcolor="#7a8696" strokecolor="#7a8696" strokeweight="1pt">
                  <v:stroke joinstyle="miter"/>
                </v:roundrect>
                <v:shape id="TextBox 25" o:spid="_x0000_s3182" type="#_x0000_t202" style="position:absolute;top:360;width:35985;height:47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DxskA&#10;AADjAAAADwAAAGRycy9kb3ducmV2LnhtbESPzU7DMBCE70i8g7VI3KjdAG0U6lYVP1IPXCjhvoqX&#10;OCJeR/HSpG+PkZA4jmbmG81mN4denWhMXWQLy4UBRdxE13FroX5/uSlBJUF22EcmC2dKsNteXmyw&#10;cnHiNzodpVUZwqlCC15kqLROjaeAaREH4ux9xjGgZDm22o04ZXjodWHMSgfsOC94HOjRU/N1/A4W&#10;RNx+ea6fQzp8zK9PkzfNPdbWXl/N+wdQQrP8h//aB2ehMOu7YlWuy1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7DxskAAADjAAAADwAAAAAAAAAAAAAAAACYAgAA&#10;ZHJzL2Rvd25yZXYueG1sUEsFBgAAAAAEAAQA9QAAAI4DAAAAAA==&#10;" filled="f" stroked="f">
                  <v:textbox style="mso-fit-shape-to-text:t">
                    <w:txbxContent>
                      <w:p w:rsidR="00671334" w:rsidRPr="00280E55" w:rsidRDefault="00671334" w:rsidP="007D235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v:textbox>
                </v:shape>
                <w10:wrap anchorx="page"/>
                <w10:anchorlock/>
              </v:group>
            </w:pict>
          </mc:Fallback>
        </mc:AlternateContent>
      </w:r>
    </w:p>
    <w:p w:rsidR="001A1818" w:rsidRPr="001A1818" w:rsidRDefault="001A1818">
      <w:pPr>
        <w:pStyle w:val="ListParagraph"/>
        <w:numPr>
          <w:ilvl w:val="0"/>
          <w:numId w:val="14"/>
        </w:numPr>
        <w:spacing w:line="360" w:lineRule="auto"/>
        <w:rPr>
          <w:rFonts w:ascii="Sakkal Majalla" w:eastAsia="Times New Roman" w:hAnsi="Sakkal Majalla" w:cs="Sakkal Majalla"/>
          <w:kern w:val="2"/>
          <w:sz w:val="34"/>
          <w:szCs w:val="34"/>
        </w:rPr>
      </w:pPr>
      <w:r w:rsidRPr="001A1818">
        <w:rPr>
          <w:rFonts w:ascii="Sakkal Majalla" w:eastAsia="Times New Roman" w:hAnsi="Sakkal Majalla" w:cs="Sakkal Majalla"/>
          <w:kern w:val="2"/>
          <w:sz w:val="34"/>
          <w:szCs w:val="34"/>
          <w:rtl/>
        </w:rPr>
        <w:t>التأكد من فهم جميع المشاركين لمفهوم الحوكمة الرقمية.</w:t>
      </w:r>
    </w:p>
    <w:p w:rsidR="001A1818" w:rsidRPr="001A1818" w:rsidRDefault="001A1818">
      <w:pPr>
        <w:pStyle w:val="ListParagraph"/>
        <w:numPr>
          <w:ilvl w:val="0"/>
          <w:numId w:val="14"/>
        </w:numPr>
        <w:spacing w:line="360" w:lineRule="auto"/>
        <w:rPr>
          <w:rFonts w:ascii="Sakkal Majalla" w:eastAsia="Times New Roman" w:hAnsi="Sakkal Majalla" w:cs="Sakkal Majalla"/>
          <w:kern w:val="2"/>
          <w:sz w:val="34"/>
          <w:szCs w:val="34"/>
          <w:rtl/>
        </w:rPr>
      </w:pPr>
      <w:r w:rsidRPr="001A1818">
        <w:rPr>
          <w:rFonts w:ascii="Sakkal Majalla" w:eastAsia="Times New Roman" w:hAnsi="Sakkal Majalla" w:cs="Sakkal Majalla"/>
          <w:kern w:val="2"/>
          <w:sz w:val="34"/>
          <w:szCs w:val="34"/>
          <w:rtl/>
        </w:rPr>
        <w:t>التأكد من إتاحة الفرصة لجميع أعضاء الفريق للمشاركة.</w:t>
      </w:r>
    </w:p>
    <w:p w:rsidR="001A1818" w:rsidRPr="001A1818" w:rsidRDefault="001A1818">
      <w:pPr>
        <w:pStyle w:val="ListParagraph"/>
        <w:numPr>
          <w:ilvl w:val="0"/>
          <w:numId w:val="14"/>
        </w:numPr>
        <w:spacing w:line="360" w:lineRule="auto"/>
        <w:rPr>
          <w:rFonts w:ascii="Sakkal Majalla" w:eastAsia="Times New Roman" w:hAnsi="Sakkal Majalla" w:cs="Sakkal Majalla"/>
          <w:kern w:val="2"/>
          <w:sz w:val="34"/>
          <w:szCs w:val="34"/>
          <w:rtl/>
        </w:rPr>
      </w:pPr>
      <w:r w:rsidRPr="001A1818">
        <w:rPr>
          <w:rFonts w:ascii="Sakkal Majalla" w:eastAsia="Times New Roman" w:hAnsi="Sakkal Majalla" w:cs="Sakkal Majalla"/>
          <w:kern w:val="2"/>
          <w:sz w:val="34"/>
          <w:szCs w:val="34"/>
          <w:rtl/>
        </w:rPr>
        <w:t>مراجعة الاستبيان قبل التطبيق لضمان شموليته.</w:t>
      </w:r>
    </w:p>
    <w:p w:rsidR="001A1818" w:rsidRPr="001A1818" w:rsidRDefault="001A1818">
      <w:pPr>
        <w:pStyle w:val="ListParagraph"/>
        <w:numPr>
          <w:ilvl w:val="0"/>
          <w:numId w:val="14"/>
        </w:numPr>
        <w:spacing w:line="360" w:lineRule="auto"/>
        <w:rPr>
          <w:rFonts w:ascii="Sakkal Majalla" w:eastAsia="Times New Roman" w:hAnsi="Sakkal Majalla" w:cs="Sakkal Majalla"/>
          <w:kern w:val="2"/>
          <w:sz w:val="34"/>
          <w:szCs w:val="34"/>
          <w:rtl/>
        </w:rPr>
      </w:pPr>
      <w:r w:rsidRPr="001A1818">
        <w:rPr>
          <w:rFonts w:ascii="Sakkal Majalla" w:eastAsia="Times New Roman" w:hAnsi="Sakkal Majalla" w:cs="Sakkal Majalla"/>
          <w:kern w:val="2"/>
          <w:sz w:val="34"/>
          <w:szCs w:val="34"/>
          <w:rtl/>
        </w:rPr>
        <w:t>التركيز على الجوانب الإيجابية في التوصيات المقترحة.</w:t>
      </w:r>
    </w:p>
    <w:p w:rsidR="001A1818" w:rsidRPr="001A1818" w:rsidRDefault="001A1818">
      <w:pPr>
        <w:pStyle w:val="ListParagraph"/>
        <w:numPr>
          <w:ilvl w:val="0"/>
          <w:numId w:val="14"/>
        </w:numPr>
        <w:spacing w:line="360" w:lineRule="auto"/>
        <w:rPr>
          <w:rFonts w:ascii="Sakkal Majalla" w:eastAsia="Times New Roman" w:hAnsi="Sakkal Majalla" w:cs="Sakkal Majalla"/>
          <w:kern w:val="2"/>
          <w:sz w:val="34"/>
          <w:szCs w:val="34"/>
          <w:rtl/>
        </w:rPr>
      </w:pPr>
      <w:r w:rsidRPr="001A1818">
        <w:rPr>
          <w:rFonts w:ascii="Sakkal Majalla" w:eastAsia="Times New Roman" w:hAnsi="Sakkal Majalla" w:cs="Sakkal Majalla"/>
          <w:kern w:val="2"/>
          <w:sz w:val="34"/>
          <w:szCs w:val="34"/>
          <w:rtl/>
        </w:rPr>
        <w:t>تخصيص وقت للأسئلة والتوضيحات حول النشاط.</w:t>
      </w:r>
    </w:p>
    <w:p w:rsidR="001A1818" w:rsidRPr="001A1818" w:rsidRDefault="001A1818" w:rsidP="001A1818">
      <w:pPr>
        <w:rPr>
          <w:rFonts w:ascii="Sakkal Majalla" w:eastAsia="Times New Roman" w:hAnsi="Sakkal Majalla"/>
          <w:color w:val="C00000"/>
          <w:kern w:val="2"/>
          <w:sz w:val="34"/>
        </w:rPr>
      </w:pPr>
      <w:r w:rsidRPr="001A1818">
        <w:rPr>
          <w:rFonts w:ascii="Sakkal Majalla" w:eastAsia="Times New Roman" w:hAnsi="Sakkal Majalla"/>
          <w:color w:val="C00000"/>
          <w:kern w:val="2"/>
          <w:sz w:val="34"/>
          <w:rtl/>
        </w:rPr>
        <w:lastRenderedPageBreak/>
        <w:t>هناك عدة طرق يمكن من خلالها قياس مدى تقبّل الموظفين للثقافة التنظيمية الجديدة المرتبطة بالحوكمة الرقمية:</w:t>
      </w:r>
    </w:p>
    <w:p w:rsidR="001A1818" w:rsidRPr="001A1818" w:rsidRDefault="001A1818" w:rsidP="001A1818">
      <w:pPr>
        <w:rPr>
          <w:rFonts w:ascii="Sakkal Majalla" w:eastAsia="Times New Roman" w:hAnsi="Sakkal Majalla"/>
          <w:kern w:val="2"/>
          <w:sz w:val="34"/>
          <w:rtl/>
        </w:rPr>
      </w:pPr>
      <w:r w:rsidRPr="001A1818">
        <w:rPr>
          <w:rFonts w:ascii="Sakkal Majalla" w:eastAsia="Times New Roman" w:hAnsi="Sakkal Majalla"/>
          <w:kern w:val="2"/>
          <w:sz w:val="34"/>
          <w:rtl/>
        </w:rPr>
        <w:t xml:space="preserve">1. استبيان إلكتروني: يتم توزيع استبيان إلكتروني على الموظفين يتضمن أسئلة حول مدى تقبلهم وفهمهم لمقومات الثقافة الجديدة. </w:t>
      </w:r>
    </w:p>
    <w:p w:rsidR="001A1818" w:rsidRPr="001A1818" w:rsidRDefault="001A1818" w:rsidP="001A1818">
      <w:pPr>
        <w:rPr>
          <w:rFonts w:ascii="Sakkal Majalla" w:eastAsia="Times New Roman" w:hAnsi="Sakkal Majalla"/>
          <w:kern w:val="2"/>
          <w:sz w:val="34"/>
          <w:rtl/>
        </w:rPr>
      </w:pPr>
      <w:r w:rsidRPr="001A1818">
        <w:rPr>
          <w:rFonts w:ascii="Sakkal Majalla" w:eastAsia="Times New Roman" w:hAnsi="Sakkal Majalla"/>
          <w:kern w:val="2"/>
          <w:sz w:val="34"/>
          <w:rtl/>
        </w:rPr>
        <w:t>2. مقابلات فردية: إجراء مقابلات فردية قصيرة مع عينة عشوائية من الموظفين لقياس مدى رغبتهم واستعدادهم للتكيف.</w:t>
      </w:r>
    </w:p>
    <w:p w:rsidR="001A1818" w:rsidRPr="001A1818" w:rsidRDefault="001A1818" w:rsidP="001A1818">
      <w:pPr>
        <w:rPr>
          <w:rFonts w:ascii="Sakkal Majalla" w:eastAsia="Times New Roman" w:hAnsi="Sakkal Majalla"/>
          <w:kern w:val="2"/>
          <w:sz w:val="34"/>
          <w:rtl/>
        </w:rPr>
      </w:pPr>
      <w:r w:rsidRPr="001A1818">
        <w:rPr>
          <w:rFonts w:ascii="Sakkal Majalla" w:eastAsia="Times New Roman" w:hAnsi="Sakkal Majalla"/>
          <w:kern w:val="2"/>
          <w:sz w:val="34"/>
          <w:rtl/>
        </w:rPr>
        <w:t xml:space="preserve">3. الملاحظة المباشرة: ملاحظة سلوك الموظفين ومدى تفاعلهم مع عناصر الثقافة الجديدة داخل أماكن العمل. </w:t>
      </w:r>
    </w:p>
    <w:p w:rsidR="001A1818" w:rsidRPr="001A1818" w:rsidRDefault="001A1818" w:rsidP="001A1818">
      <w:pPr>
        <w:rPr>
          <w:rFonts w:ascii="Sakkal Majalla" w:eastAsia="Times New Roman" w:hAnsi="Sakkal Majalla"/>
          <w:kern w:val="2"/>
          <w:sz w:val="34"/>
          <w:rtl/>
        </w:rPr>
      </w:pPr>
      <w:r w:rsidRPr="001A1818">
        <w:rPr>
          <w:rFonts w:ascii="Sakkal Majalla" w:eastAsia="Times New Roman" w:hAnsi="Sakkal Majalla"/>
          <w:kern w:val="2"/>
          <w:sz w:val="34"/>
          <w:rtl/>
        </w:rPr>
        <w:t>4. معدلات الانضباط: قياس مدى التزام الموظفين بسياسات وأنظمة العمل الجديدة.</w:t>
      </w:r>
    </w:p>
    <w:p w:rsidR="001A1818" w:rsidRPr="001A1818" w:rsidRDefault="001A1818" w:rsidP="001A1818">
      <w:pPr>
        <w:rPr>
          <w:rFonts w:ascii="Sakkal Majalla" w:eastAsia="Times New Roman" w:hAnsi="Sakkal Majalla"/>
          <w:kern w:val="2"/>
          <w:sz w:val="34"/>
          <w:rtl/>
        </w:rPr>
      </w:pPr>
      <w:r w:rsidRPr="001A1818">
        <w:rPr>
          <w:rFonts w:ascii="Sakkal Majalla" w:eastAsia="Times New Roman" w:hAnsi="Sakkal Majalla"/>
          <w:kern w:val="2"/>
          <w:sz w:val="34"/>
          <w:rtl/>
        </w:rPr>
        <w:t>5. معدلات الإنتاجية: قياس أثر تبني الثقافة الجديدة على معدلات إنتاجية الموظفين وكفاءتهم.</w:t>
      </w:r>
    </w:p>
    <w:p w:rsidR="001A1818" w:rsidRDefault="001A1818" w:rsidP="001A1818">
      <w:pPr>
        <w:rPr>
          <w:rFonts w:ascii="Sakkal Majalla" w:eastAsia="Times New Roman" w:hAnsi="Sakkal Majalla"/>
          <w:kern w:val="2"/>
          <w:sz w:val="34"/>
          <w:rtl/>
        </w:rPr>
      </w:pPr>
      <w:r w:rsidRPr="001A1818">
        <w:rPr>
          <w:rFonts w:ascii="Sakkal Majalla" w:eastAsia="Times New Roman" w:hAnsi="Sakkal Majalla"/>
          <w:kern w:val="2"/>
          <w:sz w:val="34"/>
          <w:rtl/>
        </w:rPr>
        <w:t>6. نسب الغياب: قياس أثر الثقافة الجديدة على نسب غياب الموظفين عن العمل.</w:t>
      </w:r>
    </w:p>
    <w:p w:rsidR="00716BE5" w:rsidRDefault="00716BE5" w:rsidP="001A1818">
      <w:pPr>
        <w:rPr>
          <w:rFonts w:ascii="Sakkal Majalla" w:eastAsia="Times New Roman" w:hAnsi="Sakkal Majalla"/>
          <w:kern w:val="2"/>
          <w:sz w:val="34"/>
          <w:rtl/>
        </w:rPr>
      </w:pPr>
    </w:p>
    <w:p w:rsidR="00716BE5" w:rsidRPr="001A1818" w:rsidRDefault="00716BE5" w:rsidP="001A1818">
      <w:pPr>
        <w:rPr>
          <w:rFonts w:ascii="Sakkal Majalla" w:eastAsia="Times New Roman" w:hAnsi="Sakkal Majalla"/>
          <w:kern w:val="2"/>
          <w:sz w:val="34"/>
          <w:rtl/>
        </w:rPr>
      </w:pPr>
    </w:p>
    <w:p w:rsidR="007D2351" w:rsidRPr="00F212B0" w:rsidRDefault="007D2351" w:rsidP="007D2351">
      <w:pPr>
        <w:pStyle w:val="ListParagraph"/>
        <w:spacing w:line="278" w:lineRule="auto"/>
        <w:ind w:left="3600"/>
        <w:jc w:val="both"/>
        <w:rPr>
          <w:rFonts w:ascii="Sakkal Majalla" w:eastAsia="Times New Roman" w:hAnsi="Sakkal Majalla" w:cs="Sakkal Majalla"/>
          <w:kern w:val="2"/>
          <w:sz w:val="32"/>
          <w:szCs w:val="32"/>
          <w:rtl/>
        </w:rPr>
      </w:pPr>
      <w:r>
        <w:rPr>
          <w:noProof/>
        </w:rPr>
        <w:drawing>
          <wp:inline distT="0" distB="0" distL="0" distR="0" wp14:anchorId="3CAC456A" wp14:editId="37EFC39B">
            <wp:extent cx="1180214" cy="1180214"/>
            <wp:effectExtent l="0" t="0" r="1270" b="1270"/>
            <wp:docPr id="2074268785" name="Picture 2074268785"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a:blip r:embed="rId15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184022" cy="1184022"/>
                    </a:xfrm>
                    <a:prstGeom prst="rect">
                      <a:avLst/>
                    </a:prstGeom>
                    <a:noFill/>
                    <a:ln>
                      <a:noFill/>
                    </a:ln>
                  </pic:spPr>
                </pic:pic>
              </a:graphicData>
            </a:graphic>
          </wp:inline>
        </w:drawing>
      </w:r>
    </w:p>
    <w:p w:rsidR="007D2351" w:rsidRPr="00A37760" w:rsidRDefault="007D2351" w:rsidP="00D75CDD">
      <w:pPr>
        <w:rPr>
          <w:rFonts w:ascii="Sakkal Majalla" w:hAnsi="Sakkal Majalla"/>
          <w:sz w:val="32"/>
          <w:szCs w:val="32"/>
        </w:rPr>
      </w:pPr>
    </w:p>
    <w:p w:rsidR="00D75CDD" w:rsidRPr="00BA05D9" w:rsidRDefault="001A1818" w:rsidP="002B74A4">
      <w:pPr>
        <w:pageBreakBefore/>
        <w:rPr>
          <w:rFonts w:ascii="Sakkal Majalla" w:hAnsi="Sakkal Majalla"/>
          <w:sz w:val="32"/>
          <w:szCs w:val="32"/>
        </w:rPr>
      </w:pPr>
      <w:r w:rsidRPr="002A078C">
        <w:rPr>
          <w:rFonts w:ascii="Sakkal Majalla" w:hAnsi="Sakkal Majalla"/>
          <w:noProof/>
          <w:color w:val="002060"/>
          <w:sz w:val="34"/>
        </w:rPr>
        <w:lastRenderedPageBreak/>
        <mc:AlternateContent>
          <mc:Choice Requires="wpg">
            <w:drawing>
              <wp:inline distT="0" distB="0" distL="0" distR="0" wp14:anchorId="397B1CBE" wp14:editId="66464238">
                <wp:extent cx="5731510" cy="895350"/>
                <wp:effectExtent l="0" t="0" r="21590" b="19050"/>
                <wp:docPr id="207426882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823"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824" name="مجموعة 39"/>
                        <wpg:cNvGrpSpPr/>
                        <wpg:grpSpPr>
                          <a:xfrm>
                            <a:off x="0" y="0"/>
                            <a:ext cx="5731510" cy="895350"/>
                            <a:chOff x="0" y="0"/>
                            <a:chExt cx="5878196" cy="918845"/>
                          </a:xfrm>
                        </wpg:grpSpPr>
                        <wpg:grpSp>
                          <wpg:cNvPr id="2074268825" name="مجموعة 40"/>
                          <wpg:cNvGrpSpPr/>
                          <wpg:grpSpPr>
                            <a:xfrm>
                              <a:off x="0" y="0"/>
                              <a:ext cx="5878196" cy="918845"/>
                              <a:chOff x="0" y="0"/>
                              <a:chExt cx="6240348" cy="919070"/>
                            </a:xfrm>
                          </wpg:grpSpPr>
                          <wpg:grpSp>
                            <wpg:cNvPr id="2074268826" name="مجموعة 41"/>
                            <wpg:cNvGrpSpPr/>
                            <wpg:grpSpPr>
                              <a:xfrm>
                                <a:off x="0" y="169208"/>
                                <a:ext cx="5433072" cy="580613"/>
                                <a:chOff x="0" y="169208"/>
                                <a:chExt cx="5433072" cy="580613"/>
                              </a:xfrm>
                            </wpg:grpSpPr>
                            <wps:wsp>
                              <wps:cNvPr id="207426882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82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2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30" name="مربع نص 41"/>
                          <wps:cNvSpPr txBox="1"/>
                          <wps:spPr>
                            <a:xfrm>
                              <a:off x="204484" y="257055"/>
                              <a:ext cx="4616071" cy="387740"/>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تدريب وتأهيل الكوادر على ممارسات الحوكمة الرقمية</w:t>
                                </w:r>
                              </w:p>
                            </w:txbxContent>
                          </wps:txbx>
                          <wps:bodyPr wrap="square" rtlCol="1">
                            <a:spAutoFit/>
                          </wps:bodyPr>
                        </wps:wsp>
                      </wpg:grpSp>
                    </wpg:wgp>
                  </a:graphicData>
                </a:graphic>
              </wp:inline>
            </w:drawing>
          </mc:Choice>
          <mc:Fallback>
            <w:pict>
              <v:group id="_x0000_s318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">
                <v:shape id="صورة 38" o:spid="_x0000_s318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s3QXKAAAA4wAAAA8AAABkcnMvZG93bnJldi54bWxEj0FrwkAUhO9C/8PyCr3pponYkLqKiIVe&#10;xBoLvT6yr9nQ7Ns0u43x37tCweMwM98wy/VoWzFQ7xvHCp5nCQjiyumGawWfp7dpDsIHZI2tY1Jw&#10;IQ/r1cNkiYV2Zz7SUIZaRAj7AhWYELpCSl8ZsuhnriOO3rfrLYYo+1rqHs8RbluZJslCWmw4Lhjs&#10;aGuo+in/rIJsN4y7bHvY+y/TnX5Lu2n88UOpp8dx8woi0Bju4f/2u1aQJi/zdJHnaQa3T/EPyNUV&#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Lbs3QXKAAAA4wAAAA8AAAAAAAAA&#10;AAAAAAAAnwIAAGRycy9kb3ducmV2LnhtbFBLBQYAAAAABAAEAPcAAACWAwAAAAA=&#10;">
                  <v:imagedata r:id="rId67" o:title=""/>
                </v:shape>
                <v:group id="مجموعة 39" o:spid="_x0000_s318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v9rmv&#10;zAAAAOMAAAAPAAAAAAAAAAAAAAAAAKoCAABkcnMvZG93bnJldi54bWxQSwUGAAAAAAQABAD6AAAA&#10;owMAAAAA&#10;">
                  <v:group id="مجموعة 40" o:spid="_x0000_s318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Auhw0&#10;zAAAAOMAAAAPAAAAAAAAAAAAAAAAAKoCAABkcnMvZG93bnJldi54bWxQSwUGAAAAAAQABAD6AAAA&#10;owMAAAAA&#10;">
                    <v:group id="مجموعة 41" o:spid="_x0000_s318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waIJD&#10;zAAAAOMAAAAPAAAAAAAAAAAAAAAAAKoCAABkcnMvZG93bnJldi54bWxQSwUGAAAAAAQABAD6AAAA&#10;owMAAAAA&#10;">
                      <v:shape id="شكل حر 42" o:spid="_x0000_s318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SVckA&#10;AADjAAAADwAAAGRycy9kb3ducmV2LnhtbESPwW7CMBBE75X6D9ZW6q3YpBGJUgyqEFU5cCn0A1bx&#10;Nk6J12lsIPw9RkLqcTQzbzTz5eg6caIhtJ41TCcKBHHtTcuNhu/9x0sJIkRkg51n0nChAMvF48Mc&#10;K+PP/EWnXWxEgnCoUIONsa+kDLUlh2Hie+Lk/fjBYUxyaKQZ8JzgrpOZUjPpsOW0YLGnlaX6sDs6&#10;DUbla5cXnwWt/rZW/U5NPLwarZ+fxvc3EJHG+B++tzdGQ6aKPJuVZVbA7VP6A3Jx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65SVckAAADj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18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Hq1cgA&#10;AADjAAAADwAAAGRycy9kb3ducmV2LnhtbERPW0vDMBR+F/wP4Qi+ucQgXanLxhQmoj64C+710Jy1&#10;xeSkNNla/715EHz8+O6L1eSduNAQu8AG7mcKBHEdbMeNgcN+c1eCiAnZogtMBn4owmp5fbXAyoaR&#10;t3TZpUbkEI4VGmhT6ispY92SxzgLPXHmTmHwmDIcGmkHHHO4d1IrVUiPHeeGFnt6bqn+3p29gfnn&#10;5jzGl2L/9vTlPjrljmv9zsbc3kzrRxCJpvQv/nO/WgNazR90UZY6j86f8h+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oerVyAAAAOMAAAAPAAAAAAAAAAAAAAAAAJgCAABk&#10;cnMvZG93bnJldi54bWxQSwUGAAAAAAQABAD1AAAAjQMAAAAA&#10;" fillcolor="#168489" stroked="f" strokeweight="1pt">
                        <v:stroke joinstyle="miter"/>
                      </v:roundrect>
                    </v:group>
                    <v:oval id="شكل بيضاوي 44" o:spid="_x0000_s319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zd+soA&#10;AADjAAAADwAAAGRycy9kb3ducmV2LnhtbESPUWvCMBSF3wf7D+EO9jZTy9BajTKEMRkMMe4HXJtr&#10;U9fc1CbT7t8vA2GPh3POdziL1eBacaE+NJ4VjEcZCOLKm4ZrBZ/716cCRIjIBlvPpOCHAqyW93cL&#10;LI2/8o4uOtYiQTiUqMDG2JVShsqSwzDyHXHyjr53GJPsa2l6vCa4a2WeZRPpsOG0YLGjtaXqS387&#10;BXrY6+3bsZb+Q9v3w/jkz263UerxYXiZg4g0xP/wrb0xCvJs+pxPiiKfwd+n9Afk8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6M3frKAAAA4wAAAA8AAAAAAAAAAAAAAAAAmAIA&#10;AGRycy9kb3ducmV2LnhtbFBLBQYAAAAABAAEAPUAAACPAwAAAAA=&#10;" filled="f" strokecolor="#a5a5a5 [2092]" strokeweight="1pt">
                      <v:stroke joinstyle="miter"/>
                    </v:oval>
                  </v:group>
                  <v:shape id="مربع نص 41" o:spid="_x0000_s3191"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cAAMgA&#10;AADjAAAADwAAAGRycy9kb3ducmV2LnhtbESPy07DMBBF90j8gzVI7KjdAG0U6lYVD6kLNpR0P4qH&#10;OCIeR/HQpH+PF0gsr+5LZ7ObQ6/ONKYusoXlwoAibqLruLVQf77dlaCSIDvsI5OFCyXYba+vNli5&#10;OPEHnY/SqjzCqUILXmSotE6Np4BpEQfi7H3FMaBkObbajTjl8dDrwpiVDthxfvA40LOn5vv4EyyI&#10;uP3yUr+GdDjN7y+TN80j1tbe3sz7J1BCs/yH/9oHZ6Ew64diVZb3mSIzZR7Q2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twAAyAAAAOMAAAAPAAAAAAAAAAAAAAAAAJgCAABk&#10;cnMvZG93bnJldi54bWxQSwUGAAAAAAQABAD1AAAAjQM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تدريب وتأهيل الكوادر على ممارسات الحوكمة الرقمية</w:t>
                          </w:r>
                        </w:p>
                      </w:txbxContent>
                    </v:textbox>
                  </v:shape>
                </v:group>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ي</w:t>
      </w:r>
      <w:r w:rsidRPr="004800E1">
        <w:rPr>
          <w:rFonts w:ascii="Sakkal Majalla" w:hAnsi="Sakkal Majalla" w:cs="Sakkal Majalla" w:hint="cs"/>
          <w:sz w:val="32"/>
          <w:szCs w:val="32"/>
          <w:rtl/>
        </w:rPr>
        <w:t>ُ</w:t>
      </w:r>
      <w:r w:rsidRPr="004800E1">
        <w:rPr>
          <w:rFonts w:ascii="Sakkal Majalla" w:hAnsi="Sakkal Majalla" w:cs="Sakkal Majalla"/>
          <w:sz w:val="32"/>
          <w:szCs w:val="32"/>
          <w:rtl/>
        </w:rPr>
        <w:t>عد تدريب وتأهيل الكوادر على ممارسات الحوكمة الرقمية خطوة حاسمة لضمان نجاح التحول الرقمي في المؤسسات. يساعد هذا التدريب في تطوير المهارات اللازمة للتعامل مع التقنيات الحديثة وتحقيق الأهداف الاستراتيجية بكفاءة.</w:t>
      </w:r>
    </w:p>
    <w:p w:rsidR="00D75CDD" w:rsidRPr="004800E1" w:rsidRDefault="00D75CDD" w:rsidP="004800E1">
      <w:pPr>
        <w:spacing w:line="360" w:lineRule="auto"/>
        <w:rPr>
          <w:rFonts w:ascii="Sakkal Majalla" w:hAnsi="Sakkal Majalla"/>
          <w:b/>
          <w:bCs/>
          <w:color w:val="C00000"/>
          <w:sz w:val="32"/>
          <w:szCs w:val="32"/>
        </w:rPr>
      </w:pPr>
      <w:r w:rsidRPr="004800E1">
        <w:rPr>
          <w:rFonts w:ascii="Sakkal Majalla" w:hAnsi="Sakkal Majalla"/>
          <w:b/>
          <w:bCs/>
          <w:color w:val="C00000"/>
          <w:sz w:val="32"/>
          <w:szCs w:val="32"/>
          <w:rtl/>
        </w:rPr>
        <w:t xml:space="preserve"> أهمية تدريب الكوادر</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تعزيز الكفاءة التشغيلية: تحسين أداء الموظفين وزيادة الإنتاجية.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زيادة الوعي الرقمي: تمكين الموظفين من فهم التقنيات الحديثة وتطبيقها بفعالية.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تحسين الامتثال: ضمان الالتزام بالسياسات والإجراءات الرقمية.</w:t>
      </w:r>
    </w:p>
    <w:p w:rsidR="00D75CDD" w:rsidRDefault="001A1818" w:rsidP="00D75CDD">
      <w:pPr>
        <w:rPr>
          <w:rFonts w:ascii="Sakkal Majalla" w:hAnsi="Sakkal Majalla"/>
          <w:sz w:val="32"/>
          <w:szCs w:val="32"/>
        </w:rPr>
      </w:pPr>
      <w:r w:rsidRPr="002A078C">
        <w:rPr>
          <w:rFonts w:ascii="Sakkal Majalla" w:hAnsi="Sakkal Majalla"/>
          <w:noProof/>
          <w:color w:val="002060"/>
          <w:sz w:val="34"/>
        </w:rPr>
        <mc:AlternateContent>
          <mc:Choice Requires="wpg">
            <w:drawing>
              <wp:inline distT="0" distB="0" distL="0" distR="0" wp14:anchorId="65DAE78F" wp14:editId="485454CE">
                <wp:extent cx="5731510" cy="895350"/>
                <wp:effectExtent l="0" t="0" r="21590" b="19050"/>
                <wp:docPr id="207426883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832"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833" name="مجموعة 39"/>
                        <wpg:cNvGrpSpPr/>
                        <wpg:grpSpPr>
                          <a:xfrm>
                            <a:off x="0" y="0"/>
                            <a:ext cx="5731510" cy="895350"/>
                            <a:chOff x="0" y="0"/>
                            <a:chExt cx="5878196" cy="918845"/>
                          </a:xfrm>
                        </wpg:grpSpPr>
                        <wpg:grpSp>
                          <wpg:cNvPr id="2074268834" name="مجموعة 40"/>
                          <wpg:cNvGrpSpPr/>
                          <wpg:grpSpPr>
                            <a:xfrm>
                              <a:off x="0" y="0"/>
                              <a:ext cx="5878196" cy="918845"/>
                              <a:chOff x="0" y="0"/>
                              <a:chExt cx="6240348" cy="919070"/>
                            </a:xfrm>
                          </wpg:grpSpPr>
                          <wpg:grpSp>
                            <wpg:cNvPr id="2074268835" name="مجموعة 41"/>
                            <wpg:cNvGrpSpPr/>
                            <wpg:grpSpPr>
                              <a:xfrm>
                                <a:off x="0" y="169208"/>
                                <a:ext cx="5433072" cy="580613"/>
                                <a:chOff x="0" y="169208"/>
                                <a:chExt cx="5433072" cy="580613"/>
                              </a:xfrm>
                            </wpg:grpSpPr>
                            <wps:wsp>
                              <wps:cNvPr id="207426883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83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3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39" name="مربع نص 41"/>
                          <wps:cNvSpPr txBox="1"/>
                          <wps:spPr>
                            <a:xfrm>
                              <a:off x="204484" y="256918"/>
                              <a:ext cx="4616071" cy="387739"/>
                            </a:xfrm>
                            <a:prstGeom prst="rect">
                              <a:avLst/>
                            </a:prstGeom>
                            <a:noFill/>
                          </wps:spPr>
                          <wps:txbx>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خطوات تدريب وتأهيل الكوادر</w:t>
                                </w:r>
                              </w:p>
                            </w:txbxContent>
                          </wps:txbx>
                          <wps:bodyPr wrap="square" rtlCol="1">
                            <a:spAutoFit/>
                          </wps:bodyPr>
                        </wps:wsp>
                      </wpg:grpSp>
                    </wpg:wgp>
                  </a:graphicData>
                </a:graphic>
              </wp:inline>
            </w:drawing>
          </mc:Choice>
          <mc:Fallback>
            <w:pict>
              <v:group id="_x0000_s319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">
                <v:shape id="صورة 38" o:spid="_x0000_s3193"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57kPKAAAA4wAAAA8AAABkcnMvZG93bnJldi54bWxEj0FrwkAUhO9C/8PyCr3pponYkLqKiIVe&#10;xBoLvT6yr9nQ7Ns0u43x37tCweMwM98wy/VoWzFQ7xvHCp5nCQjiyumGawWfp7dpDsIHZI2tY1Jw&#10;IQ/r1cNkiYV2Zz7SUIZaRAj7AhWYELpCSl8ZsuhnriOO3rfrLYYo+1rqHs8RbluZJslCWmw4Lhjs&#10;aGuo+in/rIJsN4y7bHvY+y/TnX5Lu2n88UOpp8dx8woi0Bju4f/2u1aQJi/zdJHnWQq3T/EPyNUV&#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x57kPKAAAA4wAAAA8AAAAAAAAA&#10;AAAAAAAAnwIAAGRycy9kb3ducmV2LnhtbFBLBQYAAAAABAAEAPcAAACWAwAAAAA=&#10;">
                  <v:imagedata r:id="rId67" o:title=""/>
                </v:shape>
                <v:group id="مجموعة 39" o:spid="_x0000_s319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lxrcG&#10;zAAAAOMAAAAPAAAAAAAAAAAAAAAAAKoCAABkcnMvZG93bnJldi54bWxQSwUGAAAAAAQABAD6AAAA&#10;owMAAAAA&#10;">
                  <v:group id="مجموعة 40" o:spid="_x0000_s319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qLy9y&#10;zAAAAOMAAAAPAAAAAAAAAAAAAAAAAKoCAABkcnMvZG93bnJldi54bWxQSwUGAAAAAAQABAD6AAAA&#10;owMAAAAA&#10;">
                    <v:group id="مجموعة 41" o:spid="_x0000_s319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FY4rp&#10;zAAAAOMAAAAPAAAAAAAAAAAAAAAAAKoCAABkcnMvZG93bnJldi54bWxQSwUGAAAAAAQABAD6AAAA&#10;owMAAAAA&#10;">
                      <v:shape id="شكل حر 42" o:spid="_x0000_s319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thE8oA&#10;AADjAAAADwAAAGRycy9kb3ducmV2LnhtbESPwWrDMBBE74X8g9hAb40Ux9jGjRJCaGgPvTTtByzW&#10;1nJirVxLSdy/rwqFHoeZecOst5PrxZXG0HnWsFwoEMSNNx23Gj7eDw8ViBCRDfaeScM3BdhuZndr&#10;rI2/8Rtdj7EVCcKhRg02xqGWMjSWHIaFH4iT9+lHhzHJsZVmxFuCu15mShXSYcdpweJAe0vN+Xhx&#10;GozKn1xePpe0/3q16rQ08bwyWt/Pp90jiEhT/A//tV+MhkyVeVZU1aqA30/pD8jN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E7YRP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19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oessA&#10;AADjAAAADwAAAGRycy9kb3ducmV2LnhtbESPQUvDQBSE70L/w/IK3uyuUZIQuy2tUBH1oK3o9ZF9&#10;JqG7b0N228R/7wqCx2FmvmGW68lZcaYhdJ41XC8UCOLam44bDe+H3VUJIkRkg9YzafimAOvV7GKJ&#10;lfEjv9F5HxuRIBwq1NDG2FdShrolh2Hhe+LkffnBYUxyaKQZcExwZ2WmVC4ddpwWWuzpvqX6uD85&#10;DcXr7jSGh/zwtP2wL52yn5vsmbW+nE+bOxCRpvgf/ms/Gg2ZKm6zvCxvCvj9lP6AXP0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z5+h6ywAAAOMAAAAPAAAAAAAAAAAAAAAAAJgC&#10;AABkcnMvZG93bnJldi54bWxQSwUGAAAAAAQABAD1AAAAkAMAAAAA&#10;" fillcolor="#168489" stroked="f" strokeweight="1pt">
                        <v:stroke joinstyle="miter"/>
                      </v:roundrect>
                    </v:group>
                    <v:oval id="شكل بيضاوي 44" o:spid="_x0000_s319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nuvMcA&#10;AADjAAAADwAAAGRycy9kb3ducmV2LnhtbERP3WrCMBS+H+wdwhl4N1OraKlGGYMxGcgw7gHOmmNT&#10;15x0Tab17c3FwMuP73+1GVwrztSHxrOCyTgDQVx503Ct4Ovw9lyACBHZYOuZFFwpwGb9+LDC0vgL&#10;7+msYy1SCIcSFdgYu1LKUFlyGMa+I07c0fcOY4J9LU2PlxTuWpln2Vw6bDg1WOzo1VL1o/+cAj0c&#10;9Of7sZZ+p+3H9+Tkf91+q9ToaXhZgog0xLv43701CvJsMcvnRTFNo9On9Afk+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Z7rzHAAAA4wAAAA8AAAAAAAAAAAAAAAAAmAIAAGRy&#10;cy9kb3ducmV2LnhtbFBLBQYAAAAABAAEAPUAAACMAwAAAAA=&#10;" filled="f" strokecolor="#a5a5a5 [2092]" strokeweight="1pt">
                      <v:stroke joinstyle="miter"/>
                    </v:oval>
                  </v:group>
                  <v:shape id="مربع نص 41" o:spid="_x0000_s3200"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2pnckA&#10;AADjAAAADwAAAGRycy9kb3ducmV2LnhtbESPzU7DMBCE70i8g7VI3KjdACWEulXFj9QDF0q4r+Il&#10;jojXUbw06dtjJCSOo5n5RrPezqFXRxpTF9nCcmFAETfRddxaqN9frkpQSZAd9pHJwokSbDfnZ2us&#10;XJz4jY4HaVWGcKrQghcZKq1T4ylgWsSBOHufcQwoWY6tdiNOGR56XRiz0gE7zgseB3r01HwdvoMF&#10;EbdbnurnkPYf8+vT5E1zi7W1lxfz7gGU0Cz/4b/23lkozN1NsSrL63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42pnckAAADjAAAADwAAAAAAAAAAAAAAAACYAgAA&#10;ZHJzL2Rvd25yZXYueG1sUEsFBgAAAAAEAAQA9QAAAI4DAAAAAA==&#10;" filled="f" stroked="f">
                    <v:textbox style="mso-fit-shape-to-text:t">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خطوات تدريب وتأهيل الكوادر</w:t>
                          </w:r>
                        </w:p>
                      </w:txbxContent>
                    </v:textbox>
                  </v:shape>
                </v:group>
                <w10:wrap anchorx="page"/>
                <w10:anchorlock/>
              </v:group>
            </w:pict>
          </mc:Fallback>
        </mc:AlternateContent>
      </w:r>
    </w:p>
    <w:p w:rsidR="0008579B" w:rsidRPr="00A37760" w:rsidRDefault="0008579B" w:rsidP="0008579B">
      <w:pPr>
        <w:rPr>
          <w:rFonts w:ascii="Sakkal Majalla" w:hAnsi="Sakkal Majalla"/>
          <w:sz w:val="32"/>
          <w:szCs w:val="32"/>
        </w:rPr>
      </w:pPr>
      <w:r w:rsidRPr="0008579B">
        <w:rPr>
          <w:rFonts w:ascii="Sakkal Majalla" w:hAnsi="Sakkal Majalla"/>
          <w:noProof/>
          <w:sz w:val="32"/>
          <w:szCs w:val="32"/>
        </w:rPr>
        <mc:AlternateContent>
          <mc:Choice Requires="wpg">
            <w:drawing>
              <wp:inline distT="0" distB="0" distL="0" distR="0" wp14:anchorId="238156E5" wp14:editId="57397CE6">
                <wp:extent cx="6003235" cy="2041803"/>
                <wp:effectExtent l="0" t="0" r="0" b="0"/>
                <wp:docPr id="2074269726" name="Group 53"/>
                <wp:cNvGraphicFramePr/>
                <a:graphic xmlns:a="http://schemas.openxmlformats.org/drawingml/2006/main">
                  <a:graphicData uri="http://schemas.microsoft.com/office/word/2010/wordprocessingGroup">
                    <wpg:wgp>
                      <wpg:cNvGrpSpPr/>
                      <wpg:grpSpPr>
                        <a:xfrm>
                          <a:off x="0" y="0"/>
                          <a:ext cx="6003235" cy="2041803"/>
                          <a:chOff x="0" y="0"/>
                          <a:chExt cx="9581777" cy="3259979"/>
                        </a:xfrm>
                      </wpg:grpSpPr>
                      <wpg:grpSp>
                        <wpg:cNvPr id="2074269727" name="Group 2074269727"/>
                        <wpg:cNvGrpSpPr/>
                        <wpg:grpSpPr>
                          <a:xfrm>
                            <a:off x="5195589" y="26565"/>
                            <a:ext cx="2622607" cy="1646627"/>
                            <a:chOff x="5195589" y="26565"/>
                            <a:chExt cx="2622607" cy="1646627"/>
                          </a:xfrm>
                        </wpg:grpSpPr>
                        <wps:wsp>
                          <wps:cNvPr id="2074269728" name="Google Shape;1422;p49"/>
                          <wps:cNvSpPr/>
                          <wps:spPr>
                            <a:xfrm>
                              <a:off x="5641433" y="650847"/>
                              <a:ext cx="1731962" cy="866775"/>
                            </a:xfrm>
                            <a:custGeom>
                              <a:avLst/>
                              <a:gdLst/>
                              <a:ahLst/>
                              <a:cxnLst/>
                              <a:rect l="l" t="t" r="r" b="b"/>
                              <a:pathLst>
                                <a:path w="502" h="251" extrusionOk="0">
                                  <a:moveTo>
                                    <a:pt x="251" y="0"/>
                                  </a:moveTo>
                                  <a:cubicBezTo>
                                    <a:pt x="112" y="0"/>
                                    <a:pt x="0" y="112"/>
                                    <a:pt x="0" y="251"/>
                                  </a:cubicBezTo>
                                  <a:cubicBezTo>
                                    <a:pt x="502" y="251"/>
                                    <a:pt x="502" y="251"/>
                                    <a:pt x="502" y="251"/>
                                  </a:cubicBezTo>
                                  <a:cubicBezTo>
                                    <a:pt x="502" y="112"/>
                                    <a:pt x="389" y="0"/>
                                    <a:pt x="251" y="0"/>
                                  </a:cubicBezTo>
                                  <a:close/>
                                </a:path>
                              </a:pathLst>
                            </a:custGeom>
                            <a:solidFill>
                              <a:srgbClr val="168489"/>
                            </a:solidFill>
                            <a:ln>
                              <a:noFill/>
                            </a:ln>
                          </wps:spPr>
                          <wps:bodyPr spcFirstLastPara="1" wrap="square" lIns="91425" tIns="45700" rIns="91425" bIns="45700" anchor="t" anchorCtr="0">
                            <a:noAutofit/>
                          </wps:bodyPr>
                        </wps:wsp>
                        <wps:wsp>
                          <wps:cNvPr id="2074269729" name="TextBox 35"/>
                          <wps:cNvSpPr txBox="1"/>
                          <wps:spPr>
                            <a:xfrm>
                              <a:off x="5195589" y="26565"/>
                              <a:ext cx="2622607" cy="544280"/>
                            </a:xfrm>
                            <a:prstGeom prst="rect">
                              <a:avLst/>
                            </a:prstGeom>
                            <a:noFill/>
                          </wps:spPr>
                          <wps:txbx>
                            <w:txbxContent>
                              <w:p w:rsidR="00671334" w:rsidRDefault="00671334" w:rsidP="0008579B">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تصميم البرامج التدريبية</w:t>
                                </w:r>
                              </w:p>
                            </w:txbxContent>
                          </wps:txbx>
                          <wps:bodyPr wrap="square">
                            <a:noAutofit/>
                          </wps:bodyPr>
                        </wps:wsp>
                        <wps:wsp>
                          <wps:cNvPr id="2074269730" name="TextBox 36"/>
                          <wps:cNvSpPr txBox="1"/>
                          <wps:spPr>
                            <a:xfrm>
                              <a:off x="6054911" y="822469"/>
                              <a:ext cx="904694" cy="850723"/>
                            </a:xfrm>
                            <a:prstGeom prst="rect">
                              <a:avLst/>
                            </a:prstGeom>
                            <a:noFill/>
                          </wps:spPr>
                          <wps:txbx>
                            <w:txbxContent>
                              <w:p w:rsidR="00671334" w:rsidRDefault="00671334" w:rsidP="0008579B">
                                <w:pPr>
                                  <w:bidi w:val="0"/>
                                  <w:jc w:val="center"/>
                                  <w:rPr>
                                    <w:rFonts w:asciiTheme="minorHAnsi" w:hAnsi="Calibri" w:cstheme="minorBidi"/>
                                    <w:color w:val="FFFFFF" w:themeColor="background1"/>
                                    <w:kern w:val="24"/>
                                    <w:sz w:val="56"/>
                                    <w:szCs w:val="56"/>
                                  </w:rPr>
                                </w:pPr>
                                <w:r>
                                  <w:rPr>
                                    <w:rFonts w:asciiTheme="minorHAnsi" w:hAnsi="Calibri" w:cstheme="minorBidi"/>
                                    <w:color w:val="FFFFFF" w:themeColor="background1"/>
                                    <w:kern w:val="24"/>
                                    <w:sz w:val="56"/>
                                    <w:szCs w:val="56"/>
                                  </w:rPr>
                                  <w:t>02</w:t>
                                </w:r>
                              </w:p>
                            </w:txbxContent>
                          </wps:txbx>
                          <wps:bodyPr wrap="square" rtlCol="0">
                            <a:noAutofit/>
                          </wps:bodyPr>
                        </wps:wsp>
                      </wpg:grpSp>
                      <wpg:grpSp>
                        <wpg:cNvPr id="2074269731" name="Group 2074269731"/>
                        <wpg:cNvGrpSpPr/>
                        <wpg:grpSpPr>
                          <a:xfrm>
                            <a:off x="3471938" y="1517622"/>
                            <a:ext cx="2623522" cy="1709698"/>
                            <a:chOff x="3471938" y="1517622"/>
                            <a:chExt cx="2623522" cy="1709698"/>
                          </a:xfrm>
                        </wpg:grpSpPr>
                        <wps:wsp>
                          <wps:cNvPr id="2074269732" name="Google Shape;1421;p49"/>
                          <wps:cNvSpPr/>
                          <wps:spPr>
                            <a:xfrm>
                              <a:off x="3909471" y="1517622"/>
                              <a:ext cx="1731962" cy="866775"/>
                            </a:xfrm>
                            <a:custGeom>
                              <a:avLst/>
                              <a:gdLst/>
                              <a:ahLst/>
                              <a:cxnLst/>
                              <a:rect l="l" t="t" r="r" b="b"/>
                              <a:pathLst>
                                <a:path w="502" h="251" extrusionOk="0">
                                  <a:moveTo>
                                    <a:pt x="251" y="251"/>
                                  </a:moveTo>
                                  <a:cubicBezTo>
                                    <a:pt x="389" y="251"/>
                                    <a:pt x="502" y="138"/>
                                    <a:pt x="502" y="0"/>
                                  </a:cubicBezTo>
                                  <a:cubicBezTo>
                                    <a:pt x="0" y="0"/>
                                    <a:pt x="0" y="0"/>
                                    <a:pt x="0" y="0"/>
                                  </a:cubicBezTo>
                                  <a:cubicBezTo>
                                    <a:pt x="0" y="138"/>
                                    <a:pt x="112" y="251"/>
                                    <a:pt x="251" y="251"/>
                                  </a:cubicBezTo>
                                  <a:close/>
                                </a:path>
                              </a:pathLst>
                            </a:custGeom>
                            <a:solidFill>
                              <a:srgbClr val="9FCFD1"/>
                            </a:solidFill>
                            <a:ln>
                              <a:noFill/>
                            </a:ln>
                          </wps:spPr>
                          <wps:bodyPr spcFirstLastPara="1" wrap="square" lIns="91425" tIns="45700" rIns="91425" bIns="45700" anchor="t" anchorCtr="0">
                            <a:noAutofit/>
                          </wps:bodyPr>
                        </wps:wsp>
                        <wps:wsp>
                          <wps:cNvPr id="2074269733" name="TextBox 39"/>
                          <wps:cNvSpPr txBox="1"/>
                          <wps:spPr>
                            <a:xfrm>
                              <a:off x="3471938" y="2683040"/>
                              <a:ext cx="2623522" cy="544280"/>
                            </a:xfrm>
                            <a:prstGeom prst="rect">
                              <a:avLst/>
                            </a:prstGeom>
                            <a:noFill/>
                          </wps:spPr>
                          <wps:txbx>
                            <w:txbxContent>
                              <w:p w:rsidR="00671334" w:rsidRDefault="00671334" w:rsidP="0008579B">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تنفيذ التدريب</w:t>
                                </w:r>
                              </w:p>
                            </w:txbxContent>
                          </wps:txbx>
                          <wps:bodyPr wrap="square">
                            <a:noAutofit/>
                          </wps:bodyPr>
                        </wps:wsp>
                        <wps:wsp>
                          <wps:cNvPr id="2074269734" name="TextBox 40"/>
                          <wps:cNvSpPr txBox="1"/>
                          <wps:spPr>
                            <a:xfrm>
                              <a:off x="4331262" y="1592953"/>
                              <a:ext cx="903780" cy="850723"/>
                            </a:xfrm>
                            <a:prstGeom prst="rect">
                              <a:avLst/>
                            </a:prstGeom>
                            <a:noFill/>
                          </wps:spPr>
                          <wps:txbx>
                            <w:txbxContent>
                              <w:p w:rsidR="00671334" w:rsidRDefault="00671334" w:rsidP="0008579B">
                                <w:pPr>
                                  <w:bidi w:val="0"/>
                                  <w:jc w:val="center"/>
                                  <w:rPr>
                                    <w:rFonts w:asciiTheme="minorHAnsi" w:hAnsi="Calibri" w:cstheme="minorBidi"/>
                                    <w:color w:val="FFFFFF" w:themeColor="background1"/>
                                    <w:kern w:val="24"/>
                                    <w:sz w:val="56"/>
                                    <w:szCs w:val="56"/>
                                  </w:rPr>
                                </w:pPr>
                                <w:r>
                                  <w:rPr>
                                    <w:rFonts w:asciiTheme="minorHAnsi" w:hAnsi="Calibri" w:cstheme="minorBidi"/>
                                    <w:color w:val="FFFFFF" w:themeColor="background1"/>
                                    <w:kern w:val="24"/>
                                    <w:sz w:val="56"/>
                                    <w:szCs w:val="56"/>
                                  </w:rPr>
                                  <w:t>03</w:t>
                                </w:r>
                              </w:p>
                            </w:txbxContent>
                          </wps:txbx>
                          <wps:bodyPr wrap="square" rtlCol="0">
                            <a:noAutofit/>
                          </wps:bodyPr>
                        </wps:wsp>
                      </wpg:grpSp>
                      <wpg:grpSp>
                        <wpg:cNvPr id="2074269735" name="Group 2074269735"/>
                        <wpg:cNvGrpSpPr/>
                        <wpg:grpSpPr>
                          <a:xfrm>
                            <a:off x="1856691" y="0"/>
                            <a:ext cx="2622607" cy="1773931"/>
                            <a:chOff x="1856691" y="0"/>
                            <a:chExt cx="2622607" cy="1773931"/>
                          </a:xfrm>
                        </wpg:grpSpPr>
                        <wps:wsp>
                          <wps:cNvPr id="2074269736" name="Google Shape;1420;p49"/>
                          <wps:cNvSpPr/>
                          <wps:spPr>
                            <a:xfrm>
                              <a:off x="2177508" y="650847"/>
                              <a:ext cx="1731962" cy="866775"/>
                            </a:xfrm>
                            <a:custGeom>
                              <a:avLst/>
                              <a:gdLst/>
                              <a:ahLst/>
                              <a:cxnLst/>
                              <a:rect l="l" t="t" r="r" b="b"/>
                              <a:pathLst>
                                <a:path w="502" h="251" extrusionOk="0">
                                  <a:moveTo>
                                    <a:pt x="251" y="0"/>
                                  </a:moveTo>
                                  <a:cubicBezTo>
                                    <a:pt x="112" y="0"/>
                                    <a:pt x="0" y="112"/>
                                    <a:pt x="0" y="251"/>
                                  </a:cubicBezTo>
                                  <a:cubicBezTo>
                                    <a:pt x="502" y="251"/>
                                    <a:pt x="502" y="251"/>
                                    <a:pt x="502" y="251"/>
                                  </a:cubicBezTo>
                                  <a:cubicBezTo>
                                    <a:pt x="502" y="112"/>
                                    <a:pt x="390" y="0"/>
                                    <a:pt x="251" y="0"/>
                                  </a:cubicBezTo>
                                  <a:close/>
                                </a:path>
                              </a:pathLst>
                            </a:custGeom>
                            <a:solidFill>
                              <a:srgbClr val="FFCC5E"/>
                            </a:solidFill>
                            <a:ln>
                              <a:noFill/>
                            </a:ln>
                          </wps:spPr>
                          <wps:bodyPr spcFirstLastPara="1" wrap="square" lIns="91425" tIns="45700" rIns="91425" bIns="45700" anchor="t" anchorCtr="0">
                            <a:noAutofit/>
                          </wps:bodyPr>
                        </wps:wsp>
                        <wps:wsp>
                          <wps:cNvPr id="2074269737" name="TextBox 43"/>
                          <wps:cNvSpPr txBox="1"/>
                          <wps:spPr>
                            <a:xfrm>
                              <a:off x="1856691" y="0"/>
                              <a:ext cx="2622607" cy="544280"/>
                            </a:xfrm>
                            <a:prstGeom prst="rect">
                              <a:avLst/>
                            </a:prstGeom>
                            <a:noFill/>
                          </wps:spPr>
                          <wps:txbx>
                            <w:txbxContent>
                              <w:p w:rsidR="00671334" w:rsidRDefault="00671334" w:rsidP="0008579B">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تقييم فعالية التدريب</w:t>
                                </w:r>
                              </w:p>
                            </w:txbxContent>
                          </wps:txbx>
                          <wps:bodyPr wrap="square">
                            <a:noAutofit/>
                          </wps:bodyPr>
                        </wps:wsp>
                        <wps:wsp>
                          <wps:cNvPr id="2074269738" name="TextBox 44"/>
                          <wps:cNvSpPr txBox="1"/>
                          <wps:spPr>
                            <a:xfrm>
                              <a:off x="2622904" y="923207"/>
                              <a:ext cx="904694" cy="850724"/>
                            </a:xfrm>
                            <a:prstGeom prst="rect">
                              <a:avLst/>
                            </a:prstGeom>
                            <a:noFill/>
                          </wps:spPr>
                          <wps:txbx>
                            <w:txbxContent>
                              <w:p w:rsidR="00671334" w:rsidRDefault="00671334" w:rsidP="0008579B">
                                <w:pPr>
                                  <w:bidi w:val="0"/>
                                  <w:jc w:val="center"/>
                                  <w:rPr>
                                    <w:rFonts w:asciiTheme="minorHAnsi" w:hAnsi="Calibri" w:cstheme="minorBidi"/>
                                    <w:color w:val="FFFFFF" w:themeColor="background1"/>
                                    <w:kern w:val="24"/>
                                    <w:sz w:val="56"/>
                                    <w:szCs w:val="56"/>
                                  </w:rPr>
                                </w:pPr>
                                <w:r>
                                  <w:rPr>
                                    <w:rFonts w:asciiTheme="minorHAnsi" w:hAnsi="Calibri" w:cstheme="minorBidi"/>
                                    <w:color w:val="FFFFFF" w:themeColor="background1"/>
                                    <w:kern w:val="24"/>
                                    <w:sz w:val="56"/>
                                    <w:szCs w:val="56"/>
                                  </w:rPr>
                                  <w:t>04</w:t>
                                </w:r>
                              </w:p>
                            </w:txbxContent>
                          </wps:txbx>
                          <wps:bodyPr wrap="square" rtlCol="0">
                            <a:noAutofit/>
                          </wps:bodyPr>
                        </wps:wsp>
                      </wpg:grpSp>
                      <wpg:grpSp>
                        <wpg:cNvPr id="2074269739" name="Group 2074269739"/>
                        <wpg:cNvGrpSpPr/>
                        <wpg:grpSpPr>
                          <a:xfrm>
                            <a:off x="0" y="1517622"/>
                            <a:ext cx="2622607" cy="1678573"/>
                            <a:chOff x="0" y="1517622"/>
                            <a:chExt cx="2622607" cy="1678573"/>
                          </a:xfrm>
                        </wpg:grpSpPr>
                        <wps:wsp>
                          <wps:cNvPr id="2074269740" name="Google Shape;1419;p49"/>
                          <wps:cNvSpPr/>
                          <wps:spPr>
                            <a:xfrm>
                              <a:off x="445546" y="1517622"/>
                              <a:ext cx="1731962" cy="866775"/>
                            </a:xfrm>
                            <a:custGeom>
                              <a:avLst/>
                              <a:gdLst/>
                              <a:ahLst/>
                              <a:cxnLst/>
                              <a:rect l="l" t="t" r="r" b="b"/>
                              <a:pathLst>
                                <a:path w="502" h="251" extrusionOk="0">
                                  <a:moveTo>
                                    <a:pt x="251" y="251"/>
                                  </a:moveTo>
                                  <a:cubicBezTo>
                                    <a:pt x="390" y="251"/>
                                    <a:pt x="502" y="138"/>
                                    <a:pt x="502" y="0"/>
                                  </a:cubicBezTo>
                                  <a:cubicBezTo>
                                    <a:pt x="0" y="0"/>
                                    <a:pt x="0" y="0"/>
                                    <a:pt x="0" y="0"/>
                                  </a:cubicBezTo>
                                  <a:cubicBezTo>
                                    <a:pt x="0" y="138"/>
                                    <a:pt x="113" y="251"/>
                                    <a:pt x="251" y="251"/>
                                  </a:cubicBezTo>
                                  <a:close/>
                                </a:path>
                              </a:pathLst>
                            </a:custGeom>
                            <a:solidFill>
                              <a:srgbClr val="3D8E92"/>
                            </a:solidFill>
                            <a:ln>
                              <a:noFill/>
                            </a:ln>
                          </wps:spPr>
                          <wps:bodyPr spcFirstLastPara="1" wrap="square" lIns="91425" tIns="45700" rIns="91425" bIns="45700" anchor="t" anchorCtr="0">
                            <a:noAutofit/>
                          </wps:bodyPr>
                        </wps:wsp>
                        <wps:wsp>
                          <wps:cNvPr id="2074269741" name="TextBox 47"/>
                          <wps:cNvSpPr txBox="1"/>
                          <wps:spPr>
                            <a:xfrm>
                              <a:off x="0" y="2651915"/>
                              <a:ext cx="2622607" cy="544280"/>
                            </a:xfrm>
                            <a:prstGeom prst="rect">
                              <a:avLst/>
                            </a:prstGeom>
                            <a:noFill/>
                          </wps:spPr>
                          <wps:txbx>
                            <w:txbxContent>
                              <w:p w:rsidR="00671334" w:rsidRDefault="00671334" w:rsidP="0008579B">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التطوير المستمر</w:t>
                                </w:r>
                              </w:p>
                            </w:txbxContent>
                          </wps:txbx>
                          <wps:bodyPr wrap="square">
                            <a:noAutofit/>
                          </wps:bodyPr>
                        </wps:wsp>
                        <wps:wsp>
                          <wps:cNvPr id="2074269742" name="TextBox 48"/>
                          <wps:cNvSpPr txBox="1"/>
                          <wps:spPr>
                            <a:xfrm>
                              <a:off x="859324" y="1689369"/>
                              <a:ext cx="904694" cy="850724"/>
                            </a:xfrm>
                            <a:prstGeom prst="rect">
                              <a:avLst/>
                            </a:prstGeom>
                            <a:noFill/>
                          </wps:spPr>
                          <wps:txbx>
                            <w:txbxContent>
                              <w:p w:rsidR="00671334" w:rsidRDefault="00671334" w:rsidP="0008579B">
                                <w:pPr>
                                  <w:bidi w:val="0"/>
                                  <w:jc w:val="center"/>
                                  <w:rPr>
                                    <w:rFonts w:asciiTheme="minorHAnsi" w:hAnsi="Calibri" w:cstheme="minorBidi"/>
                                    <w:color w:val="FFFFFF" w:themeColor="background1"/>
                                    <w:kern w:val="24"/>
                                    <w:sz w:val="56"/>
                                    <w:szCs w:val="56"/>
                                  </w:rPr>
                                </w:pPr>
                                <w:r>
                                  <w:rPr>
                                    <w:rFonts w:asciiTheme="minorHAnsi" w:hAnsi="Calibri" w:cstheme="minorBidi"/>
                                    <w:color w:val="FFFFFF" w:themeColor="background1"/>
                                    <w:kern w:val="24"/>
                                    <w:sz w:val="56"/>
                                    <w:szCs w:val="56"/>
                                  </w:rPr>
                                  <w:t>05</w:t>
                                </w:r>
                              </w:p>
                            </w:txbxContent>
                          </wps:txbx>
                          <wps:bodyPr wrap="square" rtlCol="0">
                            <a:noAutofit/>
                          </wps:bodyPr>
                        </wps:wsp>
                      </wpg:grpSp>
                      <wpg:grpSp>
                        <wpg:cNvPr id="2074269743" name="Group 2074269743"/>
                        <wpg:cNvGrpSpPr/>
                        <wpg:grpSpPr>
                          <a:xfrm>
                            <a:off x="6959170" y="1549830"/>
                            <a:ext cx="2622607" cy="1710149"/>
                            <a:chOff x="6959170" y="1549830"/>
                            <a:chExt cx="2622607" cy="1710149"/>
                          </a:xfrm>
                        </wpg:grpSpPr>
                        <wps:wsp>
                          <wps:cNvPr id="2074269744" name="Google Shape;1421;p49"/>
                          <wps:cNvSpPr/>
                          <wps:spPr>
                            <a:xfrm>
                              <a:off x="7396903" y="1549830"/>
                              <a:ext cx="1731962" cy="866775"/>
                            </a:xfrm>
                            <a:custGeom>
                              <a:avLst/>
                              <a:gdLst/>
                              <a:ahLst/>
                              <a:cxnLst/>
                              <a:rect l="l" t="t" r="r" b="b"/>
                              <a:pathLst>
                                <a:path w="502" h="251" extrusionOk="0">
                                  <a:moveTo>
                                    <a:pt x="251" y="251"/>
                                  </a:moveTo>
                                  <a:cubicBezTo>
                                    <a:pt x="389" y="251"/>
                                    <a:pt x="502" y="138"/>
                                    <a:pt x="502" y="0"/>
                                  </a:cubicBezTo>
                                  <a:cubicBezTo>
                                    <a:pt x="0" y="0"/>
                                    <a:pt x="0" y="0"/>
                                    <a:pt x="0" y="0"/>
                                  </a:cubicBezTo>
                                  <a:cubicBezTo>
                                    <a:pt x="0" y="138"/>
                                    <a:pt x="112" y="251"/>
                                    <a:pt x="251" y="251"/>
                                  </a:cubicBezTo>
                                  <a:close/>
                                </a:path>
                              </a:pathLst>
                            </a:custGeom>
                            <a:solidFill>
                              <a:srgbClr val="FFCC5E"/>
                            </a:solidFill>
                            <a:ln>
                              <a:noFill/>
                            </a:ln>
                          </wps:spPr>
                          <wps:bodyPr spcFirstLastPara="1" wrap="square" lIns="91425" tIns="45700" rIns="91425" bIns="45700" anchor="t" anchorCtr="0">
                            <a:noAutofit/>
                          </wps:bodyPr>
                        </wps:wsp>
                        <wps:wsp>
                          <wps:cNvPr id="2074269745" name="TextBox 51"/>
                          <wps:cNvSpPr txBox="1"/>
                          <wps:spPr>
                            <a:xfrm>
                              <a:off x="6959170" y="2715699"/>
                              <a:ext cx="2622607" cy="544280"/>
                            </a:xfrm>
                            <a:prstGeom prst="rect">
                              <a:avLst/>
                            </a:prstGeom>
                            <a:noFill/>
                          </wps:spPr>
                          <wps:txbx>
                            <w:txbxContent>
                              <w:p w:rsidR="00671334" w:rsidRDefault="00671334" w:rsidP="0008579B">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تقييم الاحتياجات التدريبية</w:t>
                                </w:r>
                              </w:p>
                            </w:txbxContent>
                          </wps:txbx>
                          <wps:bodyPr wrap="square">
                            <a:noAutofit/>
                          </wps:bodyPr>
                        </wps:wsp>
                        <wps:wsp>
                          <wps:cNvPr id="2074269746" name="TextBox 52"/>
                          <wps:cNvSpPr txBox="1"/>
                          <wps:spPr>
                            <a:xfrm>
                              <a:off x="7818436" y="1624840"/>
                              <a:ext cx="904694" cy="850723"/>
                            </a:xfrm>
                            <a:prstGeom prst="rect">
                              <a:avLst/>
                            </a:prstGeom>
                            <a:noFill/>
                          </wps:spPr>
                          <wps:txbx>
                            <w:txbxContent>
                              <w:p w:rsidR="00671334" w:rsidRDefault="00671334" w:rsidP="0008579B">
                                <w:pPr>
                                  <w:bidi w:val="0"/>
                                  <w:jc w:val="center"/>
                                  <w:rPr>
                                    <w:rFonts w:asciiTheme="minorHAnsi" w:hAnsi="Calibri" w:cstheme="minorBidi"/>
                                    <w:color w:val="FFFFFF" w:themeColor="background1"/>
                                    <w:kern w:val="24"/>
                                    <w:sz w:val="56"/>
                                    <w:szCs w:val="56"/>
                                  </w:rPr>
                                </w:pPr>
                                <w:r>
                                  <w:rPr>
                                    <w:rFonts w:asciiTheme="minorHAnsi" w:hAnsi="Calibri" w:cstheme="minorBidi"/>
                                    <w:color w:val="FFFFFF" w:themeColor="background1"/>
                                    <w:kern w:val="24"/>
                                    <w:sz w:val="56"/>
                                    <w:szCs w:val="56"/>
                                  </w:rPr>
                                  <w:t>01</w:t>
                                </w:r>
                              </w:p>
                            </w:txbxContent>
                          </wps:txbx>
                          <wps:bodyPr wrap="square" rtlCol="0">
                            <a:noAutofit/>
                          </wps:bodyPr>
                        </wps:wsp>
                      </wpg:grpSp>
                    </wpg:wgp>
                  </a:graphicData>
                </a:graphic>
              </wp:inline>
            </w:drawing>
          </mc:Choice>
          <mc:Fallback>
            <w:pict>
              <v:group id="_x0000_s3201" style="width:472.7pt;height:160.75pt;mso-position-horizontal-relative:char;mso-position-vertical-relative:line" coordsize="95817,32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">
                <v:group id="Group 2074269727" o:spid="_x0000_s3202" style="position:absolute;left:51955;top:265;width:26226;height:16466" coordorigin="51955,265" coordsize="26226,16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wUtI&#10;N80AAADjAAAADwAAAAAAAAAAAAAAAACqAgAAZHJzL2Rvd25yZXYueG1sUEsFBgAAAAAEAAQA+gAA&#10;AKQDAAAAAA==&#10;">
                  <v:shape id="Google Shape;1422;p49" o:spid="_x0000_s3203" style="position:absolute;left:56414;top:6508;width:17319;height:8668;visibility:visible;mso-wrap-style:square;v-text-anchor:top" coordsize="502,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WPT8oA&#10;AADjAAAADwAAAGRycy9kb3ducmV2LnhtbERPy2rCQBTdF/oPwy24KToxio/UUYpocSM1PirdXTK3&#10;SWjmTshMNf69syi4PJz3bNGaSlyocaVlBf1eBII4s7rkXMHxsO5OQDiPrLGyTApu5GAxf36aYaLt&#10;lVO67H0uQgi7BBUU3teJlC4ryKDr2Zo4cD+2MegDbHKpG7yGcFPJOIpG0mDJoaHAmpYFZb/7P6Ng&#10;l662/DnYtunX2Zzsx7n/evw+KdV5ad/fQHhq/UP8795oBXE0Hsaj6TgOo8On8Afk/A4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OVj0/KAAAA4wAAAA8AAAAAAAAAAAAAAAAAmAIA&#10;AGRycy9kb3ducmV2LnhtbFBLBQYAAAAABAAEAPUAAACPAwAAAAA=&#10;" path="m251,c112,,,112,,251v502,,502,,502,c502,112,389,,251,xe" fillcolor="#168489" stroked="f">
                    <v:path arrowok="t" o:extrusionok="f"/>
                  </v:shape>
                  <v:shape id="TextBox 35" o:spid="_x0000_s3204" type="#_x0000_t202" style="position:absolute;left:51955;top:265;width:26226;height:5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8g9MoA&#10;AADjAAAADwAAAGRycy9kb3ducmV2LnhtbESPQWvCQBSE7wX/w/KE3uquwaqJrlJaCj0ptSp4e2Sf&#10;STD7NmS3Jv33XUHwOMzMN8xy3dtaXKn1lWMN45ECQZw7U3GhYf/z+TIH4QOywdoxafgjD+vV4GmJ&#10;mXEdf9N1FwoRIewz1FCG0GRS+rwki37kGuLonV1rMUTZFtK02EW4rWWi1FRarDgulNjQe0n5Zfdr&#10;NRw259NxorbFh31tOtcryTaVWj8P+7cFiEB9eITv7S+jIVGzSTJNZ0kKt0/xD8jV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rvIPTKAAAA4wAAAA8AAAAAAAAAAAAAAAAAmAIA&#10;AGRycy9kb3ducmV2LnhtbFBLBQYAAAAABAAEAPUAAACPAwAAAAA=&#10;" filled="f" stroked="f">
                    <v:textbox>
                      <w:txbxContent>
                        <w:p w:rsidR="00671334" w:rsidRDefault="00671334" w:rsidP="0008579B">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تصميم البرامج التدريبية</w:t>
                          </w:r>
                        </w:p>
                      </w:txbxContent>
                    </v:textbox>
                  </v:shape>
                  <v:shape id="TextBox 36" o:spid="_x0000_s3205" type="#_x0000_t202" style="position:absolute;left:60549;top:8224;width:9047;height:85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wftMkA&#10;AADjAAAADwAAAGRycy9kb3ducmV2LnhtbESPy2rCQBSG90LfYThCdzpj6qWJjiKWQldK7QXcHTIn&#10;F5o5EzJTk759ZyG4/PlvfJvdYBtxpc7XjjXMpgoEce5MzaWGz4/XyTMIH5ANNo5Jwx952G0fRhvM&#10;jOv5na7nUIo4wj5DDVUIbSalzyuy6KeuJY5e4TqLIcqulKbDPo7bRiZKLaXFmuNDhS0dKsp/zr9W&#10;w9exuHzP1al8sYu2d4OSbFOp9eN42K9BBBrCPXxrvxkNiVrNk2W6eooUkSnygN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gwftMkAAADjAAAADwAAAAAAAAAAAAAAAACYAgAA&#10;ZHJzL2Rvd25yZXYueG1sUEsFBgAAAAAEAAQA9QAAAI4DAAAAAA==&#10;" filled="f" stroked="f">
                    <v:textbox>
                      <w:txbxContent>
                        <w:p w:rsidR="00671334" w:rsidRDefault="00671334" w:rsidP="0008579B">
                          <w:pPr>
                            <w:bidi w:val="0"/>
                            <w:jc w:val="center"/>
                            <w:rPr>
                              <w:rFonts w:asciiTheme="minorHAnsi" w:hAnsi="Calibri" w:cstheme="minorBidi"/>
                              <w:color w:val="FFFFFF" w:themeColor="background1"/>
                              <w:kern w:val="24"/>
                              <w:sz w:val="56"/>
                              <w:szCs w:val="56"/>
                            </w:rPr>
                          </w:pPr>
                          <w:r>
                            <w:rPr>
                              <w:rFonts w:asciiTheme="minorHAnsi" w:hAnsi="Calibri" w:cstheme="minorBidi"/>
                              <w:color w:val="FFFFFF" w:themeColor="background1"/>
                              <w:kern w:val="24"/>
                              <w:sz w:val="56"/>
                              <w:szCs w:val="56"/>
                            </w:rPr>
                            <w:t>02</w:t>
                          </w:r>
                        </w:p>
                      </w:txbxContent>
                    </v:textbox>
                  </v:shape>
                </v:group>
                <v:group id="Group 2074269731" o:spid="_x0000_s3206" style="position:absolute;left:34719;top:15176;width:26235;height:17097" coordorigin="34719,15176" coordsize="26235,170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kN+MF&#10;zAAAAOMAAAAPAAAAAAAAAAAAAAAAAKoCAABkcnMvZG93bnJldi54bWxQSwUGAAAAAAQABAD6AAAA&#10;owMAAAAA&#10;">
                  <v:shape id="Google Shape;1421;p49" o:spid="_x0000_s3207" style="position:absolute;left:39094;top:15176;width:17320;height:8667;visibility:visible;mso-wrap-style:square;v-text-anchor:top" coordsize="502,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tDhsgA&#10;AADjAAAADwAAAGRycy9kb3ducmV2LnhtbESP0UoDMRRE34X+Q7gF32zSKK1dm5YiiAUfxNYPuGyu&#10;m8XNzZLENvXrjSD4OMzMGWa9LX4QJ4qpD2xgPlMgiNtge+4MvB+fbu5BpIxscQhMBi6UYLuZXK2x&#10;seHMb3Q65E5UCKcGDbicx0bK1DrymGZhJK7eR4gec5WxkzbiucL9ILVSC+mx57rgcKRHR+3n4csb&#10;WJU8XFQJR3p57b417717jtqY62nZPYDIVPJ/+K+9twa0Wt7pxWp5q+H3U/0DcvM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G0OGyAAAAOMAAAAPAAAAAAAAAAAAAAAAAJgCAABk&#10;cnMvZG93bnJldi54bWxQSwUGAAAAAAQABAD1AAAAjQMAAAAA&#10;" path="m251,251c389,251,502,138,502,,,,,,,,,138,112,251,251,251xe" fillcolor="#9fcfd1" stroked="f">
                    <v:path arrowok="t" o:extrusionok="f"/>
                  </v:shape>
                  <v:shape id="TextBox 39" o:spid="_x0000_s3208" type="#_x0000_t202" style="position:absolute;left:34719;top:26830;width:26235;height:5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6Bw8oA&#10;AADjAAAADwAAAGRycy9kb3ducmV2LnhtbESPT2vCQBTE70K/w/IK3nS30fondRVRCp4qtVXw9sg+&#10;k2D2bciuJv32bqHQ4zAzv2EWq85W4k6NLx1reBkqEMSZMyXnGr6/3gczED4gG6wck4Yf8rBaPvUW&#10;mBrX8ifdDyEXEcI+RQ1FCHUqpc8KsuiHriaO3sU1FkOUTS5Ng22E20omSk2kxZLjQoE1bQrKroeb&#10;1XD8uJxPY7XPt/a1bl2nJNu51Lr/3K3fQATqwn/4r70zGhI1HSeT+XQ0gt9P8Q/I5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7egcPKAAAA4wAAAA8AAAAAAAAAAAAAAAAAmAIA&#10;AGRycy9kb3ducmV2LnhtbFBLBQYAAAAABAAEAPUAAACPAwAAAAA=&#10;" filled="f" stroked="f">
                    <v:textbox>
                      <w:txbxContent>
                        <w:p w:rsidR="00671334" w:rsidRDefault="00671334" w:rsidP="0008579B">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تنفيذ التدريب</w:t>
                          </w:r>
                        </w:p>
                      </w:txbxContent>
                    </v:textbox>
                  </v:shape>
                  <v:shape id="TextBox 40" o:spid="_x0000_s3209" type="#_x0000_t202" style="position:absolute;left:43312;top:15929;width:9038;height:85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cZt8sA&#10;AADjAAAADwAAAGRycy9kb3ducmV2LnhtbESPT2vCQBTE74V+h+UVequ7TVP/RFcRi+CporaCt0f2&#10;mYRm34bs1sRv7xYKHoeZ+Q0zW/S2FhdqfeVYw+tAgSDOnam40PB1WL+MQfiAbLB2TBqu5GExf3yY&#10;YWZcxzu67EMhIoR9hhrKEJpMSp+XZNEPXEMcvbNrLYYo20KaFrsIt7VMlBpKixXHhRIbWpWU/+x/&#10;rYbvz/PpmKpt8WHfm871SrKdSK2fn/rlFESgPtzD/+2N0ZCoUZoMJ6O3FP4+xT8g5z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BNxm3ywAAAOMAAAAPAAAAAAAAAAAAAAAAAJgC&#10;AABkcnMvZG93bnJldi54bWxQSwUGAAAAAAQABAD1AAAAkAMAAAAA&#10;" filled="f" stroked="f">
                    <v:textbox>
                      <w:txbxContent>
                        <w:p w:rsidR="00671334" w:rsidRDefault="00671334" w:rsidP="0008579B">
                          <w:pPr>
                            <w:bidi w:val="0"/>
                            <w:jc w:val="center"/>
                            <w:rPr>
                              <w:rFonts w:asciiTheme="minorHAnsi" w:hAnsi="Calibri" w:cstheme="minorBidi"/>
                              <w:color w:val="FFFFFF" w:themeColor="background1"/>
                              <w:kern w:val="24"/>
                              <w:sz w:val="56"/>
                              <w:szCs w:val="56"/>
                            </w:rPr>
                          </w:pPr>
                          <w:r>
                            <w:rPr>
                              <w:rFonts w:asciiTheme="minorHAnsi" w:hAnsi="Calibri" w:cstheme="minorBidi"/>
                              <w:color w:val="FFFFFF" w:themeColor="background1"/>
                              <w:kern w:val="24"/>
                              <w:sz w:val="56"/>
                              <w:szCs w:val="56"/>
                            </w:rPr>
                            <w:t>03</w:t>
                          </w:r>
                        </w:p>
                      </w:txbxContent>
                    </v:textbox>
                  </v:shape>
                </v:group>
                <v:group id="Group 2074269735" o:spid="_x0000_s3210" style="position:absolute;left:18566;width:26226;height:17739" coordorigin="18566" coordsize="26226,17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bDOUG&#10;zAAAAOMAAAAPAAAAAAAAAAAAAAAAAKoCAABkcnMvZG93bnJldi54bWxQSwUGAAAAAAQABAD6AAAA&#10;owMAAAAA&#10;">
                  <v:shape id="Google Shape;1420;p49" o:spid="_x0000_s3211" style="position:absolute;left:21775;top:6508;width:17319;height:8668;visibility:visible;mso-wrap-style:square;v-text-anchor:top" coordsize="502,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rCysoA&#10;AADjAAAADwAAAGRycy9kb3ducmV2LnhtbESPQWvCQBSE7wX/w/KEXkrdGGuiqatIoSAeBK14fuy+&#10;JsHs2zS7avz3bqHQ4zAz3zCLVW8bcaXO144VjEcJCGLtTM2lguPX5+sMhA/IBhvHpOBOHlbLwdMC&#10;C+NuvKfrIZQiQtgXqKAKoS2k9Loii37kWuLofbvOYoiyK6Xp8BbhtpFpkmTSYs1xocKWPirS58PF&#10;KnjROcr9JGzvesen6Rq3F/zJlHoe9ut3EIH68B/+a2+MgjTJ39Jsnk8y+P0U/4BcP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OqwsrKAAAA4wAAAA8AAAAAAAAAAAAAAAAAmAIA&#10;AGRycy9kb3ducmV2LnhtbFBLBQYAAAAABAAEAPUAAACPAwAAAAA=&#10;" path="m251,c112,,,112,,251v502,,502,,502,c502,112,390,,251,xe" fillcolor="#ffcc5e" stroked="f">
                    <v:path arrowok="t" o:extrusionok="f"/>
                  </v:shape>
                  <v:shape id="TextBox 43" o:spid="_x0000_s3212" type="#_x0000_t202" style="position:absolute;left:18566;width:26226;height:5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WHwMoA&#10;AADjAAAADwAAAGRycy9kb3ducmV2LnhtbESPQWvCQBSE70L/w/IKveluU2s0uoooBU8tait4e2Sf&#10;SWj2bciuJv33bqHQ4zAz3zCLVW9rcaPWV441PI8UCOLcmYoLDZ/Ht+EUhA/IBmvHpOGHPKyWD4MF&#10;ZsZ1vKfbIRQiQthnqKEMocmk9HlJFv3INcTRu7jWYoiyLaRpsYtwW8tEqYm0WHFcKLGhTUn59+Fq&#10;NXy9X86nsfootva16VyvJNuZ1PrpsV/PQQTqw3/4r70zGhKVjpPJLH1J4fdT/ANye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Hlh8DKAAAA4wAAAA8AAAAAAAAAAAAAAAAAmAIA&#10;AGRycy9kb3ducmV2LnhtbFBLBQYAAAAABAAEAPUAAACPAwAAAAA=&#10;" filled="f" stroked="f">
                    <v:textbox>
                      <w:txbxContent>
                        <w:p w:rsidR="00671334" w:rsidRDefault="00671334" w:rsidP="0008579B">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تقييم فعالية التدريب</w:t>
                          </w:r>
                        </w:p>
                      </w:txbxContent>
                    </v:textbox>
                  </v:shape>
                  <v:shape id="TextBox 44" o:spid="_x0000_s3213" type="#_x0000_t202" style="position:absolute;left:26229;top:9232;width:9046;height:85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oTsscA&#10;AADjAAAADwAAAGRycy9kb3ducmV2LnhtbERPy2oCMRTdC/2HcIXuNHHqozMaRSyFrpTaB7i7TO48&#10;6ORmmKTO9O+bheDycN6b3WAbcaXO1441zKYKBHHuTM2lhs+P18kzCB+QDTaOScMfedhtH0YbzIzr&#10;+Z2u51CKGMI+Qw1VCG0mpc8rsuinriWOXOE6iyHCrpSmwz6G20YmSi2lxZpjQ4UtHSrKf86/VsPX&#10;sbh8z9WpfLGLtneDkmxTqfXjeNivQQQawl18c78ZDYlazZNlunqKo+On+Afk9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6E7LHAAAA4wAAAA8AAAAAAAAAAAAAAAAAmAIAAGRy&#10;cy9kb3ducmV2LnhtbFBLBQYAAAAABAAEAPUAAACMAwAAAAA=&#10;" filled="f" stroked="f">
                    <v:textbox>
                      <w:txbxContent>
                        <w:p w:rsidR="00671334" w:rsidRDefault="00671334" w:rsidP="0008579B">
                          <w:pPr>
                            <w:bidi w:val="0"/>
                            <w:jc w:val="center"/>
                            <w:rPr>
                              <w:rFonts w:asciiTheme="minorHAnsi" w:hAnsi="Calibri" w:cstheme="minorBidi"/>
                              <w:color w:val="FFFFFF" w:themeColor="background1"/>
                              <w:kern w:val="24"/>
                              <w:sz w:val="56"/>
                              <w:szCs w:val="56"/>
                            </w:rPr>
                          </w:pPr>
                          <w:r>
                            <w:rPr>
                              <w:rFonts w:asciiTheme="minorHAnsi" w:hAnsi="Calibri" w:cstheme="minorBidi"/>
                              <w:color w:val="FFFFFF" w:themeColor="background1"/>
                              <w:kern w:val="24"/>
                              <w:sz w:val="56"/>
                              <w:szCs w:val="56"/>
                            </w:rPr>
                            <w:t>04</w:t>
                          </w:r>
                        </w:p>
                      </w:txbxContent>
                    </v:textbox>
                  </v:shape>
                </v:group>
                <v:group id="Group 2074269739" o:spid="_x0000_s3214" style="position:absolute;top:15176;width:26226;height:16785" coordorigin=",15176" coordsize="26226,16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WkHv&#10;A80AAADjAAAADwAAAAAAAAAAAAAAAACqAgAAZHJzL2Rvd25yZXYueG1sUEsFBgAAAAAEAAQA+gAA&#10;AKQDAAAAAA==&#10;">
                  <v:shape id="Google Shape;1419;p49" o:spid="_x0000_s3215" style="position:absolute;left:4455;top:15176;width:17320;height:8667;visibility:visible;mso-wrap-style:square;v-text-anchor:top" coordsize="502,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HLzsoA&#10;AADjAAAADwAAAGRycy9kb3ducmV2LnhtbESPTUvDQBCG74L/YZmCF7GbhtC0sdsihYKHHjQpeB2z&#10;YxKbnQ3ZaRv/vXsQPL68Xzyb3eR6daUxdJ4NLOYJKOLa244bA6fq8LQCFQTZYu+ZDPxQgN32/m6D&#10;hfU3fqdrKY2KIxwKNNCKDIXWoW7JYZj7gTh6X350KFGOjbYj3uK463WaJEvtsOP40OJA+5bqc3lx&#10;BsrLUb4Xj/nHm/2UdXbkaupXlTEPs+nlGZTQJP/hv/arNZAmeZYu13kWKSJT5AG9/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NBy87KAAAA4wAAAA8AAAAAAAAAAAAAAAAAmAIA&#10;AGRycy9kb3ducmV2LnhtbFBLBQYAAAAABAAEAPUAAACPAwAAAAA=&#10;" path="m251,251c390,251,502,138,502,,,,,,,,,138,113,251,251,251xe" fillcolor="#3d8e92" stroked="f">
                    <v:path arrowok="t" o:extrusionok="f"/>
                  </v:shape>
                  <v:shape id="TextBox 47" o:spid="_x0000_s3216" type="#_x0000_t202" style="position:absolute;top:26519;width:26226;height:5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bJUsoA&#10;AADjAAAADwAAAGRycy9kb3ducmV2LnhtbESPS2vDMBCE74X+B7GF3hopxs3DiRJKS6CnhuYFuS3W&#10;xjaxVsZSYuffR4VAj8PMfMPMl72txZVaXznWMBwoEMS5MxUXGnbb1dsEhA/IBmvHpOFGHpaL56c5&#10;ZsZ1/EvXTShEhLDPUEMZQpNJ6fOSLPqBa4ijd3KtxRBlW0jTYhfhtpaJUiNpseK4UGJDnyXl583F&#10;atj/nI6HVK2LL/vedK5Xku1Uav360n/MQATqw3/40f42GhI1TpPRdJwO4e9T/ANyc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lGyVLKAAAA4wAAAA8AAAAAAAAAAAAAAAAAmAIA&#10;AGRycy9kb3ducmV2LnhtbFBLBQYAAAAABAAEAPUAAACPAwAAAAA=&#10;" filled="f" stroked="f">
                    <v:textbox>
                      <w:txbxContent>
                        <w:p w:rsidR="00671334" w:rsidRDefault="00671334" w:rsidP="0008579B">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التطوير المستمر</w:t>
                          </w:r>
                        </w:p>
                      </w:txbxContent>
                    </v:textbox>
                  </v:shape>
                  <v:shape id="TextBox 48" o:spid="_x0000_s3217" type="#_x0000_t202" style="position:absolute;left:8593;top:16893;width:9047;height:85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RXJccA&#10;AADjAAAADwAAAGRycy9kb3ducmV2LnhtbERPy2rCQBTdF/yH4Qrd6YzBZ+ooohS6svgqdHfJXJPQ&#10;zJ2QmZr4905B6ObA4bw4y3VnK3GjxpeONYyGCgRx5kzJuYbz6X0wB+EDssHKMWm4k4f1qveyxNS4&#10;lg90O4ZcxBL2KWooQqhTKX1WkEU/dDVx1K6usRgibXJpGmxjua1kotRUWiw5LhRY07ag7Of4azVc&#10;9tfvr7H6zHd2UreuU5LtQmr92u82byACdeHf/Ex/GA2Jmo2T6SIC/H2Kf0Cu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UVyXHAAAA4wAAAA8AAAAAAAAAAAAAAAAAmAIAAGRy&#10;cy9kb3ducmV2LnhtbFBLBQYAAAAABAAEAPUAAACMAwAAAAA=&#10;" filled="f" stroked="f">
                    <v:textbox>
                      <w:txbxContent>
                        <w:p w:rsidR="00671334" w:rsidRDefault="00671334" w:rsidP="0008579B">
                          <w:pPr>
                            <w:bidi w:val="0"/>
                            <w:jc w:val="center"/>
                            <w:rPr>
                              <w:rFonts w:asciiTheme="minorHAnsi" w:hAnsi="Calibri" w:cstheme="minorBidi"/>
                              <w:color w:val="FFFFFF" w:themeColor="background1"/>
                              <w:kern w:val="24"/>
                              <w:sz w:val="56"/>
                              <w:szCs w:val="56"/>
                            </w:rPr>
                          </w:pPr>
                          <w:r>
                            <w:rPr>
                              <w:rFonts w:asciiTheme="minorHAnsi" w:hAnsi="Calibri" w:cstheme="minorBidi"/>
                              <w:color w:val="FFFFFF" w:themeColor="background1"/>
                              <w:kern w:val="24"/>
                              <w:sz w:val="56"/>
                              <w:szCs w:val="56"/>
                            </w:rPr>
                            <w:t>05</w:t>
                          </w:r>
                        </w:p>
                      </w:txbxContent>
                    </v:textbox>
                  </v:shape>
                </v:group>
                <v:group id="Group 2074269743" o:spid="_x0000_s3218" style="position:absolute;left:69591;top:15498;width:26226;height:17101" coordorigin="69591,15498" coordsize="26226,17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jr6uU&#10;zAAAAOMAAAAPAAAAAAAAAAAAAAAAAKoCAABkcnMvZG93bnJldi54bWxQSwUGAAAAAAQABAD6AAAA&#10;owMAAAAA&#10;">
                  <v:shape id="Google Shape;1421;p49" o:spid="_x0000_s3219" style="position:absolute;left:73969;top:15498;width:17319;height:8668;visibility:visible;mso-wrap-style:square;v-text-anchor:top" coordsize="502,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KKW8oA&#10;AADjAAAADwAAAGRycy9kb3ducmV2LnhtbESPQWvCQBSE74X+h+UVvEjdNMakTV1FCoXiQdCK58fu&#10;axKafRuzq8Z/7xaEHoeZ+YaZLwfbijP1vnGs4GWSgCDWzjRcKdh/fz6/gvAB2WDrmBRcycNy8fgw&#10;x9K4C2/pvAuViBD2JSqoQ+hKKb2uyaKfuI44ej+utxii7CtperxEuG1lmiS5tNhwXKixo4+a9O/u&#10;ZBWMdYFyOw3rq97wYbbC9QmPuVKjp2H1DiLQEP7D9/aXUZAmRZbmb0WWwd+n+Afk4gY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QyilvKAAAA4wAAAA8AAAAAAAAAAAAAAAAAmAIA&#10;AGRycy9kb3ducmV2LnhtbFBLBQYAAAAABAAEAPUAAACPAwAAAAA=&#10;" path="m251,251c389,251,502,138,502,,,,,,,,,138,112,251,251,251xe" fillcolor="#ffcc5e" stroked="f">
                    <v:path arrowok="t" o:extrusionok="f"/>
                  </v:shape>
                  <v:shape id="TextBox 51" o:spid="_x0000_s3220" type="#_x0000_t202" style="position:absolute;left:69591;top:27156;width:26226;height:5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3PUcoA&#10;AADjAAAADwAAAGRycy9kb3ducmV2LnhtbESPT2vCQBTE7wW/w/IEb3XXEP+lriItgidLbRW8PbLP&#10;JDT7NmRXk377rlDocZiZ3zCrTW9rcafWV441TMYKBHHuTMWFhq/P3fMChA/IBmvHpOGHPGzWg6cV&#10;ZsZ1/EH3YyhEhLDPUEMZQpNJ6fOSLPqxa4ijd3WtxRBlW0jTYhfhtpaJUjNpseK4UGJDryXl38eb&#10;1XA6XC/nVL0Xb3badK5Xku1Saj0a9tsXEIH68B/+a++NhkTN02S2nKdTeHyKf0C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Z9z1HKAAAA4wAAAA8AAAAAAAAAAAAAAAAAmAIA&#10;AGRycy9kb3ducmV2LnhtbFBLBQYAAAAABAAEAPUAAACPAwAAAAA=&#10;" filled="f" stroked="f">
                    <v:textbox>
                      <w:txbxContent>
                        <w:p w:rsidR="00671334" w:rsidRDefault="00671334" w:rsidP="0008579B">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تقييم الاحتياجات التدريبية</w:t>
                          </w:r>
                        </w:p>
                      </w:txbxContent>
                    </v:textbox>
                  </v:shape>
                  <v:shape id="TextBox 52" o:spid="_x0000_s3221" type="#_x0000_t202" style="position:absolute;left:78184;top:16248;width:9047;height:85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9RJsoA&#10;AADjAAAADwAAAGRycy9kb3ducmV2LnhtbESPQWvCQBSE74L/YXlCb7rbkMaaukppEXqyqG2ht0f2&#10;mYRm34bsauK/d4WCx2FmvmGW68E24kydrx1reJwpEMSFMzWXGr4Om+kzCB+QDTaOScOFPKxX49ES&#10;c+N63tF5H0oRIexz1FCF0OZS+qIii37mWuLoHV1nMUTZldJ02Ee4bWSiVCYt1hwXKmzpraLib3+y&#10;Gr63x9+fVH2W7/ap7d2gJNuF1PphMry+gAg0hHv4v/1hNCRqnibZYp5mcPsU/4BcX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avUSbKAAAA4wAAAA8AAAAAAAAAAAAAAAAAmAIA&#10;AGRycy9kb3ducmV2LnhtbFBLBQYAAAAABAAEAPUAAACPAwAAAAA=&#10;" filled="f" stroked="f">
                    <v:textbox>
                      <w:txbxContent>
                        <w:p w:rsidR="00671334" w:rsidRDefault="00671334" w:rsidP="0008579B">
                          <w:pPr>
                            <w:bidi w:val="0"/>
                            <w:jc w:val="center"/>
                            <w:rPr>
                              <w:rFonts w:asciiTheme="minorHAnsi" w:hAnsi="Calibri" w:cstheme="minorBidi"/>
                              <w:color w:val="FFFFFF" w:themeColor="background1"/>
                              <w:kern w:val="24"/>
                              <w:sz w:val="56"/>
                              <w:szCs w:val="56"/>
                            </w:rPr>
                          </w:pPr>
                          <w:r>
                            <w:rPr>
                              <w:rFonts w:asciiTheme="minorHAnsi" w:hAnsi="Calibri" w:cstheme="minorBidi"/>
                              <w:color w:val="FFFFFF" w:themeColor="background1"/>
                              <w:kern w:val="24"/>
                              <w:sz w:val="56"/>
                              <w:szCs w:val="56"/>
                            </w:rPr>
                            <w:t>01</w:t>
                          </w:r>
                        </w:p>
                      </w:txbxContent>
                    </v:textbox>
                  </v:shape>
                </v:group>
                <w10:wrap anchorx="page"/>
                <w10:anchorlock/>
              </v:group>
            </w:pict>
          </mc:Fallback>
        </mc:AlternateContent>
      </w:r>
    </w:p>
    <w:p w:rsidR="00D75CDD" w:rsidRPr="00B86B7B" w:rsidRDefault="001A1818" w:rsidP="00BA05D9">
      <w:pPr>
        <w:rPr>
          <w:rFonts w:ascii="Sakkal Majalla" w:hAnsi="Sakkal Majalla"/>
          <w:b/>
          <w:bCs/>
          <w:sz w:val="32"/>
          <w:szCs w:val="32"/>
        </w:rPr>
      </w:pPr>
      <w:r w:rsidRPr="002A078C">
        <w:rPr>
          <w:rFonts w:ascii="Sakkal Majalla" w:hAnsi="Sakkal Majalla"/>
          <w:noProof/>
          <w:sz w:val="34"/>
        </w:rPr>
        <mc:AlternateContent>
          <mc:Choice Requires="wpg">
            <w:drawing>
              <wp:inline distT="0" distB="0" distL="0" distR="0" wp14:anchorId="7710BFC8" wp14:editId="090FFFC7">
                <wp:extent cx="5731510" cy="892088"/>
                <wp:effectExtent l="0" t="0" r="2540" b="22860"/>
                <wp:docPr id="207426910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102" name="مجموعة 47"/>
                        <wpg:cNvGrpSpPr/>
                        <wpg:grpSpPr>
                          <a:xfrm>
                            <a:off x="0" y="0"/>
                            <a:ext cx="5731510" cy="895351"/>
                            <a:chOff x="0" y="0"/>
                            <a:chExt cx="5878196" cy="918845"/>
                          </a:xfrm>
                        </wpg:grpSpPr>
                        <wpg:grpSp>
                          <wpg:cNvPr id="2074269103" name="مجموعة 48"/>
                          <wpg:cNvGrpSpPr/>
                          <wpg:grpSpPr>
                            <a:xfrm>
                              <a:off x="0" y="0"/>
                              <a:ext cx="5878196" cy="918845"/>
                              <a:chOff x="0" y="0"/>
                              <a:chExt cx="6240348" cy="919070"/>
                            </a:xfrm>
                          </wpg:grpSpPr>
                          <wpg:grpSp>
                            <wpg:cNvPr id="2074269104" name="مجموعة 49"/>
                            <wpg:cNvGrpSpPr/>
                            <wpg:grpSpPr>
                              <a:xfrm>
                                <a:off x="0" y="169208"/>
                                <a:ext cx="5433072" cy="580613"/>
                                <a:chOff x="0" y="169208"/>
                                <a:chExt cx="5433072" cy="580613"/>
                              </a:xfrm>
                            </wpg:grpSpPr>
                            <wps:wsp>
                              <wps:cNvPr id="20742691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10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08"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تقييم الاحتياجات التدريبية</w:t>
                                </w:r>
                              </w:p>
                            </w:txbxContent>
                          </wps:txbx>
                          <wps:bodyPr wrap="square" rtlCol="1">
                            <a:spAutoFit/>
                          </wps:bodyPr>
                        </wps:wsp>
                      </wpg:grpSp>
                      <pic:pic xmlns:pic="http://schemas.openxmlformats.org/drawingml/2006/picture">
                        <pic:nvPicPr>
                          <pic:cNvPr id="2074269109"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22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5RwY4w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6uUcGO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322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LMJ1&#10;N80AAADjAAAADwAAAAAAAAAAAAAAAACqAgAAZHJzL2Rvd25yZXYueG1sUEsFBgAAAAAEAAQA+gAA&#10;AKQDAAAAAA==&#10;">
                  <v:group id="مجموعة 48" o:spid="_x0000_s322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DjtCs&#10;zAAAAOMAAAAPAAAAAAAAAAAAAAAAAKoCAABkcnMvZG93bnJldi54bWxQSwUGAAAAAAQABAD6AAAA&#10;owMAAAAA&#10;">
                    <v:group id="مجموعة 49" o:spid="_x0000_s322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MZ0jY&#10;zAAAAOMAAAAPAAAAAAAAAAAAAAAAAKoCAABkcnMvZG93bnJldi54bWxQSwUGAAAAAAQABAD6AAAA&#10;owMAAAAA&#10;">
                      <v:shape id="شكل حر 50" o:spid="_x0000_s322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2yQMoA&#10;AADjAAAADwAAAGRycy9kb3ducmV2LnhtbESPQWvCQBSE74X+h+UVvNVdo0lt6ipFEKT0oLHS6yP7&#10;moRm34bsqvHfdwuCx2FmvmEWq8G24ky9bxxrmIwVCOLSmYYrDV+HzfMchA/IBlvHpOFKHlbLx4cF&#10;5sZdeE/nIlQiQtjnqKEOocul9GVNFv3YdcTR+3G9xRBlX0nT4yXCbSsTpTJpseG4UGNH65rK3+Jk&#10;NWQf6fduV27SfbGdfnqy5mhc0Hr0NLy/gQg0hHv41t4aDYl6mSXZ60Sl8P8p/g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X9skD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2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BElcoA&#10;AADjAAAADwAAAGRycy9kb3ducmV2LnhtbESPzWrDMBCE74W+g9hCLyGRYhoncaOE0hDosfkh5421&#10;lU2tlWupjvv2VaGQ4zAz3zCrzeAa0VMXas8aphMFgrj0pmar4XTcjRcgQkQ22HgmDT8UYLO+v1th&#10;YfyV99QfohUJwqFADVWMbSFlKCtyGCa+JU7eh+8cxiQ7K02H1wR3jcyUyqXDmtNChS29VlR+Hr6d&#10;Bvxy7+eLjz70F2u3o1k7jMxM68eH4eUZRKQh3sL/7TejIVPzpyxfTlUOf5/SH5D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2wRJXKAAAA4wAAAA8AAAAAAAAAAAAAAAAAmAIA&#10;AGRycy9kb3ducmV2LnhtbFBLBQYAAAAABAAEAPUAAACPAwAAAAA=&#10;" fillcolor="#a5a5a5 [2092]" stroked="f" strokeweight="1pt">
                        <v:stroke joinstyle="miter"/>
                      </v:roundrect>
                    </v:group>
                    <v:oval id="شكل بيضاوي 52" o:spid="_x0000_s322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C5usoA&#10;AADjAAAADwAAAGRycy9kb3ducmV2LnhtbESPUUvDMBSF3wX/Q7gD31yyIJ12y4YogoKD2bk9X5q7&#10;tqy5KU1cu39vBoKPh3POdzjL9ehacaY+NJ4NzKYKBHHpbcOVge/d2/0jiBCRLbaeycCFAqxXtzdL&#10;zK0f+IvORaxEgnDI0UAdY5dLGcqaHIap74iTd/S9w5hkX0nb45DgrpVaqUw6bDgt1NjRS03lqfhx&#10;Bran4/5y+PhUm8oPRTa4V63tzpi7yfi8ABFpjP/hv/a7NaDV/EFnTzM1h+un9Afk6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FgubrKAAAA4wAAAA8AAAAAAAAAAAAAAAAAmAIA&#10;AGRycy9kb3ducmV2LnhtbFBLBQYAAAAABAAEAPUAAACPAwAAAAA=&#10;" filled="f" strokecolor="#168489" strokeweight="1pt">
                      <v:stroke joinstyle="miter"/>
                    </v:oval>
                  </v:group>
                  <v:shape id="مربع نص 41" o:spid="_x0000_s322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lrrMYA&#10;AADjAAAADwAAAGRycy9kb3ducmV2LnhtbERPO0/DMBDekfgP1iGxUTsRFBrqVhUPqQNLS9hP8TWO&#10;iM9RfDTpv8cDEuOn773ezqFXZxpTF9lCsTCgiJvoOm4t1J/vd0+gkiA77COThQsl2G6ur9ZYuTjx&#10;gc5HaVUO4VShBS8yVFqnxlPAtIgDceZOcQwoGY6tdiNOOTz0ujRmqQN2nBs8DvTiqfk+/gQLIm5X&#10;XOq3kPZf88fr5E3zgLW1tzfz7hmU0Cz/4j/33lkozeN9uVwVJo/On/If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lrrMYAAADjAAAADwAAAAAAAAAAAAAAAACYAgAAZHJz&#10;L2Rvd25yZXYueG1sUEsFBgAAAAAEAAQA9QAAAIs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تقييم الاحتياجات التدريبية</w:t>
                          </w:r>
                        </w:p>
                      </w:txbxContent>
                    </v:textbox>
                  </v:shape>
                </v:group>
                <v:shape id="صورة 54" o:spid="_x0000_s323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bhKHl8wAAADjAAAADwAAAAAA&#10;AAAAAAAAAACfAgAAZHJzL2Rvd25yZXYueG1sUEsFBgAAAAAEAAQA9wAAAJgDAAAAAA==&#10;">
                  <v:imagedata r:id="rId81"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تحليل الوضع الحالي: تحديد المهارات والمعرفة الحالية للموظفين.</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lastRenderedPageBreak/>
        <w:t>تحديد الفجوات: التعرف على المجالات التي تحتاج إلى تحسين وتطوير.</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019C430C" wp14:editId="032F2D71">
                <wp:extent cx="5731510" cy="892088"/>
                <wp:effectExtent l="0" t="0" r="2540" b="22860"/>
                <wp:docPr id="207426911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111" name="مجموعة 47"/>
                        <wpg:cNvGrpSpPr/>
                        <wpg:grpSpPr>
                          <a:xfrm>
                            <a:off x="0" y="0"/>
                            <a:ext cx="5731510" cy="895351"/>
                            <a:chOff x="0" y="0"/>
                            <a:chExt cx="5878196" cy="918845"/>
                          </a:xfrm>
                        </wpg:grpSpPr>
                        <wpg:grpSp>
                          <wpg:cNvPr id="2074269112" name="مجموعة 48"/>
                          <wpg:cNvGrpSpPr/>
                          <wpg:grpSpPr>
                            <a:xfrm>
                              <a:off x="0" y="0"/>
                              <a:ext cx="5878196" cy="918845"/>
                              <a:chOff x="0" y="0"/>
                              <a:chExt cx="6240348" cy="919070"/>
                            </a:xfrm>
                          </wpg:grpSpPr>
                          <wpg:grpSp>
                            <wpg:cNvPr id="2074269113" name="مجموعة 49"/>
                            <wpg:cNvGrpSpPr/>
                            <wpg:grpSpPr>
                              <a:xfrm>
                                <a:off x="0" y="169208"/>
                                <a:ext cx="5433072" cy="580613"/>
                                <a:chOff x="0" y="169208"/>
                                <a:chExt cx="5433072" cy="580613"/>
                              </a:xfrm>
                            </wpg:grpSpPr>
                            <wps:wsp>
                              <wps:cNvPr id="20742691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1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17"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تصميم البرامج التدريبية</w:t>
                                </w:r>
                              </w:p>
                            </w:txbxContent>
                          </wps:txbx>
                          <wps:bodyPr wrap="square" rtlCol="1">
                            <a:spAutoFit/>
                          </wps:bodyPr>
                        </wps:wsp>
                      </wpg:grpSp>
                      <pic:pic xmlns:pic="http://schemas.openxmlformats.org/drawingml/2006/picture">
                        <pic:nvPicPr>
                          <pic:cNvPr id="2074269118"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23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8ARY4A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j/AEWO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323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ZyX2d&#10;zAAAAOMAAAAPAAAAAAAAAAAAAAAAAKoCAABkcnMvZG93bnJldi54bWxQSwUGAAAAAAQABAD6AAAA&#10;owMAAAAA&#10;">
                  <v:group id="مجموعة 48" o:spid="_x0000_s323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G+Pq&#10;zAAAAOMAAAAPAAAAAAAAAAAAAAAAAKoCAABkcnMvZG93bnJldi54bWxQSwUGAAAAAAQABAD6AAAA&#10;owMAAAAA&#10;">
                    <v:group id="مجموعة 49" o:spid="_x0000_s323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GV0Zx&#10;zAAAAOMAAAAPAAAAAAAAAAAAAAAAAKoCAABkcnMvZG93bnJldi54bWxQSwUGAAAAAAQABAD6AAAA&#10;owMAAAAA&#10;">
                      <v:shape id="شكل حر 50" o:spid="_x0000_s323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iBBsoA&#10;AADjAAAADwAAAGRycy9kb3ducmV2LnhtbESPQWvCQBSE74X+h+UVvNVNosY2ukopCCI9aFR6fWRf&#10;k2D2bciuGv+9WxA8DjPzDTNf9qYRF+pcbVlBPIxAEBdW11wqOOxX7x8gnEfW2FgmBTdysFy8vswx&#10;0/bKO7rkvhQBwi5DBZX3bSalKyoy6Ia2JQ7en+0M+iC7UuoOrwFuGplEUSoN1hwWKmzpu6LilJ+N&#10;gnQz+d1ui9Vkl69HP46MPmrrlRq89V8zEJ56/ww/2mutIImm4yT9jOMx/H8Kf0Au7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9ogQb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3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tMP8kA&#10;AADjAAAADwAAAGRycy9kb3ducmV2LnhtbESPQWvCQBSE74L/YXlCL1I3CcZqdJXSUujR2tLzM/vc&#10;BLNvY3Yb47/vFgoeh5n5htnsBtuInjpfO1aQzhIQxKXTNRsFX59vj0sQPiBrbByTght52G3How0W&#10;2l35g/pDMCJC2BeooAqhLaT0ZUUW/cy1xNE7uc5iiLIzUnd4jXDbyCxJFtJizXGhwpZeKirPhx+r&#10;AC92/310wfn+aMzrNG+Hqc6VepgMz2sQgYZwD/+337WCLHmaZ4tVmubw9yn+Abn9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LtMP8kAAADjAAAADwAAAAAAAAAAAAAAAACYAgAA&#10;ZHJzL2Rvd25yZXYueG1sUEsFBgAAAAAEAAQA9QAAAI4DAAAAAA==&#10;" fillcolor="#a5a5a5 [2092]" stroked="f" strokeweight="1pt">
                        <v:stroke joinstyle="miter"/>
                      </v:roundrect>
                    </v:group>
                    <v:oval id="شكل بيضاوي 52" o:spid="_x0000_s323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K/MoA&#10;AADjAAAADwAAAGRycy9kb3ducmV2LnhtbESPUUvDMBSF3wX/Q7jC3lzSMKp2y4YowgQF7XTPl+au&#10;LWtuSpOt3b83guDj4ZzzHc5qM7lOnGkIrWcD2VyBIK68bbk28LV7ub0HESKyxc4zGbhQgM36+mqF&#10;hfUjf9K5jLVIEA4FGmhi7AspQ9WQwzD3PXHyDn5wGJMcamkHHBPcdVIrlUuHLaeFBnt6aqg6lidn&#10;4ON4+L7sX9/Ue+3HMh/ds9Z2Z8zsZnpcgog0xf/wX3trDWh1t9D5Q5bl8Psp/QG5/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v1ivzKAAAA4wAAAA8AAAAAAAAAAAAAAAAAmAIA&#10;AGRycy9kb3ducmV2LnhtbFBLBQYAAAAABAAEAPUAAACPAwAAAAA=&#10;" filled="f" strokecolor="#168489" strokeweight="1pt">
                      <v:stroke joinstyle="miter"/>
                    </v:oval>
                  </v:group>
                  <v:shape id="مربع نص 41" o:spid="_x0000_s323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9pA8kA&#10;AADjAAAADwAAAGRycy9kb3ducmV2LnhtbESPzU7DMBCE70i8g7VI3KidCFoIdauKH6kHLi3hvoqX&#10;OCJeR/HSpG+PkZA4jmbmG816O4denWhMXWQLxcKAIm6i67i1UL+/3tyDSoLssI9MFs6UYLu5vFhj&#10;5eLEBzodpVUZwqlCC15kqLROjaeAaREH4ux9xjGgZDm22o04ZXjodWnMUgfsOC94HOjJU/N1/A4W&#10;RNyuONcvIe0/5rfnyZvmDmtrr6/m3SMooVn+w3/tvbNQmtVtuXwoih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s9pA8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تصميم البرامج التدريبية</w:t>
                          </w:r>
                        </w:p>
                      </w:txbxContent>
                    </v:textbox>
                  </v:shape>
                </v:group>
                <v:shape id="صورة 54" o:spid="_x0000_s323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HtNHKAAAA4wAAAA8AAABkcnMvZG93bnJldi54bWxET8lOwzAQvSP1H6ypxI06CahLqFsVVCSk&#10;ntoA4jjEQ5LWHgfbtOHv8QGJ49Pbl+vBGnEmHzrHCvJJBoK4drrjRsFL9XQzBxEiskbjmBT8UID1&#10;anS1xFK7C+/pfIiNSCEcSlTQxtiXUoa6JYth4nrixH06bzEm6BupPV5SuDWyyLKptNhxamixp8eW&#10;6tPh2yrY+YeP46J6M9XX/n07N7ez19N2p9T1eNjcg4g0xH/xn/tZKyiy2V0xXeR5Gp0+pT8gV7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SHtNHKAAAA4wAAAA8AAAAAAAAA&#10;AAAAAAAAnwIAAGRycy9kb3ducmV2LnhtbFBLBQYAAAAABAAEAPcAAACWAwAAAAA=&#10;">
                  <v:imagedata r:id="rId81"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تحديد الأهداف: وضع أهداف واضحة للتدريب بناءً على الاحتياجات المحددة.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اختيار المحتوى: تطوير مواد تدريبية تغطي ممارسات الحوكمة الرقمية والتقنيات ذات الصلة.</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ECFAB73" wp14:editId="1818BDD4">
                <wp:extent cx="5731510" cy="892088"/>
                <wp:effectExtent l="0" t="0" r="2540" b="22860"/>
                <wp:docPr id="207426911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120" name="مجموعة 47"/>
                        <wpg:cNvGrpSpPr/>
                        <wpg:grpSpPr>
                          <a:xfrm>
                            <a:off x="0" y="0"/>
                            <a:ext cx="5731510" cy="895351"/>
                            <a:chOff x="0" y="0"/>
                            <a:chExt cx="5878196" cy="918845"/>
                          </a:xfrm>
                        </wpg:grpSpPr>
                        <wpg:grpSp>
                          <wpg:cNvPr id="2074269121" name="مجموعة 48"/>
                          <wpg:cNvGrpSpPr/>
                          <wpg:grpSpPr>
                            <a:xfrm>
                              <a:off x="0" y="0"/>
                              <a:ext cx="5878196" cy="918845"/>
                              <a:chOff x="0" y="0"/>
                              <a:chExt cx="6240348" cy="919070"/>
                            </a:xfrm>
                          </wpg:grpSpPr>
                          <wpg:grpSp>
                            <wpg:cNvPr id="2074269122" name="مجموعة 49"/>
                            <wpg:cNvGrpSpPr/>
                            <wpg:grpSpPr>
                              <a:xfrm>
                                <a:off x="0" y="169208"/>
                                <a:ext cx="5433072" cy="580613"/>
                                <a:chOff x="0" y="169208"/>
                                <a:chExt cx="5433072" cy="580613"/>
                              </a:xfrm>
                            </wpg:grpSpPr>
                            <wps:wsp>
                              <wps:cNvPr id="20742691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1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26"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تنفيذ التدريب</w:t>
                                </w:r>
                              </w:p>
                            </w:txbxContent>
                          </wps:txbx>
                          <wps:bodyPr wrap="square" rtlCol="1">
                            <a:spAutoFit/>
                          </wps:bodyPr>
                        </wps:wsp>
                      </wpg:grpSp>
                      <pic:pic xmlns:pic="http://schemas.openxmlformats.org/drawingml/2006/picture">
                        <pic:nvPicPr>
                          <pic:cNvPr id="2074269127"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24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p8woP+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324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jpErvL&#10;AAAA4wAAAA8AAAAAAAAAAAAAAAAAqgIAAGRycy9kb3ducmV2LnhtbFBLBQYAAAAABAAEAPoAAACi&#10;AwAAAAA=&#10;">
                  <v:group id="مجموعة 48" o:spid="_x0000_s324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Xpbcg&#10;zAAAAOMAAAAPAAAAAAAAAAAAAAAAAKoCAABkcnMvZG93bnJldi54bWxQSwUGAAAAAAQABAD6AAAA&#10;owMAAAAA&#10;">
                    <v:group id="مجموعة 49" o:spid="_x0000_s324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ndylX&#10;zAAAAOMAAAAPAAAAAAAAAAAAAAAAAKoCAABkcnMvZG93bnJldi54bWxQSwUGAAAAAAQABAD6AAAA&#10;owMAAAAA&#10;">
                      <v:shape id="شكل حر 50" o:spid="_x0000_s324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3Tz8sA&#10;AADjAAAADwAAAGRycy9kb3ducmV2LnhtbESPQWvCQBSE74X+h+UVvNVNoqZtmlVEEEQ8mLSl10f2&#10;NQnNvg3ZVeO/d4VCj8PMfMPkq9F04kyDay0riKcRCOLK6pZrBZ8f2+dXEM4ja+wsk4IrOVgtHx9y&#10;zLS9cEHn0tciQNhlqKDxvs+kdFVDBt3U9sTB+7GDQR/kUEs94CXATSeTKEqlwZbDQoM9bRqqfsuT&#10;UZDuF9/HY7VdFOVudnBk9Je2XqnJ07h+B+Fp9P/hv/ZOK0iil3mSvsXJDO6fwh+Qyx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u7dPP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4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sjGckA&#10;AADjAAAADwAAAGRycy9kb3ducmV2LnhtbESPQWvCQBSE7wX/w/IEL1I3BrU2uooohR5bFc/P7Osm&#10;mH0bs2tM/31XEHocZuYbZrnubCVaanzpWMF4lIAgzp0u2Sg4Hj5e5yB8QNZYOSYFv+Rhveq9LDHT&#10;7s7f1O6DERHCPkMFRQh1JqXPC7LoR64mjt6PayyGKBsjdYP3CLeVTJNkJi2WHBcKrGlbUH7Z36wC&#10;vNqv09kF59uzMbvhtO6GeqrUoN9tFiACdeE//Gx/agVp8jZJZ+/jdAKPT/EPyN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ZsjGckAAADjAAAADwAAAAAAAAAAAAAAAACYAgAA&#10;ZHJzL2Rvd25yZXYueG1sUEsFBgAAAAAEAAQA9QAAAI4DAAAAAA==&#10;" fillcolor="#a5a5a5 [2092]" stroked="f" strokeweight="1pt">
                        <v:stroke joinstyle="miter"/>
                      </v:roundrect>
                    </v:group>
                    <v:oval id="شكل بيضاوي 52" o:spid="_x0000_s324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veNssA&#10;AADjAAAADwAAAGRycy9kb3ducmV2LnhtbESPUUvDMBSF3wX/Q7gD31yyoJ3rlg1RBAUHs5s+X5q7&#10;tqy5KU1cu39vBMHHwznnO5zVZnStOFMfGs8GZlMFgrj0tuHKwGH/cvsAIkRki61nMnChAJv19dUK&#10;c+sH/qBzESuRIBxyNFDH2OVShrImh2HqO+LkHX3vMCbZV9L2OCS4a6VWKpMOG04LNXb0VFN5Kr6d&#10;gd3p+Hn5entX28oPRTa4Z63t3pibyfi4BBFpjP/hv/arNaDV/E5ni5m+h99P6Q/I9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FS942ywAAAOMAAAAPAAAAAAAAAAAAAAAAAJgC&#10;AABkcnMvZG93bnJldi54bWxQSwUGAAAAAAQABAD1AAAAkAMAAAAA&#10;" filled="f" strokecolor="#168489" strokeweight="1pt">
                      <v:stroke joinstyle="miter"/>
                    </v:oval>
                  </v:group>
                  <v:shape id="مربع نص 41" o:spid="_x0000_s324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GJcgA&#10;AADjAAAADwAAAGRycy9kb3ducmV2LnhtbESPT0vEMBTE74LfITzBm5u0aNW62WXxD+zBi2u9P5pn&#10;U2xeSvPcdr+9EQSPw8z8hllvlzCoI02pj2yhWBlQxG10PXcWmveXqztQSZAdDpHJwokSbDfnZ2us&#10;XZz5jY4H6VSGcKrRghcZa61T6ylgWsWROHufcQooWU6ddhPOGR4GXRpT6YA95wWPIz16ar8O38GC&#10;iNsVp+Y5pP3H8vo0e9PeYGPt5cWyewAltMh/+K+9dxZKc3tdVvdFWcHvp/wH9O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7wYlyAAAAOMAAAAPAAAAAAAAAAAAAAAAAJgCAABk&#10;cnMvZG93bnJldi54bWxQSwUGAAAAAAQABAD1AAAAjQM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تنفيذ التدريب</w:t>
                          </w:r>
                        </w:p>
                      </w:txbxContent>
                    </v:textbox>
                  </v:shape>
                </v:group>
                <v:shape id="صورة 54" o:spid="_x0000_s324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Dt06h7NAAAA4wAAAA8AAAAA&#10;AAAAAAAAAAAAnwIAAGRycy9kb3ducmV2LnhtbFBLBQYAAAAABAAEAPcAAACZAwAAAAA=&#10;">
                  <v:imagedata r:id="rId81"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ورش العمل العملية: تقديم جلسات تدريبية تفاعلية لتعزيز الفهم.</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التعلم الإلكتروني: استخدام المنصات الرقمية لتوفير التدريب عن بُعد.</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53644628" wp14:editId="05BC39E2">
                <wp:extent cx="5731510" cy="892088"/>
                <wp:effectExtent l="0" t="0" r="2540" b="22860"/>
                <wp:docPr id="207426912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129" name="مجموعة 47"/>
                        <wpg:cNvGrpSpPr/>
                        <wpg:grpSpPr>
                          <a:xfrm>
                            <a:off x="0" y="0"/>
                            <a:ext cx="5731510" cy="895351"/>
                            <a:chOff x="0" y="0"/>
                            <a:chExt cx="5878196" cy="918845"/>
                          </a:xfrm>
                        </wpg:grpSpPr>
                        <wpg:grpSp>
                          <wpg:cNvPr id="2074269130" name="مجموعة 48"/>
                          <wpg:cNvGrpSpPr/>
                          <wpg:grpSpPr>
                            <a:xfrm>
                              <a:off x="0" y="0"/>
                              <a:ext cx="5878196" cy="918845"/>
                              <a:chOff x="0" y="0"/>
                              <a:chExt cx="6240348" cy="919070"/>
                            </a:xfrm>
                          </wpg:grpSpPr>
                          <wpg:grpSp>
                            <wpg:cNvPr id="2074269131" name="مجموعة 49"/>
                            <wpg:cNvGrpSpPr/>
                            <wpg:grpSpPr>
                              <a:xfrm>
                                <a:off x="0" y="169208"/>
                                <a:ext cx="5433072" cy="580613"/>
                                <a:chOff x="0" y="169208"/>
                                <a:chExt cx="5433072" cy="580613"/>
                              </a:xfrm>
                            </wpg:grpSpPr>
                            <wps:wsp>
                              <wps:cNvPr id="20742691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1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35"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تقييم فعالية التدريب</w:t>
                                </w:r>
                              </w:p>
                            </w:txbxContent>
                          </wps:txbx>
                          <wps:bodyPr wrap="square" rtlCol="1">
                            <a:spAutoFit/>
                          </wps:bodyPr>
                        </wps:wsp>
                      </wpg:grpSp>
                      <pic:pic xmlns:pic="http://schemas.openxmlformats.org/drawingml/2006/picture">
                        <pic:nvPicPr>
                          <pic:cNvPr id="2074269136"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24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QT1l2gcAAOU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6UE9Zd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325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adO7&#10;Js0AAADjAAAADwAAAAAAAAAAAAAAAACqAgAAZHJzL2Rvd25yZXYueG1sUEsFBgAAAAAEAAQA+gAA&#10;AKQDAAAAAA==&#10;">
                  <v:group id="مجموعة 48" o:spid="_x0000_s325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0whGbL&#10;AAAA4wAAAA8AAAAAAAAAAAAAAAAAqgIAAGRycy9kb3ducmV2LnhtbFBLBQYAAAAABAAEAPoAAACi&#10;AwAAAAA=&#10;">
                    <v:group id="مجموعة 49" o:spid="_x0000_s325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SfCH9&#10;zAAAAOMAAAAPAAAAAAAAAAAAAAAAAKoCAABkcnMvZG93bnJldi54bWxQSwUGAAAAAAQABAD6AAAA&#10;owMAAAAA&#10;">
                      <v:shape id="شكل حر 50" o:spid="_x0000_s325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jgicsA&#10;AADjAAAADwAAAGRycy9kb3ducmV2LnhtbESPQWvCQBSE74X+h+UVvNVNoqZtmlVEEEQ8mLSl10f2&#10;NQnNvg3ZVeO/d4VCj8PMfMPkq9F04kyDay0riKcRCOLK6pZrBZ8f2+dXEM4ja+wsk4IrOVgtHx9y&#10;zLS9cEHn0tciQNhlqKDxvs+kdFVDBt3U9sTB+7GDQR/kUEs94CXATSeTKEqlwZbDQoM9bRqqfsuT&#10;UZDuF9/HY7VdFOVudnBk9Je2XqnJ07h+B+Fp9P/hv/ZOK0iil3mSvsWzBO6fwh+Qyx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EeOCJ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5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stsMkA&#10;AADjAAAADwAAAGRycy9kb3ducmV2LnhtbESPQWvCQBSE7wX/w/IEL1I3xmprdJWiFHpUK56f2ecm&#10;mH2bZteY/vtuoeBxmJlvmOW6s5VoqfGlYwXjUQKCOHe6ZKPg+PXx/AbCB2SNlWNS8EMe1qve0xIz&#10;7e68p/YQjIgQ9hkqKEKoMyl9XpBFP3I1cfQurrEYomyM1A3eI9xWMk2SmbRYclwosKZNQfn1cLMK&#10;8NvuTmcXnG/PxmyH07ob6qlSg373vgARqAuP8H/7UytIk9eXdDYfTybw9yn+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6stsMkAAADjAAAADwAAAAAAAAAAAAAAAACYAgAA&#10;ZHJzL2Rvd25yZXYueG1sUEsFBgAAAAAEAAQA9QAAAI4DAAAAAA==&#10;" fillcolor="#a5a5a5 [2092]" stroked="f" strokeweight="1pt">
                        <v:stroke joinstyle="miter"/>
                      </v:roundrect>
                    </v:group>
                    <v:oval id="شكل بيضاوي 52" o:spid="_x0000_s325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7tcMsA&#10;AADjAAAADwAAAGRycy9kb3ducmV2LnhtbESPUUvDMBSF3wX/Q7iCby5ZHJ3rlg1RBAUF17k9X5q7&#10;tqy5KU1cu39vBMHHwznnO5zVZnStOFMfGs8GphMFgrj0tuHKwNfu5e4BRIjIFlvPZOBCATbr66sV&#10;5tYPvKVzESuRIBxyNFDH2OVShrImh2HiO+LkHX3vMCbZV9L2OCS4a6VWKpMOG04LNXb0VFN5Kr6d&#10;gc/TcX85vL2rj8oPRTa4Z63tzpjbm/FxCSLSGP/Df+1Xa0Cr+Uxni+n9DH4/pT8g1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v3u1wywAAAOMAAAAPAAAAAAAAAAAAAAAAAJgC&#10;AABkcnMvZG93bnJldi54bWxQSwUGAAAAAAQABAD1AAAAkAMAAAAA&#10;" filled="f" strokecolor="#168489" strokeweight="1pt">
                      <v:stroke joinstyle="miter"/>
                    </v:oval>
                  </v:group>
                  <v:shape id="مربع نص 41" o:spid="_x0000_s325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QOj8kA&#10;AADjAAAADwAAAGRycy9kb3ducmV2LnhtbESPzU7DMBCE70i8g7VI3KidQAuEulXFj9QDF0q4r+Il&#10;jojXUbw06dtjJCSOo5n5RrPezqFXRxpTF9lCsTCgiJvoOm4t1O8vV3egkiA77COThRMl2G7Oz9ZY&#10;uTjxGx0P0qoM4VShBS8yVFqnxlPAtIgDcfY+4xhQshxb7UacMjz0ujRmpQN2nBc8DvToqfk6fAcL&#10;Im5XnOrnkPYf8+vT5E2zxNray4t59wBKaJb/8F977yyU5vamXN0X10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uQOj8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تقييم فعالية التدريب</w:t>
                          </w:r>
                        </w:p>
                      </w:txbxContent>
                    </v:textbox>
                  </v:shape>
                </v:group>
                <v:shape id="صورة 54" o:spid="_x0000_s325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NHh2VjNAAAA4wAAAA8AAAAA&#10;AAAAAAAAAAAAnwIAAGRycy9kb3ducmV2LnhtbFBLBQYAAAAABAAEAPcAAACZAwAAAAA=&#10;">
                  <v:imagedata r:id="rId81"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جمع التغذية الراجعة: الحصول على ملاحظات من المشاركين لتحسين البرامج المستقبلية.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قياس الأداء: تقييم التحسن في مهارات الموظفين ومعرفتهم بعد التدريب.</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1BC4E5F" wp14:editId="4EC83CA8">
                <wp:extent cx="5731510" cy="892088"/>
                <wp:effectExtent l="0" t="0" r="2540" b="22860"/>
                <wp:docPr id="20742691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138" name="مجموعة 47"/>
                        <wpg:cNvGrpSpPr/>
                        <wpg:grpSpPr>
                          <a:xfrm>
                            <a:off x="0" y="0"/>
                            <a:ext cx="5731510" cy="895351"/>
                            <a:chOff x="0" y="0"/>
                            <a:chExt cx="5878196" cy="918845"/>
                          </a:xfrm>
                        </wpg:grpSpPr>
                        <wpg:grpSp>
                          <wpg:cNvPr id="2074269139" name="مجموعة 48"/>
                          <wpg:cNvGrpSpPr/>
                          <wpg:grpSpPr>
                            <a:xfrm>
                              <a:off x="0" y="0"/>
                              <a:ext cx="5878196" cy="918845"/>
                              <a:chOff x="0" y="0"/>
                              <a:chExt cx="6240348" cy="919070"/>
                            </a:xfrm>
                          </wpg:grpSpPr>
                          <wpg:grpSp>
                            <wpg:cNvPr id="2074269140" name="مجموعة 49"/>
                            <wpg:cNvGrpSpPr/>
                            <wpg:grpSpPr>
                              <a:xfrm>
                                <a:off x="0" y="169208"/>
                                <a:ext cx="5433072" cy="580613"/>
                                <a:chOff x="0" y="169208"/>
                                <a:chExt cx="5433072" cy="580613"/>
                              </a:xfrm>
                            </wpg:grpSpPr>
                            <wps:wsp>
                              <wps:cNvPr id="20742691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1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44"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التطوير المستمر</w:t>
                                </w:r>
                              </w:p>
                            </w:txbxContent>
                          </wps:txbx>
                          <wps:bodyPr wrap="square" rtlCol="1">
                            <a:spAutoFit/>
                          </wps:bodyPr>
                        </wps:wsp>
                      </wpg:grpSp>
                      <pic:pic xmlns:pic="http://schemas.openxmlformats.org/drawingml/2006/picture">
                        <pic:nvPicPr>
                          <pic:cNvPr id="2074269145"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25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K1EOBb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325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DRohgyQAA&#10;AOMAAAAPAAAAAAAAAAAAAAAAAKoCAABkcnMvZG93bnJldi54bWxQSwUGAAAAAAQABAD6AAAAoAMA&#10;AAAA&#10;">
                  <v:group id="مجموعة 48" o:spid="_x0000_s326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sCi37&#10;zAAAAOMAAAAPAAAAAAAAAAAAAAAAAKoCAABkcnMvZG93bnJldi54bWxQSwUGAAAAAAQABAD6AAAA&#10;owMAAAAA&#10;">
                    <v:group id="مجموعة 49" o:spid="_x0000_s326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U29xvL&#10;AAAA4wAAAA8AAAAAAAAAAAAAAAAAqgIAAGRycy9kb3ducmV2LnhtbFBLBQYAAAAABAAEAPoAAACi&#10;AwAAAAA=&#10;">
                      <v:shape id="شكل حر 50" o:spid="_x0000_s326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wNg8oA&#10;AADjAAAADwAAAGRycy9kb3ducmV2LnhtbESPQWvCQBSE74X+h+UVvNVNosY2ukopCCI9aFR6fWRf&#10;k2D2bciuGv+9WxA8DjPzDTNf9qYRF+pcbVlBPIxAEBdW11wqOOxX7x8gnEfW2FgmBTdysFy8vswx&#10;0/bKO7rkvhQBwi5DBZX3bSalKyoy6Ia2JQ7en+0M+iC7UuoOrwFuGplEUSoN1hwWKmzpu6LilJ+N&#10;gnQz+d1ui9Vkl69HP46MPmrrlRq89V8zEJ56/ww/2mutIImm4yT9jMcx/H8Kf0Au7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ysDYP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6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H7VskA&#10;AADjAAAADwAAAGRycy9kb3ducmV2LnhtbESPQWvCQBSE7wX/w/IEL1I3BrU2uooohR5bFc/P7Osm&#10;mH0bs2tM/31XEHocZuYbZrnubCVaanzpWMF4lIAgzp0u2Sg4Hj5e5yB8QNZYOSYFv+Rhveq9LDHT&#10;7s7f1O6DERHCPkMFRQh1JqXPC7LoR64mjt6PayyGKBsjdYP3CLeVTJNkJi2WHBcKrGlbUH7Z36wC&#10;vNqv09kF59uzMbvhtO6GeqrUoN9tFiACdeE//Gx/agVp8jZJZ+/jSQqPT/EPyN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OH7VskAAADjAAAADwAAAAAAAAAAAAAAAACYAgAA&#10;ZHJzL2Rvd25yZXYueG1sUEsFBgAAAAAEAAQA9QAAAI4DAAAAAA==&#10;" fillcolor="#a5a5a5 [2092]" stroked="f" strokeweight="1pt">
                        <v:stroke joinstyle="miter"/>
                      </v:roundrect>
                    </v:group>
                    <v:oval id="شكل بيضاوي 52" o:spid="_x0000_s326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EGecsA&#10;AADjAAAADwAAAGRycy9kb3ducmV2LnhtbESPUUvDMBSF3wX/Q7iCby5ZHJ3rlg1RBAUF17k9X5q7&#10;tqy5KU1cu39vBMHHwznnO5zVZnStOFMfGs8GphMFgrj0tuHKwNfu5e4BRIjIFlvPZOBCATbr66sV&#10;5tYPvKVzESuRIBxyNFDH2OVShrImh2HiO+LkHX3vMCbZV9L2OCS4a6VWKpMOG04LNXb0VFN5Kr6d&#10;gc/TcX85vL2rj8oPRTa4Z63tzpjbm/FxCSLSGP/Df+1Xa0Cr+Uxni+nsHn4/pT8g1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4MQZ5ywAAAOMAAAAPAAAAAAAAAAAAAAAAAJgC&#10;AABkcnMvZG93bnJldi54bWxQSwUGAAAAAAQABAD1AAAAkAMAAAAA&#10;" filled="f" strokecolor="#168489" strokeweight="1pt">
                      <v:stroke joinstyle="miter"/>
                    </v:oval>
                  </v:group>
                  <v:shape id="مربع نص 41" o:spid="_x0000_s326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7YackA&#10;AADjAAAADwAAAGRycy9kb3ducmV2LnhtbESPzWrDMBCE74W8g9hAb41k4yaNGyWE/kAOvSRx74u1&#10;sUytlbHU2Hn7qlDocZiZb5jNbnKduNIQWs8asoUCQVx703KjoTq/PzyBCBHZYOeZNNwowG47u9tg&#10;afzIR7qeYiMShEOJGmyMfSllqC05DAvfEyfv4geHMcmhkWbAMcFdJ3OlltJhy2nBYk8vluqv07fT&#10;EKPZZ7fqzYXD5/TxOlpVP2Kl9f182j+DiDTF//Bf+2A05GpV5Mt1VhTw+yn9Abn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a7Yac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التطوير المستمر</w:t>
                          </w:r>
                        </w:p>
                      </w:txbxContent>
                    </v:textbox>
                  </v:shape>
                </v:group>
                <v:shape id="صورة 54" o:spid="_x0000_s326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Hk1NFLNAAAA4wAAAA8AAAAA&#10;AAAAAAAAAAAAnwIAAGRycy9kb3ducmV2LnhtbFBLBQYAAAAABAAEAPcAAACZAwAAAAA=&#10;">
                  <v:imagedata r:id="rId81"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تحديث المواد: مراجعة المحتوى التعليمي بانتظام لتضمين التقنيات والممارسات الحديثة.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التحفيز على التعلم المستمر: تشجيع الموظفين على متابعة التطورات في مجال الحوكمة الرقمية.</w:t>
      </w:r>
    </w:p>
    <w:p w:rsidR="00D75CDD" w:rsidRPr="00A37760" w:rsidRDefault="001A1818" w:rsidP="00D75CDD">
      <w:pPr>
        <w:rPr>
          <w:rFonts w:ascii="Sakkal Majalla" w:hAnsi="Sakkal Majalla"/>
          <w:sz w:val="32"/>
          <w:szCs w:val="32"/>
        </w:rPr>
      </w:pPr>
      <w:r w:rsidRPr="002A078C">
        <w:rPr>
          <w:rFonts w:ascii="Sakkal Majalla" w:hAnsi="Sakkal Majalla"/>
          <w:noProof/>
          <w:color w:val="002060"/>
          <w:sz w:val="34"/>
        </w:rPr>
        <w:lastRenderedPageBreak/>
        <mc:AlternateContent>
          <mc:Choice Requires="wpg">
            <w:drawing>
              <wp:inline distT="0" distB="0" distL="0" distR="0" wp14:anchorId="20E1A41A" wp14:editId="55A22438">
                <wp:extent cx="5731510" cy="895350"/>
                <wp:effectExtent l="0" t="0" r="21590" b="19050"/>
                <wp:docPr id="207426915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9156"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9157" name="مجموعة 39"/>
                        <wpg:cNvGrpSpPr/>
                        <wpg:grpSpPr>
                          <a:xfrm>
                            <a:off x="0" y="0"/>
                            <a:ext cx="5731510" cy="895350"/>
                            <a:chOff x="0" y="0"/>
                            <a:chExt cx="5878196" cy="918845"/>
                          </a:xfrm>
                        </wpg:grpSpPr>
                        <wpg:grpSp>
                          <wpg:cNvPr id="2074269158" name="مجموعة 40"/>
                          <wpg:cNvGrpSpPr/>
                          <wpg:grpSpPr>
                            <a:xfrm>
                              <a:off x="0" y="0"/>
                              <a:ext cx="5878196" cy="918845"/>
                              <a:chOff x="0" y="0"/>
                              <a:chExt cx="6240348" cy="919070"/>
                            </a:xfrm>
                          </wpg:grpSpPr>
                          <wpg:grpSp>
                            <wpg:cNvPr id="2074269159" name="مجموعة 41"/>
                            <wpg:cNvGrpSpPr/>
                            <wpg:grpSpPr>
                              <a:xfrm>
                                <a:off x="0" y="169208"/>
                                <a:ext cx="5433072" cy="580613"/>
                                <a:chOff x="0" y="169208"/>
                                <a:chExt cx="5433072" cy="580613"/>
                              </a:xfrm>
                            </wpg:grpSpPr>
                            <wps:wsp>
                              <wps:cNvPr id="207426916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16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6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63" name="مربع نص 41"/>
                          <wps:cNvSpPr txBox="1"/>
                          <wps:spPr>
                            <a:xfrm>
                              <a:off x="204484" y="256918"/>
                              <a:ext cx="4616071" cy="387739"/>
                            </a:xfrm>
                            <a:prstGeom prst="rect">
                              <a:avLst/>
                            </a:prstGeom>
                            <a:noFill/>
                          </wps:spPr>
                          <wps:txbx>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استراتيجيات تعزيز التدريب</w:t>
                                </w:r>
                              </w:p>
                            </w:txbxContent>
                          </wps:txbx>
                          <wps:bodyPr wrap="square" rtlCol="1">
                            <a:spAutoFit/>
                          </wps:bodyPr>
                        </wps:wsp>
                      </wpg:grpSp>
                    </wpg:wgp>
                  </a:graphicData>
                </a:graphic>
              </wp:inline>
            </w:drawing>
          </mc:Choice>
          <mc:Fallback>
            <w:pict>
              <v:group id="_x0000_s326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&#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qmvG79wAAAAFAQAADwAAAGRycy9k&#10;b3ducmV2LnhtbEyPQUvDQBCF74L/YRnBm91N1aIxm1KKeiqCrSDepsk0Cc3Ohuw2Sf+9oxe9PBje&#10;471vsuXkWjVQHxrPFpKZAUVc+LLhysLH7uXmAVSIyCW2nsnCmQIs88uLDNPSj/xOwzZWSko4pGih&#10;jrFLtQ5FTQ7DzHfE4h187zDK2Ve67HGUctfquTEL7bBhWaixo3VNxXF7chZeRxxXt8nzsDke1uev&#10;3f3b5yYha6+vptUTqEhT/AvDD76gQy5Me3/iMqjWgjwSf1W8RzNfgNpL6C4xoPNM/6fPvwE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">
                <v:shape id="صورة 38" o:spid="_x0000_s3268"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WuaD3ywAAAOMAAAAPAAAAAAAA&#10;AAAAAAAAAJ8CAABkcnMvZG93bnJldi54bWxQSwUGAAAAAAQABAD3AAAAlwMAAAAA&#10;">
                  <v:imagedata r:id="rId67" o:title=""/>
                </v:shape>
                <v:group id="مجموعة 39" o:spid="_x0000_s326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vBvmy&#10;zAAAAOMAAAAPAAAAAAAAAAAAAAAAAKoCAABkcnMvZG93bnJldi54bWxQSwUGAAAAAAQABAD6AAAA&#10;owMAAAAA&#10;">
                  <v:group id="مجموعة 40" o:spid="_x0000_s327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emW3AyQAA&#10;AOMAAAAPAAAAAAAAAAAAAAAAAKoCAABkcnMvZG93bnJldi54bWxQSwUGAAAAAAQABAD6AAAAoAMA&#10;AAAA&#10;">
                    <v:group id="مجموعة 41" o:spid="_x0000_s327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x1chb&#10;zAAAAOMAAAAPAAAAAAAAAAAAAAAAAKoCAABkcnMvZG93bnJldi54bWxQSwUGAAAAAAQABAD6AAAA&#10;owMAAAAA&#10;">
                      <v:shape id="شكل حر 42" o:spid="_x0000_s327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ne9sgA&#10;AADjAAAADwAAAGRycy9kb3ducmV2LnhtbESPTU7DMBCF95W4gzVI7Fo7IUog1K1QVVQW3VA4wCge&#10;4tB4HGK3DbevF0hdPr0/fcv15HpxpjF0njVkCwWCuPGm41bD1+fb/AlEiMgGe8+k4Y8CrFd3syXW&#10;xl/4g86H2Io0wqFGDTbGoZYyNJYchoUfiJP37UeHMcmxlWbESxp3vcyVKqXDjtODxYE2lprj4eQ0&#10;GFVsXVHtKtr87q36yUw8PhqtH+6n1xcQkaZ4C/+3342GXFVFXj5nZaJITIkH5Oo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Cd72yAAAAOMAAAAPAAAAAAAAAAAAAAAAAJgCAABk&#10;cnMvZG93bnJldi54bWxQSwUGAAAAAAQABAD1AAAAjQ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27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VXn8sA&#10;AADjAAAADwAAAGRycy9kb3ducmV2LnhtbESPQUvDQBSE70L/w/IK3uxugqQ1dluqUBH1YFtpr4/s&#10;Mwnuvg3ZbRP/vSsIHoeZ+YZZrkdnxYX60HrWkM0UCOLKm5ZrDR+H7c0CRIjIBq1n0vBNAdarydUS&#10;S+MH3tFlH2uRIBxK1NDE2JVShqohh2HmO+LkffreYUyyr6XpcUhwZ2WuVCEdtpwWGuzosaHqa392&#10;Gubv2/MQnorDy8PRvrXKnjb5K2t9PR039yAijfE//Nd+NhpyNb/Ni7usyOD3U/oDcvU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o1VefywAAAOMAAAAPAAAAAAAAAAAAAAAAAJgC&#10;AABkcnMvZG93bnJldi54bWxQSwUGAAAAAAQABAD1AAAAkAMAAAAA&#10;" fillcolor="#168489" stroked="f" strokeweight="1pt">
                        <v:stroke joinstyle="miter"/>
                      </v:roundrect>
                    </v:group>
                    <v:oval id="شكل بيضاوي 44" o:spid="_x0000_s327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ZbXMoA&#10;AADjAAAADwAAAGRycy9kb3ducmV2LnhtbESPUUvDMBSF3wX/Q7jC3lzaMqrWZUOEsTEQWeYPuDZ3&#10;TbW56Zps6/69EQQfD+ec73Dmy9F14kxDaD0ryKcZCOLam5YbBR/71f0jiBCRDXaeScGVAiwXtzdz&#10;rIy/8I7OOjYiQThUqMDG2FdShtqSwzD1PXHyDn5wGJMcGmkGvCS462SRZaV02HJasNjTq6X6W5+c&#10;Aj3u9fv60Ej/pu32M//yR7fbKDW5G1+eQUQa43/4r70xCorsYVaUT3lZwO+n9Afk4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5mW1zKAAAA4wAAAA8AAAAAAAAAAAAAAAAAmAIA&#10;AGRycy9kb3ducmV2LnhtbFBLBQYAAAAABAAEAPUAAACPAwAAAAA=&#10;" filled="f" strokecolor="#a5a5a5 [2092]" strokeweight="1pt">
                      <v:stroke joinstyle="miter"/>
                    </v:oval>
                  </v:group>
                  <v:shape id="مربع نص 41" o:spid="_x0000_s3275"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IcfcoA&#10;AADjAAAADwAAAGRycy9kb3ducmV2LnhtbESPzWrDMBCE74W8g9hAb41kt3UTN0oI/YEccmnq3hdr&#10;a5lYK2MpsfP2VaHQ4zAz3zDr7eQ6caEhtJ41ZAsFgrj2puVGQ/X5frcEESKywc4zabhSgO1mdrPG&#10;0viRP+hyjI1IEA4larAx9qWUobbkMCx8T5y8bz84jEkOjTQDjgnuOpkrVUiHLacFiz29WKpPx7PT&#10;EKPZZdfqzYX913R4Ha2qH7HS+nY+7Z5BRJrif/ivvTcacvX0kBerrLiH30/pD8jN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XyHH3KAAAA4wAAAA8AAAAAAAAAAAAAAAAAmAIA&#10;AGRycy9kb3ducmV2LnhtbFBLBQYAAAAABAAEAPUAAACPAwAAAAA=&#10;" filled="f" stroked="f">
                    <v:textbox style="mso-fit-shape-to-text:t">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استراتيجيات تعزيز التدريب</w:t>
                          </w:r>
                        </w:p>
                      </w:txbxContent>
                    </v:textbox>
                  </v:shape>
                </v:group>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2B74A4">
        <w:rPr>
          <w:rFonts w:ascii="Sakkal Majalla" w:hAnsi="Sakkal Majalla" w:cs="Sakkal Majalla"/>
          <w:color w:val="168489"/>
          <w:sz w:val="32"/>
          <w:szCs w:val="32"/>
          <w:rtl/>
        </w:rPr>
        <w:t>التعل</w:t>
      </w:r>
      <w:r w:rsidRPr="002B74A4">
        <w:rPr>
          <w:rFonts w:ascii="Sakkal Majalla" w:hAnsi="Sakkal Majalla" w:cs="Sakkal Majalla" w:hint="cs"/>
          <w:color w:val="168489"/>
          <w:sz w:val="32"/>
          <w:szCs w:val="32"/>
          <w:rtl/>
        </w:rPr>
        <w:t>ّ</w:t>
      </w:r>
      <w:r w:rsidRPr="002B74A4">
        <w:rPr>
          <w:rFonts w:ascii="Sakkal Majalla" w:hAnsi="Sakkal Majalla" w:cs="Sakkal Majalla"/>
          <w:color w:val="168489"/>
          <w:sz w:val="32"/>
          <w:szCs w:val="32"/>
          <w:rtl/>
        </w:rPr>
        <w:t xml:space="preserve">م التعاوني: </w:t>
      </w:r>
      <w:r w:rsidRPr="004800E1">
        <w:rPr>
          <w:rFonts w:ascii="Sakkal Majalla" w:hAnsi="Sakkal Majalla" w:cs="Sakkal Majalla"/>
          <w:sz w:val="32"/>
          <w:szCs w:val="32"/>
          <w:rtl/>
        </w:rPr>
        <w:t>تشجيع التعاون بين الموظفين لمشاركة المعرفة والخبرات.</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2B74A4">
        <w:rPr>
          <w:rFonts w:ascii="Sakkal Majalla" w:hAnsi="Sakkal Majalla" w:cs="Sakkal Majalla"/>
          <w:color w:val="168489"/>
          <w:sz w:val="32"/>
          <w:szCs w:val="32"/>
          <w:rtl/>
        </w:rPr>
        <w:t>التوجيه والإرشاد</w:t>
      </w:r>
      <w:r w:rsidRPr="004800E1">
        <w:rPr>
          <w:rFonts w:ascii="Sakkal Majalla" w:hAnsi="Sakkal Majalla" w:cs="Sakkal Majalla"/>
          <w:sz w:val="32"/>
          <w:szCs w:val="32"/>
          <w:rtl/>
        </w:rPr>
        <w:t>: توفير مرشدين لمساعدة الموظفين في تطبيق ما تعلموه.</w:t>
      </w:r>
    </w:p>
    <w:p w:rsidR="00D75CDD" w:rsidRPr="00A37760" w:rsidRDefault="00D75CDD" w:rsidP="004800E1">
      <w:pPr>
        <w:spacing w:line="360" w:lineRule="auto"/>
        <w:rPr>
          <w:rFonts w:ascii="Sakkal Majalla" w:hAnsi="Sakkal Majalla"/>
          <w:sz w:val="32"/>
          <w:szCs w:val="32"/>
        </w:rPr>
      </w:pPr>
      <w:r w:rsidRPr="004800E1">
        <w:rPr>
          <w:rFonts w:ascii="Sakkal Majalla" w:hAnsi="Sakkal Majalla"/>
          <w:color w:val="C00000"/>
          <w:sz w:val="32"/>
          <w:szCs w:val="32"/>
          <w:rtl/>
        </w:rPr>
        <w:t>خلاصة</w:t>
      </w:r>
      <w:r w:rsidRPr="004800E1">
        <w:rPr>
          <w:rFonts w:ascii="Sakkal Majalla" w:hAnsi="Sakkal Majalla" w:hint="cs"/>
          <w:color w:val="C00000"/>
          <w:sz w:val="32"/>
          <w:szCs w:val="32"/>
          <w:rtl/>
        </w:rPr>
        <w:t xml:space="preserve"> القول: </w:t>
      </w:r>
      <w:r w:rsidRPr="00A37760">
        <w:rPr>
          <w:rFonts w:ascii="Sakkal Majalla" w:hAnsi="Sakkal Majalla"/>
          <w:sz w:val="32"/>
          <w:szCs w:val="32"/>
          <w:rtl/>
        </w:rPr>
        <w:t>تدريب وتأهيل الكوادر على ممارسات الحوكمة الرقمية يساعد المؤسسات على تحقيق التحول الرقمي بنجاح. من خلال تصميم برامج تدريبية فعالة وتقييمها بانتظام، يمكن للمؤسسات تعزيز مهارات موظفيها وضمان التزامهم بالمعايير الرقمية الحديثة.</w:t>
      </w:r>
    </w:p>
    <w:p w:rsidR="00D75CDD" w:rsidRPr="00BA05D9" w:rsidRDefault="001A1818" w:rsidP="00BA05D9">
      <w:pPr>
        <w:rPr>
          <w:rFonts w:ascii="Sakkal Majalla" w:hAnsi="Sakkal Majalla"/>
          <w:sz w:val="32"/>
          <w:szCs w:val="32"/>
        </w:rPr>
      </w:pPr>
      <w:r w:rsidRPr="002A078C">
        <w:rPr>
          <w:rFonts w:ascii="Sakkal Majalla" w:hAnsi="Sakkal Majalla"/>
          <w:noProof/>
          <w:color w:val="002060"/>
          <w:sz w:val="34"/>
        </w:rPr>
        <mc:AlternateContent>
          <mc:Choice Requires="wpg">
            <w:drawing>
              <wp:inline distT="0" distB="0" distL="0" distR="0" wp14:anchorId="20FBB101" wp14:editId="0BEE7243">
                <wp:extent cx="5731510" cy="895350"/>
                <wp:effectExtent l="0" t="0" r="21590" b="19050"/>
                <wp:docPr id="207426884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841"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842" name="مجموعة 39"/>
                        <wpg:cNvGrpSpPr/>
                        <wpg:grpSpPr>
                          <a:xfrm>
                            <a:off x="0" y="0"/>
                            <a:ext cx="5731510" cy="895350"/>
                            <a:chOff x="0" y="0"/>
                            <a:chExt cx="5878196" cy="918845"/>
                          </a:xfrm>
                        </wpg:grpSpPr>
                        <wpg:grpSp>
                          <wpg:cNvPr id="2074268843" name="مجموعة 40"/>
                          <wpg:cNvGrpSpPr/>
                          <wpg:grpSpPr>
                            <a:xfrm>
                              <a:off x="0" y="0"/>
                              <a:ext cx="5878196" cy="918845"/>
                              <a:chOff x="0" y="0"/>
                              <a:chExt cx="6240348" cy="919070"/>
                            </a:xfrm>
                          </wpg:grpSpPr>
                          <wpg:grpSp>
                            <wpg:cNvPr id="2074268844" name="مجموعة 41"/>
                            <wpg:cNvGrpSpPr/>
                            <wpg:grpSpPr>
                              <a:xfrm>
                                <a:off x="0" y="169208"/>
                                <a:ext cx="5433072" cy="580613"/>
                                <a:chOff x="0" y="169208"/>
                                <a:chExt cx="5433072" cy="580613"/>
                              </a:xfrm>
                            </wpg:grpSpPr>
                            <wps:wsp>
                              <wps:cNvPr id="207426884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84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4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48" name="مربع نص 41"/>
                          <wps:cNvSpPr txBox="1"/>
                          <wps:spPr>
                            <a:xfrm>
                              <a:off x="204484" y="257055"/>
                              <a:ext cx="4616071" cy="387740"/>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التغل</w:t>
                                </w:r>
                                <w:r w:rsidRPr="00BA05D9">
                                  <w:rPr>
                                    <w:rFonts w:eastAsia="Calibri" w:hAnsi="Adobe Arabic" w:cs="Adobe Arabic" w:hint="cs"/>
                                    <w:b/>
                                    <w:bCs/>
                                    <w:color w:val="FFFFFF"/>
                                    <w:kern w:val="24"/>
                                    <w:sz w:val="36"/>
                                    <w:szCs w:val="36"/>
                                    <w:rtl/>
                                    <w:lang w:bidi="ar-EG"/>
                                  </w:rPr>
                                  <w:t>ّ</w:t>
                                </w:r>
                                <w:r w:rsidRPr="00BA05D9">
                                  <w:rPr>
                                    <w:rFonts w:eastAsia="Calibri" w:hAnsi="Adobe Arabic" w:cs="Adobe Arabic"/>
                                    <w:b/>
                                    <w:bCs/>
                                    <w:color w:val="FFFFFF"/>
                                    <w:kern w:val="24"/>
                                    <w:sz w:val="36"/>
                                    <w:szCs w:val="36"/>
                                    <w:rtl/>
                                    <w:lang w:bidi="ar-EG"/>
                                  </w:rPr>
                                  <w:t>ب على مقاومة التغيير في تطبيق الحوكمة الرقمية</w:t>
                                </w:r>
                              </w:p>
                            </w:txbxContent>
                          </wps:txbx>
                          <wps:bodyPr wrap="square" rtlCol="1">
                            <a:spAutoFit/>
                          </wps:bodyPr>
                        </wps:wsp>
                      </wpg:grpSp>
                    </wpg:wgp>
                  </a:graphicData>
                </a:graphic>
              </wp:inline>
            </w:drawing>
          </mc:Choice>
          <mc:Fallback>
            <w:pict>
              <v:group id="_x0000_s327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">
                <v:shape id="صورة 38" o:spid="_x0000_s3277"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tA0nKAAAA4wAAAA8AAABkcnMvZG93bnJldi54bWxEj0FrwkAUhO+F/oflFbzVjVFsSF1FRMGL&#10;tMZCr4/sazY0+zZm1xj/vVsoeBxm5htmsRpsI3rqfO1YwWScgCAuna65UvB12r1mIHxA1tg4JgU3&#10;8rBaPj8tMNfuykfqi1CJCGGfowITQptL6UtDFv3YtcTR+3GdxRBlV0nd4TXCbSPTJJlLizXHBYMt&#10;bQyVv8XFKphu+2E73Xwc/LdpT+fCrmt//FRq9DKs30EEGsIj/N/eawVp8jZL51k2m8Dfp/gH5PIO&#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PStA0nKAAAA4wAAAA8AAAAAAAAA&#10;AAAAAAAAnwIAAGRycy9kb3ducmV2LnhtbFBLBQYAAAAABAAEAPcAAACWAwAAAAA=&#10;">
                  <v:imagedata r:id="rId67" o:title=""/>
                </v:shape>
                <v:group id="مجموعة 39" o:spid="_x0000_s327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SjGHg&#10;zAAAAOMAAAAPAAAAAAAAAAAAAAAAAKoCAABkcnMvZG93bnJldi54bWxQSwUGAAAAAAQABAD6AAAA&#10;owMAAAAA&#10;">
                  <v:group id="مجموعة 40" o:spid="_x0000_s327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9wMR7&#10;zAAAAOMAAAAPAAAAAAAAAAAAAAAAAKoCAABkcnMvZG93bnJldi54bWxQSwUGAAAAAAQABAD6AAAA&#10;owMAAAAA&#10;">
                    <v:group id="مجموعة 41" o:spid="_x0000_s328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yKVwP&#10;zAAAAOMAAAAPAAAAAAAAAAAAAAAAAKoCAABkcnMvZG93bnJldi54bWxQSwUGAAAAAAQABAD6AAAA&#10;owMAAAAA&#10;">
                      <v:shape id="شكل حر 42" o:spid="_x0000_s328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MGcoA&#10;AADjAAAADwAAAGRycy9kb3ducmV2LnhtbESPwW7CMBBE75X6D9ZW6q3YpCmJAgYh1Ko99FLgA1bx&#10;EqfE6zQ2kP59jYTU42hm3mgWq9F14kxDaD1rmE4UCOLam5YbDfvd21MJIkRkg51n0vBLAVbL+7sF&#10;VsZf+IvO29iIBOFQoQYbY19JGWpLDsPE98TJO/jBYUxyaKQZ8JLgrpOZUjPpsOW0YLGnjaX6uD05&#10;DUblry4v3gva/Hxa9T018fhstH58GNdzEJHG+B++tT+MhkwVeTYry/wFrp/SH5DL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nvjBn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28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0+nMsA&#10;AADjAAAADwAAAGRycy9kb3ducmV2LnhtbESPT0vDQBTE70K/w/IK3uyuoaQh7bZUoSLqwf6hXh/Z&#10;ZxLcfRuy2yZ+e1cQPA4z8xtmtRmdFVfqQ+tZw/1MgSCuvGm51nA67u4KECEiG7SeScM3BdisJzcr&#10;LI0feE/XQ6xFgnAoUUMTY1dKGaqGHIaZ74iT9+l7hzHJvpamxyHBnZWZUrl02HJaaLCjx4aqr8PF&#10;aVi87y5DeMqPLw9n+9Yq+7HNXlnr2+m4XYKINMb/8F/72WjI1GKe5UUxz+H3U/oDcv0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ErT6cywAAAOMAAAAPAAAAAAAAAAAAAAAAAJgC&#10;AABkcnMvZG93bnJldi54bWxQSwUGAAAAAAQABAD1AAAAkAMAAAAA&#10;" fillcolor="#168489" stroked="f" strokeweight="1pt">
                        <v:stroke joinstyle="miter"/>
                      </v:roundrect>
                    </v:group>
                    <v:oval id="شكل بيضاوي 44" o:spid="_x0000_s328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AJs8oA&#10;AADjAAAADwAAAGRycy9kb3ducmV2LnhtbESPUWvCMBSF3wf7D+EO9jZTi2ipRhmDMRkMMfoDrs21&#10;qTY3XZNp9+/NYODj4ZzzHc5iNbhWXKgPjWcF41EGgrjypuFawX73/lKACBHZYOuZFPxSgNXy8WGB&#10;pfFX3tJFx1okCIcSFdgYu1LKUFlyGEa+I07e0fcOY5J9LU2P1wR3rcyzbCodNpwWLHb0Zqk66x+n&#10;QA87vfk41tJ/aft5GJ/8t9uulXp+Gl7nICIN8R7+b6+NgjybTfJpUUxm8Pcp/QG5v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2ACbPKAAAA4wAAAA8AAAAAAAAAAAAAAAAAmAIA&#10;AGRycy9kb3ducmV2LnhtbFBLBQYAAAAABAAEAPUAAACPAwAAAAA=&#10;" filled="f" strokecolor="#a5a5a5 [2092]" strokeweight="1pt">
                      <v:stroke joinstyle="miter"/>
                    </v:oval>
                  </v:group>
                  <v:shape id="مربع نص 41" o:spid="_x0000_s3284"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e8YA&#10;AADjAAAADwAAAGRycy9kb3ducmV2LnhtbERPO0/DMBDekfgP1iGxUbtRKVGoW1U8pA4slLCf4msc&#10;NT5H8dGk/x4PSIyfvvdmN4deXWhMXWQLy4UBRdxE13Frof56fyhBJUF22EcmC1dKsNve3mywcnHi&#10;T7ocpVU5hFOFFrzIUGmdGk8B0yIOxJk7xTGgZDi22o045fDQ68KYtQ7YcW7wONCLp+Z8/AkWRNx+&#10;ea3fQjp8zx+vkzfNI9bW3t/N+2dQQrP8i//cB2ehME+rYl2Wqzw6f8p/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e8YAAADjAAAADwAAAAAAAAAAAAAAAACYAgAAZHJz&#10;L2Rvd25yZXYueG1sUEsFBgAAAAAEAAQA9QAAAIs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التغل</w:t>
                          </w:r>
                          <w:r w:rsidRPr="00BA05D9">
                            <w:rPr>
                              <w:rFonts w:eastAsia="Calibri" w:hAnsi="Adobe Arabic" w:cs="Adobe Arabic" w:hint="cs"/>
                              <w:b/>
                              <w:bCs/>
                              <w:color w:val="FFFFFF"/>
                              <w:kern w:val="24"/>
                              <w:sz w:val="36"/>
                              <w:szCs w:val="36"/>
                              <w:rtl/>
                              <w:lang w:bidi="ar-EG"/>
                            </w:rPr>
                            <w:t>ّ</w:t>
                          </w:r>
                          <w:r w:rsidRPr="00BA05D9">
                            <w:rPr>
                              <w:rFonts w:eastAsia="Calibri" w:hAnsi="Adobe Arabic" w:cs="Adobe Arabic"/>
                              <w:b/>
                              <w:bCs/>
                              <w:color w:val="FFFFFF"/>
                              <w:kern w:val="24"/>
                              <w:sz w:val="36"/>
                              <w:szCs w:val="36"/>
                              <w:rtl/>
                              <w:lang w:bidi="ar-EG"/>
                            </w:rPr>
                            <w:t>ب على مقاومة التغيير في تطبيق الحوكمة الرقمية</w:t>
                          </w:r>
                        </w:p>
                      </w:txbxContent>
                    </v:textbox>
                  </v:shape>
                </v:group>
                <w10:wrap anchorx="page"/>
                <w10:anchorlock/>
              </v:group>
            </w:pict>
          </mc:Fallback>
        </mc:AlternateContent>
      </w:r>
    </w:p>
    <w:p w:rsidR="00D75CDD" w:rsidRDefault="00D75CDD" w:rsidP="004800E1">
      <w:pPr>
        <w:spacing w:line="360" w:lineRule="auto"/>
        <w:rPr>
          <w:rFonts w:ascii="Sakkal Majalla" w:hAnsi="Sakkal Majalla"/>
          <w:sz w:val="32"/>
          <w:szCs w:val="32"/>
          <w:rtl/>
        </w:rPr>
      </w:pPr>
      <w:r w:rsidRPr="00AB2304">
        <w:rPr>
          <w:rFonts w:ascii="Sakkal Majalla" w:hAnsi="Sakkal Majalla"/>
          <w:sz w:val="32"/>
          <w:szCs w:val="32"/>
          <w:rtl/>
        </w:rPr>
        <w:t>ت</w:t>
      </w:r>
      <w:r>
        <w:rPr>
          <w:rFonts w:ascii="Sakkal Majalla" w:hAnsi="Sakkal Majalla" w:hint="cs"/>
          <w:sz w:val="32"/>
          <w:szCs w:val="32"/>
          <w:rtl/>
        </w:rPr>
        <w:t>ُ</w:t>
      </w:r>
      <w:r w:rsidRPr="00AB2304">
        <w:rPr>
          <w:rFonts w:ascii="Sakkal Majalla" w:hAnsi="Sakkal Majalla"/>
          <w:sz w:val="32"/>
          <w:szCs w:val="32"/>
          <w:rtl/>
        </w:rPr>
        <w:t xml:space="preserve">عد الحوكمة الرقمية من المفاهيم الحديثة التي تسعى لتحسين أداء المؤسسات من خلال استخدام التكنولوجيا الرقمية لتعزيز الشفافية والكفاءة. ومع ذلك، يواجه تطبيق الحوكمة الرقمية تحديات عديدة، أبرزها مقاومة التغيير. </w:t>
      </w:r>
      <w:r>
        <w:rPr>
          <w:rFonts w:ascii="Sakkal Majalla" w:hAnsi="Sakkal Majalla" w:hint="cs"/>
          <w:sz w:val="32"/>
          <w:szCs w:val="32"/>
          <w:rtl/>
        </w:rPr>
        <w:t>و</w:t>
      </w:r>
      <w:r w:rsidRPr="00AB2304">
        <w:rPr>
          <w:rFonts w:ascii="Sakkal Majalla" w:hAnsi="Sakkal Majalla"/>
          <w:sz w:val="32"/>
          <w:szCs w:val="32"/>
          <w:rtl/>
        </w:rPr>
        <w:t>في</w:t>
      </w:r>
      <w:r>
        <w:rPr>
          <w:rFonts w:ascii="Sakkal Majalla" w:hAnsi="Sakkal Majalla" w:hint="cs"/>
          <w:sz w:val="32"/>
          <w:szCs w:val="32"/>
          <w:rtl/>
        </w:rPr>
        <w:t>ما يلي</w:t>
      </w:r>
      <w:r w:rsidRPr="00AB2304">
        <w:rPr>
          <w:rFonts w:ascii="Sakkal Majalla" w:hAnsi="Sakkal Majalla"/>
          <w:sz w:val="32"/>
          <w:szCs w:val="32"/>
          <w:rtl/>
        </w:rPr>
        <w:t xml:space="preserve"> سنناقش استراتيجيات التغلب على هذه المقاومة وكيفية تسهيل الانتقال إلى نظم الحوكمة الرقمية.</w:t>
      </w:r>
    </w:p>
    <w:p w:rsidR="001A1818" w:rsidRPr="00AB2304" w:rsidRDefault="001A1818" w:rsidP="00D75CDD">
      <w:pPr>
        <w:rPr>
          <w:rFonts w:ascii="Sakkal Majalla" w:hAnsi="Sakkal Majalla"/>
          <w:sz w:val="32"/>
          <w:szCs w:val="32"/>
        </w:rPr>
      </w:pPr>
      <w:r w:rsidRPr="002A078C">
        <w:rPr>
          <w:rFonts w:ascii="Sakkal Majalla" w:hAnsi="Sakkal Majalla"/>
          <w:noProof/>
          <w:color w:val="002060"/>
          <w:sz w:val="34"/>
        </w:rPr>
        <mc:AlternateContent>
          <mc:Choice Requires="wpg">
            <w:drawing>
              <wp:inline distT="0" distB="0" distL="0" distR="0" wp14:anchorId="0B615407" wp14:editId="5084A659">
                <wp:extent cx="5731510" cy="895350"/>
                <wp:effectExtent l="0" t="0" r="21590" b="19050"/>
                <wp:docPr id="207426885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859"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860" name="مجموعة 39"/>
                        <wpg:cNvGrpSpPr/>
                        <wpg:grpSpPr>
                          <a:xfrm>
                            <a:off x="0" y="0"/>
                            <a:ext cx="5731510" cy="895350"/>
                            <a:chOff x="0" y="0"/>
                            <a:chExt cx="5878196" cy="918845"/>
                          </a:xfrm>
                        </wpg:grpSpPr>
                        <wpg:grpSp>
                          <wpg:cNvPr id="2074268861" name="مجموعة 40"/>
                          <wpg:cNvGrpSpPr/>
                          <wpg:grpSpPr>
                            <a:xfrm>
                              <a:off x="0" y="0"/>
                              <a:ext cx="5878196" cy="918845"/>
                              <a:chOff x="0" y="0"/>
                              <a:chExt cx="6240348" cy="919070"/>
                            </a:xfrm>
                          </wpg:grpSpPr>
                          <wpg:grpSp>
                            <wpg:cNvPr id="2074268862" name="مجموعة 41"/>
                            <wpg:cNvGrpSpPr/>
                            <wpg:grpSpPr>
                              <a:xfrm>
                                <a:off x="0" y="169208"/>
                                <a:ext cx="5433072" cy="580613"/>
                                <a:chOff x="0" y="169208"/>
                                <a:chExt cx="5433072" cy="580613"/>
                              </a:xfrm>
                            </wpg:grpSpPr>
                            <wps:wsp>
                              <wps:cNvPr id="207426886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86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6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66" name="مربع نص 41"/>
                          <wps:cNvSpPr txBox="1"/>
                          <wps:spPr>
                            <a:xfrm>
                              <a:off x="204484" y="256918"/>
                              <a:ext cx="4616071" cy="387739"/>
                            </a:xfrm>
                            <a:prstGeom prst="rect">
                              <a:avLst/>
                            </a:prstGeom>
                            <a:noFill/>
                          </wps:spPr>
                          <wps:txbx>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أسباب مقاومة التغيير</w:t>
                                </w:r>
                              </w:p>
                            </w:txbxContent>
                          </wps:txbx>
                          <wps:bodyPr wrap="square" rtlCol="1">
                            <a:spAutoFit/>
                          </wps:bodyPr>
                        </wps:wsp>
                      </wpg:grpSp>
                    </wpg:wgp>
                  </a:graphicData>
                </a:graphic>
              </wp:inline>
            </w:drawing>
          </mc:Choice>
          <mc:Fallback>
            <w:pict>
              <v:group id="_x0000_s328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">
                <v:shape id="صورة 38" o:spid="_x0000_s3286"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PApmSywAAAOMAAAAPAAAAAAAA&#10;AAAAAAAAAJ8CAABkcnMvZG93bnJldi54bWxQSwUGAAAAAAQABAD3AAAAlwMAAAAA&#10;">
                  <v:imagedata r:id="rId67" o:title=""/>
                </v:shape>
                <v:group id="مجموعة 39" o:spid="_x0000_s328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anBmzL&#10;AAAA4wAAAA8AAAAAAAAAAAAAAAAAqgIAAGRycy9kb3ducmV2LnhtbFBLBQYAAAAABAAEAPoAAACi&#10;AwAAAAA=&#10;">
                  <v:group id="مجموعة 40" o:spid="_x0000_s328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66P3&#10;zAAAAOMAAAAPAAAAAAAAAAAAAAAAAKoCAABkcnMvZG93bnJldi54bWxQSwUGAAAAAAQABAD6AAAA&#10;owMAAAAA&#10;">
                    <v:group id="مجموعة 41" o:spid="_x0000_s328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ZOT2A&#10;zAAAAOMAAAAPAAAAAAAAAAAAAAAAAKoCAABkcnMvZG93bnJldi54bWxQSwUGAAAAAAQABAD6AAAA&#10;owMAAAAA&#10;">
                      <v:shape id="شكل حر 42" o:spid="_x0000_s329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tlsoA&#10;AADjAAAADwAAAGRycy9kb3ducmV2LnhtbESPwWrDMBBE74X8g9hAb40Ux9jGjRJCaGgPvTTtByzW&#10;1nJirVxLSdy/rwqFHoeZecOst5PrxZXG0HnWsFwoEMSNNx23Gj7eDw8ViBCRDfaeScM3BdhuZndr&#10;rI2/8Rtdj7EVCcKhRg02xqGWMjSWHIaFH4iT9+lHhzHJsZVmxFuCu15mShXSYcdpweJAe0vN+Xhx&#10;GozKn1xePpe0/3q16rQ08bwyWt/Pp90jiEhT/A//tV+MhkyVeVZUVbGC30/pD8jN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L/7Zb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29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ZZEMsA&#10;AADjAAAADwAAAGRycy9kb3ducmV2LnhtbESPT0vDQBTE70K/w/IK3uyuoaQh7bZUoSLqwf6hXh/Z&#10;ZxLcfRuy2yZ+e1cQPA4z8xtmtRmdFVfqQ+tZw/1MgSCuvGm51nA67u4KECEiG7SeScM3BdisJzcr&#10;LI0feE/XQ6xFgnAoUUMTY1dKGaqGHIaZ74iT9+l7hzHJvpamxyHBnZWZUrl02HJaaLCjx4aqr8PF&#10;aVi87y5DeMqPLw9n+9Yq+7HNXlnr2+m4XYKINMb/8F/72WjI1GKe5UWRz+H3U/oDcv0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QhlkQywAAAOMAAAAPAAAAAAAAAAAAAAAAAJgC&#10;AABkcnMvZG93bnJldi54bWxQSwUGAAAAAAQABAD1AAAAkAMAAAAA&#10;" fillcolor="#168489" stroked="f" strokeweight="1pt">
                        <v:stroke joinstyle="miter"/>
                      </v:roundrect>
                    </v:group>
                    <v:oval id="شكل بيضاوي 44" o:spid="_x0000_s329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tuP8sA&#10;AADjAAAADwAAAGRycy9kb3ducmV2LnhtbESPUUvDMBSF34X9h3AHvrl0RbtSlw0RxCGILNsPuDZ3&#10;TbfmpjZxq//eCMIeD+ec73CW69F14kxDaD0rmM8yEMS1Ny03Cva7l7sSRIjIBjvPpOCHAqxXk5sl&#10;VsZfeEtnHRuRIBwqVGBj7CspQ23JYZj5njh5Bz84jEkOjTQDXhLcdTLPskI6bDktWOzp2VJ90t9O&#10;gR53+uP10Ej/ru3b5/zov9x2o9TtdHx6BBFpjNfwf3tjFOTZ4j4vyrJ4gL9P6Q/I1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Jq24/ywAAAOMAAAAPAAAAAAAAAAAAAAAAAJgC&#10;AABkcnMvZG93bnJldi54bWxQSwUGAAAAAAQABAD1AAAAkAMAAAAA&#10;" filled="f" strokecolor="#a5a5a5 [2092]" strokeweight="1pt">
                      <v:stroke joinstyle="miter"/>
                    </v:oval>
                  </v:group>
                  <v:shape id="مربع نص 41" o:spid="_x0000_s3293"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ES8sgA&#10;AADjAAAADwAAAGRycy9kb3ducmV2LnhtbESPT0vEMBTE74LfITzBm5ts0VrqZpfFP7AHL671/mie&#10;TbF5Kc1z2/32RhA8DjPzG2azW8KgTjSlPrKF9cqAIm6j67mz0Ly/3FSgkiA7HCKThTMl2G0vLzZY&#10;uzjzG52O0qkM4VSjBS8y1lqn1lPAtIojcfY+4xRQspw67SacMzwMujCm1AF7zgseR3r01H4dv4MF&#10;Ebdfn5vnkA4fy+vT7E17h42111fL/gGU0CL/4b/2wVkozP1tUVZVWcLvp/wH9P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oRLyyAAAAOMAAAAPAAAAAAAAAAAAAAAAAJgCAABk&#10;cnMvZG93bnJldi54bWxQSwUGAAAAAAQABAD1AAAAjQMAAAAA&#10;" filled="f" stroked="f">
                    <v:textbox style="mso-fit-shape-to-text:t">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أسباب مقاومة التغيير</w:t>
                          </w:r>
                        </w:p>
                      </w:txbxContent>
                    </v:textbox>
                  </v:shape>
                </v:group>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2B74A4">
        <w:rPr>
          <w:rFonts w:ascii="Sakkal Majalla" w:hAnsi="Sakkal Majalla" w:cs="Sakkal Majalla"/>
          <w:color w:val="168489"/>
          <w:sz w:val="32"/>
          <w:szCs w:val="32"/>
          <w:rtl/>
        </w:rPr>
        <w:t>الخوف من المجهول</w:t>
      </w:r>
      <w:r w:rsidRPr="00E8020A">
        <w:rPr>
          <w:rFonts w:ascii="Sakkal Majalla" w:hAnsi="Sakkal Majalla" w:cs="Sakkal Majalla"/>
          <w:color w:val="C00000"/>
          <w:sz w:val="32"/>
          <w:szCs w:val="32"/>
          <w:rtl/>
        </w:rPr>
        <w:t xml:space="preserve">: </w:t>
      </w:r>
      <w:r w:rsidRPr="00E8020A">
        <w:rPr>
          <w:rFonts w:ascii="Sakkal Majalla" w:hAnsi="Sakkal Majalla" w:cs="Sakkal Majalla"/>
          <w:sz w:val="32"/>
          <w:szCs w:val="32"/>
          <w:rtl/>
        </w:rPr>
        <w:t>يشعر الموظفون بالقلق من الآثار غير المعروفة للتغيير على وظائفهم واستقرارهم المهني.</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2B74A4">
        <w:rPr>
          <w:rFonts w:ascii="Sakkal Majalla" w:hAnsi="Sakkal Majalla" w:cs="Sakkal Majalla"/>
          <w:color w:val="168489"/>
          <w:sz w:val="32"/>
          <w:szCs w:val="32"/>
          <w:rtl/>
        </w:rPr>
        <w:t>انعدام الثقة</w:t>
      </w:r>
      <w:r w:rsidRPr="00E8020A">
        <w:rPr>
          <w:rFonts w:ascii="Sakkal Majalla" w:hAnsi="Sakkal Majalla" w:cs="Sakkal Majalla"/>
          <w:color w:val="C00000"/>
          <w:sz w:val="32"/>
          <w:szCs w:val="32"/>
          <w:rtl/>
        </w:rPr>
        <w:t xml:space="preserve">: </w:t>
      </w:r>
      <w:r w:rsidRPr="00E8020A">
        <w:rPr>
          <w:rFonts w:ascii="Sakkal Majalla" w:hAnsi="Sakkal Majalla" w:cs="Sakkal Majalla"/>
          <w:sz w:val="32"/>
          <w:szCs w:val="32"/>
          <w:rtl/>
        </w:rPr>
        <w:t>قد يفتقر العاملون إلى الثقة في التكنولوجيا الجديدة أو في قدرة الإدارة على تنفيذ التغيير بشكل فع</w:t>
      </w:r>
      <w:r w:rsidRPr="00E8020A">
        <w:rPr>
          <w:rFonts w:ascii="Sakkal Majalla" w:hAnsi="Sakkal Majalla" w:cs="Sakkal Majalla" w:hint="cs"/>
          <w:sz w:val="32"/>
          <w:szCs w:val="32"/>
          <w:rtl/>
        </w:rPr>
        <w:t>ّ</w:t>
      </w:r>
      <w:r w:rsidRPr="00E8020A">
        <w:rPr>
          <w:rFonts w:ascii="Sakkal Majalla" w:hAnsi="Sakkal Majalla" w:cs="Sakkal Majalla"/>
          <w:sz w:val="32"/>
          <w:szCs w:val="32"/>
          <w:rtl/>
        </w:rPr>
        <w:t>ال.</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2B74A4">
        <w:rPr>
          <w:rFonts w:ascii="Sakkal Majalla" w:hAnsi="Sakkal Majalla" w:cs="Sakkal Majalla"/>
          <w:color w:val="168489"/>
          <w:sz w:val="32"/>
          <w:szCs w:val="32"/>
          <w:rtl/>
        </w:rPr>
        <w:lastRenderedPageBreak/>
        <w:t>الارتياح للوضع الراهن</w:t>
      </w:r>
      <w:r w:rsidRPr="00E8020A">
        <w:rPr>
          <w:rFonts w:ascii="Sakkal Majalla" w:hAnsi="Sakkal Majalla" w:cs="Sakkal Majalla"/>
          <w:sz w:val="32"/>
          <w:szCs w:val="32"/>
          <w:rtl/>
        </w:rPr>
        <w:t>: يفضل البعض البقاء في الوضع الحالي خوفا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من الفشل في التكيف مع الأنظمة الجديدة.</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2B74A4">
        <w:rPr>
          <w:rFonts w:ascii="Sakkal Majalla" w:hAnsi="Sakkal Majalla" w:cs="Sakkal Majalla"/>
          <w:color w:val="168489"/>
          <w:sz w:val="32"/>
          <w:szCs w:val="32"/>
          <w:rtl/>
        </w:rPr>
        <w:t>تضارب المصالح</w:t>
      </w:r>
      <w:r w:rsidRPr="00E8020A">
        <w:rPr>
          <w:rFonts w:ascii="Sakkal Majalla" w:hAnsi="Sakkal Majalla" w:cs="Sakkal Majalla"/>
          <w:sz w:val="32"/>
          <w:szCs w:val="32"/>
          <w:rtl/>
        </w:rPr>
        <w:t>: قد يتعارض التحول الرقمي مع مصالح بعض الأفراد أو الأدوار داخل المؤسسة.</w:t>
      </w:r>
    </w:p>
    <w:p w:rsidR="00D331F9" w:rsidRPr="00AB2304" w:rsidRDefault="00D331F9" w:rsidP="00FD026C">
      <w:pPr>
        <w:rPr>
          <w:rFonts w:ascii="Sakkal Majalla" w:hAnsi="Sakkal Majalla"/>
          <w:sz w:val="32"/>
          <w:szCs w:val="32"/>
        </w:rPr>
      </w:pPr>
      <w:r w:rsidRPr="00D331F9">
        <w:rPr>
          <w:rFonts w:ascii="Sakkal Majalla" w:hAnsi="Sakkal Majalla"/>
          <w:noProof/>
          <w:sz w:val="32"/>
          <w:szCs w:val="32"/>
        </w:rPr>
        <mc:AlternateContent>
          <mc:Choice Requires="wpg">
            <w:drawing>
              <wp:anchor distT="0" distB="0" distL="114300" distR="114300" simplePos="0" relativeHeight="252809216" behindDoc="0" locked="0" layoutInCell="1" allowOverlap="1" wp14:anchorId="6FB8380F" wp14:editId="059E66C3">
                <wp:simplePos x="0" y="0"/>
                <wp:positionH relativeFrom="column">
                  <wp:posOffset>-318135</wp:posOffset>
                </wp:positionH>
                <wp:positionV relativeFrom="paragraph">
                  <wp:posOffset>1135380</wp:posOffset>
                </wp:positionV>
                <wp:extent cx="6424930" cy="2040255"/>
                <wp:effectExtent l="0" t="0" r="0" b="0"/>
                <wp:wrapSquare wrapText="bothSides"/>
                <wp:docPr id="2074270202" name="Group 69"/>
                <wp:cNvGraphicFramePr/>
                <a:graphic xmlns:a="http://schemas.openxmlformats.org/drawingml/2006/main">
                  <a:graphicData uri="http://schemas.microsoft.com/office/word/2010/wordprocessingGroup">
                    <wpg:wgp>
                      <wpg:cNvGrpSpPr/>
                      <wpg:grpSpPr>
                        <a:xfrm>
                          <a:off x="0" y="0"/>
                          <a:ext cx="6424930" cy="2040255"/>
                          <a:chOff x="0" y="-2"/>
                          <a:chExt cx="11554192" cy="3744241"/>
                        </a:xfrm>
                      </wpg:grpSpPr>
                      <wpg:grpSp>
                        <wpg:cNvPr id="2074270203" name="Группа 2"/>
                        <wpg:cNvGrpSpPr/>
                        <wpg:grpSpPr>
                          <a:xfrm>
                            <a:off x="455376" y="601366"/>
                            <a:ext cx="10702925" cy="1949450"/>
                            <a:chOff x="455376" y="601366"/>
                            <a:chExt cx="10702925" cy="1949450"/>
                          </a:xfrm>
                        </wpg:grpSpPr>
                        <wps:wsp>
                          <wps:cNvPr id="2074270204" name="Google Shape;174;p15"/>
                          <wps:cNvSpPr/>
                          <wps:spPr>
                            <a:xfrm>
                              <a:off x="7457838" y="601366"/>
                              <a:ext cx="1947862" cy="974725"/>
                            </a:xfrm>
                            <a:custGeom>
                              <a:avLst/>
                              <a:gdLst/>
                              <a:ahLst/>
                              <a:cxnLst/>
                              <a:rect l="l" t="t" r="r" b="b"/>
                              <a:pathLst>
                                <a:path w="462" h="231" extrusionOk="0">
                                  <a:moveTo>
                                    <a:pt x="231" y="46"/>
                                  </a:moveTo>
                                  <a:cubicBezTo>
                                    <a:pt x="129" y="46"/>
                                    <a:pt x="47" y="129"/>
                                    <a:pt x="47" y="231"/>
                                  </a:cubicBezTo>
                                  <a:cubicBezTo>
                                    <a:pt x="0" y="231"/>
                                    <a:pt x="0" y="231"/>
                                    <a:pt x="0" y="231"/>
                                  </a:cubicBezTo>
                                  <a:cubicBezTo>
                                    <a:pt x="0" y="103"/>
                                    <a:pt x="104" y="0"/>
                                    <a:pt x="231" y="0"/>
                                  </a:cubicBezTo>
                                  <a:cubicBezTo>
                                    <a:pt x="359" y="0"/>
                                    <a:pt x="462" y="103"/>
                                    <a:pt x="462" y="231"/>
                                  </a:cubicBezTo>
                                  <a:cubicBezTo>
                                    <a:pt x="416" y="231"/>
                                    <a:pt x="416" y="231"/>
                                    <a:pt x="416" y="231"/>
                                  </a:cubicBezTo>
                                  <a:cubicBezTo>
                                    <a:pt x="416" y="129"/>
                                    <a:pt x="333" y="46"/>
                                    <a:pt x="231" y="46"/>
                                  </a:cubicBezTo>
                                  <a:close/>
                                </a:path>
                              </a:pathLst>
                            </a:custGeom>
                            <a:solidFill>
                              <a:srgbClr val="DFF0F0"/>
                            </a:solidFill>
                            <a:ln>
                              <a:noFill/>
                            </a:ln>
                          </wps:spPr>
                          <wps:bodyPr spcFirstLastPara="1" wrap="square" lIns="91425" tIns="45700" rIns="91425" bIns="45700" anchor="t" anchorCtr="0">
                            <a:noAutofit/>
                          </wps:bodyPr>
                        </wps:wsp>
                        <wps:wsp>
                          <wps:cNvPr id="2074270205" name="Google Shape;175;p15"/>
                          <wps:cNvSpPr/>
                          <wps:spPr>
                            <a:xfrm>
                              <a:off x="5710001" y="1576091"/>
                              <a:ext cx="1946275" cy="974725"/>
                            </a:xfrm>
                            <a:custGeom>
                              <a:avLst/>
                              <a:gdLst/>
                              <a:ahLst/>
                              <a:cxnLst/>
                              <a:rect l="l" t="t" r="r" b="b"/>
                              <a:pathLst>
                                <a:path w="462" h="231" extrusionOk="0">
                                  <a:moveTo>
                                    <a:pt x="231" y="231"/>
                                  </a:moveTo>
                                  <a:cubicBezTo>
                                    <a:pt x="103" y="231"/>
                                    <a:pt x="0" y="127"/>
                                    <a:pt x="0" y="0"/>
                                  </a:cubicBezTo>
                                  <a:cubicBezTo>
                                    <a:pt x="46" y="0"/>
                                    <a:pt x="46" y="0"/>
                                    <a:pt x="46" y="0"/>
                                  </a:cubicBezTo>
                                  <a:cubicBezTo>
                                    <a:pt x="46" y="101"/>
                                    <a:pt x="129" y="184"/>
                                    <a:pt x="231" y="184"/>
                                  </a:cubicBezTo>
                                  <a:cubicBezTo>
                                    <a:pt x="332" y="184"/>
                                    <a:pt x="415" y="101"/>
                                    <a:pt x="415" y="0"/>
                                  </a:cubicBezTo>
                                  <a:cubicBezTo>
                                    <a:pt x="462" y="0"/>
                                    <a:pt x="462" y="0"/>
                                    <a:pt x="462" y="0"/>
                                  </a:cubicBezTo>
                                  <a:cubicBezTo>
                                    <a:pt x="462" y="127"/>
                                    <a:pt x="358" y="231"/>
                                    <a:pt x="231" y="231"/>
                                  </a:cubicBezTo>
                                  <a:close/>
                                </a:path>
                              </a:pathLst>
                            </a:custGeom>
                            <a:solidFill>
                              <a:srgbClr val="DFF0F0"/>
                            </a:solidFill>
                            <a:ln>
                              <a:noFill/>
                            </a:ln>
                          </wps:spPr>
                          <wps:bodyPr spcFirstLastPara="1" wrap="square" lIns="91425" tIns="45700" rIns="91425" bIns="45700" anchor="t" anchorCtr="0">
                            <a:noAutofit/>
                          </wps:bodyPr>
                        </wps:wsp>
                        <wps:wsp>
                          <wps:cNvPr id="2074270206" name="Google Shape;176;p15"/>
                          <wps:cNvSpPr/>
                          <wps:spPr>
                            <a:xfrm>
                              <a:off x="9212026" y="1576091"/>
                              <a:ext cx="1946275" cy="974725"/>
                            </a:xfrm>
                            <a:custGeom>
                              <a:avLst/>
                              <a:gdLst/>
                              <a:ahLst/>
                              <a:cxnLst/>
                              <a:rect l="l" t="t" r="r" b="b"/>
                              <a:pathLst>
                                <a:path w="462" h="231" extrusionOk="0">
                                  <a:moveTo>
                                    <a:pt x="231" y="231"/>
                                  </a:moveTo>
                                  <a:cubicBezTo>
                                    <a:pt x="103" y="231"/>
                                    <a:pt x="0" y="127"/>
                                    <a:pt x="0" y="0"/>
                                  </a:cubicBezTo>
                                  <a:cubicBezTo>
                                    <a:pt x="46" y="0"/>
                                    <a:pt x="46" y="0"/>
                                    <a:pt x="46" y="0"/>
                                  </a:cubicBezTo>
                                  <a:cubicBezTo>
                                    <a:pt x="46" y="101"/>
                                    <a:pt x="129" y="184"/>
                                    <a:pt x="231" y="184"/>
                                  </a:cubicBezTo>
                                  <a:cubicBezTo>
                                    <a:pt x="332" y="184"/>
                                    <a:pt x="415" y="101"/>
                                    <a:pt x="415" y="0"/>
                                  </a:cubicBezTo>
                                  <a:cubicBezTo>
                                    <a:pt x="462" y="0"/>
                                    <a:pt x="462" y="0"/>
                                    <a:pt x="462" y="0"/>
                                  </a:cubicBezTo>
                                  <a:cubicBezTo>
                                    <a:pt x="462" y="127"/>
                                    <a:pt x="358" y="231"/>
                                    <a:pt x="231" y="231"/>
                                  </a:cubicBezTo>
                                  <a:close/>
                                </a:path>
                              </a:pathLst>
                            </a:custGeom>
                            <a:solidFill>
                              <a:srgbClr val="DFF0F0"/>
                            </a:solidFill>
                            <a:ln>
                              <a:noFill/>
                            </a:ln>
                          </wps:spPr>
                          <wps:bodyPr spcFirstLastPara="1" wrap="square" lIns="91425" tIns="45700" rIns="91425" bIns="45700" anchor="t" anchorCtr="0">
                            <a:noAutofit/>
                          </wps:bodyPr>
                        </wps:wsp>
                        <wps:wsp>
                          <wps:cNvPr id="2074270207" name="Google Shape;177;p15"/>
                          <wps:cNvSpPr/>
                          <wps:spPr>
                            <a:xfrm>
                              <a:off x="3955813" y="601366"/>
                              <a:ext cx="1947862" cy="974725"/>
                            </a:xfrm>
                            <a:custGeom>
                              <a:avLst/>
                              <a:gdLst/>
                              <a:ahLst/>
                              <a:cxnLst/>
                              <a:rect l="l" t="t" r="r" b="b"/>
                              <a:pathLst>
                                <a:path w="462" h="231" extrusionOk="0">
                                  <a:moveTo>
                                    <a:pt x="231" y="46"/>
                                  </a:moveTo>
                                  <a:cubicBezTo>
                                    <a:pt x="130" y="46"/>
                                    <a:pt x="47" y="129"/>
                                    <a:pt x="47" y="231"/>
                                  </a:cubicBezTo>
                                  <a:cubicBezTo>
                                    <a:pt x="0" y="231"/>
                                    <a:pt x="0" y="231"/>
                                    <a:pt x="0" y="231"/>
                                  </a:cubicBezTo>
                                  <a:cubicBezTo>
                                    <a:pt x="0" y="103"/>
                                    <a:pt x="104" y="0"/>
                                    <a:pt x="231" y="0"/>
                                  </a:cubicBezTo>
                                  <a:cubicBezTo>
                                    <a:pt x="359" y="0"/>
                                    <a:pt x="462" y="103"/>
                                    <a:pt x="462" y="231"/>
                                  </a:cubicBezTo>
                                  <a:cubicBezTo>
                                    <a:pt x="416" y="231"/>
                                    <a:pt x="416" y="231"/>
                                    <a:pt x="416" y="231"/>
                                  </a:cubicBezTo>
                                  <a:cubicBezTo>
                                    <a:pt x="416" y="129"/>
                                    <a:pt x="333" y="46"/>
                                    <a:pt x="231" y="46"/>
                                  </a:cubicBezTo>
                                  <a:close/>
                                </a:path>
                              </a:pathLst>
                            </a:custGeom>
                            <a:solidFill>
                              <a:srgbClr val="DFF0F0"/>
                            </a:solidFill>
                            <a:ln>
                              <a:noFill/>
                            </a:ln>
                          </wps:spPr>
                          <wps:bodyPr spcFirstLastPara="1" wrap="square" lIns="91425" tIns="45700" rIns="91425" bIns="45700" anchor="t" anchorCtr="0">
                            <a:noAutofit/>
                          </wps:bodyPr>
                        </wps:wsp>
                        <wps:wsp>
                          <wps:cNvPr id="2074270208" name="Google Shape;178;p15"/>
                          <wps:cNvSpPr/>
                          <wps:spPr>
                            <a:xfrm>
                              <a:off x="2207976" y="1576091"/>
                              <a:ext cx="1946275" cy="974725"/>
                            </a:xfrm>
                            <a:custGeom>
                              <a:avLst/>
                              <a:gdLst/>
                              <a:ahLst/>
                              <a:cxnLst/>
                              <a:rect l="l" t="t" r="r" b="b"/>
                              <a:pathLst>
                                <a:path w="462" h="231" extrusionOk="0">
                                  <a:moveTo>
                                    <a:pt x="231" y="231"/>
                                  </a:moveTo>
                                  <a:cubicBezTo>
                                    <a:pt x="103" y="231"/>
                                    <a:pt x="0" y="127"/>
                                    <a:pt x="0" y="0"/>
                                  </a:cubicBezTo>
                                  <a:cubicBezTo>
                                    <a:pt x="46" y="0"/>
                                    <a:pt x="46" y="0"/>
                                    <a:pt x="46" y="0"/>
                                  </a:cubicBezTo>
                                  <a:cubicBezTo>
                                    <a:pt x="46" y="101"/>
                                    <a:pt x="129" y="184"/>
                                    <a:pt x="231" y="184"/>
                                  </a:cubicBezTo>
                                  <a:cubicBezTo>
                                    <a:pt x="333" y="184"/>
                                    <a:pt x="415" y="101"/>
                                    <a:pt x="415" y="0"/>
                                  </a:cubicBezTo>
                                  <a:cubicBezTo>
                                    <a:pt x="462" y="0"/>
                                    <a:pt x="462" y="0"/>
                                    <a:pt x="462" y="0"/>
                                  </a:cubicBezTo>
                                  <a:cubicBezTo>
                                    <a:pt x="462" y="127"/>
                                    <a:pt x="358" y="231"/>
                                    <a:pt x="231" y="231"/>
                                  </a:cubicBezTo>
                                  <a:close/>
                                </a:path>
                              </a:pathLst>
                            </a:custGeom>
                            <a:solidFill>
                              <a:srgbClr val="DFF0F0"/>
                            </a:solidFill>
                            <a:ln>
                              <a:noFill/>
                            </a:ln>
                          </wps:spPr>
                          <wps:bodyPr spcFirstLastPara="1" wrap="square" lIns="91425" tIns="45700" rIns="91425" bIns="45700" anchor="t" anchorCtr="0">
                            <a:noAutofit/>
                          </wps:bodyPr>
                        </wps:wsp>
                        <wps:wsp>
                          <wps:cNvPr id="2074270209" name="Google Shape;179;p15"/>
                          <wps:cNvSpPr/>
                          <wps:spPr>
                            <a:xfrm>
                              <a:off x="455376" y="601366"/>
                              <a:ext cx="1946275" cy="974725"/>
                            </a:xfrm>
                            <a:custGeom>
                              <a:avLst/>
                              <a:gdLst/>
                              <a:ahLst/>
                              <a:cxnLst/>
                              <a:rect l="l" t="t" r="r" b="b"/>
                              <a:pathLst>
                                <a:path w="462" h="231" extrusionOk="0">
                                  <a:moveTo>
                                    <a:pt x="231" y="46"/>
                                  </a:moveTo>
                                  <a:cubicBezTo>
                                    <a:pt x="130" y="46"/>
                                    <a:pt x="47" y="129"/>
                                    <a:pt x="47" y="231"/>
                                  </a:cubicBezTo>
                                  <a:cubicBezTo>
                                    <a:pt x="0" y="231"/>
                                    <a:pt x="0" y="231"/>
                                    <a:pt x="0" y="231"/>
                                  </a:cubicBezTo>
                                  <a:cubicBezTo>
                                    <a:pt x="0" y="103"/>
                                    <a:pt x="104" y="0"/>
                                    <a:pt x="231" y="0"/>
                                  </a:cubicBezTo>
                                  <a:cubicBezTo>
                                    <a:pt x="359" y="0"/>
                                    <a:pt x="462" y="103"/>
                                    <a:pt x="462" y="231"/>
                                  </a:cubicBezTo>
                                  <a:cubicBezTo>
                                    <a:pt x="416" y="231"/>
                                    <a:pt x="416" y="231"/>
                                    <a:pt x="416" y="231"/>
                                  </a:cubicBezTo>
                                  <a:cubicBezTo>
                                    <a:pt x="416" y="129"/>
                                    <a:pt x="333" y="46"/>
                                    <a:pt x="231" y="46"/>
                                  </a:cubicBezTo>
                                  <a:close/>
                                </a:path>
                              </a:pathLst>
                            </a:custGeom>
                            <a:solidFill>
                              <a:srgbClr val="DFF0F0"/>
                            </a:solidFill>
                            <a:ln>
                              <a:noFill/>
                            </a:ln>
                          </wps:spPr>
                          <wps:bodyPr spcFirstLastPara="1" wrap="square" lIns="91425" tIns="45700" rIns="91425" bIns="45700" anchor="t" anchorCtr="0">
                            <a:noAutofit/>
                          </wps:bodyPr>
                        </wps:wsp>
                      </wpg:grpSp>
                      <wpg:grpSp>
                        <wpg:cNvPr id="2074270210" name="Группа 1"/>
                        <wpg:cNvGrpSpPr/>
                        <wpg:grpSpPr>
                          <a:xfrm>
                            <a:off x="455376" y="601366"/>
                            <a:ext cx="10702925" cy="1949450"/>
                            <a:chOff x="455376" y="601366"/>
                            <a:chExt cx="10702925" cy="1949450"/>
                          </a:xfrm>
                        </wpg:grpSpPr>
                        <wps:wsp>
                          <wps:cNvPr id="2074270211" name="Google Shape;180;p15"/>
                          <wps:cNvSpPr/>
                          <wps:spPr>
                            <a:xfrm>
                              <a:off x="7457838" y="1576091"/>
                              <a:ext cx="1947862" cy="974725"/>
                            </a:xfrm>
                            <a:custGeom>
                              <a:avLst/>
                              <a:gdLst/>
                              <a:ahLst/>
                              <a:cxnLst/>
                              <a:rect l="l" t="t" r="r" b="b"/>
                              <a:pathLst>
                                <a:path w="462" h="231" extrusionOk="0">
                                  <a:moveTo>
                                    <a:pt x="231" y="231"/>
                                  </a:moveTo>
                                  <a:cubicBezTo>
                                    <a:pt x="104" y="231"/>
                                    <a:pt x="0" y="127"/>
                                    <a:pt x="0" y="0"/>
                                  </a:cubicBezTo>
                                  <a:cubicBezTo>
                                    <a:pt x="47" y="0"/>
                                    <a:pt x="47" y="0"/>
                                    <a:pt x="47" y="0"/>
                                  </a:cubicBezTo>
                                  <a:cubicBezTo>
                                    <a:pt x="47" y="101"/>
                                    <a:pt x="129" y="184"/>
                                    <a:pt x="231" y="184"/>
                                  </a:cubicBezTo>
                                  <a:cubicBezTo>
                                    <a:pt x="333" y="184"/>
                                    <a:pt x="416" y="101"/>
                                    <a:pt x="416" y="0"/>
                                  </a:cubicBezTo>
                                  <a:cubicBezTo>
                                    <a:pt x="462" y="0"/>
                                    <a:pt x="462" y="0"/>
                                    <a:pt x="462" y="0"/>
                                  </a:cubicBezTo>
                                  <a:cubicBezTo>
                                    <a:pt x="462" y="127"/>
                                    <a:pt x="359" y="231"/>
                                    <a:pt x="231" y="231"/>
                                  </a:cubicBezTo>
                                  <a:close/>
                                </a:path>
                              </a:pathLst>
                            </a:custGeom>
                            <a:solidFill>
                              <a:srgbClr val="168489"/>
                            </a:solidFill>
                            <a:ln>
                              <a:noFill/>
                            </a:ln>
                          </wps:spPr>
                          <wps:bodyPr spcFirstLastPara="1" wrap="square" lIns="91425" tIns="45700" rIns="91425" bIns="45700" anchor="t" anchorCtr="0">
                            <a:noAutofit/>
                          </wps:bodyPr>
                        </wps:wsp>
                        <wps:wsp>
                          <wps:cNvPr id="2074270212" name="Google Shape;181;p15"/>
                          <wps:cNvSpPr/>
                          <wps:spPr>
                            <a:xfrm>
                              <a:off x="5710001" y="601366"/>
                              <a:ext cx="1946275" cy="974725"/>
                            </a:xfrm>
                            <a:custGeom>
                              <a:avLst/>
                              <a:gdLst/>
                              <a:ahLst/>
                              <a:cxnLst/>
                              <a:rect l="l" t="t" r="r" b="b"/>
                              <a:pathLst>
                                <a:path w="462" h="231" extrusionOk="0">
                                  <a:moveTo>
                                    <a:pt x="231" y="46"/>
                                  </a:moveTo>
                                  <a:cubicBezTo>
                                    <a:pt x="129" y="46"/>
                                    <a:pt x="46" y="129"/>
                                    <a:pt x="46" y="231"/>
                                  </a:cubicBezTo>
                                  <a:cubicBezTo>
                                    <a:pt x="0" y="231"/>
                                    <a:pt x="0" y="231"/>
                                    <a:pt x="0" y="231"/>
                                  </a:cubicBezTo>
                                  <a:cubicBezTo>
                                    <a:pt x="0" y="103"/>
                                    <a:pt x="103" y="0"/>
                                    <a:pt x="231" y="0"/>
                                  </a:cubicBezTo>
                                  <a:cubicBezTo>
                                    <a:pt x="358" y="0"/>
                                    <a:pt x="462" y="103"/>
                                    <a:pt x="462" y="231"/>
                                  </a:cubicBezTo>
                                  <a:cubicBezTo>
                                    <a:pt x="415" y="231"/>
                                    <a:pt x="415" y="231"/>
                                    <a:pt x="415" y="231"/>
                                  </a:cubicBezTo>
                                  <a:cubicBezTo>
                                    <a:pt x="415" y="129"/>
                                    <a:pt x="332" y="46"/>
                                    <a:pt x="231" y="46"/>
                                  </a:cubicBezTo>
                                  <a:close/>
                                </a:path>
                              </a:pathLst>
                            </a:custGeom>
                            <a:solidFill>
                              <a:srgbClr val="168489"/>
                            </a:solidFill>
                            <a:ln>
                              <a:noFill/>
                            </a:ln>
                          </wps:spPr>
                          <wps:bodyPr spcFirstLastPara="1" wrap="square" lIns="91425" tIns="45700" rIns="91425" bIns="45700" anchor="t" anchorCtr="0">
                            <a:noAutofit/>
                          </wps:bodyPr>
                        </wps:wsp>
                        <wps:wsp>
                          <wps:cNvPr id="2074270213" name="Google Shape;182;p15"/>
                          <wps:cNvSpPr/>
                          <wps:spPr>
                            <a:xfrm>
                              <a:off x="9212026" y="601366"/>
                              <a:ext cx="1946275" cy="974725"/>
                            </a:xfrm>
                            <a:custGeom>
                              <a:avLst/>
                              <a:gdLst/>
                              <a:ahLst/>
                              <a:cxnLst/>
                              <a:rect l="l" t="t" r="r" b="b"/>
                              <a:pathLst>
                                <a:path w="462" h="231" extrusionOk="0">
                                  <a:moveTo>
                                    <a:pt x="231" y="46"/>
                                  </a:moveTo>
                                  <a:cubicBezTo>
                                    <a:pt x="129" y="46"/>
                                    <a:pt x="46" y="129"/>
                                    <a:pt x="46" y="231"/>
                                  </a:cubicBezTo>
                                  <a:cubicBezTo>
                                    <a:pt x="0" y="231"/>
                                    <a:pt x="0" y="231"/>
                                    <a:pt x="0" y="231"/>
                                  </a:cubicBezTo>
                                  <a:cubicBezTo>
                                    <a:pt x="0" y="103"/>
                                    <a:pt x="103" y="0"/>
                                    <a:pt x="231" y="0"/>
                                  </a:cubicBezTo>
                                  <a:cubicBezTo>
                                    <a:pt x="358" y="0"/>
                                    <a:pt x="462" y="103"/>
                                    <a:pt x="462" y="231"/>
                                  </a:cubicBezTo>
                                  <a:cubicBezTo>
                                    <a:pt x="415" y="231"/>
                                    <a:pt x="415" y="231"/>
                                    <a:pt x="415" y="231"/>
                                  </a:cubicBezTo>
                                  <a:cubicBezTo>
                                    <a:pt x="415" y="129"/>
                                    <a:pt x="332" y="46"/>
                                    <a:pt x="231" y="46"/>
                                  </a:cubicBezTo>
                                  <a:close/>
                                </a:path>
                              </a:pathLst>
                            </a:custGeom>
                            <a:solidFill>
                              <a:srgbClr val="168489"/>
                            </a:solidFill>
                            <a:ln>
                              <a:noFill/>
                            </a:ln>
                          </wps:spPr>
                          <wps:bodyPr spcFirstLastPara="1" wrap="square" lIns="91425" tIns="45700" rIns="91425" bIns="45700" anchor="t" anchorCtr="0">
                            <a:noAutofit/>
                          </wps:bodyPr>
                        </wps:wsp>
                        <wps:wsp>
                          <wps:cNvPr id="2074270214" name="Google Shape;183;p15"/>
                          <wps:cNvSpPr/>
                          <wps:spPr>
                            <a:xfrm>
                              <a:off x="3955813" y="1576091"/>
                              <a:ext cx="1947862" cy="974725"/>
                            </a:xfrm>
                            <a:custGeom>
                              <a:avLst/>
                              <a:gdLst/>
                              <a:ahLst/>
                              <a:cxnLst/>
                              <a:rect l="l" t="t" r="r" b="b"/>
                              <a:pathLst>
                                <a:path w="462" h="231" extrusionOk="0">
                                  <a:moveTo>
                                    <a:pt x="231" y="231"/>
                                  </a:moveTo>
                                  <a:cubicBezTo>
                                    <a:pt x="104" y="231"/>
                                    <a:pt x="0" y="127"/>
                                    <a:pt x="0" y="0"/>
                                  </a:cubicBezTo>
                                  <a:cubicBezTo>
                                    <a:pt x="47" y="0"/>
                                    <a:pt x="47" y="0"/>
                                    <a:pt x="47" y="0"/>
                                  </a:cubicBezTo>
                                  <a:cubicBezTo>
                                    <a:pt x="47" y="101"/>
                                    <a:pt x="130" y="184"/>
                                    <a:pt x="231" y="184"/>
                                  </a:cubicBezTo>
                                  <a:cubicBezTo>
                                    <a:pt x="333" y="184"/>
                                    <a:pt x="416" y="101"/>
                                    <a:pt x="416" y="0"/>
                                  </a:cubicBezTo>
                                  <a:cubicBezTo>
                                    <a:pt x="462" y="0"/>
                                    <a:pt x="462" y="0"/>
                                    <a:pt x="462" y="0"/>
                                  </a:cubicBezTo>
                                  <a:cubicBezTo>
                                    <a:pt x="462" y="127"/>
                                    <a:pt x="359" y="231"/>
                                    <a:pt x="231" y="231"/>
                                  </a:cubicBezTo>
                                  <a:close/>
                                </a:path>
                              </a:pathLst>
                            </a:custGeom>
                            <a:solidFill>
                              <a:srgbClr val="168489"/>
                            </a:solidFill>
                            <a:ln>
                              <a:noFill/>
                            </a:ln>
                          </wps:spPr>
                          <wps:bodyPr spcFirstLastPara="1" wrap="square" lIns="91425" tIns="45700" rIns="91425" bIns="45700" anchor="t" anchorCtr="0">
                            <a:noAutofit/>
                          </wps:bodyPr>
                        </wps:wsp>
                        <wps:wsp>
                          <wps:cNvPr id="2074270215" name="Google Shape;184;p15"/>
                          <wps:cNvSpPr/>
                          <wps:spPr>
                            <a:xfrm>
                              <a:off x="2207976" y="601366"/>
                              <a:ext cx="1946275" cy="974725"/>
                            </a:xfrm>
                            <a:custGeom>
                              <a:avLst/>
                              <a:gdLst/>
                              <a:ahLst/>
                              <a:cxnLst/>
                              <a:rect l="l" t="t" r="r" b="b"/>
                              <a:pathLst>
                                <a:path w="462" h="231" extrusionOk="0">
                                  <a:moveTo>
                                    <a:pt x="231" y="46"/>
                                  </a:moveTo>
                                  <a:cubicBezTo>
                                    <a:pt x="129" y="46"/>
                                    <a:pt x="46" y="129"/>
                                    <a:pt x="46" y="231"/>
                                  </a:cubicBezTo>
                                  <a:cubicBezTo>
                                    <a:pt x="0" y="231"/>
                                    <a:pt x="0" y="231"/>
                                    <a:pt x="0" y="231"/>
                                  </a:cubicBezTo>
                                  <a:cubicBezTo>
                                    <a:pt x="0" y="103"/>
                                    <a:pt x="103" y="0"/>
                                    <a:pt x="231" y="0"/>
                                  </a:cubicBezTo>
                                  <a:cubicBezTo>
                                    <a:pt x="358" y="0"/>
                                    <a:pt x="462" y="103"/>
                                    <a:pt x="462" y="231"/>
                                  </a:cubicBezTo>
                                  <a:cubicBezTo>
                                    <a:pt x="415" y="231"/>
                                    <a:pt x="415" y="231"/>
                                    <a:pt x="415" y="231"/>
                                  </a:cubicBezTo>
                                  <a:cubicBezTo>
                                    <a:pt x="415" y="129"/>
                                    <a:pt x="333" y="46"/>
                                    <a:pt x="231" y="46"/>
                                  </a:cubicBezTo>
                                  <a:close/>
                                </a:path>
                              </a:pathLst>
                            </a:custGeom>
                            <a:solidFill>
                              <a:srgbClr val="168489"/>
                            </a:solidFill>
                            <a:ln>
                              <a:noFill/>
                            </a:ln>
                          </wps:spPr>
                          <wps:bodyPr spcFirstLastPara="1" wrap="square" lIns="91425" tIns="45700" rIns="91425" bIns="45700" anchor="t" anchorCtr="0">
                            <a:noAutofit/>
                          </wps:bodyPr>
                        </wps:wsp>
                        <wps:wsp>
                          <wps:cNvPr id="2074270216" name="Google Shape;185;p15"/>
                          <wps:cNvSpPr/>
                          <wps:spPr>
                            <a:xfrm>
                              <a:off x="455376" y="1576091"/>
                              <a:ext cx="1946275" cy="974725"/>
                            </a:xfrm>
                            <a:custGeom>
                              <a:avLst/>
                              <a:gdLst/>
                              <a:ahLst/>
                              <a:cxnLst/>
                              <a:rect l="l" t="t" r="r" b="b"/>
                              <a:pathLst>
                                <a:path w="462" h="231" extrusionOk="0">
                                  <a:moveTo>
                                    <a:pt x="231" y="231"/>
                                  </a:moveTo>
                                  <a:cubicBezTo>
                                    <a:pt x="104" y="231"/>
                                    <a:pt x="0" y="127"/>
                                    <a:pt x="0" y="0"/>
                                  </a:cubicBezTo>
                                  <a:cubicBezTo>
                                    <a:pt x="47" y="0"/>
                                    <a:pt x="47" y="0"/>
                                    <a:pt x="47" y="0"/>
                                  </a:cubicBezTo>
                                  <a:cubicBezTo>
                                    <a:pt x="47" y="101"/>
                                    <a:pt x="130" y="184"/>
                                    <a:pt x="231" y="184"/>
                                  </a:cubicBezTo>
                                  <a:cubicBezTo>
                                    <a:pt x="333" y="184"/>
                                    <a:pt x="416" y="101"/>
                                    <a:pt x="416" y="0"/>
                                  </a:cubicBezTo>
                                  <a:cubicBezTo>
                                    <a:pt x="462" y="0"/>
                                    <a:pt x="462" y="0"/>
                                    <a:pt x="462" y="0"/>
                                  </a:cubicBezTo>
                                  <a:cubicBezTo>
                                    <a:pt x="462" y="127"/>
                                    <a:pt x="359" y="231"/>
                                    <a:pt x="231" y="231"/>
                                  </a:cubicBezTo>
                                  <a:close/>
                                </a:path>
                              </a:pathLst>
                            </a:custGeom>
                            <a:solidFill>
                              <a:srgbClr val="168489"/>
                            </a:solidFill>
                            <a:ln>
                              <a:noFill/>
                            </a:ln>
                          </wps:spPr>
                          <wps:bodyPr spcFirstLastPara="1" wrap="square" lIns="91425" tIns="45700" rIns="91425" bIns="45700" anchor="t" anchorCtr="0">
                            <a:noAutofit/>
                          </wps:bodyPr>
                        </wps:wsp>
                      </wpg:grpSp>
                      <wps:wsp>
                        <wps:cNvPr id="2074270217" name="TextBox 57"/>
                        <wps:cNvSpPr txBox="1"/>
                        <wps:spPr>
                          <a:xfrm>
                            <a:off x="9103189" y="-2"/>
                            <a:ext cx="2451003" cy="849935"/>
                          </a:xfrm>
                          <a:prstGeom prst="rect">
                            <a:avLst/>
                          </a:prstGeom>
                          <a:noFill/>
                        </wps:spPr>
                        <wps:txbx>
                          <w:txbxContent>
                            <w:p w:rsidR="00671334" w:rsidRDefault="00671334"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التواصل الفعّال</w:t>
                              </w:r>
                            </w:p>
                          </w:txbxContent>
                        </wps:txbx>
                        <wps:bodyPr wrap="square">
                          <a:noAutofit/>
                        </wps:bodyPr>
                      </wps:wsp>
                      <wps:wsp>
                        <wps:cNvPr id="2074270218" name="TextBox 58"/>
                        <wps:cNvSpPr txBox="1"/>
                        <wps:spPr>
                          <a:xfrm>
                            <a:off x="0" y="2790963"/>
                            <a:ext cx="2796165" cy="849935"/>
                          </a:xfrm>
                          <a:prstGeom prst="rect">
                            <a:avLst/>
                          </a:prstGeom>
                          <a:noFill/>
                        </wps:spPr>
                        <wps:txbx>
                          <w:txbxContent>
                            <w:p w:rsidR="00671334" w:rsidRDefault="00671334"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إظهار النجاحات المبكرة</w:t>
                              </w:r>
                            </w:p>
                          </w:txbxContent>
                        </wps:txbx>
                        <wps:bodyPr wrap="square">
                          <a:noAutofit/>
                        </wps:bodyPr>
                      </wps:wsp>
                      <wps:wsp>
                        <wps:cNvPr id="2074270219" name="TextBox 59"/>
                        <wps:cNvSpPr txBox="1"/>
                        <wps:spPr>
                          <a:xfrm>
                            <a:off x="7205639" y="2894304"/>
                            <a:ext cx="2451003" cy="849935"/>
                          </a:xfrm>
                          <a:prstGeom prst="rect">
                            <a:avLst/>
                          </a:prstGeom>
                          <a:noFill/>
                        </wps:spPr>
                        <wps:txbx>
                          <w:txbxContent>
                            <w:p w:rsidR="00671334" w:rsidRDefault="00671334"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المشاركة والإشراك</w:t>
                              </w:r>
                            </w:p>
                          </w:txbxContent>
                        </wps:txbx>
                        <wps:bodyPr wrap="square">
                          <a:noAutofit/>
                        </wps:bodyPr>
                      </wps:wsp>
                      <wps:wsp>
                        <wps:cNvPr id="2074270220" name="TextBox 60"/>
                        <wps:cNvSpPr txBox="1"/>
                        <wps:spPr>
                          <a:xfrm>
                            <a:off x="5391874" y="-2"/>
                            <a:ext cx="2771759" cy="849935"/>
                          </a:xfrm>
                          <a:prstGeom prst="rect">
                            <a:avLst/>
                          </a:prstGeom>
                          <a:noFill/>
                        </wps:spPr>
                        <wps:txbx>
                          <w:txbxContent>
                            <w:p w:rsidR="00671334" w:rsidRDefault="00671334"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التدريب والدعم</w:t>
                              </w:r>
                            </w:p>
                          </w:txbxContent>
                        </wps:txbx>
                        <wps:bodyPr wrap="square">
                          <a:noAutofit/>
                        </wps:bodyPr>
                      </wps:wsp>
                      <wps:wsp>
                        <wps:cNvPr id="2074270221" name="TextBox 61"/>
                        <wps:cNvSpPr txBox="1"/>
                        <wps:spPr>
                          <a:xfrm>
                            <a:off x="3703867" y="2790618"/>
                            <a:ext cx="2451003" cy="849935"/>
                          </a:xfrm>
                          <a:prstGeom prst="rect">
                            <a:avLst/>
                          </a:prstGeom>
                          <a:noFill/>
                        </wps:spPr>
                        <wps:txbx>
                          <w:txbxContent>
                            <w:p w:rsidR="00671334" w:rsidRDefault="00671334"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التحفيز والتشجيع</w:t>
                              </w:r>
                            </w:p>
                          </w:txbxContent>
                        </wps:txbx>
                        <wps:bodyPr wrap="square">
                          <a:noAutofit/>
                        </wps:bodyPr>
                      </wps:wsp>
                      <wps:wsp>
                        <wps:cNvPr id="2074270222" name="TextBox 62"/>
                        <wps:cNvSpPr txBox="1"/>
                        <wps:spPr>
                          <a:xfrm>
                            <a:off x="1428410" y="10905"/>
                            <a:ext cx="3565806" cy="849935"/>
                          </a:xfrm>
                          <a:prstGeom prst="rect">
                            <a:avLst/>
                          </a:prstGeom>
                          <a:noFill/>
                        </wps:spPr>
                        <wps:txbx>
                          <w:txbxContent>
                            <w:p w:rsidR="00671334" w:rsidRDefault="00671334"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التدرج في التنفيذ</w:t>
                              </w:r>
                            </w:p>
                          </w:txbxContent>
                        </wps:txbx>
                        <wps:bodyPr wrap="square">
                          <a:noAutofit/>
                        </wps:bodyPr>
                      </wps:wsp>
                      <wps:wsp>
                        <wps:cNvPr id="2074270223" name="Rounded Rectangle 5"/>
                        <wps:cNvSpPr/>
                        <wps:spPr>
                          <a:xfrm flipH="1">
                            <a:off x="9942422" y="1370505"/>
                            <a:ext cx="485482" cy="400493"/>
                          </a:xfrm>
                          <a:custGeom>
                            <a:avLst/>
                            <a:gdLst>
                              <a:gd name="connsiteX0" fmla="*/ 1384251 w 3217557"/>
                              <a:gd name="connsiteY0" fmla="*/ 661544 h 2702049"/>
                              <a:gd name="connsiteX1" fmla="*/ 1574067 w 3217557"/>
                              <a:gd name="connsiteY1" fmla="*/ 851360 h 2702049"/>
                              <a:gd name="connsiteX2" fmla="*/ 1384251 w 3217557"/>
                              <a:gd name="connsiteY2" fmla="*/ 1041176 h 2702049"/>
                              <a:gd name="connsiteX3" fmla="*/ 1194435 w 3217557"/>
                              <a:gd name="connsiteY3" fmla="*/ 851360 h 2702049"/>
                              <a:gd name="connsiteX4" fmla="*/ 1384251 w 3217557"/>
                              <a:gd name="connsiteY4" fmla="*/ 661544 h 2702049"/>
                              <a:gd name="connsiteX5" fmla="*/ 1993421 w 3217557"/>
                              <a:gd name="connsiteY5" fmla="*/ 661544 h 2702049"/>
                              <a:gd name="connsiteX6" fmla="*/ 2183237 w 3217557"/>
                              <a:gd name="connsiteY6" fmla="*/ 851360 h 2702049"/>
                              <a:gd name="connsiteX7" fmla="*/ 1993421 w 3217557"/>
                              <a:gd name="connsiteY7" fmla="*/ 1041176 h 2702049"/>
                              <a:gd name="connsiteX8" fmla="*/ 1803605 w 3217557"/>
                              <a:gd name="connsiteY8" fmla="*/ 851360 h 2702049"/>
                              <a:gd name="connsiteX9" fmla="*/ 1993421 w 3217557"/>
                              <a:gd name="connsiteY9" fmla="*/ 661544 h 2702049"/>
                              <a:gd name="connsiteX10" fmla="*/ 2602591 w 3217557"/>
                              <a:gd name="connsiteY10" fmla="*/ 661544 h 2702049"/>
                              <a:gd name="connsiteX11" fmla="*/ 2792407 w 3217557"/>
                              <a:gd name="connsiteY11" fmla="*/ 851360 h 2702049"/>
                              <a:gd name="connsiteX12" fmla="*/ 2602591 w 3217557"/>
                              <a:gd name="connsiteY12" fmla="*/ 1041176 h 2702049"/>
                              <a:gd name="connsiteX13" fmla="*/ 2412775 w 3217557"/>
                              <a:gd name="connsiteY13" fmla="*/ 851360 h 2702049"/>
                              <a:gd name="connsiteX14" fmla="*/ 2602591 w 3217557"/>
                              <a:gd name="connsiteY14" fmla="*/ 661544 h 2702049"/>
                              <a:gd name="connsiteX15" fmla="*/ 677114 w 3217557"/>
                              <a:gd name="connsiteY15" fmla="*/ 569491 h 2702049"/>
                              <a:gd name="connsiteX16" fmla="*/ 330916 w 3217557"/>
                              <a:gd name="connsiteY16" fmla="*/ 569491 h 2702049"/>
                              <a:gd name="connsiteX17" fmla="*/ 0 w 3217557"/>
                              <a:gd name="connsiteY17" fmla="*/ 900407 h 2702049"/>
                              <a:gd name="connsiteX18" fmla="*/ 0 w 3217557"/>
                              <a:gd name="connsiteY18" fmla="*/ 1952009 h 2702049"/>
                              <a:gd name="connsiteX19" fmla="*/ 330916 w 3217557"/>
                              <a:gd name="connsiteY19" fmla="*/ 2282925 h 2702049"/>
                              <a:gd name="connsiteX20" fmla="*/ 711670 w 3217557"/>
                              <a:gd name="connsiteY20" fmla="*/ 2282925 h 2702049"/>
                              <a:gd name="connsiteX21" fmla="*/ 15770 w 3217557"/>
                              <a:gd name="connsiteY21" fmla="*/ 2702049 h 2702049"/>
                              <a:gd name="connsiteX22" fmla="*/ 1294529 w 3217557"/>
                              <a:gd name="connsiteY22" fmla="*/ 2282925 h 2702049"/>
                              <a:gd name="connsiteX23" fmla="*/ 2117356 w 3217557"/>
                              <a:gd name="connsiteY23" fmla="*/ 2282925 h 2702049"/>
                              <a:gd name="connsiteX24" fmla="*/ 2418395 w 3217557"/>
                              <a:gd name="connsiteY24" fmla="*/ 2087951 h 2702049"/>
                              <a:gd name="connsiteX25" fmla="*/ 1830857 w 3217557"/>
                              <a:gd name="connsiteY25" fmla="*/ 1799347 h 2702049"/>
                              <a:gd name="connsiteX26" fmla="*/ 1008030 w 3217557"/>
                              <a:gd name="connsiteY26" fmla="*/ 1799347 h 2702049"/>
                              <a:gd name="connsiteX27" fmla="*/ 677114 w 3217557"/>
                              <a:gd name="connsiteY27" fmla="*/ 1468431 h 2702049"/>
                              <a:gd name="connsiteX28" fmla="*/ 677114 w 3217557"/>
                              <a:gd name="connsiteY28" fmla="*/ 569491 h 2702049"/>
                              <a:gd name="connsiteX29" fmla="*/ 2886641 w 3217557"/>
                              <a:gd name="connsiteY29" fmla="*/ 0 h 2702049"/>
                              <a:gd name="connsiteX30" fmla="*/ 1100201 w 3217557"/>
                              <a:gd name="connsiteY30" fmla="*/ 0 h 2702049"/>
                              <a:gd name="connsiteX31" fmla="*/ 769285 w 3217557"/>
                              <a:gd name="connsiteY31" fmla="*/ 330916 h 2702049"/>
                              <a:gd name="connsiteX32" fmla="*/ 769285 w 3217557"/>
                              <a:gd name="connsiteY32" fmla="*/ 1382518 h 2702049"/>
                              <a:gd name="connsiteX33" fmla="*/ 1100201 w 3217557"/>
                              <a:gd name="connsiteY33" fmla="*/ 1713434 h 2702049"/>
                              <a:gd name="connsiteX34" fmla="*/ 1923028 w 3217557"/>
                              <a:gd name="connsiteY34" fmla="*/ 1713434 h 2702049"/>
                              <a:gd name="connsiteX35" fmla="*/ 3078958 w 3217557"/>
                              <a:gd name="connsiteY35" fmla="*/ 2077967 h 2702049"/>
                              <a:gd name="connsiteX36" fmla="*/ 2505887 w 3217557"/>
                              <a:gd name="connsiteY36" fmla="*/ 1713434 h 2702049"/>
                              <a:gd name="connsiteX37" fmla="*/ 2886641 w 3217557"/>
                              <a:gd name="connsiteY37" fmla="*/ 1713434 h 2702049"/>
                              <a:gd name="connsiteX38" fmla="*/ 3217557 w 3217557"/>
                              <a:gd name="connsiteY38" fmla="*/ 1382518 h 2702049"/>
                              <a:gd name="connsiteX39" fmla="*/ 3217557 w 3217557"/>
                              <a:gd name="connsiteY39" fmla="*/ 330916 h 2702049"/>
                              <a:gd name="connsiteX40" fmla="*/ 2886641 w 3217557"/>
                              <a:gd name="connsiteY40" fmla="*/ 0 h 2702049"/>
                              <a:gd name="connsiteX0" fmla="*/ 1384251 w 3217557"/>
                              <a:gd name="connsiteY0" fmla="*/ 661544 h 2702049"/>
                              <a:gd name="connsiteX1" fmla="*/ 1574067 w 3217557"/>
                              <a:gd name="connsiteY1" fmla="*/ 851360 h 2702049"/>
                              <a:gd name="connsiteX2" fmla="*/ 1384251 w 3217557"/>
                              <a:gd name="connsiteY2" fmla="*/ 1041176 h 2702049"/>
                              <a:gd name="connsiteX3" fmla="*/ 1194435 w 3217557"/>
                              <a:gd name="connsiteY3" fmla="*/ 851360 h 2702049"/>
                              <a:gd name="connsiteX4" fmla="*/ 1384251 w 3217557"/>
                              <a:gd name="connsiteY4" fmla="*/ 661544 h 2702049"/>
                              <a:gd name="connsiteX5" fmla="*/ 1993421 w 3217557"/>
                              <a:gd name="connsiteY5" fmla="*/ 661544 h 2702049"/>
                              <a:gd name="connsiteX6" fmla="*/ 2183237 w 3217557"/>
                              <a:gd name="connsiteY6" fmla="*/ 851360 h 2702049"/>
                              <a:gd name="connsiteX7" fmla="*/ 1993421 w 3217557"/>
                              <a:gd name="connsiteY7" fmla="*/ 1041176 h 2702049"/>
                              <a:gd name="connsiteX8" fmla="*/ 1803605 w 3217557"/>
                              <a:gd name="connsiteY8" fmla="*/ 851360 h 2702049"/>
                              <a:gd name="connsiteX9" fmla="*/ 1993421 w 3217557"/>
                              <a:gd name="connsiteY9" fmla="*/ 661544 h 2702049"/>
                              <a:gd name="connsiteX10" fmla="*/ 2602591 w 3217557"/>
                              <a:gd name="connsiteY10" fmla="*/ 661544 h 2702049"/>
                              <a:gd name="connsiteX11" fmla="*/ 2792407 w 3217557"/>
                              <a:gd name="connsiteY11" fmla="*/ 851360 h 2702049"/>
                              <a:gd name="connsiteX12" fmla="*/ 2602591 w 3217557"/>
                              <a:gd name="connsiteY12" fmla="*/ 1041176 h 2702049"/>
                              <a:gd name="connsiteX13" fmla="*/ 2412775 w 3217557"/>
                              <a:gd name="connsiteY13" fmla="*/ 851360 h 2702049"/>
                              <a:gd name="connsiteX14" fmla="*/ 2602591 w 3217557"/>
                              <a:gd name="connsiteY14" fmla="*/ 661544 h 2702049"/>
                              <a:gd name="connsiteX15" fmla="*/ 677114 w 3217557"/>
                              <a:gd name="connsiteY15" fmla="*/ 569491 h 2702049"/>
                              <a:gd name="connsiteX16" fmla="*/ 330916 w 3217557"/>
                              <a:gd name="connsiteY16" fmla="*/ 569491 h 2702049"/>
                              <a:gd name="connsiteX17" fmla="*/ 0 w 3217557"/>
                              <a:gd name="connsiteY17" fmla="*/ 900407 h 2702049"/>
                              <a:gd name="connsiteX18" fmla="*/ 0 w 3217557"/>
                              <a:gd name="connsiteY18" fmla="*/ 1952009 h 2702049"/>
                              <a:gd name="connsiteX19" fmla="*/ 330916 w 3217557"/>
                              <a:gd name="connsiteY19" fmla="*/ 2282925 h 2702049"/>
                              <a:gd name="connsiteX20" fmla="*/ 711670 w 3217557"/>
                              <a:gd name="connsiteY20" fmla="*/ 2282925 h 2702049"/>
                              <a:gd name="connsiteX21" fmla="*/ 15770 w 3217557"/>
                              <a:gd name="connsiteY21" fmla="*/ 2702049 h 2702049"/>
                              <a:gd name="connsiteX22" fmla="*/ 1294529 w 3217557"/>
                              <a:gd name="connsiteY22" fmla="*/ 2282925 h 2702049"/>
                              <a:gd name="connsiteX23" fmla="*/ 2117356 w 3217557"/>
                              <a:gd name="connsiteY23" fmla="*/ 2282925 h 2702049"/>
                              <a:gd name="connsiteX24" fmla="*/ 2418395 w 3217557"/>
                              <a:gd name="connsiteY24" fmla="*/ 2087951 h 2702049"/>
                              <a:gd name="connsiteX25" fmla="*/ 1830857 w 3217557"/>
                              <a:gd name="connsiteY25" fmla="*/ 1799347 h 2702049"/>
                              <a:gd name="connsiteX26" fmla="*/ 1008030 w 3217557"/>
                              <a:gd name="connsiteY26" fmla="*/ 1799347 h 2702049"/>
                              <a:gd name="connsiteX27" fmla="*/ 677114 w 3217557"/>
                              <a:gd name="connsiteY27" fmla="*/ 1468431 h 2702049"/>
                              <a:gd name="connsiteX28" fmla="*/ 677114 w 3217557"/>
                              <a:gd name="connsiteY28" fmla="*/ 569491 h 2702049"/>
                              <a:gd name="connsiteX29" fmla="*/ 2886641 w 3217557"/>
                              <a:gd name="connsiteY29" fmla="*/ 0 h 2702049"/>
                              <a:gd name="connsiteX30" fmla="*/ 1100201 w 3217557"/>
                              <a:gd name="connsiteY30" fmla="*/ 0 h 2702049"/>
                              <a:gd name="connsiteX31" fmla="*/ 769285 w 3217557"/>
                              <a:gd name="connsiteY31" fmla="*/ 330916 h 2702049"/>
                              <a:gd name="connsiteX32" fmla="*/ 769285 w 3217557"/>
                              <a:gd name="connsiteY32" fmla="*/ 1382518 h 2702049"/>
                              <a:gd name="connsiteX33" fmla="*/ 1100201 w 3217557"/>
                              <a:gd name="connsiteY33" fmla="*/ 1713434 h 2702049"/>
                              <a:gd name="connsiteX34" fmla="*/ 1923028 w 3217557"/>
                              <a:gd name="connsiteY34" fmla="*/ 1713434 h 2702049"/>
                              <a:gd name="connsiteX35" fmla="*/ 3078958 w 3217557"/>
                              <a:gd name="connsiteY35" fmla="*/ 2077967 h 2702049"/>
                              <a:gd name="connsiteX36" fmla="*/ 2505887 w 3217557"/>
                              <a:gd name="connsiteY36" fmla="*/ 1713434 h 2702049"/>
                              <a:gd name="connsiteX37" fmla="*/ 2886641 w 3217557"/>
                              <a:gd name="connsiteY37" fmla="*/ 1713434 h 2702049"/>
                              <a:gd name="connsiteX38" fmla="*/ 3217557 w 3217557"/>
                              <a:gd name="connsiteY38" fmla="*/ 1382518 h 2702049"/>
                              <a:gd name="connsiteX39" fmla="*/ 3217557 w 3217557"/>
                              <a:gd name="connsiteY39" fmla="*/ 330916 h 2702049"/>
                              <a:gd name="connsiteX40" fmla="*/ 2886641 w 3217557"/>
                              <a:gd name="connsiteY40" fmla="*/ 0 h 2702049"/>
                              <a:gd name="connsiteX0" fmla="*/ 1384251 w 3217557"/>
                              <a:gd name="connsiteY0" fmla="*/ 661544 h 2633810"/>
                              <a:gd name="connsiteX1" fmla="*/ 1574067 w 3217557"/>
                              <a:gd name="connsiteY1" fmla="*/ 851360 h 2633810"/>
                              <a:gd name="connsiteX2" fmla="*/ 1384251 w 3217557"/>
                              <a:gd name="connsiteY2" fmla="*/ 1041176 h 2633810"/>
                              <a:gd name="connsiteX3" fmla="*/ 1194435 w 3217557"/>
                              <a:gd name="connsiteY3" fmla="*/ 851360 h 2633810"/>
                              <a:gd name="connsiteX4" fmla="*/ 1384251 w 3217557"/>
                              <a:gd name="connsiteY4" fmla="*/ 661544 h 2633810"/>
                              <a:gd name="connsiteX5" fmla="*/ 1993421 w 3217557"/>
                              <a:gd name="connsiteY5" fmla="*/ 661544 h 2633810"/>
                              <a:gd name="connsiteX6" fmla="*/ 2183237 w 3217557"/>
                              <a:gd name="connsiteY6" fmla="*/ 851360 h 2633810"/>
                              <a:gd name="connsiteX7" fmla="*/ 1993421 w 3217557"/>
                              <a:gd name="connsiteY7" fmla="*/ 1041176 h 2633810"/>
                              <a:gd name="connsiteX8" fmla="*/ 1803605 w 3217557"/>
                              <a:gd name="connsiteY8" fmla="*/ 851360 h 2633810"/>
                              <a:gd name="connsiteX9" fmla="*/ 1993421 w 3217557"/>
                              <a:gd name="connsiteY9" fmla="*/ 661544 h 2633810"/>
                              <a:gd name="connsiteX10" fmla="*/ 2602591 w 3217557"/>
                              <a:gd name="connsiteY10" fmla="*/ 661544 h 2633810"/>
                              <a:gd name="connsiteX11" fmla="*/ 2792407 w 3217557"/>
                              <a:gd name="connsiteY11" fmla="*/ 851360 h 2633810"/>
                              <a:gd name="connsiteX12" fmla="*/ 2602591 w 3217557"/>
                              <a:gd name="connsiteY12" fmla="*/ 1041176 h 2633810"/>
                              <a:gd name="connsiteX13" fmla="*/ 2412775 w 3217557"/>
                              <a:gd name="connsiteY13" fmla="*/ 851360 h 2633810"/>
                              <a:gd name="connsiteX14" fmla="*/ 2602591 w 3217557"/>
                              <a:gd name="connsiteY14" fmla="*/ 661544 h 2633810"/>
                              <a:gd name="connsiteX15" fmla="*/ 677114 w 3217557"/>
                              <a:gd name="connsiteY15" fmla="*/ 569491 h 2633810"/>
                              <a:gd name="connsiteX16" fmla="*/ 330916 w 3217557"/>
                              <a:gd name="connsiteY16" fmla="*/ 569491 h 2633810"/>
                              <a:gd name="connsiteX17" fmla="*/ 0 w 3217557"/>
                              <a:gd name="connsiteY17" fmla="*/ 900407 h 2633810"/>
                              <a:gd name="connsiteX18" fmla="*/ 0 w 3217557"/>
                              <a:gd name="connsiteY18" fmla="*/ 1952009 h 2633810"/>
                              <a:gd name="connsiteX19" fmla="*/ 330916 w 3217557"/>
                              <a:gd name="connsiteY19" fmla="*/ 2282925 h 2633810"/>
                              <a:gd name="connsiteX20" fmla="*/ 711670 w 3217557"/>
                              <a:gd name="connsiteY20" fmla="*/ 2282925 h 2633810"/>
                              <a:gd name="connsiteX21" fmla="*/ 165895 w 3217557"/>
                              <a:gd name="connsiteY21" fmla="*/ 2633810 h 2633810"/>
                              <a:gd name="connsiteX22" fmla="*/ 1294529 w 3217557"/>
                              <a:gd name="connsiteY22" fmla="*/ 2282925 h 2633810"/>
                              <a:gd name="connsiteX23" fmla="*/ 2117356 w 3217557"/>
                              <a:gd name="connsiteY23" fmla="*/ 2282925 h 2633810"/>
                              <a:gd name="connsiteX24" fmla="*/ 2418395 w 3217557"/>
                              <a:gd name="connsiteY24" fmla="*/ 2087951 h 2633810"/>
                              <a:gd name="connsiteX25" fmla="*/ 1830857 w 3217557"/>
                              <a:gd name="connsiteY25" fmla="*/ 1799347 h 2633810"/>
                              <a:gd name="connsiteX26" fmla="*/ 1008030 w 3217557"/>
                              <a:gd name="connsiteY26" fmla="*/ 1799347 h 2633810"/>
                              <a:gd name="connsiteX27" fmla="*/ 677114 w 3217557"/>
                              <a:gd name="connsiteY27" fmla="*/ 1468431 h 2633810"/>
                              <a:gd name="connsiteX28" fmla="*/ 677114 w 3217557"/>
                              <a:gd name="connsiteY28" fmla="*/ 569491 h 2633810"/>
                              <a:gd name="connsiteX29" fmla="*/ 2886641 w 3217557"/>
                              <a:gd name="connsiteY29" fmla="*/ 0 h 2633810"/>
                              <a:gd name="connsiteX30" fmla="*/ 1100201 w 3217557"/>
                              <a:gd name="connsiteY30" fmla="*/ 0 h 2633810"/>
                              <a:gd name="connsiteX31" fmla="*/ 769285 w 3217557"/>
                              <a:gd name="connsiteY31" fmla="*/ 330916 h 2633810"/>
                              <a:gd name="connsiteX32" fmla="*/ 769285 w 3217557"/>
                              <a:gd name="connsiteY32" fmla="*/ 1382518 h 2633810"/>
                              <a:gd name="connsiteX33" fmla="*/ 1100201 w 3217557"/>
                              <a:gd name="connsiteY33" fmla="*/ 1713434 h 2633810"/>
                              <a:gd name="connsiteX34" fmla="*/ 1923028 w 3217557"/>
                              <a:gd name="connsiteY34" fmla="*/ 1713434 h 2633810"/>
                              <a:gd name="connsiteX35" fmla="*/ 3078958 w 3217557"/>
                              <a:gd name="connsiteY35" fmla="*/ 2077967 h 2633810"/>
                              <a:gd name="connsiteX36" fmla="*/ 2505887 w 3217557"/>
                              <a:gd name="connsiteY36" fmla="*/ 1713434 h 2633810"/>
                              <a:gd name="connsiteX37" fmla="*/ 2886641 w 3217557"/>
                              <a:gd name="connsiteY37" fmla="*/ 1713434 h 2633810"/>
                              <a:gd name="connsiteX38" fmla="*/ 3217557 w 3217557"/>
                              <a:gd name="connsiteY38" fmla="*/ 1382518 h 2633810"/>
                              <a:gd name="connsiteX39" fmla="*/ 3217557 w 3217557"/>
                              <a:gd name="connsiteY39" fmla="*/ 330916 h 2633810"/>
                              <a:gd name="connsiteX40" fmla="*/ 2886641 w 3217557"/>
                              <a:gd name="connsiteY40" fmla="*/ 0 h 2633810"/>
                              <a:gd name="connsiteX0" fmla="*/ 1384251 w 3217557"/>
                              <a:gd name="connsiteY0" fmla="*/ 661544 h 2633810"/>
                              <a:gd name="connsiteX1" fmla="*/ 1574067 w 3217557"/>
                              <a:gd name="connsiteY1" fmla="*/ 851360 h 2633810"/>
                              <a:gd name="connsiteX2" fmla="*/ 1384251 w 3217557"/>
                              <a:gd name="connsiteY2" fmla="*/ 1041176 h 2633810"/>
                              <a:gd name="connsiteX3" fmla="*/ 1194435 w 3217557"/>
                              <a:gd name="connsiteY3" fmla="*/ 851360 h 2633810"/>
                              <a:gd name="connsiteX4" fmla="*/ 1384251 w 3217557"/>
                              <a:gd name="connsiteY4" fmla="*/ 661544 h 2633810"/>
                              <a:gd name="connsiteX5" fmla="*/ 1993421 w 3217557"/>
                              <a:gd name="connsiteY5" fmla="*/ 661544 h 2633810"/>
                              <a:gd name="connsiteX6" fmla="*/ 2183237 w 3217557"/>
                              <a:gd name="connsiteY6" fmla="*/ 851360 h 2633810"/>
                              <a:gd name="connsiteX7" fmla="*/ 1993421 w 3217557"/>
                              <a:gd name="connsiteY7" fmla="*/ 1041176 h 2633810"/>
                              <a:gd name="connsiteX8" fmla="*/ 1803605 w 3217557"/>
                              <a:gd name="connsiteY8" fmla="*/ 851360 h 2633810"/>
                              <a:gd name="connsiteX9" fmla="*/ 1993421 w 3217557"/>
                              <a:gd name="connsiteY9" fmla="*/ 661544 h 2633810"/>
                              <a:gd name="connsiteX10" fmla="*/ 2602591 w 3217557"/>
                              <a:gd name="connsiteY10" fmla="*/ 661544 h 2633810"/>
                              <a:gd name="connsiteX11" fmla="*/ 2792407 w 3217557"/>
                              <a:gd name="connsiteY11" fmla="*/ 851360 h 2633810"/>
                              <a:gd name="connsiteX12" fmla="*/ 2602591 w 3217557"/>
                              <a:gd name="connsiteY12" fmla="*/ 1041176 h 2633810"/>
                              <a:gd name="connsiteX13" fmla="*/ 2412775 w 3217557"/>
                              <a:gd name="connsiteY13" fmla="*/ 851360 h 2633810"/>
                              <a:gd name="connsiteX14" fmla="*/ 2602591 w 3217557"/>
                              <a:gd name="connsiteY14" fmla="*/ 661544 h 2633810"/>
                              <a:gd name="connsiteX15" fmla="*/ 677114 w 3217557"/>
                              <a:gd name="connsiteY15" fmla="*/ 569491 h 2633810"/>
                              <a:gd name="connsiteX16" fmla="*/ 330916 w 3217557"/>
                              <a:gd name="connsiteY16" fmla="*/ 569491 h 2633810"/>
                              <a:gd name="connsiteX17" fmla="*/ 0 w 3217557"/>
                              <a:gd name="connsiteY17" fmla="*/ 900407 h 2633810"/>
                              <a:gd name="connsiteX18" fmla="*/ 0 w 3217557"/>
                              <a:gd name="connsiteY18" fmla="*/ 1952009 h 2633810"/>
                              <a:gd name="connsiteX19" fmla="*/ 330916 w 3217557"/>
                              <a:gd name="connsiteY19" fmla="*/ 2282925 h 2633810"/>
                              <a:gd name="connsiteX20" fmla="*/ 711670 w 3217557"/>
                              <a:gd name="connsiteY20" fmla="*/ 2282925 h 2633810"/>
                              <a:gd name="connsiteX21" fmla="*/ 165895 w 3217557"/>
                              <a:gd name="connsiteY21" fmla="*/ 2633810 h 2633810"/>
                              <a:gd name="connsiteX22" fmla="*/ 1294529 w 3217557"/>
                              <a:gd name="connsiteY22" fmla="*/ 2282925 h 2633810"/>
                              <a:gd name="connsiteX23" fmla="*/ 2117356 w 3217557"/>
                              <a:gd name="connsiteY23" fmla="*/ 2282925 h 2633810"/>
                              <a:gd name="connsiteX24" fmla="*/ 2418395 w 3217557"/>
                              <a:gd name="connsiteY24" fmla="*/ 2087951 h 2633810"/>
                              <a:gd name="connsiteX25" fmla="*/ 1830857 w 3217557"/>
                              <a:gd name="connsiteY25" fmla="*/ 1799347 h 2633810"/>
                              <a:gd name="connsiteX26" fmla="*/ 1008030 w 3217557"/>
                              <a:gd name="connsiteY26" fmla="*/ 1799347 h 2633810"/>
                              <a:gd name="connsiteX27" fmla="*/ 677114 w 3217557"/>
                              <a:gd name="connsiteY27" fmla="*/ 1468431 h 2633810"/>
                              <a:gd name="connsiteX28" fmla="*/ 677114 w 3217557"/>
                              <a:gd name="connsiteY28" fmla="*/ 569491 h 2633810"/>
                              <a:gd name="connsiteX29" fmla="*/ 2886641 w 3217557"/>
                              <a:gd name="connsiteY29" fmla="*/ 0 h 2633810"/>
                              <a:gd name="connsiteX30" fmla="*/ 1100201 w 3217557"/>
                              <a:gd name="connsiteY30" fmla="*/ 0 h 2633810"/>
                              <a:gd name="connsiteX31" fmla="*/ 769285 w 3217557"/>
                              <a:gd name="connsiteY31" fmla="*/ 330916 h 2633810"/>
                              <a:gd name="connsiteX32" fmla="*/ 769285 w 3217557"/>
                              <a:gd name="connsiteY32" fmla="*/ 1382518 h 2633810"/>
                              <a:gd name="connsiteX33" fmla="*/ 1100201 w 3217557"/>
                              <a:gd name="connsiteY33" fmla="*/ 1713434 h 2633810"/>
                              <a:gd name="connsiteX34" fmla="*/ 1923028 w 3217557"/>
                              <a:gd name="connsiteY34" fmla="*/ 1713434 h 2633810"/>
                              <a:gd name="connsiteX35" fmla="*/ 3078958 w 3217557"/>
                              <a:gd name="connsiteY35" fmla="*/ 2077967 h 2633810"/>
                              <a:gd name="connsiteX36" fmla="*/ 2505887 w 3217557"/>
                              <a:gd name="connsiteY36" fmla="*/ 1713434 h 2633810"/>
                              <a:gd name="connsiteX37" fmla="*/ 2886641 w 3217557"/>
                              <a:gd name="connsiteY37" fmla="*/ 1713434 h 2633810"/>
                              <a:gd name="connsiteX38" fmla="*/ 3217557 w 3217557"/>
                              <a:gd name="connsiteY38" fmla="*/ 1382518 h 2633810"/>
                              <a:gd name="connsiteX39" fmla="*/ 3217557 w 3217557"/>
                              <a:gd name="connsiteY39" fmla="*/ 330916 h 2633810"/>
                              <a:gd name="connsiteX40" fmla="*/ 2886641 w 3217557"/>
                              <a:gd name="connsiteY40" fmla="*/ 0 h 2633810"/>
                              <a:gd name="connsiteX0" fmla="*/ 1384251 w 3217557"/>
                              <a:gd name="connsiteY0" fmla="*/ 661544 h 2633810"/>
                              <a:gd name="connsiteX1" fmla="*/ 1574067 w 3217557"/>
                              <a:gd name="connsiteY1" fmla="*/ 851360 h 2633810"/>
                              <a:gd name="connsiteX2" fmla="*/ 1384251 w 3217557"/>
                              <a:gd name="connsiteY2" fmla="*/ 1041176 h 2633810"/>
                              <a:gd name="connsiteX3" fmla="*/ 1194435 w 3217557"/>
                              <a:gd name="connsiteY3" fmla="*/ 851360 h 2633810"/>
                              <a:gd name="connsiteX4" fmla="*/ 1384251 w 3217557"/>
                              <a:gd name="connsiteY4" fmla="*/ 661544 h 2633810"/>
                              <a:gd name="connsiteX5" fmla="*/ 1993421 w 3217557"/>
                              <a:gd name="connsiteY5" fmla="*/ 661544 h 2633810"/>
                              <a:gd name="connsiteX6" fmla="*/ 2183237 w 3217557"/>
                              <a:gd name="connsiteY6" fmla="*/ 851360 h 2633810"/>
                              <a:gd name="connsiteX7" fmla="*/ 1993421 w 3217557"/>
                              <a:gd name="connsiteY7" fmla="*/ 1041176 h 2633810"/>
                              <a:gd name="connsiteX8" fmla="*/ 1803605 w 3217557"/>
                              <a:gd name="connsiteY8" fmla="*/ 851360 h 2633810"/>
                              <a:gd name="connsiteX9" fmla="*/ 1993421 w 3217557"/>
                              <a:gd name="connsiteY9" fmla="*/ 661544 h 2633810"/>
                              <a:gd name="connsiteX10" fmla="*/ 2602591 w 3217557"/>
                              <a:gd name="connsiteY10" fmla="*/ 661544 h 2633810"/>
                              <a:gd name="connsiteX11" fmla="*/ 2792407 w 3217557"/>
                              <a:gd name="connsiteY11" fmla="*/ 851360 h 2633810"/>
                              <a:gd name="connsiteX12" fmla="*/ 2602591 w 3217557"/>
                              <a:gd name="connsiteY12" fmla="*/ 1041176 h 2633810"/>
                              <a:gd name="connsiteX13" fmla="*/ 2412775 w 3217557"/>
                              <a:gd name="connsiteY13" fmla="*/ 851360 h 2633810"/>
                              <a:gd name="connsiteX14" fmla="*/ 2602591 w 3217557"/>
                              <a:gd name="connsiteY14" fmla="*/ 661544 h 2633810"/>
                              <a:gd name="connsiteX15" fmla="*/ 677114 w 3217557"/>
                              <a:gd name="connsiteY15" fmla="*/ 569491 h 2633810"/>
                              <a:gd name="connsiteX16" fmla="*/ 330916 w 3217557"/>
                              <a:gd name="connsiteY16" fmla="*/ 569491 h 2633810"/>
                              <a:gd name="connsiteX17" fmla="*/ 0 w 3217557"/>
                              <a:gd name="connsiteY17" fmla="*/ 900407 h 2633810"/>
                              <a:gd name="connsiteX18" fmla="*/ 0 w 3217557"/>
                              <a:gd name="connsiteY18" fmla="*/ 1952009 h 2633810"/>
                              <a:gd name="connsiteX19" fmla="*/ 330916 w 3217557"/>
                              <a:gd name="connsiteY19" fmla="*/ 2282925 h 2633810"/>
                              <a:gd name="connsiteX20" fmla="*/ 711670 w 3217557"/>
                              <a:gd name="connsiteY20" fmla="*/ 2282925 h 2633810"/>
                              <a:gd name="connsiteX21" fmla="*/ 165895 w 3217557"/>
                              <a:gd name="connsiteY21" fmla="*/ 2633810 h 2633810"/>
                              <a:gd name="connsiteX22" fmla="*/ 1294529 w 3217557"/>
                              <a:gd name="connsiteY22" fmla="*/ 2282925 h 2633810"/>
                              <a:gd name="connsiteX23" fmla="*/ 2117356 w 3217557"/>
                              <a:gd name="connsiteY23" fmla="*/ 2282925 h 2633810"/>
                              <a:gd name="connsiteX24" fmla="*/ 2418395 w 3217557"/>
                              <a:gd name="connsiteY24" fmla="*/ 2087951 h 2633810"/>
                              <a:gd name="connsiteX25" fmla="*/ 1830857 w 3217557"/>
                              <a:gd name="connsiteY25" fmla="*/ 1799347 h 2633810"/>
                              <a:gd name="connsiteX26" fmla="*/ 1008030 w 3217557"/>
                              <a:gd name="connsiteY26" fmla="*/ 1799347 h 2633810"/>
                              <a:gd name="connsiteX27" fmla="*/ 677114 w 3217557"/>
                              <a:gd name="connsiteY27" fmla="*/ 1468431 h 2633810"/>
                              <a:gd name="connsiteX28" fmla="*/ 677114 w 3217557"/>
                              <a:gd name="connsiteY28" fmla="*/ 569491 h 2633810"/>
                              <a:gd name="connsiteX29" fmla="*/ 2886641 w 3217557"/>
                              <a:gd name="connsiteY29" fmla="*/ 0 h 2633810"/>
                              <a:gd name="connsiteX30" fmla="*/ 1100201 w 3217557"/>
                              <a:gd name="connsiteY30" fmla="*/ 0 h 2633810"/>
                              <a:gd name="connsiteX31" fmla="*/ 769285 w 3217557"/>
                              <a:gd name="connsiteY31" fmla="*/ 330916 h 2633810"/>
                              <a:gd name="connsiteX32" fmla="*/ 769285 w 3217557"/>
                              <a:gd name="connsiteY32" fmla="*/ 1382518 h 2633810"/>
                              <a:gd name="connsiteX33" fmla="*/ 1100201 w 3217557"/>
                              <a:gd name="connsiteY33" fmla="*/ 1713434 h 2633810"/>
                              <a:gd name="connsiteX34" fmla="*/ 1923028 w 3217557"/>
                              <a:gd name="connsiteY34" fmla="*/ 1713434 h 2633810"/>
                              <a:gd name="connsiteX35" fmla="*/ 3078958 w 3217557"/>
                              <a:gd name="connsiteY35" fmla="*/ 2077967 h 2633810"/>
                              <a:gd name="connsiteX36" fmla="*/ 2505887 w 3217557"/>
                              <a:gd name="connsiteY36" fmla="*/ 1713434 h 2633810"/>
                              <a:gd name="connsiteX37" fmla="*/ 2886641 w 3217557"/>
                              <a:gd name="connsiteY37" fmla="*/ 1713434 h 2633810"/>
                              <a:gd name="connsiteX38" fmla="*/ 3217557 w 3217557"/>
                              <a:gd name="connsiteY38" fmla="*/ 1382518 h 2633810"/>
                              <a:gd name="connsiteX39" fmla="*/ 3217557 w 3217557"/>
                              <a:gd name="connsiteY39" fmla="*/ 330916 h 2633810"/>
                              <a:gd name="connsiteX40" fmla="*/ 2886641 w 3217557"/>
                              <a:gd name="connsiteY40" fmla="*/ 0 h 2633810"/>
                              <a:gd name="connsiteX0" fmla="*/ 1384251 w 3217557"/>
                              <a:gd name="connsiteY0" fmla="*/ 661544 h 2654282"/>
                              <a:gd name="connsiteX1" fmla="*/ 1574067 w 3217557"/>
                              <a:gd name="connsiteY1" fmla="*/ 851360 h 2654282"/>
                              <a:gd name="connsiteX2" fmla="*/ 1384251 w 3217557"/>
                              <a:gd name="connsiteY2" fmla="*/ 1041176 h 2654282"/>
                              <a:gd name="connsiteX3" fmla="*/ 1194435 w 3217557"/>
                              <a:gd name="connsiteY3" fmla="*/ 851360 h 2654282"/>
                              <a:gd name="connsiteX4" fmla="*/ 1384251 w 3217557"/>
                              <a:gd name="connsiteY4" fmla="*/ 661544 h 2654282"/>
                              <a:gd name="connsiteX5" fmla="*/ 1993421 w 3217557"/>
                              <a:gd name="connsiteY5" fmla="*/ 661544 h 2654282"/>
                              <a:gd name="connsiteX6" fmla="*/ 2183237 w 3217557"/>
                              <a:gd name="connsiteY6" fmla="*/ 851360 h 2654282"/>
                              <a:gd name="connsiteX7" fmla="*/ 1993421 w 3217557"/>
                              <a:gd name="connsiteY7" fmla="*/ 1041176 h 2654282"/>
                              <a:gd name="connsiteX8" fmla="*/ 1803605 w 3217557"/>
                              <a:gd name="connsiteY8" fmla="*/ 851360 h 2654282"/>
                              <a:gd name="connsiteX9" fmla="*/ 1993421 w 3217557"/>
                              <a:gd name="connsiteY9" fmla="*/ 661544 h 2654282"/>
                              <a:gd name="connsiteX10" fmla="*/ 2602591 w 3217557"/>
                              <a:gd name="connsiteY10" fmla="*/ 661544 h 2654282"/>
                              <a:gd name="connsiteX11" fmla="*/ 2792407 w 3217557"/>
                              <a:gd name="connsiteY11" fmla="*/ 851360 h 2654282"/>
                              <a:gd name="connsiteX12" fmla="*/ 2602591 w 3217557"/>
                              <a:gd name="connsiteY12" fmla="*/ 1041176 h 2654282"/>
                              <a:gd name="connsiteX13" fmla="*/ 2412775 w 3217557"/>
                              <a:gd name="connsiteY13" fmla="*/ 851360 h 2654282"/>
                              <a:gd name="connsiteX14" fmla="*/ 2602591 w 3217557"/>
                              <a:gd name="connsiteY14" fmla="*/ 661544 h 2654282"/>
                              <a:gd name="connsiteX15" fmla="*/ 677114 w 3217557"/>
                              <a:gd name="connsiteY15" fmla="*/ 569491 h 2654282"/>
                              <a:gd name="connsiteX16" fmla="*/ 330916 w 3217557"/>
                              <a:gd name="connsiteY16" fmla="*/ 569491 h 2654282"/>
                              <a:gd name="connsiteX17" fmla="*/ 0 w 3217557"/>
                              <a:gd name="connsiteY17" fmla="*/ 900407 h 2654282"/>
                              <a:gd name="connsiteX18" fmla="*/ 0 w 3217557"/>
                              <a:gd name="connsiteY18" fmla="*/ 1952009 h 2654282"/>
                              <a:gd name="connsiteX19" fmla="*/ 330916 w 3217557"/>
                              <a:gd name="connsiteY19" fmla="*/ 2282925 h 2654282"/>
                              <a:gd name="connsiteX20" fmla="*/ 711670 w 3217557"/>
                              <a:gd name="connsiteY20" fmla="*/ 2282925 h 2654282"/>
                              <a:gd name="connsiteX21" fmla="*/ 275077 w 3217557"/>
                              <a:gd name="connsiteY21" fmla="*/ 2654282 h 2654282"/>
                              <a:gd name="connsiteX22" fmla="*/ 1294529 w 3217557"/>
                              <a:gd name="connsiteY22" fmla="*/ 2282925 h 2654282"/>
                              <a:gd name="connsiteX23" fmla="*/ 2117356 w 3217557"/>
                              <a:gd name="connsiteY23" fmla="*/ 2282925 h 2654282"/>
                              <a:gd name="connsiteX24" fmla="*/ 2418395 w 3217557"/>
                              <a:gd name="connsiteY24" fmla="*/ 2087951 h 2654282"/>
                              <a:gd name="connsiteX25" fmla="*/ 1830857 w 3217557"/>
                              <a:gd name="connsiteY25" fmla="*/ 1799347 h 2654282"/>
                              <a:gd name="connsiteX26" fmla="*/ 1008030 w 3217557"/>
                              <a:gd name="connsiteY26" fmla="*/ 1799347 h 2654282"/>
                              <a:gd name="connsiteX27" fmla="*/ 677114 w 3217557"/>
                              <a:gd name="connsiteY27" fmla="*/ 1468431 h 2654282"/>
                              <a:gd name="connsiteX28" fmla="*/ 677114 w 3217557"/>
                              <a:gd name="connsiteY28" fmla="*/ 569491 h 2654282"/>
                              <a:gd name="connsiteX29" fmla="*/ 2886641 w 3217557"/>
                              <a:gd name="connsiteY29" fmla="*/ 0 h 2654282"/>
                              <a:gd name="connsiteX30" fmla="*/ 1100201 w 3217557"/>
                              <a:gd name="connsiteY30" fmla="*/ 0 h 2654282"/>
                              <a:gd name="connsiteX31" fmla="*/ 769285 w 3217557"/>
                              <a:gd name="connsiteY31" fmla="*/ 330916 h 2654282"/>
                              <a:gd name="connsiteX32" fmla="*/ 769285 w 3217557"/>
                              <a:gd name="connsiteY32" fmla="*/ 1382518 h 2654282"/>
                              <a:gd name="connsiteX33" fmla="*/ 1100201 w 3217557"/>
                              <a:gd name="connsiteY33" fmla="*/ 1713434 h 2654282"/>
                              <a:gd name="connsiteX34" fmla="*/ 1923028 w 3217557"/>
                              <a:gd name="connsiteY34" fmla="*/ 1713434 h 2654282"/>
                              <a:gd name="connsiteX35" fmla="*/ 3078958 w 3217557"/>
                              <a:gd name="connsiteY35" fmla="*/ 2077967 h 2654282"/>
                              <a:gd name="connsiteX36" fmla="*/ 2505887 w 3217557"/>
                              <a:gd name="connsiteY36" fmla="*/ 1713434 h 2654282"/>
                              <a:gd name="connsiteX37" fmla="*/ 2886641 w 3217557"/>
                              <a:gd name="connsiteY37" fmla="*/ 1713434 h 2654282"/>
                              <a:gd name="connsiteX38" fmla="*/ 3217557 w 3217557"/>
                              <a:gd name="connsiteY38" fmla="*/ 1382518 h 2654282"/>
                              <a:gd name="connsiteX39" fmla="*/ 3217557 w 3217557"/>
                              <a:gd name="connsiteY39" fmla="*/ 330916 h 2654282"/>
                              <a:gd name="connsiteX40" fmla="*/ 2886641 w 3217557"/>
                              <a:gd name="connsiteY40" fmla="*/ 0 h 2654282"/>
                              <a:gd name="connsiteX0" fmla="*/ 1384251 w 3217557"/>
                              <a:gd name="connsiteY0" fmla="*/ 661544 h 2654282"/>
                              <a:gd name="connsiteX1" fmla="*/ 1574067 w 3217557"/>
                              <a:gd name="connsiteY1" fmla="*/ 851360 h 2654282"/>
                              <a:gd name="connsiteX2" fmla="*/ 1384251 w 3217557"/>
                              <a:gd name="connsiteY2" fmla="*/ 1041176 h 2654282"/>
                              <a:gd name="connsiteX3" fmla="*/ 1194435 w 3217557"/>
                              <a:gd name="connsiteY3" fmla="*/ 851360 h 2654282"/>
                              <a:gd name="connsiteX4" fmla="*/ 1384251 w 3217557"/>
                              <a:gd name="connsiteY4" fmla="*/ 661544 h 2654282"/>
                              <a:gd name="connsiteX5" fmla="*/ 1993421 w 3217557"/>
                              <a:gd name="connsiteY5" fmla="*/ 661544 h 2654282"/>
                              <a:gd name="connsiteX6" fmla="*/ 2183237 w 3217557"/>
                              <a:gd name="connsiteY6" fmla="*/ 851360 h 2654282"/>
                              <a:gd name="connsiteX7" fmla="*/ 1993421 w 3217557"/>
                              <a:gd name="connsiteY7" fmla="*/ 1041176 h 2654282"/>
                              <a:gd name="connsiteX8" fmla="*/ 1803605 w 3217557"/>
                              <a:gd name="connsiteY8" fmla="*/ 851360 h 2654282"/>
                              <a:gd name="connsiteX9" fmla="*/ 1993421 w 3217557"/>
                              <a:gd name="connsiteY9" fmla="*/ 661544 h 2654282"/>
                              <a:gd name="connsiteX10" fmla="*/ 2602591 w 3217557"/>
                              <a:gd name="connsiteY10" fmla="*/ 661544 h 2654282"/>
                              <a:gd name="connsiteX11" fmla="*/ 2792407 w 3217557"/>
                              <a:gd name="connsiteY11" fmla="*/ 851360 h 2654282"/>
                              <a:gd name="connsiteX12" fmla="*/ 2602591 w 3217557"/>
                              <a:gd name="connsiteY12" fmla="*/ 1041176 h 2654282"/>
                              <a:gd name="connsiteX13" fmla="*/ 2412775 w 3217557"/>
                              <a:gd name="connsiteY13" fmla="*/ 851360 h 2654282"/>
                              <a:gd name="connsiteX14" fmla="*/ 2602591 w 3217557"/>
                              <a:gd name="connsiteY14" fmla="*/ 661544 h 2654282"/>
                              <a:gd name="connsiteX15" fmla="*/ 677114 w 3217557"/>
                              <a:gd name="connsiteY15" fmla="*/ 569491 h 2654282"/>
                              <a:gd name="connsiteX16" fmla="*/ 330916 w 3217557"/>
                              <a:gd name="connsiteY16" fmla="*/ 569491 h 2654282"/>
                              <a:gd name="connsiteX17" fmla="*/ 0 w 3217557"/>
                              <a:gd name="connsiteY17" fmla="*/ 900407 h 2654282"/>
                              <a:gd name="connsiteX18" fmla="*/ 0 w 3217557"/>
                              <a:gd name="connsiteY18" fmla="*/ 1952009 h 2654282"/>
                              <a:gd name="connsiteX19" fmla="*/ 330916 w 3217557"/>
                              <a:gd name="connsiteY19" fmla="*/ 2282925 h 2654282"/>
                              <a:gd name="connsiteX20" fmla="*/ 711670 w 3217557"/>
                              <a:gd name="connsiteY20" fmla="*/ 2282925 h 2654282"/>
                              <a:gd name="connsiteX21" fmla="*/ 275077 w 3217557"/>
                              <a:gd name="connsiteY21" fmla="*/ 2654282 h 2654282"/>
                              <a:gd name="connsiteX22" fmla="*/ 1294529 w 3217557"/>
                              <a:gd name="connsiteY22" fmla="*/ 2282925 h 2654282"/>
                              <a:gd name="connsiteX23" fmla="*/ 2117356 w 3217557"/>
                              <a:gd name="connsiteY23" fmla="*/ 2282925 h 2654282"/>
                              <a:gd name="connsiteX24" fmla="*/ 2418395 w 3217557"/>
                              <a:gd name="connsiteY24" fmla="*/ 2087951 h 2654282"/>
                              <a:gd name="connsiteX25" fmla="*/ 1830857 w 3217557"/>
                              <a:gd name="connsiteY25" fmla="*/ 1799347 h 2654282"/>
                              <a:gd name="connsiteX26" fmla="*/ 1008030 w 3217557"/>
                              <a:gd name="connsiteY26" fmla="*/ 1799347 h 2654282"/>
                              <a:gd name="connsiteX27" fmla="*/ 677114 w 3217557"/>
                              <a:gd name="connsiteY27" fmla="*/ 1468431 h 2654282"/>
                              <a:gd name="connsiteX28" fmla="*/ 677114 w 3217557"/>
                              <a:gd name="connsiteY28" fmla="*/ 569491 h 2654282"/>
                              <a:gd name="connsiteX29" fmla="*/ 2886641 w 3217557"/>
                              <a:gd name="connsiteY29" fmla="*/ 0 h 2654282"/>
                              <a:gd name="connsiteX30" fmla="*/ 1100201 w 3217557"/>
                              <a:gd name="connsiteY30" fmla="*/ 0 h 2654282"/>
                              <a:gd name="connsiteX31" fmla="*/ 769285 w 3217557"/>
                              <a:gd name="connsiteY31" fmla="*/ 330916 h 2654282"/>
                              <a:gd name="connsiteX32" fmla="*/ 769285 w 3217557"/>
                              <a:gd name="connsiteY32" fmla="*/ 1382518 h 2654282"/>
                              <a:gd name="connsiteX33" fmla="*/ 1100201 w 3217557"/>
                              <a:gd name="connsiteY33" fmla="*/ 1713434 h 2654282"/>
                              <a:gd name="connsiteX34" fmla="*/ 1923028 w 3217557"/>
                              <a:gd name="connsiteY34" fmla="*/ 1713434 h 2654282"/>
                              <a:gd name="connsiteX35" fmla="*/ 3078958 w 3217557"/>
                              <a:gd name="connsiteY35" fmla="*/ 2077967 h 2654282"/>
                              <a:gd name="connsiteX36" fmla="*/ 2505887 w 3217557"/>
                              <a:gd name="connsiteY36" fmla="*/ 1713434 h 2654282"/>
                              <a:gd name="connsiteX37" fmla="*/ 2886641 w 3217557"/>
                              <a:gd name="connsiteY37" fmla="*/ 1713434 h 2654282"/>
                              <a:gd name="connsiteX38" fmla="*/ 3217557 w 3217557"/>
                              <a:gd name="connsiteY38" fmla="*/ 1382518 h 2654282"/>
                              <a:gd name="connsiteX39" fmla="*/ 3217557 w 3217557"/>
                              <a:gd name="connsiteY39" fmla="*/ 330916 h 2654282"/>
                              <a:gd name="connsiteX40" fmla="*/ 2886641 w 3217557"/>
                              <a:gd name="connsiteY40" fmla="*/ 0 h 2654282"/>
                              <a:gd name="connsiteX0" fmla="*/ 1384251 w 3217557"/>
                              <a:gd name="connsiteY0" fmla="*/ 661544 h 2654282"/>
                              <a:gd name="connsiteX1" fmla="*/ 1574067 w 3217557"/>
                              <a:gd name="connsiteY1" fmla="*/ 851360 h 2654282"/>
                              <a:gd name="connsiteX2" fmla="*/ 1384251 w 3217557"/>
                              <a:gd name="connsiteY2" fmla="*/ 1041176 h 2654282"/>
                              <a:gd name="connsiteX3" fmla="*/ 1194435 w 3217557"/>
                              <a:gd name="connsiteY3" fmla="*/ 851360 h 2654282"/>
                              <a:gd name="connsiteX4" fmla="*/ 1384251 w 3217557"/>
                              <a:gd name="connsiteY4" fmla="*/ 661544 h 2654282"/>
                              <a:gd name="connsiteX5" fmla="*/ 1993421 w 3217557"/>
                              <a:gd name="connsiteY5" fmla="*/ 661544 h 2654282"/>
                              <a:gd name="connsiteX6" fmla="*/ 2183237 w 3217557"/>
                              <a:gd name="connsiteY6" fmla="*/ 851360 h 2654282"/>
                              <a:gd name="connsiteX7" fmla="*/ 1993421 w 3217557"/>
                              <a:gd name="connsiteY7" fmla="*/ 1041176 h 2654282"/>
                              <a:gd name="connsiteX8" fmla="*/ 1803605 w 3217557"/>
                              <a:gd name="connsiteY8" fmla="*/ 851360 h 2654282"/>
                              <a:gd name="connsiteX9" fmla="*/ 1993421 w 3217557"/>
                              <a:gd name="connsiteY9" fmla="*/ 661544 h 2654282"/>
                              <a:gd name="connsiteX10" fmla="*/ 2602591 w 3217557"/>
                              <a:gd name="connsiteY10" fmla="*/ 661544 h 2654282"/>
                              <a:gd name="connsiteX11" fmla="*/ 2792407 w 3217557"/>
                              <a:gd name="connsiteY11" fmla="*/ 851360 h 2654282"/>
                              <a:gd name="connsiteX12" fmla="*/ 2602591 w 3217557"/>
                              <a:gd name="connsiteY12" fmla="*/ 1041176 h 2654282"/>
                              <a:gd name="connsiteX13" fmla="*/ 2412775 w 3217557"/>
                              <a:gd name="connsiteY13" fmla="*/ 851360 h 2654282"/>
                              <a:gd name="connsiteX14" fmla="*/ 2602591 w 3217557"/>
                              <a:gd name="connsiteY14" fmla="*/ 661544 h 2654282"/>
                              <a:gd name="connsiteX15" fmla="*/ 677114 w 3217557"/>
                              <a:gd name="connsiteY15" fmla="*/ 569491 h 2654282"/>
                              <a:gd name="connsiteX16" fmla="*/ 330916 w 3217557"/>
                              <a:gd name="connsiteY16" fmla="*/ 569491 h 2654282"/>
                              <a:gd name="connsiteX17" fmla="*/ 0 w 3217557"/>
                              <a:gd name="connsiteY17" fmla="*/ 900407 h 2654282"/>
                              <a:gd name="connsiteX18" fmla="*/ 0 w 3217557"/>
                              <a:gd name="connsiteY18" fmla="*/ 1952009 h 2654282"/>
                              <a:gd name="connsiteX19" fmla="*/ 330916 w 3217557"/>
                              <a:gd name="connsiteY19" fmla="*/ 2282925 h 2654282"/>
                              <a:gd name="connsiteX20" fmla="*/ 711670 w 3217557"/>
                              <a:gd name="connsiteY20" fmla="*/ 2282925 h 2654282"/>
                              <a:gd name="connsiteX21" fmla="*/ 275077 w 3217557"/>
                              <a:gd name="connsiteY21" fmla="*/ 2654282 h 2654282"/>
                              <a:gd name="connsiteX22" fmla="*/ 1294529 w 3217557"/>
                              <a:gd name="connsiteY22" fmla="*/ 2282925 h 2654282"/>
                              <a:gd name="connsiteX23" fmla="*/ 2117356 w 3217557"/>
                              <a:gd name="connsiteY23" fmla="*/ 2282925 h 2654282"/>
                              <a:gd name="connsiteX24" fmla="*/ 2418395 w 3217557"/>
                              <a:gd name="connsiteY24" fmla="*/ 2087951 h 2654282"/>
                              <a:gd name="connsiteX25" fmla="*/ 1830857 w 3217557"/>
                              <a:gd name="connsiteY25" fmla="*/ 1799347 h 2654282"/>
                              <a:gd name="connsiteX26" fmla="*/ 1008030 w 3217557"/>
                              <a:gd name="connsiteY26" fmla="*/ 1799347 h 2654282"/>
                              <a:gd name="connsiteX27" fmla="*/ 677114 w 3217557"/>
                              <a:gd name="connsiteY27" fmla="*/ 1468431 h 2654282"/>
                              <a:gd name="connsiteX28" fmla="*/ 677114 w 3217557"/>
                              <a:gd name="connsiteY28" fmla="*/ 569491 h 2654282"/>
                              <a:gd name="connsiteX29" fmla="*/ 2886641 w 3217557"/>
                              <a:gd name="connsiteY29" fmla="*/ 0 h 2654282"/>
                              <a:gd name="connsiteX30" fmla="*/ 1100201 w 3217557"/>
                              <a:gd name="connsiteY30" fmla="*/ 0 h 2654282"/>
                              <a:gd name="connsiteX31" fmla="*/ 769285 w 3217557"/>
                              <a:gd name="connsiteY31" fmla="*/ 330916 h 2654282"/>
                              <a:gd name="connsiteX32" fmla="*/ 769285 w 3217557"/>
                              <a:gd name="connsiteY32" fmla="*/ 1382518 h 2654282"/>
                              <a:gd name="connsiteX33" fmla="*/ 1100201 w 3217557"/>
                              <a:gd name="connsiteY33" fmla="*/ 1713434 h 2654282"/>
                              <a:gd name="connsiteX34" fmla="*/ 1923028 w 3217557"/>
                              <a:gd name="connsiteY34" fmla="*/ 1713434 h 2654282"/>
                              <a:gd name="connsiteX35" fmla="*/ 3078958 w 3217557"/>
                              <a:gd name="connsiteY35" fmla="*/ 2077967 h 2654282"/>
                              <a:gd name="connsiteX36" fmla="*/ 2505887 w 3217557"/>
                              <a:gd name="connsiteY36" fmla="*/ 1713434 h 2654282"/>
                              <a:gd name="connsiteX37" fmla="*/ 2886641 w 3217557"/>
                              <a:gd name="connsiteY37" fmla="*/ 1713434 h 2654282"/>
                              <a:gd name="connsiteX38" fmla="*/ 3217557 w 3217557"/>
                              <a:gd name="connsiteY38" fmla="*/ 1382518 h 2654282"/>
                              <a:gd name="connsiteX39" fmla="*/ 3217557 w 3217557"/>
                              <a:gd name="connsiteY39" fmla="*/ 330916 h 2654282"/>
                              <a:gd name="connsiteX40" fmla="*/ 2886641 w 3217557"/>
                              <a:gd name="connsiteY40" fmla="*/ 0 h 2654282"/>
                              <a:gd name="connsiteX0" fmla="*/ 1384251 w 3217557"/>
                              <a:gd name="connsiteY0" fmla="*/ 661544 h 2654282"/>
                              <a:gd name="connsiteX1" fmla="*/ 1574067 w 3217557"/>
                              <a:gd name="connsiteY1" fmla="*/ 851360 h 2654282"/>
                              <a:gd name="connsiteX2" fmla="*/ 1384251 w 3217557"/>
                              <a:gd name="connsiteY2" fmla="*/ 1041176 h 2654282"/>
                              <a:gd name="connsiteX3" fmla="*/ 1194435 w 3217557"/>
                              <a:gd name="connsiteY3" fmla="*/ 851360 h 2654282"/>
                              <a:gd name="connsiteX4" fmla="*/ 1384251 w 3217557"/>
                              <a:gd name="connsiteY4" fmla="*/ 661544 h 2654282"/>
                              <a:gd name="connsiteX5" fmla="*/ 1993421 w 3217557"/>
                              <a:gd name="connsiteY5" fmla="*/ 661544 h 2654282"/>
                              <a:gd name="connsiteX6" fmla="*/ 2183237 w 3217557"/>
                              <a:gd name="connsiteY6" fmla="*/ 851360 h 2654282"/>
                              <a:gd name="connsiteX7" fmla="*/ 1993421 w 3217557"/>
                              <a:gd name="connsiteY7" fmla="*/ 1041176 h 2654282"/>
                              <a:gd name="connsiteX8" fmla="*/ 1803605 w 3217557"/>
                              <a:gd name="connsiteY8" fmla="*/ 851360 h 2654282"/>
                              <a:gd name="connsiteX9" fmla="*/ 1993421 w 3217557"/>
                              <a:gd name="connsiteY9" fmla="*/ 661544 h 2654282"/>
                              <a:gd name="connsiteX10" fmla="*/ 2602591 w 3217557"/>
                              <a:gd name="connsiteY10" fmla="*/ 661544 h 2654282"/>
                              <a:gd name="connsiteX11" fmla="*/ 2792407 w 3217557"/>
                              <a:gd name="connsiteY11" fmla="*/ 851360 h 2654282"/>
                              <a:gd name="connsiteX12" fmla="*/ 2602591 w 3217557"/>
                              <a:gd name="connsiteY12" fmla="*/ 1041176 h 2654282"/>
                              <a:gd name="connsiteX13" fmla="*/ 2412775 w 3217557"/>
                              <a:gd name="connsiteY13" fmla="*/ 851360 h 2654282"/>
                              <a:gd name="connsiteX14" fmla="*/ 2602591 w 3217557"/>
                              <a:gd name="connsiteY14" fmla="*/ 661544 h 2654282"/>
                              <a:gd name="connsiteX15" fmla="*/ 677114 w 3217557"/>
                              <a:gd name="connsiteY15" fmla="*/ 569491 h 2654282"/>
                              <a:gd name="connsiteX16" fmla="*/ 330916 w 3217557"/>
                              <a:gd name="connsiteY16" fmla="*/ 569491 h 2654282"/>
                              <a:gd name="connsiteX17" fmla="*/ 0 w 3217557"/>
                              <a:gd name="connsiteY17" fmla="*/ 900407 h 2654282"/>
                              <a:gd name="connsiteX18" fmla="*/ 0 w 3217557"/>
                              <a:gd name="connsiteY18" fmla="*/ 1952009 h 2654282"/>
                              <a:gd name="connsiteX19" fmla="*/ 330916 w 3217557"/>
                              <a:gd name="connsiteY19" fmla="*/ 2282925 h 2654282"/>
                              <a:gd name="connsiteX20" fmla="*/ 711670 w 3217557"/>
                              <a:gd name="connsiteY20" fmla="*/ 2282925 h 2654282"/>
                              <a:gd name="connsiteX21" fmla="*/ 275077 w 3217557"/>
                              <a:gd name="connsiteY21" fmla="*/ 2654282 h 2654282"/>
                              <a:gd name="connsiteX22" fmla="*/ 1294529 w 3217557"/>
                              <a:gd name="connsiteY22" fmla="*/ 2282925 h 2654282"/>
                              <a:gd name="connsiteX23" fmla="*/ 2117356 w 3217557"/>
                              <a:gd name="connsiteY23" fmla="*/ 2282925 h 2654282"/>
                              <a:gd name="connsiteX24" fmla="*/ 2418395 w 3217557"/>
                              <a:gd name="connsiteY24" fmla="*/ 2087951 h 2654282"/>
                              <a:gd name="connsiteX25" fmla="*/ 1830857 w 3217557"/>
                              <a:gd name="connsiteY25" fmla="*/ 1799347 h 2654282"/>
                              <a:gd name="connsiteX26" fmla="*/ 1008030 w 3217557"/>
                              <a:gd name="connsiteY26" fmla="*/ 1799347 h 2654282"/>
                              <a:gd name="connsiteX27" fmla="*/ 677114 w 3217557"/>
                              <a:gd name="connsiteY27" fmla="*/ 1468431 h 2654282"/>
                              <a:gd name="connsiteX28" fmla="*/ 677114 w 3217557"/>
                              <a:gd name="connsiteY28" fmla="*/ 569491 h 2654282"/>
                              <a:gd name="connsiteX29" fmla="*/ 2886641 w 3217557"/>
                              <a:gd name="connsiteY29" fmla="*/ 0 h 2654282"/>
                              <a:gd name="connsiteX30" fmla="*/ 1100201 w 3217557"/>
                              <a:gd name="connsiteY30" fmla="*/ 0 h 2654282"/>
                              <a:gd name="connsiteX31" fmla="*/ 769285 w 3217557"/>
                              <a:gd name="connsiteY31" fmla="*/ 330916 h 2654282"/>
                              <a:gd name="connsiteX32" fmla="*/ 769285 w 3217557"/>
                              <a:gd name="connsiteY32" fmla="*/ 1382518 h 2654282"/>
                              <a:gd name="connsiteX33" fmla="*/ 1100201 w 3217557"/>
                              <a:gd name="connsiteY33" fmla="*/ 1713434 h 2654282"/>
                              <a:gd name="connsiteX34" fmla="*/ 1923028 w 3217557"/>
                              <a:gd name="connsiteY34" fmla="*/ 1713434 h 2654282"/>
                              <a:gd name="connsiteX35" fmla="*/ 3078958 w 3217557"/>
                              <a:gd name="connsiteY35" fmla="*/ 2077967 h 2654282"/>
                              <a:gd name="connsiteX36" fmla="*/ 2505887 w 3217557"/>
                              <a:gd name="connsiteY36" fmla="*/ 1713434 h 2654282"/>
                              <a:gd name="connsiteX37" fmla="*/ 2886641 w 3217557"/>
                              <a:gd name="connsiteY37" fmla="*/ 1713434 h 2654282"/>
                              <a:gd name="connsiteX38" fmla="*/ 3217557 w 3217557"/>
                              <a:gd name="connsiteY38" fmla="*/ 1382518 h 2654282"/>
                              <a:gd name="connsiteX39" fmla="*/ 3217557 w 3217557"/>
                              <a:gd name="connsiteY39" fmla="*/ 330916 h 2654282"/>
                              <a:gd name="connsiteX40" fmla="*/ 2886641 w 3217557"/>
                              <a:gd name="connsiteY40" fmla="*/ 0 h 2654282"/>
                              <a:gd name="connsiteX0" fmla="*/ 1384251 w 3217557"/>
                              <a:gd name="connsiteY0" fmla="*/ 661544 h 2654282"/>
                              <a:gd name="connsiteX1" fmla="*/ 1574067 w 3217557"/>
                              <a:gd name="connsiteY1" fmla="*/ 851360 h 2654282"/>
                              <a:gd name="connsiteX2" fmla="*/ 1384251 w 3217557"/>
                              <a:gd name="connsiteY2" fmla="*/ 1041176 h 2654282"/>
                              <a:gd name="connsiteX3" fmla="*/ 1194435 w 3217557"/>
                              <a:gd name="connsiteY3" fmla="*/ 851360 h 2654282"/>
                              <a:gd name="connsiteX4" fmla="*/ 1384251 w 3217557"/>
                              <a:gd name="connsiteY4" fmla="*/ 661544 h 2654282"/>
                              <a:gd name="connsiteX5" fmla="*/ 1993421 w 3217557"/>
                              <a:gd name="connsiteY5" fmla="*/ 661544 h 2654282"/>
                              <a:gd name="connsiteX6" fmla="*/ 2183237 w 3217557"/>
                              <a:gd name="connsiteY6" fmla="*/ 851360 h 2654282"/>
                              <a:gd name="connsiteX7" fmla="*/ 1993421 w 3217557"/>
                              <a:gd name="connsiteY7" fmla="*/ 1041176 h 2654282"/>
                              <a:gd name="connsiteX8" fmla="*/ 1803605 w 3217557"/>
                              <a:gd name="connsiteY8" fmla="*/ 851360 h 2654282"/>
                              <a:gd name="connsiteX9" fmla="*/ 1993421 w 3217557"/>
                              <a:gd name="connsiteY9" fmla="*/ 661544 h 2654282"/>
                              <a:gd name="connsiteX10" fmla="*/ 2602591 w 3217557"/>
                              <a:gd name="connsiteY10" fmla="*/ 661544 h 2654282"/>
                              <a:gd name="connsiteX11" fmla="*/ 2792407 w 3217557"/>
                              <a:gd name="connsiteY11" fmla="*/ 851360 h 2654282"/>
                              <a:gd name="connsiteX12" fmla="*/ 2602591 w 3217557"/>
                              <a:gd name="connsiteY12" fmla="*/ 1041176 h 2654282"/>
                              <a:gd name="connsiteX13" fmla="*/ 2412775 w 3217557"/>
                              <a:gd name="connsiteY13" fmla="*/ 851360 h 2654282"/>
                              <a:gd name="connsiteX14" fmla="*/ 2602591 w 3217557"/>
                              <a:gd name="connsiteY14" fmla="*/ 661544 h 2654282"/>
                              <a:gd name="connsiteX15" fmla="*/ 677114 w 3217557"/>
                              <a:gd name="connsiteY15" fmla="*/ 569491 h 2654282"/>
                              <a:gd name="connsiteX16" fmla="*/ 330916 w 3217557"/>
                              <a:gd name="connsiteY16" fmla="*/ 569491 h 2654282"/>
                              <a:gd name="connsiteX17" fmla="*/ 0 w 3217557"/>
                              <a:gd name="connsiteY17" fmla="*/ 900407 h 2654282"/>
                              <a:gd name="connsiteX18" fmla="*/ 0 w 3217557"/>
                              <a:gd name="connsiteY18" fmla="*/ 1952009 h 2654282"/>
                              <a:gd name="connsiteX19" fmla="*/ 330916 w 3217557"/>
                              <a:gd name="connsiteY19" fmla="*/ 2282925 h 2654282"/>
                              <a:gd name="connsiteX20" fmla="*/ 711670 w 3217557"/>
                              <a:gd name="connsiteY20" fmla="*/ 2282925 h 2654282"/>
                              <a:gd name="connsiteX21" fmla="*/ 275077 w 3217557"/>
                              <a:gd name="connsiteY21" fmla="*/ 2654282 h 2654282"/>
                              <a:gd name="connsiteX22" fmla="*/ 1294529 w 3217557"/>
                              <a:gd name="connsiteY22" fmla="*/ 2282925 h 2654282"/>
                              <a:gd name="connsiteX23" fmla="*/ 2117356 w 3217557"/>
                              <a:gd name="connsiteY23" fmla="*/ 2282925 h 2654282"/>
                              <a:gd name="connsiteX24" fmla="*/ 2418395 w 3217557"/>
                              <a:gd name="connsiteY24" fmla="*/ 2087951 h 2654282"/>
                              <a:gd name="connsiteX25" fmla="*/ 1830857 w 3217557"/>
                              <a:gd name="connsiteY25" fmla="*/ 1799347 h 2654282"/>
                              <a:gd name="connsiteX26" fmla="*/ 1008030 w 3217557"/>
                              <a:gd name="connsiteY26" fmla="*/ 1799347 h 2654282"/>
                              <a:gd name="connsiteX27" fmla="*/ 677114 w 3217557"/>
                              <a:gd name="connsiteY27" fmla="*/ 1468431 h 2654282"/>
                              <a:gd name="connsiteX28" fmla="*/ 677114 w 3217557"/>
                              <a:gd name="connsiteY28" fmla="*/ 569491 h 2654282"/>
                              <a:gd name="connsiteX29" fmla="*/ 2886641 w 3217557"/>
                              <a:gd name="connsiteY29" fmla="*/ 0 h 2654282"/>
                              <a:gd name="connsiteX30" fmla="*/ 1100201 w 3217557"/>
                              <a:gd name="connsiteY30" fmla="*/ 0 h 2654282"/>
                              <a:gd name="connsiteX31" fmla="*/ 769285 w 3217557"/>
                              <a:gd name="connsiteY31" fmla="*/ 330916 h 2654282"/>
                              <a:gd name="connsiteX32" fmla="*/ 769285 w 3217557"/>
                              <a:gd name="connsiteY32" fmla="*/ 1382518 h 2654282"/>
                              <a:gd name="connsiteX33" fmla="*/ 1100201 w 3217557"/>
                              <a:gd name="connsiteY33" fmla="*/ 1713434 h 2654282"/>
                              <a:gd name="connsiteX34" fmla="*/ 1923028 w 3217557"/>
                              <a:gd name="connsiteY34" fmla="*/ 1713434 h 2654282"/>
                              <a:gd name="connsiteX35" fmla="*/ 3078958 w 3217557"/>
                              <a:gd name="connsiteY35" fmla="*/ 2077967 h 2654282"/>
                              <a:gd name="connsiteX36" fmla="*/ 2505887 w 3217557"/>
                              <a:gd name="connsiteY36" fmla="*/ 1713434 h 2654282"/>
                              <a:gd name="connsiteX37" fmla="*/ 2886641 w 3217557"/>
                              <a:gd name="connsiteY37" fmla="*/ 1713434 h 2654282"/>
                              <a:gd name="connsiteX38" fmla="*/ 3217557 w 3217557"/>
                              <a:gd name="connsiteY38" fmla="*/ 1382518 h 2654282"/>
                              <a:gd name="connsiteX39" fmla="*/ 3217557 w 3217557"/>
                              <a:gd name="connsiteY39" fmla="*/ 330916 h 2654282"/>
                              <a:gd name="connsiteX40" fmla="*/ 2886641 w 3217557"/>
                              <a:gd name="connsiteY40" fmla="*/ 0 h 26542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Lst>
                            <a:rect l="l" t="t" r="r" b="b"/>
                            <a:pathLst>
                              <a:path w="3217557" h="2654282">
                                <a:moveTo>
                                  <a:pt x="1384251" y="661544"/>
                                </a:moveTo>
                                <a:cubicBezTo>
                                  <a:pt x="1489083" y="661544"/>
                                  <a:pt x="1574067" y="746528"/>
                                  <a:pt x="1574067" y="851360"/>
                                </a:cubicBezTo>
                                <a:cubicBezTo>
                                  <a:pt x="1574067" y="956192"/>
                                  <a:pt x="1489083" y="1041176"/>
                                  <a:pt x="1384251" y="1041176"/>
                                </a:cubicBezTo>
                                <a:cubicBezTo>
                                  <a:pt x="1279419" y="1041176"/>
                                  <a:pt x="1194435" y="956192"/>
                                  <a:pt x="1194435" y="851360"/>
                                </a:cubicBezTo>
                                <a:cubicBezTo>
                                  <a:pt x="1194435" y="746528"/>
                                  <a:pt x="1279419" y="661544"/>
                                  <a:pt x="1384251" y="661544"/>
                                </a:cubicBezTo>
                                <a:close/>
                                <a:moveTo>
                                  <a:pt x="1993421" y="661544"/>
                                </a:moveTo>
                                <a:cubicBezTo>
                                  <a:pt x="2098253" y="661544"/>
                                  <a:pt x="2183237" y="746528"/>
                                  <a:pt x="2183237" y="851360"/>
                                </a:cubicBezTo>
                                <a:cubicBezTo>
                                  <a:pt x="2183237" y="956192"/>
                                  <a:pt x="2098253" y="1041176"/>
                                  <a:pt x="1993421" y="1041176"/>
                                </a:cubicBezTo>
                                <a:cubicBezTo>
                                  <a:pt x="1888589" y="1041176"/>
                                  <a:pt x="1803605" y="956192"/>
                                  <a:pt x="1803605" y="851360"/>
                                </a:cubicBezTo>
                                <a:cubicBezTo>
                                  <a:pt x="1803605" y="746528"/>
                                  <a:pt x="1888589" y="661544"/>
                                  <a:pt x="1993421" y="661544"/>
                                </a:cubicBezTo>
                                <a:close/>
                                <a:moveTo>
                                  <a:pt x="2602591" y="661544"/>
                                </a:moveTo>
                                <a:cubicBezTo>
                                  <a:pt x="2707423" y="661544"/>
                                  <a:pt x="2792407" y="746528"/>
                                  <a:pt x="2792407" y="851360"/>
                                </a:cubicBezTo>
                                <a:cubicBezTo>
                                  <a:pt x="2792407" y="956192"/>
                                  <a:pt x="2707423" y="1041176"/>
                                  <a:pt x="2602591" y="1041176"/>
                                </a:cubicBezTo>
                                <a:cubicBezTo>
                                  <a:pt x="2497759" y="1041176"/>
                                  <a:pt x="2412775" y="956192"/>
                                  <a:pt x="2412775" y="851360"/>
                                </a:cubicBezTo>
                                <a:cubicBezTo>
                                  <a:pt x="2412775" y="746528"/>
                                  <a:pt x="2497759" y="661544"/>
                                  <a:pt x="2602591" y="661544"/>
                                </a:cubicBezTo>
                                <a:close/>
                                <a:moveTo>
                                  <a:pt x="677114" y="569491"/>
                                </a:moveTo>
                                <a:lnTo>
                                  <a:pt x="330916" y="569491"/>
                                </a:lnTo>
                                <a:cubicBezTo>
                                  <a:pt x="148156" y="569491"/>
                                  <a:pt x="0" y="717647"/>
                                  <a:pt x="0" y="900407"/>
                                </a:cubicBezTo>
                                <a:lnTo>
                                  <a:pt x="0" y="1952009"/>
                                </a:lnTo>
                                <a:cubicBezTo>
                                  <a:pt x="0" y="2134769"/>
                                  <a:pt x="148156" y="2282925"/>
                                  <a:pt x="330916" y="2282925"/>
                                </a:cubicBezTo>
                                <a:lnTo>
                                  <a:pt x="711670" y="2282925"/>
                                </a:lnTo>
                                <a:cubicBezTo>
                                  <a:pt x="639726" y="2394386"/>
                                  <a:pt x="647101" y="2475544"/>
                                  <a:pt x="275077" y="2654282"/>
                                </a:cubicBezTo>
                                <a:cubicBezTo>
                                  <a:pt x="900998" y="2583693"/>
                                  <a:pt x="998412" y="2552618"/>
                                  <a:pt x="1294529" y="2282925"/>
                                </a:cubicBezTo>
                                <a:lnTo>
                                  <a:pt x="2117356" y="2282925"/>
                                </a:lnTo>
                                <a:cubicBezTo>
                                  <a:pt x="2251554" y="2282925"/>
                                  <a:pt x="2367095" y="2203043"/>
                                  <a:pt x="2418395" y="2087951"/>
                                </a:cubicBezTo>
                                <a:cubicBezTo>
                                  <a:pt x="2205538" y="2022975"/>
                                  <a:pt x="2032941" y="1932583"/>
                                  <a:pt x="1830857" y="1799347"/>
                                </a:cubicBezTo>
                                <a:lnTo>
                                  <a:pt x="1008030" y="1799347"/>
                                </a:lnTo>
                                <a:cubicBezTo>
                                  <a:pt x="825270" y="1799347"/>
                                  <a:pt x="677114" y="1651191"/>
                                  <a:pt x="677114" y="1468431"/>
                                </a:cubicBezTo>
                                <a:lnTo>
                                  <a:pt x="677114" y="569491"/>
                                </a:lnTo>
                                <a:close/>
                                <a:moveTo>
                                  <a:pt x="2886641" y="0"/>
                                </a:moveTo>
                                <a:lnTo>
                                  <a:pt x="1100201" y="0"/>
                                </a:lnTo>
                                <a:cubicBezTo>
                                  <a:pt x="917441" y="0"/>
                                  <a:pt x="769285" y="148156"/>
                                  <a:pt x="769285" y="330916"/>
                                </a:cubicBezTo>
                                <a:lnTo>
                                  <a:pt x="769285" y="1382518"/>
                                </a:lnTo>
                                <a:cubicBezTo>
                                  <a:pt x="769285" y="1565278"/>
                                  <a:pt x="917441" y="1713434"/>
                                  <a:pt x="1100201" y="1713434"/>
                                </a:cubicBezTo>
                                <a:lnTo>
                                  <a:pt x="1923028" y="1713434"/>
                                </a:lnTo>
                                <a:cubicBezTo>
                                  <a:pt x="2301032" y="1962656"/>
                                  <a:pt x="2453037" y="2007378"/>
                                  <a:pt x="3078958" y="2077967"/>
                                </a:cubicBezTo>
                                <a:cubicBezTo>
                                  <a:pt x="2713759" y="1878758"/>
                                  <a:pt x="2673367" y="1899957"/>
                                  <a:pt x="2505887" y="1713434"/>
                                </a:cubicBezTo>
                                <a:lnTo>
                                  <a:pt x="2886641" y="1713434"/>
                                </a:lnTo>
                                <a:cubicBezTo>
                                  <a:pt x="3069401" y="1713434"/>
                                  <a:pt x="3217557" y="1565278"/>
                                  <a:pt x="3217557" y="1382518"/>
                                </a:cubicBezTo>
                                <a:lnTo>
                                  <a:pt x="3217557" y="330916"/>
                                </a:lnTo>
                                <a:cubicBezTo>
                                  <a:pt x="3217557" y="148156"/>
                                  <a:pt x="3069401" y="0"/>
                                  <a:pt x="2886641" y="0"/>
                                </a:cubicBezTo>
                                <a:close/>
                              </a:path>
                            </a:pathLst>
                          </a:cu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74270224" name="رسم 64" descr="قاعة مجلس الإدارة"/>
                          <pic:cNvPicPr>
                            <a:picLocks noChangeAspect="1"/>
                          </pic:cNvPicPr>
                        </pic:nvPicPr>
                        <pic:blipFill>
                          <a:blip r:embed="rId19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91"/>
                              </a:ext>
                            </a:extLst>
                          </a:blip>
                          <a:stretch>
                            <a:fillRect/>
                          </a:stretch>
                        </pic:blipFill>
                        <pic:spPr>
                          <a:xfrm>
                            <a:off x="8122831" y="1250169"/>
                            <a:ext cx="632143" cy="632143"/>
                          </a:xfrm>
                          <a:prstGeom prst="snip1Rect">
                            <a:avLst/>
                          </a:prstGeom>
                        </pic:spPr>
                      </pic:pic>
                      <pic:pic xmlns:pic="http://schemas.openxmlformats.org/drawingml/2006/picture">
                        <pic:nvPicPr>
                          <pic:cNvPr id="2074270225" name="Graphic 65"/>
                          <pic:cNvPicPr>
                            <a:picLocks noChangeAspect="1"/>
                          </pic:cNvPicPr>
                        </pic:nvPicPr>
                        <pic:blipFill>
                          <a:blip r:embed="rId192">
                            <a:extLs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93"/>
                              </a:ext>
                            </a:extLst>
                          </a:blip>
                          <a:stretch>
                            <a:fillRect/>
                          </a:stretch>
                        </pic:blipFill>
                        <pic:spPr>
                          <a:xfrm>
                            <a:off x="6362633" y="1227851"/>
                            <a:ext cx="628650" cy="685800"/>
                          </a:xfrm>
                          <a:prstGeom prst="rect">
                            <a:avLst/>
                          </a:prstGeom>
                        </pic:spPr>
                      </pic:pic>
                      <pic:pic xmlns:pic="http://schemas.openxmlformats.org/drawingml/2006/picture">
                        <pic:nvPicPr>
                          <pic:cNvPr id="2074270226" name="Graphic 14" descr="Business Growth with solid fill"/>
                          <pic:cNvPicPr>
                            <a:picLocks noChangeAspect="1"/>
                          </pic:cNvPicPr>
                        </pic:nvPicPr>
                        <pic:blipFill>
                          <a:blip r:embed="rId19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95"/>
                              </a:ext>
                            </a:extLst>
                          </a:blip>
                          <a:stretch>
                            <a:fillRect/>
                          </a:stretch>
                        </pic:blipFill>
                        <pic:spPr>
                          <a:xfrm>
                            <a:off x="4574700" y="1283096"/>
                            <a:ext cx="575310" cy="575310"/>
                          </a:xfrm>
                          <a:prstGeom prst="rect">
                            <a:avLst/>
                          </a:prstGeom>
                        </pic:spPr>
                      </pic:pic>
                      <pic:pic xmlns:pic="http://schemas.openxmlformats.org/drawingml/2006/picture">
                        <pic:nvPicPr>
                          <pic:cNvPr id="2074270227" name="Picture 2074270227"/>
                          <pic:cNvPicPr>
                            <a:picLocks noChangeAspect="1"/>
                          </pic:cNvPicPr>
                        </pic:nvPicPr>
                        <pic:blipFill>
                          <a:blip r:embed="rId196">
                            <a:duotone>
                              <a:prstClr val="black"/>
                              <a:schemeClr val="tx2">
                                <a:tint val="45000"/>
                                <a:satMod val="400000"/>
                              </a:schemeClr>
                            </a:duotone>
                            <a:extLst/>
                          </a:blip>
                          <a:stretch>
                            <a:fillRect/>
                          </a:stretch>
                        </pic:blipFill>
                        <pic:spPr>
                          <a:xfrm>
                            <a:off x="1029730" y="1202451"/>
                            <a:ext cx="736600" cy="736600"/>
                          </a:xfrm>
                          <a:prstGeom prst="rect">
                            <a:avLst/>
                          </a:prstGeom>
                        </pic:spPr>
                      </pic:pic>
                      <pic:pic xmlns:pic="http://schemas.openxmlformats.org/drawingml/2006/picture">
                        <pic:nvPicPr>
                          <pic:cNvPr id="2074270228" name="Picture 2074270228"/>
                          <pic:cNvPicPr>
                            <a:picLocks noChangeAspect="1"/>
                          </pic:cNvPicPr>
                        </pic:nvPicPr>
                        <pic:blipFill>
                          <a:blip r:embed="rId197">
                            <a:biLevel thresh="25000"/>
                          </a:blip>
                          <a:stretch>
                            <a:fillRect/>
                          </a:stretch>
                        </pic:blipFill>
                        <pic:spPr>
                          <a:xfrm>
                            <a:off x="2984577" y="1291004"/>
                            <a:ext cx="559495" cy="5594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69" o:spid="_x0000_s3294" style="position:absolute;left:0;text-align:left;margin-left:-25.05pt;margin-top:89.4pt;width:505.9pt;height:160.65pt;z-index:252809216;mso-position-horizontal-relative:text;mso-position-vertical-relative:text;mso-width-relative:margin;mso-height-relative:margin" coordorigin="" coordsize="115541,374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">
                <v:group id="Группа 2" o:spid="_x0000_s3295" style="position:absolute;left:4553;top:6013;width:107030;height:19495" coordorigin="4553,6013" coordsize="107029,1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YtqwjL&#10;AAAA4wAAAA8AAAAAAAAAAAAAAAAAqgIAAGRycy9kb3ducmV2LnhtbFBLBQYAAAAABAAEAPoAAACi&#10;AwAAAAA=&#10;">
                  <v:shape id="Google Shape;174;p15" o:spid="_x0000_s3296" style="position:absolute;left:74578;top:6013;width:19479;height:9747;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0OcwA&#10;AADjAAAADwAAAGRycy9kb3ducmV2LnhtbESPT0vDQBTE74LfYXmCN7trCMbGbktbUHrxYP9Ae3tk&#10;X5OQ7Nslu7bRT+8KgsdhZn7DzBaj7cWFhtA61vA4USCIK2darjXsd68PzyBCRDbYOyYNXxRgMb+9&#10;mWFp3JU/6LKNtUgQDiVqaGL0pZShashimDhPnLyzGyzGJIdamgGvCW57mSn1JC22nBYa9LRuqOq2&#10;n1bD6uwPu9P07X3T0brzsjjm9H3U+v5uXL6AiDTG//Bfe2M0ZKrIs0JlKoffT+kPyPk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K+60OcwAAADjAAAADwAAAAAAAAAAAAAAAACY&#10;AgAAZHJzL2Rvd25yZXYueG1sUEsFBgAAAAAEAAQA9QAAAJEDAAAAAA==&#10;" path="m231,46c129,46,47,129,47,231,,231,,231,,231,,103,104,,231,,359,,462,103,462,231v-46,,-46,,-46,c416,129,333,46,231,46xe" fillcolor="#dff0f0" stroked="f">
                    <v:path arrowok="t" o:extrusionok="f"/>
                  </v:shape>
                  <v:shape id="Google Shape;175;p15" o:spid="_x0000_s3297" style="position:absolute;left:57100;top:15760;width:19462;height:9748;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IRoswA&#10;AADjAAAADwAAAGRycy9kb3ducmV2LnhtbESPT0sDMRTE74LfITzBm01cqmvXpqUtKL146B+hvT02&#10;r7vLbl7CJrarn94IQo/DzPyGmc4H24kz9aFxrOFxpEAQl840XGnY794eXkCEiGywc0wavinAfHZ7&#10;M8XCuAtv6LyNlUgQDgVqqGP0hZShrMliGDlPnLyT6y3GJPtKmh4vCW47mSn1LC02nBZq9LSqqWy3&#10;X1bD8uQ/d8fJ+8e6pVXrZX4Y089B6/u7YfEKItIQr+H/9tpoyFQ+znKVqSf4+5T+gJz9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RKIRoswAAADjAAAADwAAAAAAAAAAAAAAAACY&#10;AgAAZHJzL2Rvd25yZXYueG1sUEsFBgAAAAAEAAQA9QAAAJEDAAAAAA==&#10;" path="m231,231c103,231,,127,,,46,,46,,46,v,101,83,184,185,184c332,184,415,101,415,v47,,47,,47,c462,127,358,231,231,231xe" fillcolor="#dff0f0" stroked="f">
                    <v:path arrowok="t" o:extrusionok="f"/>
                  </v:shape>
                  <v:shape id="Google Shape;176;p15" o:spid="_x0000_s3298" style="position:absolute;left:92120;top:15760;width:19463;height:9748;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CP1csA&#10;AADjAAAADwAAAGRycy9kb3ducmV2LnhtbESPQWsCMRSE70L/Q3iF3jTpIq5djdIKLV56qFrQ22Pz&#10;3F128xI2qW7765tCweMwM98wy/VgO3GhPjSONTxOFAji0pmGKw2H/et4DiJEZIOdY9LwTQHWq7vR&#10;EgvjrvxBl12sRIJwKFBDHaMvpAxlTRbDxHni5J1dbzEm2VfS9HhNcNvJTKmZtNhwWqjR06amst19&#10;WQ0vZ/+5Pz29vW9b2rRe5scp/Ry1frgfnhcgIg3xFv5vb42GTOXTLFeZmsHfp/QH5Oo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0cI/VywAAAOMAAAAPAAAAAAAAAAAAAAAAAJgC&#10;AABkcnMvZG93bnJldi54bWxQSwUGAAAAAAQABAD1AAAAkAMAAAAA&#10;" path="m231,231c103,231,,127,,,46,,46,,46,v,101,83,184,185,184c332,184,415,101,415,v47,,47,,47,c462,127,358,231,231,231xe" fillcolor="#dff0f0" stroked="f">
                    <v:path arrowok="t" o:extrusionok="f"/>
                  </v:shape>
                  <v:shape id="Google Shape;177;p15" o:spid="_x0000_s3299" style="position:absolute;left:39558;top:6013;width:19478;height:9747;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wqTskA&#10;AADjAAAADwAAAGRycy9kb3ducmV2LnhtbERPXWvCMBR9F/Yfwh3sTZMVWbfOKJvg8MWH6Qbu7dJc&#10;29LmJjRRO3+9EQZ7OhzOF2e2GGwnTtSHxrGGx4kCQVw603Cl4Wu3Gj+DCBHZYOeYNPxSgMX8bjTD&#10;wrgzf9JpGyuRSjgUqKGO0RdShrImi2HiPHHSDq63GBPtK2l6PKdy28lMqSdpseG0UKOnZU1luz1a&#10;De8H/737efnYrFtatl7m+yld9lo/3A9vryAiDfHf/JdeGw2ZyqdZrhLA7VP6A3J+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zwqTskAAADjAAAADwAAAAAAAAAAAAAAAACYAgAA&#10;ZHJzL2Rvd25yZXYueG1sUEsFBgAAAAAEAAQA9QAAAI4DAAAAAA==&#10;" path="m231,46c130,46,47,129,47,231,,231,,231,,231,,103,104,,231,,359,,462,103,462,231v-46,,-46,,-46,c416,129,333,46,231,46xe" fillcolor="#dff0f0" stroked="f">
                    <v:path arrowok="t" o:extrusionok="f"/>
                  </v:shape>
                  <v:shape id="Google Shape;178;p15" o:spid="_x0000_s3300" style="position:absolute;left:22079;top:15760;width:19463;height:9748;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O+PMgA&#10;AADjAAAADwAAAGRycy9kb3ducmV2LnhtbERPz2vCMBS+D/Y/hCfsNhOL2K0aZRM2vOygbqC3R/Ns&#10;S5uX0GTa+dcvB8Hjx/d7sRpsJ87Uh8axhslYgSAunWm40vC9/3h+AREissHOMWn4owCr5ePDAgvj&#10;Lryl8y5WIoVwKFBDHaMvpAxlTRbD2HnixJ1cbzEm2FfS9HhJ4baTmVIzabHh1FCjp3VNZbv7tRre&#10;T/5nf3z9/Nq0tG69zA9Tuh60fhoNb3MQkYZ4F9/cG6MhU/k0y1Wm0uj0Kf0Bufw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o748yAAAAOMAAAAPAAAAAAAAAAAAAAAAAJgCAABk&#10;cnMvZG93bnJldi54bWxQSwUGAAAAAAQABAD1AAAAjQMAAAAA&#10;" path="m231,231c103,231,,127,,,46,,46,,46,v,101,83,184,185,184c333,184,415,101,415,v47,,47,,47,c462,127,358,231,231,231xe" fillcolor="#dff0f0" stroked="f">
                    <v:path arrowok="t" o:extrusionok="f"/>
                  </v:shape>
                  <v:shape id="Google Shape;179;p15" o:spid="_x0000_s3301" style="position:absolute;left:4553;top:6013;width:19463;height:9747;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8bp8sA&#10;AADjAAAADwAAAGRycy9kb3ducmV2LnhtbESPQWsCMRSE74X+h/AKvdXERbq6GkWFFi89VC3Y22Pz&#10;3F128xI2qW7765tCweMwM98wi9VgO3GhPjSONYxHCgRx6UzDlYbj4eVpCiJEZIOdY9LwTQFWy/u7&#10;BRbGXfmdLvtYiQThUKCGOkZfSBnKmiyGkfPEyTu73mJMsq+k6fGa4LaTmVLP0mLDaaFGT9uaynb/&#10;ZTVszv7j8Dl7fdu1tG29zE8T+jlp/fgwrOcgIg3xFv5v74yGTOWTLFeZmsHfp/QH5PI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F7xunywAAAOMAAAAPAAAAAAAAAAAAAAAAAJgC&#10;AABkcnMvZG93bnJldi54bWxQSwUGAAAAAAQABAD1AAAAkAMAAAAA&#10;" path="m231,46c130,46,47,129,47,231,,231,,231,,231,,103,104,,231,,359,,462,103,462,231v-46,,-46,,-46,c416,129,333,46,231,46xe" fillcolor="#dff0f0" stroked="f">
                    <v:path arrowok="t" o:extrusionok="f"/>
                  </v:shape>
                </v:group>
                <v:group id="Группа 1" o:spid="_x0000_s3302" style="position:absolute;left:4553;top:6013;width:107030;height:19495" coordorigin="4553,6013" coordsize="107029,1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EyajosoA&#10;AADjAAAADwAAAAAAAAAAAAAAAACqAgAAZHJzL2Rvd25yZXYueG1sUEsFBgAAAAAEAAQA+gAAAKED&#10;AAAAAA==&#10;">
                  <v:shape id="Google Shape;180;p15" o:spid="_x0000_s3303" style="position:absolute;left:74578;top:15760;width:19479;height:9748;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OXl8oA&#10;AADjAAAADwAAAGRycy9kb3ducmV2LnhtbESPQUvEMBSE74L/ITzBi+wmDcVK3eyyLCzsXgSrB4+P&#10;5m1bbJLSPLvx3xtB8DjMzDfMZpfcKBaa4xC8gWKtQJBvgx18Z+D97bh6AhEZvcUxeDLwTRF229ub&#10;DdY2XP0rLQ13IkN8rNFAzzzVUsa2J4dxHSby2buE2SFnOXfSznjNcDdKrdSjdDj4vNDjRIee2s/m&#10;yxl4Kbnh874qlo+Sj/r0kOz5kIy5v0v7ZxBMif/Df+2TNaBVVepK6aKA30/5D8jt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Rjl5fKAAAA4wAAAA8AAAAAAAAAAAAAAAAAmAIA&#10;AGRycy9kb3ducmV2LnhtbFBLBQYAAAAABAAEAPUAAACPAwAAAAA=&#10;" path="m231,231c104,231,,127,,,47,,47,,47,v,101,82,184,184,184c333,184,416,101,416,v46,,46,,46,c462,127,359,231,231,231xe" fillcolor="#168489" stroked="f">
                    <v:path arrowok="t" o:extrusionok="f"/>
                  </v:shape>
                  <v:shape id="Google Shape;181;p15" o:spid="_x0000_s3304" style="position:absolute;left:57100;top:6013;width:19462;height:9747;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J4MkA&#10;AADjAAAADwAAAGRycy9kb3ducmV2LnhtbESPQUvEMBSE74L/ITzBi+wmDcVK3eyyLCzsXgSrB4+P&#10;5m1bbJLSPLvx3xtB8DjMzDfMZpfcKBaa4xC8gWKtQJBvgx18Z+D97bh6AhEZvcUxeDLwTRF229ub&#10;DdY2XP0rLQ13IkN8rNFAzzzVUsa2J4dxHSby2buE2SFnOXfSznjNcDdKrdSjdDj4vNDjRIee2s/m&#10;yxl4Kbnh874qlo+Sj/r0kOz5kIy5v0v7ZxBMif/Df+2TNaBVVepK6ULD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LEJ4MkAAADjAAAADwAAAAAAAAAAAAAAAACYAgAA&#10;ZHJzL2Rvd25yZXYueG1sUEsFBgAAAAAEAAQA9QAAAI4DAAAAAA==&#10;" path="m231,46c129,46,46,129,46,231,,231,,231,,231,,103,103,,231,,358,,462,103,462,231v-47,,-47,,-47,c415,129,332,46,231,46xe" fillcolor="#168489" stroked="f">
                    <v:path arrowok="t" o:extrusionok="f"/>
                  </v:shape>
                  <v:shape id="Google Shape;182;p15" o:spid="_x0000_s3305" style="position:absolute;left:92120;top:6013;width:19463;height:9747;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se8oA&#10;AADjAAAADwAAAGRycy9kb3ducmV2LnhtbESPQUvEMBSE74L/ITzBi7hJY7FSN7ssCwu7F8GuB4+P&#10;5tkWm6Q0z27890YQPA4z8w2z3iY3ioXmOARvoFgpEOTbYAffGXg7H+6fQERGb3EMngx8U4Tt5vpq&#10;jbUNF/9KS8OdyBAfazTQM0+1lLHtyWFchYl89j7C7JCznDtpZ7xkuBulVupROhx8Xuhxon1P7Wfz&#10;5Qy8lNzwaVcVy3vJB328S/a0T8bc3qTdMwimxP/hv/bRGtCqKnWldPEAv5/yH5Cb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v9rHvKAAAA4wAAAA8AAAAAAAAAAAAAAAAAmAIA&#10;AGRycy9kb3ducmV2LnhtbFBLBQYAAAAABAAEAPUAAACPAwAAAAA=&#10;" path="m231,46c129,46,46,129,46,231,,231,,231,,231,,103,103,,231,,358,,462,103,462,231v-47,,-47,,-47,c415,129,332,46,231,46xe" fillcolor="#168489" stroked="f">
                    <v:path arrowok="t" o:extrusionok="f"/>
                  </v:shape>
                  <v:shape id="Google Shape;183;p15" o:spid="_x0000_s3306" style="position:absolute;left:39558;top:15760;width:19478;height:9748;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Q0D8oA&#10;AADjAAAADwAAAGRycy9kb3ducmV2LnhtbESPQUvEMBSE74L/ITzBi+wmDcVK3eyyLCzsXgSrB4+P&#10;5m1bbJLSPLvx3xtB8DjMzDfMZpfcKBaa4xC8gWKtQJBvgx18Z+D97bh6AhEZvcUxeDLwTRF229ub&#10;DdY2XP0rLQ13IkN8rNFAzzzVUsa2J4dxHSby2buE2SFnOXfSznjNcDdKrdSjdDj4vNDjRIee2s/m&#10;yxl4Kbnh874qlo+Sj/r0kOz5kIy5v0v7ZxBMif/Df+2TNaBVVepK6aKE30/5D8jt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QUNA/KAAAA4wAAAA8AAAAAAAAAAAAAAAAAmAIA&#10;AGRycy9kb3ducmV2LnhtbFBLBQYAAAAABAAEAPUAAACPAwAAAAA=&#10;" path="m231,231c104,231,,127,,,47,,47,,47,v,101,83,184,184,184c333,184,416,101,416,v46,,46,,46,c462,127,359,231,231,231xe" fillcolor="#168489" stroked="f">
                    <v:path arrowok="t" o:extrusionok="f"/>
                  </v:shape>
                  <v:shape id="Google Shape;184;p15" o:spid="_x0000_s3307" style="position:absolute;left:22079;top:6013;width:19463;height:9747;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iRlMoA&#10;AADjAAAADwAAAGRycy9kb3ducmV2LnhtbESPQUvEMBSE74L/ITzBi7hJQ7VSN7ssCwu7F8GuB4+P&#10;5tkWm6Q0z27890YQPA4z8w2z3iY3ioXmOARvoFgpEOTbYAffGXg7H+6fQERGb3EMngx8U4Tt5vpq&#10;jbUNF/9KS8OdyBAfazTQM0+1lLHtyWFchYl89j7C7JCznDtpZ7xkuBulVupROhx8Xuhxon1P7Wfz&#10;5Qy8lNzwaVcVy3vJB328S/a0T8bc3qTdMwimxP/hv/bRGtCqKnWldPEAv5/yH5Cb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tYkZTKAAAA4wAAAA8AAAAAAAAAAAAAAAAAmAIA&#10;AGRycy9kb3ducmV2LnhtbFBLBQYAAAAABAAEAPUAAACPAwAAAAA=&#10;" path="m231,46c129,46,46,129,46,231,,231,,231,,231,,103,103,,231,,358,,462,103,462,231v-47,,-47,,-47,c415,129,333,46,231,46xe" fillcolor="#168489" stroked="f">
                    <v:path arrowok="t" o:extrusionok="f"/>
                  </v:shape>
                  <v:shape id="Google Shape;185;p15" o:spid="_x0000_s3308" style="position:absolute;left:4553;top:15760;width:19463;height:9748;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P48oA&#10;AADjAAAADwAAAGRycy9kb3ducmV2LnhtbESPQUvEMBSE74L/ITzBi7hJQ9lK3eyyLCzsXgS7HjyG&#10;5tkWm5fSPLvx3xtB8DjMzDfMZpf8KBac4xDIQLFSIJDa4AbqDLxdjo9PICJbcnYMhAa+McJue3uz&#10;sbULV3rFpeFOZAjF2hromadaytj26G1chQkpex9h9paznDvpZnvNcD9KrdRaejtQXujthIce28/m&#10;yxt4Kbnh874qlveSj/r0kNz5kIy5v0v7ZxCMif/Df+2TM6BVVepK6WINv5/yH5Db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uKD+PKAAAA4wAAAA8AAAAAAAAAAAAAAAAAmAIA&#10;AGRycy9kb3ducmV2LnhtbFBLBQYAAAAABAAEAPUAAACPAwAAAAA=&#10;" path="m231,231c104,231,,127,,,47,,47,,47,v,101,83,184,184,184c333,184,416,101,416,v46,,46,,46,c462,127,359,231,231,231xe" fillcolor="#168489" stroked="f">
                    <v:path arrowok="t" o:extrusionok="f"/>
                  </v:shape>
                </v:group>
                <v:shape id="TextBox 57" o:spid="_x0000_s3309" type="#_x0000_t202" style="position:absolute;left:91031;width:24510;height:8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hi/MoA&#10;AADjAAAADwAAAGRycy9kb3ducmV2LnhtbESPT2vCQBTE7wW/w/IK3uquwTZtdBVRBE8W0z/g7ZF9&#10;JqHZtyG7mvTbu4WCx2FmfsMsVoNtxJU6XzvWMJ0oEMSFMzWXGj4/dk+vIHxANtg4Jg2/5GG1HD0s&#10;MDOu5yNd81CKCGGfoYYqhDaT0hcVWfQT1xJH7+w6iyHKrpSmwz7CbSMTpV6kxZrjQoUtbSoqfvKL&#10;1fB1OJ++Z+q93NrntneDkmzfpNbjx2E9BxFoCPfwf3tvNCQqnSWpSqYp/H2Kf0A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m4YvzKAAAA4wAAAA8AAAAAAAAAAAAAAAAAmAIA&#10;AGRycy9kb3ducmV2LnhtbFBLBQYAAAAABAAEAPUAAACPAwAAAAA=&#10;" filled="f" stroked="f">
                  <v:textbox>
                    <w:txbxContent>
                      <w:p w:rsidR="00671334" w:rsidRDefault="00671334"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التواصل الفعّال</w:t>
                        </w:r>
                      </w:p>
                    </w:txbxContent>
                  </v:textbox>
                </v:shape>
                <v:shape id="TextBox 58" o:spid="_x0000_s3310" type="#_x0000_t202" style="position:absolute;top:27909;width:27961;height:8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f2jscA&#10;AADjAAAADwAAAGRycy9kb3ducmV2LnhtbERPz2vCMBS+C/4P4QneNLG4udWmMiaDnTbUKez2aJ5t&#10;sXkpTWbrf28OA48f3+9sM9hGXKnztWMNi7kCQVw4U3Op4efwMXsB4QOywcYxabiRh00+HmWYGtfz&#10;jq77UIoYwj5FDVUIbSqlLyqy6OeuJY7c2XUWQ4RdKU2HfQy3jUyUepYWa44NFbb0XlFx2f9ZDcev&#10;8+9pqb7LrX1qezcoyfZVaj2dDG9rEIGG8BD/uz+NhkStlslKJYs4On6Kf0D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n9o7HAAAA4wAAAA8AAAAAAAAAAAAAAAAAmAIAAGRy&#10;cy9kb3ducmV2LnhtbFBLBQYAAAAABAAEAPUAAACMAwAAAAA=&#10;" filled="f" stroked="f">
                  <v:textbox>
                    <w:txbxContent>
                      <w:p w:rsidR="00671334" w:rsidRDefault="00671334"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إظهار النجاحات المبكرة</w:t>
                        </w:r>
                      </w:p>
                    </w:txbxContent>
                  </v:textbox>
                </v:shape>
                <v:shape id="TextBox 59" o:spid="_x0000_s3311" type="#_x0000_t202" style="position:absolute;left:72056;top:28943;width:24510;height:8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tTFcoA&#10;AADjAAAADwAAAGRycy9kb3ducmV2LnhtbESPT2vCQBTE7wW/w/KE3uquwfonuoq0FHpSalXw9sg+&#10;k2D2bchuTfrtXUHwOMzMb5jFqrOVuFLjS8cahgMFgjhzpuRcw/73620Kwgdkg5Vj0vBPHlbL3ssC&#10;U+Na/qHrLuQiQtinqKEIoU6l9FlBFv3A1cTRO7vGYoiyyaVpsI1wW8lEqbG0WHJcKLCmj4Kyy+7P&#10;ajhszqfjSG3zT/tet65Tku1Mav3a79ZzEIG68Aw/2t9GQ6Imo2SikuEM7p/iH5DL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drUxXKAAAA4wAAAA8AAAAAAAAAAAAAAAAAmAIA&#10;AGRycy9kb3ducmV2LnhtbFBLBQYAAAAABAAEAPUAAACPAwAAAAA=&#10;" filled="f" stroked="f">
                  <v:textbox>
                    <w:txbxContent>
                      <w:p w:rsidR="00671334" w:rsidRDefault="00671334"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المشاركة والإشراك</w:t>
                        </w:r>
                      </w:p>
                    </w:txbxContent>
                  </v:textbox>
                </v:shape>
                <v:shape id="TextBox 60" o:spid="_x0000_s3312" type="#_x0000_t202" style="position:absolute;left:53918;width:27718;height:8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0wNcgA&#10;AADjAAAADwAAAGRycy9kb3ducmV2LnhtbESPy2rCQBSG94LvMByhO53p4KWNjiKWgquK6QXcHTLH&#10;JDRzJmSmJn37zqLg8ue/8W12g2vEjbpQezbwOFMgiAtvay4NfLy/Tp9AhIhssfFMBn4pwG47Hm0w&#10;s77nM93yWIo0wiFDA1WMbSZlKCpyGGa+JU7e1XcOY5JdKW2HfRp3jdRKLaXDmtNDhS0dKiq+8x9n&#10;4PPtevmaq1P54hZt7wcl2T1LYx4mw34NItIQ7+H/9tEa0Go11yuldaJITIkH5PY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PTA1yAAAAOMAAAAPAAAAAAAAAAAAAAAAAJgCAABk&#10;cnMvZG93bnJldi54bWxQSwUGAAAAAAQABAD1AAAAjQMAAAAA&#10;" filled="f" stroked="f">
                  <v:textbox>
                    <w:txbxContent>
                      <w:p w:rsidR="00671334" w:rsidRDefault="00671334"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التدريب والدعم</w:t>
                        </w:r>
                      </w:p>
                    </w:txbxContent>
                  </v:textbox>
                </v:shape>
                <v:shape id="TextBox 61" o:spid="_x0000_s3313" type="#_x0000_t202" style="position:absolute;left:37038;top:27906;width:24510;height:8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GVrskA&#10;AADjAAAADwAAAGRycy9kb3ducmV2LnhtbESPQWsCMRSE7wX/Q3gFbzUxaLVbo4gieLLU1kJvj81z&#10;d+nmZdlEd/33plDocZiZb5jFqne1uFIbKs8GxiMFgjj3tuLCwOfH7mkOIkRki7VnMnCjAKvl4GGB&#10;mfUdv9P1GAuRIBwyNFDG2GRShrwkh2HkG+LknX3rMCbZFtK22CW4q6VW6lk6rDgtlNjQpqT853hx&#10;Bk6H8/fXRL0VWzdtOt8rye5FGjN87NevICL18T/8195bA1rNJnqmtB7D76f0B+TyD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3GVrskAAADjAAAADwAAAAAAAAAAAAAAAACYAgAA&#10;ZHJzL2Rvd25yZXYueG1sUEsFBgAAAAAEAAQA9QAAAI4DAAAAAA==&#10;" filled="f" stroked="f">
                  <v:textbox>
                    <w:txbxContent>
                      <w:p w:rsidR="00671334" w:rsidRDefault="00671334"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التحفيز والتشجيع</w:t>
                        </w:r>
                      </w:p>
                    </w:txbxContent>
                  </v:textbox>
                </v:shape>
                <v:shape id="TextBox 62" o:spid="_x0000_s3314" type="#_x0000_t202" style="position:absolute;left:14284;top:109;width:35658;height:8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ML2ckA&#10;AADjAAAADwAAAGRycy9kb3ducmV2LnhtbESPQWsCMRSE70L/Q3iF3jRpsFVXoxSl0JOlVgVvj81z&#10;d3HzsmxSd/vvTaHgcZiZb5jFqne1uFIbKs8GnkcKBHHubcWFgf33+3AKIkRki7VnMvBLAVbLh8EC&#10;M+s7/qLrLhYiQThkaKCMscmkDHlJDsPIN8TJO/vWYUyyLaRtsUtwV0ut1Kt0WHFaKLGhdUn5Zffj&#10;DBy259NxrD6LjXtpOt8ryW4mjXl67N/mICL18R7+b39YA1pNxnqitNbw9yn9Abm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6ML2ckAAADjAAAADwAAAAAAAAAAAAAAAACYAgAA&#10;ZHJzL2Rvd25yZXYueG1sUEsFBgAAAAAEAAQA9QAAAI4DAAAAAA==&#10;" filled="f" stroked="f">
                  <v:textbox>
                    <w:txbxContent>
                      <w:p w:rsidR="00671334" w:rsidRDefault="00671334"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التدرج في التنفيذ</w:t>
                        </w:r>
                      </w:p>
                    </w:txbxContent>
                  </v:textbox>
                </v:shape>
                <v:shape id="Rounded Rectangle 5" o:spid="_x0000_s3315" style="position:absolute;left:99424;top:13705;width:4855;height:4004;flip:x;visibility:visible;mso-wrap-style:square;v-text-anchor:middle" coordsize="3217557,2654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G1tssA&#10;AADjAAAADwAAAGRycy9kb3ducmV2LnhtbESPX0vDMBTF3wf7DuEO9rYly8SNumzMwVBEmU7R10tz&#10;bTubm9KkW/32RhB8PJw/P85q07tanKkNlWcDs6kCQZx7W3Fh4O11P1mCCBHZYu2ZDHxTgM16OFhh&#10;Zv2FX+h8jIVIIxwyNFDG2GRShrwkh2HqG+LkffrWYUyyLaRt8ZLGXS21UtfSYcWJUGJDu5Lyr2Pn&#10;EuRxe+iq94i3T4f9Q7e7Kz5Oy2djxqN+ewMiUh//w3/te2tAq8WVXiit5/D7Kf0Buf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s0bW2ywAAAOMAAAAPAAAAAAAAAAAAAAAAAJgC&#10;AABkcnMvZG93bnJldi54bWxQSwUGAAAAAAQABAD1AAAAkAMAAAAA&#10;" path="m1384251,661544v104832,,189816,84984,189816,189816c1574067,956192,1489083,1041176,1384251,1041176v-104832,,-189816,-84984,-189816,-189816c1194435,746528,1279419,661544,1384251,661544xm1993421,661544v104832,,189816,84984,189816,189816c2183237,956192,2098253,1041176,1993421,1041176v-104832,,-189816,-84984,-189816,-189816c1803605,746528,1888589,661544,1993421,661544xm2602591,661544v104832,,189816,84984,189816,189816c2792407,956192,2707423,1041176,2602591,1041176v-104832,,-189816,-84984,-189816,-189816c2412775,746528,2497759,661544,2602591,661544xm677114,569491r-346198,c148156,569491,,717647,,900407l,1952009v,182760,148156,330916,330916,330916l711670,2282925v-71944,111461,-64569,192619,-436593,371357c900998,2583693,998412,2552618,1294529,2282925r822827,c2251554,2282925,2367095,2203043,2418395,2087951v-212857,-64976,-385454,-155368,-587538,-288604l1008030,1799347v-182760,,-330916,-148156,-330916,-330916l677114,569491xm2886641,l1100201,c917441,,769285,148156,769285,330916r,1051602c769285,1565278,917441,1713434,1100201,1713434r822827,c2301032,1962656,2453037,2007378,3078958,2077967,2713759,1878758,2673367,1899957,2505887,1713434r380754,c3069401,1713434,3217557,1565278,3217557,1382518r,-1051602c3217557,148156,3069401,,2886641,xe" fillcolor="black [3213]" stroked="f" strokeweight="1pt">
                  <v:stroke joinstyle="miter"/>
                  <v:path arrowok="t" o:connecttype="custom" o:connectlocs="208863,99817;237504,128458;208863,157098;180223,128458;208863,99817;300778,99817;329418,128458;300778,157098;272137,128458;300778,99817;392693,99817;421333,128458;392693,157098;364052,128458;392693,99817;102167,85928;49930,85928;0,135858;0,294530;49930,344461;107381,344461;41505,400493;195325,344461;319478,344461;364900,315042;276249,271496;152097,271496;102167,221565;102167,85928;435552,0;166004,0;116074,49930;116074,208602;166004,258533;290157,258533;464569,313535;378101,258533;435552,258533;485482,208602;485482,49930;435552,0" o:connectangles="0,0,0,0,0,0,0,0,0,0,0,0,0,0,0,0,0,0,0,0,0,0,0,0,0,0,0,0,0,0,0,0,0,0,0,0,0,0,0,0,0"/>
                </v:shape>
                <v:shape id="رسم 64" o:spid="_x0000_s3316" type="#_x0000_t75" alt="قاعة مجلس الإدارة" style="position:absolute;left:81228;top:12501;width:6321;height:6322;visibility:visible;mso-wrap-style:square" coordsize="632143,632143"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BgkXjywAAAOMAAAAPAAAAAAAA&#10;AAAAAAAAAJ8CAABkcnMvZG93bnJldi54bWxQSwUGAAAAAAQABAD3AAAAlwMAAAAA&#10;" path="m,l526784,,632143,105359r,526784l,632143,,xe">
                  <v:imagedata r:id="rId198" o:title="قاعة مجلس الإدارة"/>
                  <v:formulas/>
                  <v:path arrowok="t" o:extrusionok="t" o:connecttype="custom" o:connectlocs="0,0;526784,0;632143,105359;632143,632143;0,632143;0,0" o:connectangles="0,0,0,0,0,0"/>
                </v:shape>
                <v:shape id="Graphic 65" o:spid="_x0000_s3317" type="#_x0000_t75" style="position:absolute;left:63626;top:12278;width:6286;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cd7nrswAAADjAAAADwAAAAAA&#10;AAAAAAAAAACfAgAAZHJzL2Rvd25yZXYueG1sUEsFBgAAAAAEAAQA9wAAAJgDAAAAAA==&#10;">
                  <v:imagedata r:id="rId199" o:title=""/>
                  <v:path arrowok="t"/>
                </v:shape>
                <v:shape id="Graphic 14" o:spid="_x0000_s3318" type="#_x0000_t75" alt="Business Growth with solid fill" style="position:absolute;left:45747;top:12830;width:5753;height:57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1RxTvIAAAA4wAAAA8AAABkcnMvZG93bnJldi54bWxEj0FrAjEUhO8F/0N4Qm81aRC3bI1SFgSR&#10;XlZ78fbYvO4ubl6WJOr675tCocdhZr5h1tvJDeJGIfaeDbwuFAjixtueWwNfp93LG4iYkC0OnsnA&#10;gyJsN7OnNZbW37mm2zG1IkM4lmigS2kspYxNRw7jwo/E2fv2wWHKMrTSBrxnuBukVmolHfacFzoc&#10;qeqouRyvzkB9OshLIKyqz6KRS12fdyqcjXmeTx/vIBJN6T/8195bA1oVS10orVfw+yn/Abn5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dUcU7yAAAAOMAAAAPAAAAAAAAAAAA&#10;AAAAAJ8CAABkcnMvZG93bnJldi54bWxQSwUGAAAAAAQABAD3AAAAlAMAAAAA&#10;">
                  <v:imagedata r:id="rId200" o:title="Business Growth with solid fill"/>
                  <v:path arrowok="t"/>
                </v:shape>
                <v:shape id="Picture 2074270227" o:spid="_x0000_s3319" type="#_x0000_t75" style="position:absolute;left:10297;top:12024;width:7366;height:7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4FHR/KAAAA4wAAAA8AAABkcnMvZG93bnJldi54bWxEj1FrwjAUhd+F/YdwB3vTZGHYUo0yBEHG&#10;Nqeb75fmri02N6WJWv+9GQh7PJxzvsOZLwfXijP1ofFs4HmiQBCX3jZcGfj5Xo9zECEiW2w9k4Er&#10;BVguHkZzLKy/8I7O+1iJBOFQoIE6xq6QMpQ1OQwT3xEn79f3DmOSfSVtj5cEd63USk2lw4bTQo0d&#10;rWoqj/uTM9Bt3t6/dnnJ288Pv3KncDhe87UxT4/D6wxEpCH+h+/tjTWgVfaiM6V1Bn+f0h+Qixs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4FHR/KAAAA4wAAAA8AAAAAAAAA&#10;AAAAAAAAnwIAAGRycy9kb3ducmV2LnhtbFBLBQYAAAAABAAEAPcAAACWAwAAAAA=&#10;">
                  <v:imagedata r:id="rId201" o:title="" recolortarget="black"/>
                  <v:path arrowok="t"/>
                </v:shape>
                <v:shape id="Picture 2074270228" o:spid="_x0000_s3320" type="#_x0000_t75" style="position:absolute;left:29845;top:12910;width:5595;height:55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QZ4XHAAAA4wAAAA8AAABkcnMvZG93bnJldi54bWxET89LwzAUvgv7H8ITvLlkYTrplo0hTIo3&#10;uw08PpK3tti8lCaunX+9OQgeP77fm93kO3GlIbaBDSzmCgSxDa7l2sDpeHh8ARETssMuMBm4UYTd&#10;dna3wcKFkT/oWqVa5BCOBRpoUuoLKaNtyGOch544c5cweEwZDrV0A4453HdSK/UsPbacGxrs6bUh&#10;+1V9ewMlvfeL21NVng+f1v5UeunexmDMw/20X4NINKV/8Z+7dAa0Wi31SmmdR+dP+Q/I7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XQZ4XHAAAA4wAAAA8AAAAAAAAAAAAA&#10;AAAAnwIAAGRycy9kb3ducmV2LnhtbFBLBQYAAAAABAAEAPcAAACTAwAAAAA=&#10;">
                  <v:imagedata r:id="rId202" o:title="" grayscale="t" bilevel="t"/>
                  <v:path arrowok="t"/>
                </v:shape>
                <w10:wrap type="square"/>
              </v:group>
            </w:pict>
          </mc:Fallback>
        </mc:AlternateContent>
      </w:r>
      <w:r w:rsidR="001A1818" w:rsidRPr="002A078C">
        <w:rPr>
          <w:rFonts w:ascii="Sakkal Majalla" w:hAnsi="Sakkal Majalla"/>
          <w:noProof/>
          <w:color w:val="002060"/>
          <w:sz w:val="34"/>
        </w:rPr>
        <mc:AlternateContent>
          <mc:Choice Requires="wpg">
            <w:drawing>
              <wp:inline distT="0" distB="0" distL="0" distR="0" wp14:anchorId="61F55CED" wp14:editId="1D43E3BE">
                <wp:extent cx="5731510" cy="895350"/>
                <wp:effectExtent l="0" t="0" r="21590" b="19050"/>
                <wp:docPr id="207426884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850"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851" name="مجموعة 39"/>
                        <wpg:cNvGrpSpPr/>
                        <wpg:grpSpPr>
                          <a:xfrm>
                            <a:off x="0" y="0"/>
                            <a:ext cx="5731510" cy="895350"/>
                            <a:chOff x="0" y="0"/>
                            <a:chExt cx="5878196" cy="918845"/>
                          </a:xfrm>
                        </wpg:grpSpPr>
                        <wpg:grpSp>
                          <wpg:cNvPr id="2074268852" name="مجموعة 40"/>
                          <wpg:cNvGrpSpPr/>
                          <wpg:grpSpPr>
                            <a:xfrm>
                              <a:off x="0" y="0"/>
                              <a:ext cx="5878196" cy="918845"/>
                              <a:chOff x="0" y="0"/>
                              <a:chExt cx="6240348" cy="919070"/>
                            </a:xfrm>
                          </wpg:grpSpPr>
                          <wpg:grpSp>
                            <wpg:cNvPr id="2074268853" name="مجموعة 41"/>
                            <wpg:cNvGrpSpPr/>
                            <wpg:grpSpPr>
                              <a:xfrm>
                                <a:off x="0" y="169208"/>
                                <a:ext cx="5433072" cy="580613"/>
                                <a:chOff x="0" y="169208"/>
                                <a:chExt cx="5433072" cy="580613"/>
                              </a:xfrm>
                            </wpg:grpSpPr>
                            <wps:wsp>
                              <wps:cNvPr id="207426885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85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5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57" name="مربع نص 41"/>
                          <wps:cNvSpPr txBox="1"/>
                          <wps:spPr>
                            <a:xfrm>
                              <a:off x="204484" y="256918"/>
                              <a:ext cx="4616071" cy="387739"/>
                            </a:xfrm>
                            <a:prstGeom prst="rect">
                              <a:avLst/>
                            </a:prstGeom>
                            <a:noFill/>
                          </wps:spPr>
                          <wps:txbx>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استراتيجيات التغلب على مقاومة التغيير</w:t>
                                </w:r>
                              </w:p>
                            </w:txbxContent>
                          </wps:txbx>
                          <wps:bodyPr wrap="square" rtlCol="1">
                            <a:spAutoFit/>
                          </wps:bodyPr>
                        </wps:wsp>
                      </wpg:grpSp>
                    </wpg:wgp>
                  </a:graphicData>
                </a:graphic>
              </wp:inline>
            </w:drawing>
          </mc:Choice>
          <mc:Fallback>
            <w:pict>
              <v:group id="_x0000_s332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">
                <v:shape id="صورة 38" o:spid="_x0000_s3322"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4MA/JAAAA4wAAAA8AAABkcnMvZG93bnJldi54bWxEj81qwkAUhfcF32G4grs6MbY2REcRsdBN&#10;aY2C20vmmglm7sTMNKZv31kUXB7OH99qM9hG9NT52rGC2TQBQVw6XXOl4HR8f85A+ICssXFMCn7J&#10;w2Y9elphrt2dD9QXoRJxhH2OCkwIbS6lLw1Z9FPXEkfv4jqLIcqukrrDexy3jUyTZCEt1hwfDLa0&#10;M1Reix+rYL7vh/189/Xpz6Y93gq7rf3hW6nJeNguQQQawiP83/7QCtLk7SVdZNlrpIhMkQfk+g8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HjgwD8kAAADjAAAADwAAAAAAAAAA&#10;AAAAAACfAgAAZHJzL2Rvd25yZXYueG1sUEsFBgAAAAAEAAQA9wAAAJUDAAAAAA==&#10;">
                  <v:imagedata r:id="rId67" o:title=""/>
                </v:shape>
                <v:group id="مجموعة 39" o:spid="_x0000_s332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nh2lK&#10;zAAAAOMAAAAPAAAAAAAAAAAAAAAAAKoCAABkcnMvZG93bnJldi54bWxQSwUGAAAAAAQABAD6AAAA&#10;owMAAAAA&#10;">
                  <v:group id="مجموعة 40" o:spid="_x0000_s332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XVfc9&#10;zAAAAOMAAAAPAAAAAAAAAAAAAAAAAKoCAABkcnMvZG93bnJldi54bWxQSwUGAAAAAAQABAD6AAAA&#10;owMAAAAA&#10;">
                    <v:group id="مجموعة 41" o:spid="_x0000_s332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4GVKm&#10;zAAAAOMAAAAPAAAAAAAAAAAAAAAAAKoCAABkcnMvZG93bnJldi54bWxQSwUGAAAAAAQABAD6AAAA&#10;owMAAAAA&#10;">
                      <v:shape id="شكل حر 42" o:spid="_x0000_s332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q/X8oA&#10;AADjAAAADwAAAGRycy9kb3ducmV2LnhtbESPwW7CMBBE75X6D9ZW6q3YpCmJAgYh1Ko99FLgA1bx&#10;EqfE6zQ2kP59jYTU42hm3mgWq9F14kxDaD1rmE4UCOLam5YbDfvd21MJIkRkg51n0vBLAVbL+7sF&#10;VsZf+IvO29iIBOFQoQYbY19JGWpLDsPE98TJO/jBYUxyaKQZ8JLgrpOZUjPpsOW0YLGnjaX6uD05&#10;DUblry4v3gva/Hxa9T018fhstH58GNdzEJHG+B++tT+MhkwVeTYry5ccrp/SH5DL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N6v1/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32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Y2NssA&#10;AADjAAAADwAAAGRycy9kb3ducmV2LnhtbESPQUvDQBSE70L/w/IK3uxug01D7LZUoSLag7ai10f2&#10;mYTuvg3ZbRP/vSsIHoeZ+YZZbUZnxYX60HrWMJ8pEMSVNy3XGt6Pu5sCRIjIBq1n0vBNATbrydUK&#10;S+MHfqPLIdYiQTiUqKGJsSulDFVDDsPMd8TJ+/K9w5hkX0vT45DgzspMqVw6bDktNNjRQ0PV6XB2&#10;Gpavu/MQHvPj8/2H3bfKfm6zF9b6ejpu70BEGuN/+K/9ZDRkanmb5UWxWMDvp/QH5Po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xpjY2ywAAAOMAAAAPAAAAAAAAAAAAAAAAAJgC&#10;AABkcnMvZG93bnJldi54bWxQSwUGAAAAAAQABAD1AAAAkAMAAAAA&#10;" fillcolor="#168489" stroked="f" strokeweight="1pt">
                        <v:stroke joinstyle="miter"/>
                      </v:roundrect>
                    </v:group>
                    <v:oval id="شكل بيضاوي 44" o:spid="_x0000_s332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U69csA&#10;AADjAAAADwAAAGRycy9kb3ducmV2LnhtbESPUUvDMBSF34X9h3AHvrl0RbtSlw0RxCGILNsPuDZ3&#10;TbfmpjZxq//eCMIeD+ec73CW69F14kxDaD0rmM8yEMS1Ny03Cva7l7sSRIjIBjvPpOCHAqxXk5sl&#10;VsZfeEtnHRuRIBwqVGBj7CspQ23JYZj5njh5Bz84jEkOjTQDXhLcdTLPskI6bDktWOzp2VJ90t9O&#10;gR53+uP10Ej/ru3b5/zov9x2o9TtdHx6BBFpjNfwf3tjFOTZ4j4vyvKhgL9P6Q/I1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3FTr1ywAAAOMAAAAPAAAAAAAAAAAAAAAAAJgC&#10;AABkcnMvZG93bnJldi54bWxQSwUGAAAAAAQABAD1AAAAkAMAAAAA&#10;" filled="f" strokecolor="#a5a5a5 [2092]" strokeweight="1pt">
                      <v:stroke joinstyle="miter"/>
                    </v:oval>
                  </v:group>
                  <v:shape id="مربع نص 41" o:spid="_x0000_s3329"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F91MkA&#10;AADjAAAADwAAAGRycy9kb3ducmV2LnhtbESPzWrDMBCE74W+g9hCb40U0yTGjRJCfyCHXpq698Xa&#10;WqbWyljb2Hn7qlDocZiZb5jtfg69OtOYusgWlgsDiriJruPWQv3+cleCSoLssI9MFi6UYL+7vtpi&#10;5eLEb3Q+SasyhFOFFrzIUGmdGk8B0yIOxNn7jGNAyXJstRtxyvDQ68KYtQ7YcV7wONCjp+br9B0s&#10;iLjD8lI/h3T8mF+fJm+aFdbW3t7MhwdQQrP8h//aR2ehMJv7Yl2Wqw38fsp/QO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IF91MkAAADjAAAADwAAAAAAAAAAAAAAAACYAgAA&#10;ZHJzL2Rvd25yZXYueG1sUEsFBgAAAAAEAAQA9QAAAI4DAAAAAA==&#10;" filled="f" stroked="f">
                    <v:textbox style="mso-fit-shape-to-text:t">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استراتيجيات التغلب على مقاومة التغيير</w:t>
                          </w:r>
                        </w:p>
                      </w:txbxContent>
                    </v:textbox>
                  </v:shape>
                </v:group>
                <w10:wrap anchorx="page"/>
                <w10:anchorlock/>
              </v:group>
            </w:pict>
          </mc:Fallback>
        </mc:AlternateContent>
      </w:r>
    </w:p>
    <w:p w:rsidR="001A1818" w:rsidRPr="000450E2" w:rsidRDefault="001A1818" w:rsidP="00D75CDD">
      <w:pPr>
        <w:rPr>
          <w:rFonts w:ascii="Sakkal Majalla" w:hAnsi="Sakkal Majalla"/>
          <w:b/>
          <w:bCs/>
          <w:sz w:val="32"/>
          <w:szCs w:val="32"/>
        </w:rPr>
      </w:pPr>
      <w:r w:rsidRPr="002A078C">
        <w:rPr>
          <w:rFonts w:ascii="Sakkal Majalla" w:hAnsi="Sakkal Majalla"/>
          <w:noProof/>
          <w:sz w:val="34"/>
        </w:rPr>
        <mc:AlternateContent>
          <mc:Choice Requires="wpg">
            <w:drawing>
              <wp:inline distT="0" distB="0" distL="0" distR="0" wp14:anchorId="22D8E56C" wp14:editId="2D68BCD7">
                <wp:extent cx="5731510" cy="892088"/>
                <wp:effectExtent l="0" t="0" r="2540" b="22860"/>
                <wp:docPr id="207426916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165" name="مجموعة 47"/>
                        <wpg:cNvGrpSpPr/>
                        <wpg:grpSpPr>
                          <a:xfrm>
                            <a:off x="0" y="0"/>
                            <a:ext cx="5731510" cy="895351"/>
                            <a:chOff x="0" y="0"/>
                            <a:chExt cx="5878196" cy="918845"/>
                          </a:xfrm>
                        </wpg:grpSpPr>
                        <wpg:grpSp>
                          <wpg:cNvPr id="2074269166" name="مجموعة 48"/>
                          <wpg:cNvGrpSpPr/>
                          <wpg:grpSpPr>
                            <a:xfrm>
                              <a:off x="0" y="0"/>
                              <a:ext cx="5878196" cy="918845"/>
                              <a:chOff x="0" y="0"/>
                              <a:chExt cx="6240348" cy="919070"/>
                            </a:xfrm>
                          </wpg:grpSpPr>
                          <wpg:grpSp>
                            <wpg:cNvPr id="2074269167" name="مجموعة 49"/>
                            <wpg:cNvGrpSpPr/>
                            <wpg:grpSpPr>
                              <a:xfrm>
                                <a:off x="0" y="169208"/>
                                <a:ext cx="5433072" cy="580613"/>
                                <a:chOff x="0" y="169208"/>
                                <a:chExt cx="5433072" cy="580613"/>
                              </a:xfrm>
                            </wpg:grpSpPr>
                            <wps:wsp>
                              <wps:cNvPr id="20742691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1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7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71"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التواصل الفعّال</w:t>
                                </w:r>
                              </w:p>
                            </w:txbxContent>
                          </wps:txbx>
                          <wps:bodyPr wrap="square" rtlCol="1">
                            <a:spAutoFit/>
                          </wps:bodyPr>
                        </wps:wsp>
                      </wpg:grpSp>
                      <pic:pic xmlns:pic="http://schemas.openxmlformats.org/drawingml/2006/picture">
                        <pic:nvPicPr>
                          <pic:cNvPr id="2074269172"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33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3py6rO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333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9Ajj&#10;zAAAAOMAAAAPAAAAAAAAAAAAAAAAAKoCAABkcnMvZG93bnJldi54bWxQSwUGAAAAAAQABAD6AAAA&#10;owMAAAAA&#10;">
                  <v:group id="مجموعة 48" o:spid="_x0000_s333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OJpaU&#10;zAAAAOMAAAAPAAAAAAAAAAAAAAAAAKoCAABkcnMvZG93bnJldi54bWxQSwUGAAAAAAQABAD6AAAA&#10;owMAAAAA&#10;">
                    <v:group id="مجموعة 49" o:spid="_x0000_s333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4Woz&#10;D80AAADjAAAADwAAAAAAAAAAAAAAAACqAgAAZHJzL2Rvd25yZXYueG1sUEsFBgAAAAAEAAQA+gAA&#10;AKQDAAAAAA==&#10;">
                      <v:shape id="شكل حر 50" o:spid="_x0000_s333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P4fsYA&#10;AADjAAAADwAAAGRycy9kb3ducmV2LnhtbERPTYvCMBC9C/6HMAveNLVqdbtGEUGQxYNWZa9DM9uW&#10;bSaliVr//eYgeHy87+W6M7W4U+sqywrGowgEcW51xYWCy3k3XIBwHlljbZkUPMnBetXvLTHV9sEn&#10;ume+ECGEXYoKSu+bVEqXl2TQjWxDHLhf2xr0AbaF1C0+QripZRxFiTRYcWgosaFtSflfdjMKku/Z&#10;z/GY72anbD85ODL6qq1XavDRbb5AeOr8W/xy77WCOJpP4+RznITR4VP4A3L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P4f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3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A1R8kA&#10;AADjAAAADwAAAGRycy9kb3ducmV2LnhtbESPQWvCQBSE7wX/w/IKvYhuDBo1ukppKXhsVTw/s89N&#10;aPZtzG5j/PduodDjMDPfMOttb2vRUesrxwom4wQEceF0xUbB8fAxWoDwAVlj7ZgU3MnDdjN4WmOu&#10;3Y2/qNsHIyKEfY4KyhCaXEpflGTRj11DHL2Lay2GKFsjdYu3CLe1TJMkkxYrjgslNvRWUvG9/7EK&#10;8Go/T2cXnO/OxrwPZ00/1DOlXp771xWIQH34D/+1d1pBmsynabacZEv4/RT/gNw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fA1R8kAAADjAAAADwAAAAAAAAAAAAAAAACYAgAA&#10;ZHJzL2Rvd25yZXYueG1sUEsFBgAAAAAEAAQA9QAAAI4DAAAAAA==&#10;" fillcolor="#a5a5a5 [2092]" stroked="f" strokeweight="1pt">
                        <v:stroke joinstyle="miter"/>
                      </v:roundrect>
                    </v:group>
                    <v:oval id="شكل بيضاوي 52" o:spid="_x0000_s333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9Ss8kA&#10;AADjAAAADwAAAGRycy9kb3ducmV2LnhtbESPXUvDMBSG7wX/QziCd1uyIJ3WZUMUwcEG2qrXh+as&#10;LWtOShPX7t8vFwMvX94vntVmcp040RBazwYWcwWCuPK25drAd/k+ewQRIrLFzjMZOFOAzfr2ZoW5&#10;9SN/0amItUgjHHI00MTY51KGqiGHYe574uQd/OAwJjnU0g44pnHXSa1UJh22nB4a7Om1oepY/DkD&#10;n8fDz/l3u1P72o9FNro3rW1pzP3d9PIMItIU/8PX9oc1oNXyQWdPi2WiSEyJB+T6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o9Ss8kAAADjAAAADwAAAAAAAAAAAAAAAACYAgAA&#10;ZHJzL2Rvd25yZXYueG1sUEsFBgAAAAAEAAQA9QAAAI4DAAAAAA==&#10;" filled="f" strokecolor="#168489" strokeweight="1pt">
                      <v:stroke joinstyle="miter"/>
                    </v:oval>
                  </v:group>
                  <v:shape id="مربع نص 41" o:spid="_x0000_s333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WxTMkA&#10;AADjAAAADwAAAGRycy9kb3ducmV2LnhtbESPzU7DMBCE70i8g7VI3KidCFoIdauKH6kHLi3hvoqX&#10;OCJeR/HSpG+PkZA4jmbmG816O4denWhMXWQLxcKAIm6i67i1UL+/3tyDSoLssI9MFs6UYLu5vFhj&#10;5eLEBzodpVUZwqlCC15kqLROjaeAaREH4ux9xjGgZDm22o04ZXjodWnMUgfsOC94HOjJU/N1/A4W&#10;RNyuONcvIe0/5rfnyZvmDmtrr6/m3SMooVn+w3/tvbNQmtVtuXwoVg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7WxTM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التواصل الفعّال</w:t>
                          </w:r>
                        </w:p>
                      </w:txbxContent>
                    </v:textbox>
                  </v:shape>
                </v:group>
                <v:shape id="صورة 54" o:spid="_x0000_s333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DiwZpvNAAAA4wAAAA8AAAAA&#10;AAAAAAAAAAAAnwIAAGRycy9kb3ducmV2LnhtbFBLBQYAAAAABAAEAPcAAACZAw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من الضروري توفير معلومات واضحة وشاملة حول فوائد الحوكمة الرقمية وكيفية تأثيرها إيجابيا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على العمل. يمكن استخدام ورش العمل والندوات للتوعية والتثقيف.</w:t>
      </w:r>
    </w:p>
    <w:p w:rsidR="001A1818" w:rsidRPr="00AB2304" w:rsidRDefault="001A1818" w:rsidP="00D75CDD">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56754BE4" wp14:editId="20759788">
                <wp:extent cx="5731510" cy="892088"/>
                <wp:effectExtent l="0" t="0" r="2540" b="22860"/>
                <wp:docPr id="207426918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183" name="مجموعة 47"/>
                        <wpg:cNvGrpSpPr/>
                        <wpg:grpSpPr>
                          <a:xfrm>
                            <a:off x="0" y="0"/>
                            <a:ext cx="5731510" cy="895351"/>
                            <a:chOff x="0" y="0"/>
                            <a:chExt cx="5878196" cy="918845"/>
                          </a:xfrm>
                        </wpg:grpSpPr>
                        <wpg:grpSp>
                          <wpg:cNvPr id="2074269184" name="مجموعة 48"/>
                          <wpg:cNvGrpSpPr/>
                          <wpg:grpSpPr>
                            <a:xfrm>
                              <a:off x="0" y="0"/>
                              <a:ext cx="5878196" cy="918845"/>
                              <a:chOff x="0" y="0"/>
                              <a:chExt cx="6240348" cy="919070"/>
                            </a:xfrm>
                          </wpg:grpSpPr>
                          <wpg:grpSp>
                            <wpg:cNvPr id="2074269185" name="مجموعة 49"/>
                            <wpg:cNvGrpSpPr/>
                            <wpg:grpSpPr>
                              <a:xfrm>
                                <a:off x="0" y="169208"/>
                                <a:ext cx="5433072" cy="580613"/>
                                <a:chOff x="0" y="169208"/>
                                <a:chExt cx="5433072" cy="580613"/>
                              </a:xfrm>
                            </wpg:grpSpPr>
                            <wps:wsp>
                              <wps:cNvPr id="207426918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18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89"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المشاركة والإشراك</w:t>
                                </w:r>
                              </w:p>
                            </w:txbxContent>
                          </wps:txbx>
                          <wps:bodyPr wrap="square" rtlCol="1">
                            <a:spAutoFit/>
                          </wps:bodyPr>
                        </wps:wsp>
                      </wpg:grpSp>
                      <pic:pic xmlns:pic="http://schemas.openxmlformats.org/drawingml/2006/picture">
                        <pic:nvPicPr>
                          <pic:cNvPr id="2074269190"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33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Giv+4A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KRor/u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334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uXdP2&#10;zAAAAOMAAAAPAAAAAAAAAAAAAAAAAKoCAABkcnMvZG93bnJldi54bWxQSwUGAAAAAAQABAD6AAAA&#10;owMAAAAA&#10;">
                  <v:group id="مجموعة 48" o:spid="_x0000_s334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htEuC&#10;zAAAAOMAAAAPAAAAAAAAAAAAAAAAAKoCAABkcnMvZG93bnJldi54bWxQSwUGAAAAAAQABAD6AAAA&#10;owMAAAAA&#10;">
                    <v:group id="مجموعة 49" o:spid="_x0000_s334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O+O4Z&#10;zAAAAOMAAAAPAAAAAAAAAAAAAAAAAKoCAABkcnMvZG93bnJldi54bWxQSwUGAAAAAAQABAD6AAAA&#10;owMAAAAA&#10;">
                      <v:shape id="شكل حر 50" o:spid="_x0000_s334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wvbcsA&#10;AADjAAAADwAAAGRycy9kb3ducmV2LnhtbESPQWvCQBSE74X+h+UJ3urGqKlNs0oRAlJ6MGlLr4/s&#10;axLMvg3ZVeO/7xYEj8PMfMNk29F04kyDay0rmM8iEMSV1S3XCr4+86c1COeRNXaWScGVHGw3jw8Z&#10;ptpeuKBz6WsRIOxSVNB436dSuqohg25me+Lg/drBoA9yqKUe8BLgppNxFCXSYMthocGedg1Vx/Jk&#10;FCTvq5/DocpXRblffDgy+ltbr9R0Mr69gvA0+nv41t5rBXH0vIyTl/k6gf9P4Q/IzR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Y/C9t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4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iVMkA&#10;AADjAAAADwAAAGRycy9kb3ducmV2LnhtbESPW2vCQBSE3wX/w3IEX6RuDPWWukppKfTRS/H5mD3d&#10;BLNnY3aN6b/vCoKPw8x8w6w2na1ES40vHSuYjBMQxLnTJRsFP4evlwUIH5A1Vo5JwR952Kz7vRVm&#10;2t14R+0+GBEh7DNUUIRQZ1L6vCCLfuxq4uj9usZiiLIxUjd4i3BbyTRJZtJiyXGhwJo+CsrP+6tV&#10;gBe7PZ5ccL49GfM5mtbdSE+VGg669zcQgbrwDD/a31pBmsxf09lyspjD/VP8A3L9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y/iVMkAAADjAAAADwAAAAAAAAAAAAAAAACYAgAA&#10;ZHJzL2Rvd25yZXYueG1sUEsFBgAAAAAEAAQA9QAAAI4DAAAAAA==&#10;" fillcolor="#a5a5a5 [2092]" stroked="f" strokeweight="1pt">
                        <v:stroke joinstyle="miter"/>
                      </v:roundrect>
                    </v:group>
                    <v:oval id="شكل بيضاوي 52" o:spid="_x0000_s334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wuksgA&#10;AADjAAAADwAAAGRycy9kb3ducmV2LnhtbERPXUvDMBR9H/gfwhV825IF6WpdNkQRFBS2Tn2+NHdt&#10;WXNTmrh2/948CHs8nO/1dnKdONMQWs8GlgsFgrjytuXawNfhdZ6DCBHZYueZDFwowHZzM1tjYf3I&#10;ezqXsRYphEOBBpoY+0LKUDXkMCx8T5y4ox8cxgSHWtoBxxTuOqmVyqTDllNDgz09N1Sdyl9nYHc6&#10;fl9+3j/UZ+3HMhvdi9b2YMzd7fT0CCLSFK/if/ebNaDV6l5nD8s8jU6f0h+Qm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LC6SyAAAAOMAAAAPAAAAAAAAAAAAAAAAAJgCAABk&#10;cnMvZG93bnJldi54bWxQSwUGAAAAAAQABAD1AAAAjQMAAAAA&#10;" filled="f" strokecolor="#168489" strokeweight="1pt">
                      <v:stroke joinstyle="miter"/>
                    </v:oval>
                  </v:group>
                  <v:shape id="مربع نص 41" o:spid="_x0000_s334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NbckA&#10;AADjAAAADwAAAGRycy9kb3ducmV2LnhtbESPzU7DMBCE70i8g7VI3KidCEob6lYVP1IPXCjhvoqX&#10;OCJeR/HSpG+PkZA4jmbmG81mN4denWhMXWQLxcKAIm6i67i1UL+/3KxAJUF22EcmC2dKsNteXmyw&#10;cnHiNzodpVUZwqlCC15kqLROjaeAaREH4ux9xjGgZDm22o04ZXjodWnMUgfsOC94HOjRU/N1/A4W&#10;RNy+ONfPIR0+5tenyZvmDmtrr6/m/QMooVn+w3/tg7NQmvvbcrkuVm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BbNbc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المشاركة والإشراك</w:t>
                          </w:r>
                        </w:p>
                      </w:txbxContent>
                    </v:textbox>
                  </v:shape>
                </v:group>
                <v:shape id="صورة 54" o:spid="_x0000_s334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XIruNywAAAOMAAAAPAAAAAAAA&#10;AAAAAAAAAJ8CAABkcnMvZG93bnJldi54bWxQSwUGAAAAAAQABAD3AAAAlwM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ينبغي إشراك الموظفين في عملية التغيير منذ البداية، من خلال استشارتهم وأخذ آرائهم بعين الاعتبار. يساعد ذلك في تقليل المقاومة وزيادة الشعور بالملكية.</w:t>
      </w:r>
    </w:p>
    <w:p w:rsidR="001A1818" w:rsidRPr="00AB2304" w:rsidRDefault="001A1818" w:rsidP="00D75CDD">
      <w:pPr>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6C33EF1B" wp14:editId="1FAFC16C">
                <wp:extent cx="5731510" cy="892088"/>
                <wp:effectExtent l="0" t="0" r="2540" b="22860"/>
                <wp:docPr id="207426919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192" name="مجموعة 47"/>
                        <wpg:cNvGrpSpPr/>
                        <wpg:grpSpPr>
                          <a:xfrm>
                            <a:off x="0" y="0"/>
                            <a:ext cx="5731510" cy="895351"/>
                            <a:chOff x="0" y="0"/>
                            <a:chExt cx="5878196" cy="918845"/>
                          </a:xfrm>
                        </wpg:grpSpPr>
                        <wpg:grpSp>
                          <wpg:cNvPr id="2074269193" name="مجموعة 48"/>
                          <wpg:cNvGrpSpPr/>
                          <wpg:grpSpPr>
                            <a:xfrm>
                              <a:off x="0" y="0"/>
                              <a:ext cx="5878196" cy="918845"/>
                              <a:chOff x="0" y="0"/>
                              <a:chExt cx="6240348" cy="919070"/>
                            </a:xfrm>
                          </wpg:grpSpPr>
                          <wpg:grpSp>
                            <wpg:cNvPr id="2074269194" name="مجموعة 49"/>
                            <wpg:cNvGrpSpPr/>
                            <wpg:grpSpPr>
                              <a:xfrm>
                                <a:off x="0" y="169208"/>
                                <a:ext cx="5433072" cy="580613"/>
                                <a:chOff x="0" y="169208"/>
                                <a:chExt cx="5433072" cy="580613"/>
                              </a:xfrm>
                            </wpg:grpSpPr>
                            <wps:wsp>
                              <wps:cNvPr id="20742691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1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9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98"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التدريب والدعم</w:t>
                                </w:r>
                              </w:p>
                            </w:txbxContent>
                          </wps:txbx>
                          <wps:bodyPr wrap="square" rtlCol="1">
                            <a:spAutoFit/>
                          </wps:bodyPr>
                        </wps:wsp>
                      </wpg:grpSp>
                      <pic:pic xmlns:pic="http://schemas.openxmlformats.org/drawingml/2006/picture">
                        <pic:nvPicPr>
                          <pic:cNvPr id="2074269199"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34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r3z94A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Y698/e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334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xMjg&#10;sM0AAADjAAAADwAAAAAAAAAAAAAAAACqAgAAZHJzL2Rvd25yZXYueG1sUEsFBgAAAAAEAAQA+gAA&#10;AKQDAAAAAA==&#10;">
                  <v:group id="مجموعة 48" o:spid="_x0000_s335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rhEUr&#10;zAAAAOMAAAAPAAAAAAAAAAAAAAAAAKoCAABkcnMvZG93bnJldi54bWxQSwUGAAAAAAQABAD6AAAA&#10;owMAAAAA&#10;">
                    <v:group id="مجموعة 49" o:spid="_x0000_s335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kbd1f&#10;zAAAAOMAAAAPAAAAAAAAAAAAAAAAAKoCAABkcnMvZG93bnJldi54bWxQSwUGAAAAAAQABAD6AAAA&#10;owMAAAAA&#10;">
                      <v:shape id="شكل حر 50" o:spid="_x0000_s335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cnx8oA&#10;AADjAAAADwAAAGRycy9kb3ducmV2LnhtbESPQWvCQBSE7wX/w/IK3urGaGJNXUUEQUoPGpVeH9nX&#10;JDT7NmRXjf++WxA8DjPzDbNY9aYRV+pcbVnBeBSBIC6srrlUcDpu395BOI+ssbFMCu7kYLUcvCww&#10;0/bGB7rmvhQBwi5DBZX3bSalKyoy6Ea2JQ7ej+0M+iC7UuoObwFuGhlHUSoN1hwWKmxpU1Hxm1+M&#10;gvQz+d7vi21yyHeTL0dGn7X1Sg1f+/UHCE+9f4Yf7Z1WEEezaZzOx/ME/j+FPyCX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33J8f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5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rREskA&#10;AADjAAAADwAAAGRycy9kb3ducmV2LnhtbESPQWvCQBSE7wX/w/IKvYhuDBo1ukppKXhsVTw/s89N&#10;aPZtzG5j/PduodDjMDPfMOttb2vRUesrxwom4wQEceF0xUbB8fAxWoDwAVlj7ZgU3MnDdjN4WmOu&#10;3Y2/qNsHIyKEfY4KyhCaXEpflGTRj11DHL2Lay2GKFsjdYu3CLe1TJMkkxYrjgslNvRWUvG9/7EK&#10;8Go/T2cXnO/OxrwPZ00/1DOlXp771xWIQH34D/+1d1pBmsynabacLDP4/RT/gNw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brREskAAADjAAAADwAAAAAAAAAAAAAAAACYAgAA&#10;ZHJzL2Rvd25yZXYueG1sUEsFBgAAAAAEAAQA9QAAAI4DAAAAAA==&#10;" fillcolor="#a5a5a5 [2092]" stroked="f" strokeweight="1pt">
                        <v:stroke joinstyle="miter"/>
                      </v:roundrect>
                    </v:group>
                    <v:oval id="شكل بيضاوي 52" o:spid="_x0000_s335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osPcsA&#10;AADjAAAADwAAAGRycy9kb3ducmV2LnhtbESPUUvDMBSF3wX/Q7gD31yyIJ3rlg1RBAUH2rk9X5q7&#10;tqy5KU1cu39vBoKPh3POdzirzehacaY+NJ4NzKYKBHHpbcOVge/d6/0jiBCRLbaeycCFAmzWtzcr&#10;zK0f+IvORaxEgnDI0UAdY5dLGcqaHIap74iTd/S9w5hkX0nb45DgrpVaqUw6bDgt1NjRc03lqfhx&#10;Bj5Px/3l8P6htpUfimxwL1rbnTF3k/FpCSLSGP/Df+03a0Cr+YPOFrPFHK6f0h+Q6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5aiw9ywAAAOMAAAAPAAAAAAAAAAAAAAAAAJgC&#10;AABkcnMvZG93bnJldi54bWxQSwUGAAAAAAQABAD1AAAAkAMAAAAA&#10;" filled="f" strokecolor="#168489" strokeweight="1pt">
                      <v:stroke joinstyle="miter"/>
                    </v:oval>
                  </v:group>
                  <v:shape id="مربع نص 41" o:spid="_x0000_s335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P+K8YA&#10;AADjAAAADwAAAGRycy9kb3ducmV2LnhtbERPO0/DMBDekfgP1iGxUTsRFBrqVhUPqQMLJd1P8TWO&#10;iM9RfDTpv8cDEuOn773ezqFXZxpTF9lCsTCgiJvoOm4t1F/vd0+gkiA77COThQsl2G6ur9ZYuTjx&#10;J50P0qocwqlCC15kqLROjaeAaREH4syd4hhQMhxb7UaccnjodWnMUgfsODd4HOjFU/N9+AkWRNyu&#10;uNRvIe2P88fr5E3zgLW1tzfz7hmU0Cz/4j/33lkozeN9uVwVqzw6f8p/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P+K8YAAADjAAAADwAAAAAAAAAAAAAAAACYAgAAZHJz&#10;L2Rvd25yZXYueG1sUEsFBgAAAAAEAAQA9QAAAIs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التدريب والدعم</w:t>
                          </w:r>
                        </w:p>
                      </w:txbxContent>
                    </v:textbox>
                  </v:shape>
                </v:group>
                <v:shape id="صورة 54" o:spid="_x0000_s335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IYYEhDNAAAA4wAAAA8AAAAA&#10;AAAAAAAAAAAAnwIAAGRycy9kb3ducmV2LnhtbFBLBQYAAAAABAAEAPcAAACZAw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تقديم برامج تدريب شاملة لدعم الموظفين في تعلم واستخدام الأنظمة الجديدة يساهم في تقليل الخوف وزيادة الثقة.</w:t>
      </w:r>
    </w:p>
    <w:p w:rsidR="001A1818" w:rsidRPr="001A1818" w:rsidRDefault="001A1818" w:rsidP="001A1818">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4851CE6" wp14:editId="1DD52E5F">
                <wp:extent cx="5731510" cy="892088"/>
                <wp:effectExtent l="0" t="0" r="2540" b="22860"/>
                <wp:docPr id="207426920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01" name="مجموعة 47"/>
                        <wpg:cNvGrpSpPr/>
                        <wpg:grpSpPr>
                          <a:xfrm>
                            <a:off x="0" y="0"/>
                            <a:ext cx="5731510" cy="895351"/>
                            <a:chOff x="0" y="0"/>
                            <a:chExt cx="5878196" cy="918845"/>
                          </a:xfrm>
                        </wpg:grpSpPr>
                        <wpg:grpSp>
                          <wpg:cNvPr id="2074269202" name="مجموعة 48"/>
                          <wpg:cNvGrpSpPr/>
                          <wpg:grpSpPr>
                            <a:xfrm>
                              <a:off x="0" y="0"/>
                              <a:ext cx="5878196" cy="918845"/>
                              <a:chOff x="0" y="0"/>
                              <a:chExt cx="6240348" cy="919070"/>
                            </a:xfrm>
                          </wpg:grpSpPr>
                          <wpg:grpSp>
                            <wpg:cNvPr id="2074269203" name="مجموعة 49"/>
                            <wpg:cNvGrpSpPr/>
                            <wpg:grpSpPr>
                              <a:xfrm>
                                <a:off x="0" y="169208"/>
                                <a:ext cx="5433072" cy="580613"/>
                                <a:chOff x="0" y="169208"/>
                                <a:chExt cx="5433072" cy="580613"/>
                              </a:xfrm>
                            </wpg:grpSpPr>
                            <wps:wsp>
                              <wps:cNvPr id="20742692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07"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التحفيز والتشجيع</w:t>
                                </w:r>
                              </w:p>
                            </w:txbxContent>
                          </wps:txbx>
                          <wps:bodyPr wrap="square" rtlCol="1">
                            <a:spAutoFit/>
                          </wps:bodyPr>
                        </wps:wsp>
                      </wpg:grpSp>
                      <pic:pic xmlns:pic="http://schemas.openxmlformats.org/drawingml/2006/picture">
                        <pic:nvPicPr>
                          <pic:cNvPr id="2074269208"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35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MMo13w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D8MMo1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335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BzWK&#10;PM0AAADjAAAADwAAAAAAAAAAAAAAAACqAgAAZHJzL2Rvd25yZXYueG1sUEsFBgAAAAAEAAQA+gAA&#10;AKQDAAAAAA==&#10;">
                  <v:group id="مجموعة 48" o:spid="_x0000_s335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35xRL&#10;zAAAAOMAAAAPAAAAAAAAAAAAAAAAAKoCAABkcnMvZG93bnJldi54bWxQSwUGAAAAAAQABAD6AAAA&#10;owMAAAAA&#10;">
                    <v:group id="مجموعة 49" o:spid="_x0000_s336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Yq7HQ&#10;zAAAAOMAAAAPAAAAAAAAAAAAAAAAAKoCAABkcnMvZG93bnJldi54bWxQSwUGAAAAAAQABAD6AAAA&#10;owMAAAAA&#10;">
                      <v:shape id="شكل حر 50" o:spid="_x0000_s336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R2p8oA&#10;AADjAAAADwAAAGRycy9kb3ducmV2LnhtbESPQWvCQBSE7wX/w/IEb3W3UdM2dRURBBEPmrb0+si+&#10;JqHZtyG7avz3riD0OMzMN8x82dtGnKnztWMNL2MFgrhwpuZSw9fn5vkNhA/IBhvHpOFKHpaLwdMc&#10;M+MufKRzHkoRIewz1FCF0GZS+qIii37sWuLo/brOYoiyK6Xp8BLhtpGJUqm0WHNcqLCldUXFX36y&#10;GtLd7OdwKDazY76d7D1Z821c0Ho07FcfIAL14T/8aG+NhkS9TpP0PVFTuH+Kf0Aub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GUdqf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6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7nskA&#10;AADjAAAADwAAAGRycy9kb3ducmV2LnhtbESPQWsCMRSE7wX/Q3hCL6JJF1fr1iilpeCxVen5uXlm&#10;l25etpt0Xf+9KRR6HGbmG2a9HVwjeupC7VnDw0yBIC69qdlqOB7epo8gQkQ22HgmDVcKsN2M7tZY&#10;GH/hD+r30YoE4VCghirGtpAylBU5DDPfEifv7DuHMcnOStPhJcFdIzOlFtJhzWmhwpZeKiq/9j9O&#10;A36798+Tjz70J2tfJ3k7TEyu9f14eH4CEWmI/+G/9s5oyNRyni1Wmcrh91P6A3J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ke7nskAAADjAAAADwAAAAAAAAAAAAAAAACYAgAA&#10;ZHJzL2Rvd25yZXYueG1sUEsFBgAAAAAEAAQA9QAAAI4DAAAAAA==&#10;" fillcolor="#a5a5a5 [2092]" stroked="f" strokeweight="1pt">
                        <v:stroke joinstyle="miter"/>
                      </v:roundrect>
                    </v:group>
                    <v:oval id="شكل بيضاوي 52" o:spid="_x0000_s336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l9XcoA&#10;AADjAAAADwAAAGRycy9kb3ducmV2LnhtbESPUUvDMBSF34X9h3AHvrlkQerslo0xERQUtk59vjR3&#10;bVlzU5q4dv/eCIKPh3POdzirzehacaE+NJ4NzGcKBHHpbcOVgY/j890CRIjIFlvPZOBKATbryc0K&#10;c+sHPtCliJVIEA45Gqhj7HIpQ1mTwzDzHXHyTr53GJPsK2l7HBLctVIrlUmHDaeFGjva1VSei29n&#10;YH8+fV6/Xt/Ue+WHIhvck9b2aMztdNwuQUQa43/4r/1iDWj1cK+zR60y+P2U/oB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UJfV3KAAAA4wAAAA8AAAAAAAAAAAAAAAAAmAIA&#10;AGRycy9kb3ducmV2LnhtbFBLBQYAAAAABAAEAPUAAACPAwAAAAA=&#10;" filled="f" strokecolor="#168489" strokeweight="1pt">
                      <v:stroke joinstyle="miter"/>
                    </v:oval>
                  </v:group>
                  <v:shape id="مربع نص 41" o:spid="_x0000_s336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OeoscA&#10;AADjAAAADwAAAGRycy9kb3ducmV2LnhtbERPTUvDQBC9F/wPyxS8tbsNWjV2W4of0IMXa7wP2TEb&#10;mp0N2bFJ/70rCJ4ej/fF2+ym0KkzDamNbGG1NKCI6+habixUH6+Le1BJkB12kcnChRLstlezDZYu&#10;jvxO56M0KpdwKtGCF+lLrVPtKWBaxp44a19xCCiZDo12A465PHS6MGatA7acFzz29OSpPh2/gwUR&#10;t19dqpeQDp/T2/PoTX2LlbXX82n/CEpokn/zX/rgLBTm7qZYP2SA30/5D+jt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znqLHAAAA4wAAAA8AAAAAAAAAAAAAAAAAmAIAAGRy&#10;cy9kb3ducmV2LnhtbFBLBQYAAAAABAAEAPUAAACMAw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التحفيز والتشجيع</w:t>
                          </w:r>
                        </w:p>
                      </w:txbxContent>
                    </v:textbox>
                  </v:shape>
                </v:group>
                <v:shape id="صورة 54" o:spid="_x0000_s336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7Q3DJAAAA4wAAAA8AAABkcnMvZG93bnJldi54bWxET8tKAzEU3Qv+Q7iCO5s4Sh9j06JSQeiq&#10;HS1dXifXmbHJzZjEdvz7ZiG4PJz3fDk4K44UYudZw+1IgSCuvem40fBWvdxMQcSEbNB6Jg2/FGG5&#10;uLyYY2n8iTd03KZG5BCOJWpoU+pLKWPdksM48j1x5j59cJgyDI00AU853FlZKDWWDjvODS329NxS&#10;fdj+OA3r8PTxNat2tvre7FdTezd5P6zWWl9fDY8PIBIN6V/85341Ggo1uS/Gs0Ll0flT/gN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2ntDcMkAAADjAAAADwAAAAAAAAAA&#10;AAAAAACfAgAAZHJzL2Rvd25yZXYueG1sUEsFBgAAAAAEAAQA9wAAAJUDA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تقديم حوافز للموظفين الذين يبدون مرونة واستعدادا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للتكيف مع التغيير يشجع الآخرين على الانخراط.</w:t>
      </w:r>
    </w:p>
    <w:p w:rsidR="001A1818" w:rsidRPr="001A1818" w:rsidRDefault="001A1818" w:rsidP="001A1818">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5FB29F16" wp14:editId="6CDA17E3">
                <wp:extent cx="5731510" cy="892088"/>
                <wp:effectExtent l="0" t="0" r="2540" b="22860"/>
                <wp:docPr id="207426920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10" name="مجموعة 47"/>
                        <wpg:cNvGrpSpPr/>
                        <wpg:grpSpPr>
                          <a:xfrm>
                            <a:off x="0" y="0"/>
                            <a:ext cx="5731510" cy="895351"/>
                            <a:chOff x="0" y="0"/>
                            <a:chExt cx="5878196" cy="918845"/>
                          </a:xfrm>
                        </wpg:grpSpPr>
                        <wpg:grpSp>
                          <wpg:cNvPr id="2074269211" name="مجموعة 48"/>
                          <wpg:cNvGrpSpPr/>
                          <wpg:grpSpPr>
                            <a:xfrm>
                              <a:off x="0" y="0"/>
                              <a:ext cx="5878196" cy="918845"/>
                              <a:chOff x="0" y="0"/>
                              <a:chExt cx="6240348" cy="919070"/>
                            </a:xfrm>
                          </wpg:grpSpPr>
                          <wpg:grpSp>
                            <wpg:cNvPr id="2074269212" name="مجموعة 49"/>
                            <wpg:cNvGrpSpPr/>
                            <wpg:grpSpPr>
                              <a:xfrm>
                                <a:off x="0" y="169208"/>
                                <a:ext cx="5433072" cy="580613"/>
                                <a:chOff x="0" y="169208"/>
                                <a:chExt cx="5433072" cy="580613"/>
                              </a:xfrm>
                            </wpg:grpSpPr>
                            <wps:wsp>
                              <wps:cNvPr id="20742692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16"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التدرج في التنفيذ</w:t>
                                </w:r>
                              </w:p>
                            </w:txbxContent>
                          </wps:txbx>
                          <wps:bodyPr wrap="square" rtlCol="1">
                            <a:spAutoFit/>
                          </wps:bodyPr>
                        </wps:wsp>
                      </wpg:grpSp>
                      <pic:pic xmlns:pic="http://schemas.openxmlformats.org/drawingml/2006/picture">
                        <pic:nvPicPr>
                          <pic:cNvPr id="2074269217"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36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7Era4A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4uxK2u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336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2guXrL&#10;AAAA4wAAAA8AAAAAAAAAAAAAAAAAqgIAAGRycy9kb3ducmV2LnhtbFBLBQYAAAAABAAEAPoAAACi&#10;AwAAAAA=&#10;">
                  <v:group id="مجموعة 48" o:spid="_x0000_s336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C7Bzh&#10;zAAAAOMAAAAPAAAAAAAAAAAAAAAAAKoCAABkcnMvZG93bnJldi54bWxQSwUGAAAAAAQABAD6AAAA&#10;owMAAAAA&#10;">
                    <v:group id="مجموعة 49" o:spid="_x0000_s336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yPoKW&#10;zAAAAOMAAAAPAAAAAAAAAAAAAAAAAKoCAABkcnMvZG93bnJldi54bWxQSwUGAAAAAAQABAD6AAAA&#10;owMAAAAA&#10;">
                      <v:shape id="شكل حر 50" o:spid="_x0000_s337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R4DssA&#10;AADjAAAADwAAAGRycy9kb3ducmV2LnhtbESPQWvCQBSE74X+h+UVvNVNoqZtmlVEEEQ8mLSl10f2&#10;NQnNvg3ZVeO/d4VCj8PMfMPkq9F04kyDay0riKcRCOLK6pZrBZ8f2+dXEM4ja+wsk4IrOVgtHx9y&#10;zLS9cEHn0tciQNhlqKDxvs+kdFVDBt3U9sTB+7GDQR/kUEs94CXATSeTKEqlwZbDQoM9bRqqfsuT&#10;UZDuF9/HY7VdFOVudnBk9Je2XqnJ07h+B+Fp9P/hv/ZOK0iil3mSviXxDO6fwh+Qyx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7pHgO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7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I2MkA&#10;AADjAAAADwAAAGRycy9kb3ducmV2LnhtbESPQWvCQBSE7wX/w/IEL1I3BrU2uooohR5bFc/P7Osm&#10;mH0bs2tM/31XEHocZuYbZrnubCVaanzpWMF4lIAgzp0u2Sg4Hj5e5yB8QNZYOSYFv+Rhveq9LDHT&#10;7s7f1O6DERHCPkMFRQh1JqXPC7LoR64mjt6PayyGKBsjdYP3CLeVTJNkJi2WHBcKrGlbUH7Z36wC&#10;vNqv09kF59uzMbvhtO6GeqrUoN9tFiACdeE//Gx/agVp8jZJZ+/peAKPT/EPyN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NKI2MkAAADjAAAADwAAAAAAAAAAAAAAAACYAgAA&#10;ZHJzL2Rvd25yZXYueG1sUEsFBgAAAAAEAAQA9QAAAI4DAAAAAA==&#10;" fillcolor="#a5a5a5 [2092]" stroked="f" strokeweight="1pt">
                        <v:stroke joinstyle="miter"/>
                      </v:roundrect>
                    </v:group>
                    <v:oval id="شكل بيضاوي 52" o:spid="_x0000_s337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J198sA&#10;AADjAAAADwAAAGRycy9kb3ducmV2LnhtbESPUUvDMBSF3wX/Q7gD31yyoJ3rlg1RBAUHs5s+X5q7&#10;tqy5KU1cu39vBMHHwznnO5zVZnStOFMfGs8GZlMFgrj0tuHKwGH/cvsAIkRki61nMnChAJv19dUK&#10;c+sH/qBzESuRIBxyNFDH2OVShrImh2HqO+LkHX3vMCbZV9L2OCS4a6VWKpMOG04LNXb0VFN5Kr6d&#10;gd3p+Hn5entX28oPRTa4Z63t3pibyfi4BBFpjP/hv/arNaDV/E5nCz27h99P6Q/I9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QAnX3ywAAAOMAAAAPAAAAAAAAAAAAAAAAAJgC&#10;AABkcnMvZG93bnJldi54bWxQSwUGAAAAAAQABAD1AAAAkAMAAAAA&#10;" filled="f" strokecolor="#168489" strokeweight="1pt">
                      <v:stroke joinstyle="miter"/>
                    </v:oval>
                  </v:group>
                  <v:shape id="مربع نص 41" o:spid="_x0000_s337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at5MgA&#10;AADjAAAADwAAAGRycy9kb3ducmV2LnhtbESPT0vEMBTE74LfITzBm5u0aNW62WXxD+zBi2u9P5pn&#10;U2xeSvPcdr+9EQSPw8z8hllvlzCoI02pj2yhWBlQxG10PXcWmveXqztQSZAdDpHJwokSbDfnZ2us&#10;XZz5jY4H6VSGcKrRghcZa61T6ylgWsWROHufcQooWU6ddhPOGR4GXRpT6YA95wWPIz16ar8O38GC&#10;iNsVp+Y5pP3H8vo0e9PeYGPt5cWyewAltMh/+K+9dxZKc3tdVvdlUcHvp/wH9O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pq3kyAAAAOMAAAAPAAAAAAAAAAAAAAAAAJgCAABk&#10;cnMvZG93bnJldi54bWxQSwUGAAAAAAQABAD1AAAAjQM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التدرج في التنفيذ</w:t>
                          </w:r>
                        </w:p>
                      </w:txbxContent>
                    </v:textbox>
                  </v:shape>
                </v:group>
                <v:shape id="صورة 54" o:spid="_x0000_s337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C49Qd/NAAAA4wAAAA8AAAAA&#10;AAAAAAAAAAAAnwIAAGRycy9kb3ducmV2LnhtbFBLBQYAAAAABAAEAPcAAACZAw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تطبيق التغيير بشكل تدريجي يمكن أن يساعد في تقليل الصدمة والمقاومة. يمكن البدء بإجراءات بسيطة ثم التوسع تدريجيا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w:t>
      </w:r>
    </w:p>
    <w:p w:rsidR="001A1818" w:rsidRPr="001A1818" w:rsidRDefault="001A1818" w:rsidP="001A1818">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1AA790AE" wp14:editId="5EA3E728">
                <wp:extent cx="5731510" cy="892088"/>
                <wp:effectExtent l="0" t="0" r="2540" b="22860"/>
                <wp:docPr id="207426921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19" name="مجموعة 47"/>
                        <wpg:cNvGrpSpPr/>
                        <wpg:grpSpPr>
                          <a:xfrm>
                            <a:off x="0" y="0"/>
                            <a:ext cx="5731510" cy="895351"/>
                            <a:chOff x="0" y="0"/>
                            <a:chExt cx="5878196" cy="918845"/>
                          </a:xfrm>
                        </wpg:grpSpPr>
                        <wpg:grpSp>
                          <wpg:cNvPr id="2074269220" name="مجموعة 48"/>
                          <wpg:cNvGrpSpPr/>
                          <wpg:grpSpPr>
                            <a:xfrm>
                              <a:off x="0" y="0"/>
                              <a:ext cx="5878196" cy="918845"/>
                              <a:chOff x="0" y="0"/>
                              <a:chExt cx="6240348" cy="919070"/>
                            </a:xfrm>
                          </wpg:grpSpPr>
                          <wpg:grpSp>
                            <wpg:cNvPr id="2074269221" name="مجموعة 49"/>
                            <wpg:cNvGrpSpPr/>
                            <wpg:grpSpPr>
                              <a:xfrm>
                                <a:off x="0" y="169208"/>
                                <a:ext cx="5433072" cy="580613"/>
                                <a:chOff x="0" y="169208"/>
                                <a:chExt cx="5433072" cy="580613"/>
                              </a:xfrm>
                            </wpg:grpSpPr>
                            <wps:wsp>
                              <wps:cNvPr id="20742692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25"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إظهار النجاحات المبكرة</w:t>
                                </w:r>
                              </w:p>
                            </w:txbxContent>
                          </wps:txbx>
                          <wps:bodyPr wrap="square" rtlCol="1">
                            <a:spAutoFit/>
                          </wps:bodyPr>
                        </wps:wsp>
                      </wpg:grpSp>
                      <pic:pic xmlns:pic="http://schemas.openxmlformats.org/drawingml/2006/picture">
                        <pic:nvPicPr>
                          <pic:cNvPr id="2074269226"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37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F2ex3w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AVF2ex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337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fJoQ&#10;580AAADjAAAADwAAAAAAAAAAAAAAAACqAgAAZHJzL2Rvd25yZXYueG1sUEsFBgAAAAAEAAQA+gAA&#10;AKQDAAAAAA==&#10;">
                  <v:group id="مجموعة 48" o:spid="_x0000_s337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PMc8fL&#10;AAAA4wAAAA8AAAAAAAAAAAAAAAAAqgIAAGRycy9kb3ducmV2LnhtbFBLBQYAAAAABAAEAPoAAACi&#10;AwAAAAA=&#10;">
                    <v:group id="مجموعة 49" o:spid="_x0000_s337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MgNZc&#10;zAAAAOMAAAAPAAAAAAAAAAAAAAAAAKoCAABkcnMvZG93bnJldi54bWxQSwUGAAAAAAQABAD6AAAA&#10;owMAAAAA&#10;">
                      <v:shape id="شكل حر 50" o:spid="_x0000_s337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QXKMoA&#10;AADjAAAADwAAAGRycy9kb3ducmV2LnhtbESPQWvCQBSE7wX/w/KE3urGraaauooUBJEeNFW8PrLP&#10;JDT7NmS3Gv+9Wyj0OMzMN8xi1dtGXKnztWMN41ECgrhwpuZSw/Fr8zID4QOywcYxabiTh9Vy8LTA&#10;zLgbH+iah1JECPsMNVQhtJmUvqjIoh+5ljh6F9dZDFF2pTQd3iLcNlIlSSot1hwXKmzpo6LiO/+x&#10;GtLd9LzfF5vpId++fnqy5mRc0Pp52K/fQQTqw3/4r701GlTyNlHpXCkFv5/iH5DL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qEFyj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8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aEckA&#10;AADjAAAADwAAAGRycy9kb3ducmV2LnhtbESPQWsCMRSE74L/ITyhF6nZpmrr1ijFUuhRrXh+bp7Z&#10;pZuX7Sau23/fFAoeh5n5hlmue1eLjtpQedbwMMlAEBfeVGw1HD7f759BhIhssPZMGn4owHo1HCwx&#10;N/7KO+r20YoE4ZCjhjLGJpcyFCU5DBPfECfv7FuHMcnWStPiNcFdLVWWzaXDitNCiQ1tSiq+9hen&#10;Ab/d9njy0YfuZO3beNb0YzPT+m7Uv76AiNTHW/i//WE0qOxpquYLpR7h71P6A3L1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faEckAAADjAAAADwAAAAAAAAAAAAAAAACYAgAA&#10;ZHJzL2Rvd25yZXYueG1sUEsFBgAAAAAEAAQA9QAAAI4DAAAAAA==&#10;" fillcolor="#a5a5a5 [2092]" stroked="f" strokeweight="1pt">
                        <v:stroke joinstyle="miter"/>
                      </v:roundrect>
                    </v:group>
                    <v:oval id="شكل بيضاوي 52" o:spid="_x0000_s338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Ia0coA&#10;AADjAAAADwAAAGRycy9kb3ducmV2LnhtbESPX0vDMBTF3wW/Q7jC3lxiGFW7ZUOUwQQF7f48X5q7&#10;tqy5KU22dt/eCIKPh3PO73AWq9G14kJ9aDwbeJgqEMSltw1XBnbb9f0TiBCRLbaeycCVAqyWtzcL&#10;zK0f+JsuRaxEgnDI0UAdY5dLGcqaHIap74iTd/S9w5hkX0nb45DgrpVaqUw6bDgt1NjRa03lqTg7&#10;A1+n4/56eP9Qn5Ufimxwb1rbrTGTu/FlDiLSGP/Df+2NNaDV40xnz1rP4PdT+gNy+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EiGtHKAAAA4wAAAA8AAAAAAAAAAAAAAAAAmAIA&#10;AGRycy9kb3ducmV2LnhtbFBLBQYAAAAABAAEAPUAAACPAwAAAAA=&#10;" filled="f" strokecolor="#168489" strokeweight="1pt">
                      <v:stroke joinstyle="miter"/>
                    </v:oval>
                  </v:group>
                  <v:shape id="مربع نص 41" o:spid="_x0000_s338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j5LskA&#10;AADjAAAADwAAAGRycy9kb3ducmV2LnhtbESPT2sCMRTE7wW/Q3hCbzUxVFtXo0j/gIdetNv7Y/Pc&#10;LG5elk3qrt++KRR6HGbmN8xmN/pWXKmPTWAD85kCQVwF23BtoPx8f3gGEROyxTYwGbhRhN12crfB&#10;woaBj3Q9pVpkCMcCDbiUukLKWDnyGGehI87eOfQeU5Z9LW2PQ4b7VmqlltJjw3nBYUcvjqrL6dsb&#10;SMnu57fyzcfD1/jxOjhVLbA05n467tcgEo3pP/zXPlgDWj096uVK6wX8fsp/QG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Bj5Ls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إظهار النجاحات المبكرة</w:t>
                          </w:r>
                        </w:p>
                      </w:txbxContent>
                    </v:textbox>
                  </v:shape>
                </v:group>
                <v:shape id="صورة 54" o:spid="_x0000_s338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jx0u+cwAAADjAAAADwAAAAAA&#10;AAAAAAAAAACfAgAAZHJzL2Rvd25yZXYueG1sUEsFBgAAAAAEAAQA9wAAAJgDA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مشاركة النجاحات والإنجازات المبكرة للتحول الرقمي يعزز الثقة بين الموظفين ويشجعهم على التكيف.</w:t>
      </w:r>
    </w:p>
    <w:p w:rsidR="00D75CDD" w:rsidRPr="000450E2" w:rsidRDefault="001A1818" w:rsidP="002B74A4">
      <w:pPr>
        <w:pageBreakBefore/>
        <w:rPr>
          <w:rFonts w:ascii="Sakkal Majalla" w:hAnsi="Sakkal Majalla"/>
          <w:sz w:val="32"/>
          <w:szCs w:val="32"/>
        </w:rPr>
      </w:pPr>
      <w:r w:rsidRPr="002A078C">
        <w:rPr>
          <w:rFonts w:ascii="Sakkal Majalla" w:hAnsi="Sakkal Majalla"/>
          <w:noProof/>
          <w:color w:val="002060"/>
          <w:sz w:val="34"/>
        </w:rPr>
        <w:lastRenderedPageBreak/>
        <mc:AlternateContent>
          <mc:Choice Requires="wpg">
            <w:drawing>
              <wp:inline distT="0" distB="0" distL="0" distR="0" wp14:anchorId="14188B73" wp14:editId="18736059">
                <wp:extent cx="5731510" cy="895350"/>
                <wp:effectExtent l="0" t="0" r="21590" b="19050"/>
                <wp:docPr id="207426886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868"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869" name="مجموعة 39"/>
                        <wpg:cNvGrpSpPr/>
                        <wpg:grpSpPr>
                          <a:xfrm>
                            <a:off x="0" y="0"/>
                            <a:ext cx="5731510" cy="895350"/>
                            <a:chOff x="0" y="0"/>
                            <a:chExt cx="5878196" cy="918845"/>
                          </a:xfrm>
                        </wpg:grpSpPr>
                        <wpg:grpSp>
                          <wpg:cNvPr id="2074268870" name="مجموعة 40"/>
                          <wpg:cNvGrpSpPr/>
                          <wpg:grpSpPr>
                            <a:xfrm>
                              <a:off x="0" y="0"/>
                              <a:ext cx="5878196" cy="918845"/>
                              <a:chOff x="0" y="0"/>
                              <a:chExt cx="6240348" cy="919070"/>
                            </a:xfrm>
                          </wpg:grpSpPr>
                          <wpg:grpSp>
                            <wpg:cNvPr id="2074268871" name="مجموعة 41"/>
                            <wpg:cNvGrpSpPr/>
                            <wpg:grpSpPr>
                              <a:xfrm>
                                <a:off x="0" y="169208"/>
                                <a:ext cx="5433072" cy="580613"/>
                                <a:chOff x="0" y="169208"/>
                                <a:chExt cx="5433072" cy="580613"/>
                              </a:xfrm>
                            </wpg:grpSpPr>
                            <wps:wsp>
                              <wps:cNvPr id="207426887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87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7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75" name="مربع نص 41"/>
                          <wps:cNvSpPr txBox="1"/>
                          <wps:spPr>
                            <a:xfrm>
                              <a:off x="204484" y="256918"/>
                              <a:ext cx="4616071" cy="387739"/>
                            </a:xfrm>
                            <a:prstGeom prst="rect">
                              <a:avLst/>
                            </a:prstGeom>
                            <a:noFill/>
                          </wps:spPr>
                          <wps:txbx>
                            <w:txbxContent>
                              <w:p w:rsidR="00671334" w:rsidRPr="00BA05D9"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دور القيادة في التغل</w:t>
                                </w:r>
                                <w:r w:rsidRPr="00BA05D9">
                                  <w:rPr>
                                    <w:rFonts w:eastAsia="Calibri" w:hAnsi="Adobe Arabic" w:cs="Adobe Arabic" w:hint="cs"/>
                                    <w:b/>
                                    <w:bCs/>
                                    <w:color w:val="FFFFFF"/>
                                    <w:kern w:val="24"/>
                                    <w:sz w:val="36"/>
                                    <w:szCs w:val="36"/>
                                    <w:rtl/>
                                    <w:lang w:bidi="ar-EG"/>
                                  </w:rPr>
                                  <w:t>ّ</w:t>
                                </w:r>
                                <w:r w:rsidRPr="00BA05D9">
                                  <w:rPr>
                                    <w:rFonts w:eastAsia="Calibri" w:hAnsi="Adobe Arabic" w:cs="Adobe Arabic"/>
                                    <w:b/>
                                    <w:bCs/>
                                    <w:color w:val="FFFFFF"/>
                                    <w:kern w:val="24"/>
                                    <w:sz w:val="36"/>
                                    <w:szCs w:val="36"/>
                                    <w:rtl/>
                                    <w:lang w:bidi="ar-EG"/>
                                  </w:rPr>
                                  <w:t>ب على المقاومة</w:t>
                                </w:r>
                              </w:p>
                            </w:txbxContent>
                          </wps:txbx>
                          <wps:bodyPr wrap="square" rtlCol="1">
                            <a:spAutoFit/>
                          </wps:bodyPr>
                        </wps:wsp>
                      </wpg:grpSp>
                    </wpg:wgp>
                  </a:graphicData>
                </a:graphic>
              </wp:inline>
            </w:drawing>
          </mc:Choice>
          <mc:Fallback>
            <w:pict>
              <v:group id="_x0000_s338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">
                <v:shape id="صورة 38" o:spid="_x0000_s3385"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i9rTIAAAA4wAAAA8AAABkcnMvZG93bnJldi54bWxET89rwjAUvg/2P4Q32G2mq9KVzigiCrsM&#10;1zrY9dE8m2Lz0jWxdv+9OQg7fny/l+vJdmKkwbeOFbzOEhDEtdMtNwq+j/uXHIQPyBo7x6Tgjzys&#10;V48PSyy0u3JJYxUaEUPYF6jAhNAXUvrakEU/cz1x5E5usBgiHBqpB7zGcNvJNEkyabHl2GCwp62h&#10;+lxdrIL5bpx28+3h0/+Y/vhb2U3ryy+lnp+mzTuIQFP4F9/dH1pBmrwt0izPszg6fop/QK5u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uIva0yAAAAOMAAAAPAAAAAAAAAAAA&#10;AAAAAJ8CAABkcnMvZG93bnJldi54bWxQSwUGAAAAAAQABAD3AAAAlAMAAAAA&#10;">
                  <v:imagedata r:id="rId67" o:title=""/>
                </v:shape>
                <v:group id="مجموعة 39" o:spid="_x0000_s338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Xna/x&#10;zAAAAOMAAAAPAAAAAAAAAAAAAAAAAKoCAABkcnMvZG93bnJldi54bWxQSwUGAAAAAAQABAD6AAAA&#10;owMAAAAA&#10;">
                  <v:group id="مجموعة 40" o:spid="_x0000_s338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N+kLHL&#10;AAAA4wAAAA8AAAAAAAAAAAAAAAAAqgIAAGRycy9kb3ducmV2LnhtbFBLBQYAAAAABAAEAPoAAACi&#10;AwAAAAA=&#10;">
                    <v:group id="مجموعة 41" o:spid="_x0000_s338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sMjUq&#10;zAAAAOMAAAAPAAAAAAAAAAAAAAAAAKoCAABkcnMvZG93bnJldi54bWxQSwUGAAAAAAQABAD6AAAA&#10;owMAAAAA&#10;">
                      <v:shape id="شكل حر 42" o:spid="_x0000_s338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e0MkA&#10;AADjAAAADwAAAGRycy9kb3ducmV2LnhtbESPwW7CMBBE75X6D9ZW6q3YpBGJUgyqEFU5cCn0A1bx&#10;Nk6J12lsIPw9RkLqcTQzbzTz5eg6caIhtJ41TCcKBHHtTcuNhu/9x0sJIkRkg51n0nChAMvF48Mc&#10;K+PP/EWnXWxEgnCoUIONsa+kDLUlh2Hie+Lk/fjBYUxyaKQZ8JzgrpOZUjPpsOW0YLGnlaX6sDs6&#10;DUbla5cXnwWt/rZW/U5NPLwarZ+fxvc3EJHG+B++tzdGQ6aKPJuVZZHB7VP6A3Jx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Gre0MkAAADj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39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ZXucsA&#10;AADjAAAADwAAAGRycy9kb3ducmV2LnhtbESPQUvDQBSE70L/w/IK3uyuUZIQuy2tUBH1oK3o9ZF9&#10;JqG7b0N228R/7wqCx2FmvmGW68lZcaYhdJ41XC8UCOLam44bDe+H3VUJIkRkg9YzafimAOvV7GKJ&#10;lfEjv9F5HxuRIBwq1NDG2FdShrolh2Hhe+LkffnBYUxyaKQZcExwZ2WmVC4ddpwWWuzpvqX6uD85&#10;DcXr7jSGh/zwtP2wL52yn5vsmbW+nE+bOxCRpvgf/ms/Gg2ZKm6zvCyLG/j9lP6AXP0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atle5ywAAAOMAAAAPAAAAAAAAAAAAAAAAAJgC&#10;AABkcnMvZG93bnJldi54bWxQSwUGAAAAAAQABAD1AAAAkAMAAAAA&#10;" fillcolor="#168489" stroked="f" strokeweight="1pt">
                        <v:stroke joinstyle="miter"/>
                      </v:roundrect>
                    </v:group>
                    <v:oval id="شكل بيضاوي 44" o:spid="_x0000_s339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5decoA&#10;AADjAAAADwAAAGRycy9kb3ducmV2LnhtbESPUWvCMBSF3wf7D+EO9jZTi2ipRhmDMRkMMfoDrs21&#10;qTY3XZNp9+/NYODj4ZzzHc5iNbhWXKgPjWcF41EGgrjypuFawX73/lKACBHZYOuZFPxSgNXy8WGB&#10;pfFX3tJFx1okCIcSFdgYu1LKUFlyGEa+I07e0fcOY5J9LU2P1wR3rcyzbCodNpwWLHb0Zqk66x+n&#10;QA87vfk41tJ/aft5GJ/8t9uulXp+Gl7nICIN8R7+b6+NgjybTfJpUcwm8Pcp/QG5v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M+XXnKAAAA4wAAAA8AAAAAAAAAAAAAAAAAmAIA&#10;AGRycy9kb3ducmV2LnhtbFBLBQYAAAAABAAEAPUAAACPAwAAAAA=&#10;" filled="f" strokecolor="#a5a5a5 [2092]" strokeweight="1pt">
                      <v:stroke joinstyle="miter"/>
                    </v:oval>
                  </v:group>
                  <v:shape id="مربع نص 41" o:spid="_x0000_s3392"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oaWMkA&#10;AADjAAAADwAAAGRycy9kb3ducmV2LnhtbESPzWrDMBCE74W+g9hCb40U0yTGjRJCfyCHXpq698Xa&#10;WqbWyljb2Hn7qlDocZiZb5jtfg69OtOYusgWlgsDiriJruPWQv3+cleCSoLssI9MFi6UYL+7vtpi&#10;5eLEb3Q+SasyhFOFFrzIUGmdGk8B0yIOxNn7jGNAyXJstRtxyvDQ68KYtQ7YcV7wONCjp+br9B0s&#10;iLjD8lI/h3T8mF+fJm+aFdbW3t7MhwdQQrP8h//aR2ehMJv7Yl2WmxX8fsp/QO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KoaWMkAAADjAAAADwAAAAAAAAAAAAAAAACYAgAA&#10;ZHJzL2Rvd25yZXYueG1sUEsFBgAAAAAEAAQA9QAAAI4DAAAAAA==&#10;" filled="f" stroked="f">
                    <v:textbox style="mso-fit-shape-to-text:t">
                      <w:txbxContent>
                        <w:p w:rsidR="00671334" w:rsidRPr="00BA05D9"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دور القيادة في التغل</w:t>
                          </w:r>
                          <w:r w:rsidRPr="00BA05D9">
                            <w:rPr>
                              <w:rFonts w:eastAsia="Calibri" w:hAnsi="Adobe Arabic" w:cs="Adobe Arabic" w:hint="cs"/>
                              <w:b/>
                              <w:bCs/>
                              <w:color w:val="FFFFFF"/>
                              <w:kern w:val="24"/>
                              <w:sz w:val="36"/>
                              <w:szCs w:val="36"/>
                              <w:rtl/>
                              <w:lang w:bidi="ar-EG"/>
                            </w:rPr>
                            <w:t>ّ</w:t>
                          </w:r>
                          <w:r w:rsidRPr="00BA05D9">
                            <w:rPr>
                              <w:rFonts w:eastAsia="Calibri" w:hAnsi="Adobe Arabic" w:cs="Adobe Arabic"/>
                              <w:b/>
                              <w:bCs/>
                              <w:color w:val="FFFFFF"/>
                              <w:kern w:val="24"/>
                              <w:sz w:val="36"/>
                              <w:szCs w:val="36"/>
                              <w:rtl/>
                              <w:lang w:bidi="ar-EG"/>
                            </w:rPr>
                            <w:t>ب على المقاومة</w:t>
                          </w:r>
                        </w:p>
                      </w:txbxContent>
                    </v:textbox>
                  </v:shape>
                </v:group>
                <w10:wrap anchorx="page"/>
                <w10:anchorlock/>
              </v:group>
            </w:pict>
          </mc:Fallback>
        </mc:AlternateContent>
      </w:r>
    </w:p>
    <w:p w:rsidR="00D75CDD" w:rsidRPr="00AB2304" w:rsidRDefault="00D75CDD" w:rsidP="00E8020A">
      <w:pPr>
        <w:spacing w:line="360" w:lineRule="auto"/>
        <w:rPr>
          <w:rFonts w:ascii="Sakkal Majalla" w:hAnsi="Sakkal Majalla"/>
          <w:sz w:val="32"/>
          <w:szCs w:val="32"/>
        </w:rPr>
      </w:pPr>
      <w:r w:rsidRPr="00AB2304">
        <w:rPr>
          <w:rFonts w:ascii="Sakkal Majalla" w:hAnsi="Sakkal Majalla"/>
          <w:sz w:val="32"/>
          <w:szCs w:val="32"/>
          <w:rtl/>
        </w:rPr>
        <w:t>تلعب القيادة دورا</w:t>
      </w:r>
      <w:r>
        <w:rPr>
          <w:rFonts w:ascii="Sakkal Majalla" w:hAnsi="Sakkal Majalla" w:hint="cs"/>
          <w:sz w:val="32"/>
          <w:szCs w:val="32"/>
          <w:rtl/>
        </w:rPr>
        <w:t>ً</w:t>
      </w:r>
      <w:r w:rsidRPr="00AB2304">
        <w:rPr>
          <w:rFonts w:ascii="Sakkal Majalla" w:hAnsi="Sakkal Majalla"/>
          <w:sz w:val="32"/>
          <w:szCs w:val="32"/>
          <w:rtl/>
        </w:rPr>
        <w:t xml:space="preserve"> محوريا</w:t>
      </w:r>
      <w:r>
        <w:rPr>
          <w:rFonts w:ascii="Sakkal Majalla" w:hAnsi="Sakkal Majalla" w:hint="cs"/>
          <w:sz w:val="32"/>
          <w:szCs w:val="32"/>
          <w:rtl/>
        </w:rPr>
        <w:t>ً</w:t>
      </w:r>
      <w:r w:rsidRPr="00AB2304">
        <w:rPr>
          <w:rFonts w:ascii="Sakkal Majalla" w:hAnsi="Sakkal Majalla"/>
          <w:sz w:val="32"/>
          <w:szCs w:val="32"/>
          <w:rtl/>
        </w:rPr>
        <w:t xml:space="preserve"> في تسهيل عملية التحول الرقمي. يجب على القادة:</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أن يكونوا قدوة: من خلال تبني التكنولوجيا الجديدة واستخدامها بفعالية.</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بناء ثقافة الابتكار: تشجيع بيئة عمل مرنة تقدر الابتكار والتجربة.</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متابعة وتقييم التقد</w:t>
      </w:r>
      <w:r w:rsidRPr="00E8020A">
        <w:rPr>
          <w:rFonts w:ascii="Sakkal Majalla" w:hAnsi="Sakkal Majalla" w:cs="Sakkal Majalla" w:hint="cs"/>
          <w:sz w:val="32"/>
          <w:szCs w:val="32"/>
          <w:rtl/>
        </w:rPr>
        <w:t>ّ</w:t>
      </w:r>
      <w:r w:rsidRPr="00E8020A">
        <w:rPr>
          <w:rFonts w:ascii="Sakkal Majalla" w:hAnsi="Sakkal Majalla" w:cs="Sakkal Majalla"/>
          <w:sz w:val="32"/>
          <w:szCs w:val="32"/>
          <w:rtl/>
        </w:rPr>
        <w:t>م: مراجعة وتقييم مراحل التغيير باستمرار لضمان سير الأمور في الاتجاه الصحيح.</w:t>
      </w:r>
    </w:p>
    <w:p w:rsidR="00D75CDD" w:rsidRDefault="00D75CDD" w:rsidP="00D75CDD">
      <w:pPr>
        <w:rPr>
          <w:rFonts w:ascii="Sakkal Majalla" w:hAnsi="Sakkal Majalla"/>
          <w:sz w:val="32"/>
          <w:szCs w:val="32"/>
          <w:rtl/>
        </w:rPr>
      </w:pPr>
      <w:r w:rsidRPr="00E8020A">
        <w:rPr>
          <w:rFonts w:ascii="Sakkal Majalla" w:hAnsi="Sakkal Majalla" w:hint="cs"/>
          <w:color w:val="C00000"/>
          <w:sz w:val="32"/>
          <w:szCs w:val="32"/>
          <w:rtl/>
        </w:rPr>
        <w:t xml:space="preserve">خلاصة القول: </w:t>
      </w:r>
      <w:r w:rsidRPr="00AB2304">
        <w:rPr>
          <w:rFonts w:ascii="Sakkal Majalla" w:hAnsi="Sakkal Majalla"/>
          <w:sz w:val="32"/>
          <w:szCs w:val="32"/>
          <w:rtl/>
        </w:rPr>
        <w:t>ت</w:t>
      </w:r>
      <w:r>
        <w:rPr>
          <w:rFonts w:ascii="Sakkal Majalla" w:hAnsi="Sakkal Majalla" w:hint="cs"/>
          <w:sz w:val="32"/>
          <w:szCs w:val="32"/>
          <w:rtl/>
        </w:rPr>
        <w:t>ُ</w:t>
      </w:r>
      <w:r w:rsidRPr="00AB2304">
        <w:rPr>
          <w:rFonts w:ascii="Sakkal Majalla" w:hAnsi="Sakkal Majalla"/>
          <w:sz w:val="32"/>
          <w:szCs w:val="32"/>
          <w:rtl/>
        </w:rPr>
        <w:t>عد مقاومة التغيير تحديا</w:t>
      </w:r>
      <w:r>
        <w:rPr>
          <w:rFonts w:ascii="Sakkal Majalla" w:hAnsi="Sakkal Majalla" w:hint="cs"/>
          <w:sz w:val="32"/>
          <w:szCs w:val="32"/>
          <w:rtl/>
        </w:rPr>
        <w:t>ً</w:t>
      </w:r>
      <w:r w:rsidRPr="00AB2304">
        <w:rPr>
          <w:rFonts w:ascii="Sakkal Majalla" w:hAnsi="Sakkal Majalla"/>
          <w:sz w:val="32"/>
          <w:szCs w:val="32"/>
          <w:rtl/>
        </w:rPr>
        <w:t xml:space="preserve"> كبيرا</w:t>
      </w:r>
      <w:r>
        <w:rPr>
          <w:rFonts w:ascii="Sakkal Majalla" w:hAnsi="Sakkal Majalla" w:hint="cs"/>
          <w:sz w:val="32"/>
          <w:szCs w:val="32"/>
          <w:rtl/>
        </w:rPr>
        <w:t>ً</w:t>
      </w:r>
      <w:r w:rsidRPr="00AB2304">
        <w:rPr>
          <w:rFonts w:ascii="Sakkal Majalla" w:hAnsi="Sakkal Majalla"/>
          <w:sz w:val="32"/>
          <w:szCs w:val="32"/>
          <w:rtl/>
        </w:rPr>
        <w:t xml:space="preserve"> أمام تطبيق الحوكمة الرقمية، لكن من خلال التخطيط الجيد وتطبيق استراتيجيات مدروسة، يمكن التغل</w:t>
      </w:r>
      <w:r>
        <w:rPr>
          <w:rFonts w:ascii="Sakkal Majalla" w:hAnsi="Sakkal Majalla" w:hint="cs"/>
          <w:sz w:val="32"/>
          <w:szCs w:val="32"/>
          <w:rtl/>
        </w:rPr>
        <w:t>ّ</w:t>
      </w:r>
      <w:r w:rsidRPr="00AB2304">
        <w:rPr>
          <w:rFonts w:ascii="Sakkal Majalla" w:hAnsi="Sakkal Majalla"/>
          <w:sz w:val="32"/>
          <w:szCs w:val="32"/>
          <w:rtl/>
        </w:rPr>
        <w:t xml:space="preserve">ب على هذه المقاومة وتحقيق فوائد هائلة للمؤسسات. </w:t>
      </w:r>
      <w:r>
        <w:rPr>
          <w:rFonts w:ascii="Sakkal Majalla" w:hAnsi="Sakkal Majalla" w:hint="cs"/>
          <w:sz w:val="32"/>
          <w:szCs w:val="32"/>
          <w:rtl/>
        </w:rPr>
        <w:t xml:space="preserve">حيث </w:t>
      </w:r>
      <w:r w:rsidRPr="00AB2304">
        <w:rPr>
          <w:rFonts w:ascii="Sakkal Majalla" w:hAnsi="Sakkal Majalla"/>
          <w:sz w:val="32"/>
          <w:szCs w:val="32"/>
          <w:rtl/>
        </w:rPr>
        <w:t>يعتمد النجاح بشكل كبير على التواصل الجيد، التدريب المستمر، والدعم القيادي القوي.</w:t>
      </w:r>
    </w:p>
    <w:tbl>
      <w:tblPr>
        <w:tblStyle w:val="TableGrid"/>
        <w:bidiVisual/>
        <w:tblW w:w="0" w:type="auto"/>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364"/>
      </w:tblGrid>
      <w:tr w:rsidR="007D2351" w:rsidRPr="00563DBD" w:rsidTr="00671334">
        <w:tc>
          <w:tcPr>
            <w:tcW w:w="1980" w:type="dxa"/>
            <w:tcBorders>
              <w:right w:val="single" w:sz="36" w:space="0" w:color="168489"/>
            </w:tcBorders>
            <w:shd w:val="clear" w:color="auto" w:fill="F2F2F2" w:themeFill="background1" w:themeFillShade="F2"/>
            <w:vAlign w:val="center"/>
          </w:tcPr>
          <w:p w:rsidR="007D2351" w:rsidRPr="008113E1" w:rsidRDefault="007D2351" w:rsidP="00671334">
            <w:pPr>
              <w:pStyle w:val="a1"/>
              <w:pageBreakBefore/>
              <w:jc w:val="center"/>
              <w:rPr>
                <w:rtl/>
              </w:rPr>
            </w:pPr>
            <w:r w:rsidRPr="008113E1">
              <w:rPr>
                <w:noProof/>
                <w:rtl/>
              </w:rPr>
              <w:lastRenderedPageBreak/>
              <w:drawing>
                <wp:inline distT="0" distB="0" distL="0" distR="0" wp14:anchorId="33D21777" wp14:editId="1DDAFAF0">
                  <wp:extent cx="563984" cy="563914"/>
                  <wp:effectExtent l="0" t="0" r="7620" b="7620"/>
                  <wp:docPr id="2074268747" name="Picture 2074268747"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364" w:type="dxa"/>
            <w:vMerge w:val="restart"/>
            <w:tcBorders>
              <w:left w:val="single" w:sz="36" w:space="0" w:color="168489"/>
            </w:tcBorders>
            <w:shd w:val="clear" w:color="auto" w:fill="F2F2F2" w:themeFill="background1" w:themeFillShade="F2"/>
            <w:vAlign w:val="center"/>
          </w:tcPr>
          <w:p w:rsidR="007D2351" w:rsidRPr="007D2351" w:rsidRDefault="007D2351" w:rsidP="007D2351">
            <w:pPr>
              <w:jc w:val="center"/>
              <w:rPr>
                <w:rFonts w:ascii="Adobe Arabic" w:eastAsia="Times New Roman" w:hAnsi="Adobe Arabic" w:cs="Adobe Arabic"/>
                <w:b/>
                <w:bCs/>
                <w:color w:val="168489"/>
                <w:kern w:val="24"/>
                <w:sz w:val="44"/>
                <w:szCs w:val="44"/>
                <w:rtl/>
                <w:lang w:bidi="ar-SY"/>
              </w:rPr>
            </w:pPr>
            <w:r w:rsidRPr="007D2351">
              <w:rPr>
                <w:rFonts w:ascii="Adobe Arabic" w:eastAsia="Times New Roman" w:hAnsi="Adobe Arabic" w:cs="Adobe Arabic"/>
                <w:b/>
                <w:bCs/>
                <w:color w:val="168489"/>
                <w:kern w:val="24"/>
                <w:sz w:val="44"/>
                <w:szCs w:val="44"/>
                <w:rtl/>
                <w:lang w:bidi="ar-SY"/>
              </w:rPr>
              <w:t>ما هي الاستراتيجيات الفعالة لتحفيز الموظفين على تبني ممارسات الحوكمة الرقمية؟</w:t>
            </w:r>
          </w:p>
        </w:tc>
      </w:tr>
      <w:tr w:rsidR="007D2351" w:rsidTr="00671334">
        <w:tc>
          <w:tcPr>
            <w:tcW w:w="1980" w:type="dxa"/>
            <w:tcBorders>
              <w:right w:val="single" w:sz="36" w:space="0" w:color="168489"/>
            </w:tcBorders>
            <w:shd w:val="clear" w:color="auto" w:fill="F2F2F2" w:themeFill="background1" w:themeFillShade="F2"/>
            <w:vAlign w:val="center"/>
          </w:tcPr>
          <w:p w:rsidR="007D2351" w:rsidRPr="008113E1" w:rsidRDefault="007D2351" w:rsidP="00671334">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364" w:type="dxa"/>
            <w:vMerge/>
            <w:tcBorders>
              <w:left w:val="single" w:sz="36" w:space="0" w:color="168489"/>
            </w:tcBorders>
          </w:tcPr>
          <w:p w:rsidR="007D2351" w:rsidRDefault="007D2351" w:rsidP="00671334">
            <w:pPr>
              <w:pStyle w:val="a1"/>
              <w:rPr>
                <w:rtl/>
              </w:rPr>
            </w:pPr>
          </w:p>
        </w:tc>
      </w:tr>
      <w:tr w:rsidR="007D2351" w:rsidRPr="00895D2F" w:rsidTr="00671334">
        <w:tc>
          <w:tcPr>
            <w:tcW w:w="9344" w:type="dxa"/>
            <w:gridSpan w:val="2"/>
          </w:tcPr>
          <w:p w:rsidR="007D2351" w:rsidRPr="000C553B" w:rsidRDefault="007D2351" w:rsidP="007D2351">
            <w:pPr>
              <w:jc w:val="left"/>
              <w:rPr>
                <w:rFonts w:ascii="Sakkal Majalla" w:hAnsi="Sakkal Majalla"/>
                <w:b/>
                <w:bCs/>
                <w:color w:val="C00000"/>
                <w:sz w:val="32"/>
                <w:szCs w:val="32"/>
                <w:rtl/>
              </w:rPr>
            </w:pPr>
            <w:r w:rsidRPr="000C553B">
              <w:rPr>
                <w:rFonts w:ascii="Sakkal Majalla" w:hAnsi="Sakkal Majalla" w:hint="cs"/>
                <w:b/>
                <w:bCs/>
                <w:color w:val="C00000"/>
                <w:sz w:val="32"/>
                <w:szCs w:val="32"/>
                <w:rtl/>
              </w:rPr>
              <w:t>الحل:</w:t>
            </w:r>
          </w:p>
          <w:p w:rsidR="007D2351" w:rsidRPr="007D2351" w:rsidRDefault="007D2351">
            <w:pPr>
              <w:pStyle w:val="a2"/>
              <w:numPr>
                <w:ilvl w:val="1"/>
                <w:numId w:val="4"/>
              </w:numPr>
              <w:spacing w:line="360" w:lineRule="auto"/>
              <w:ind w:left="576" w:hanging="576"/>
              <w:rPr>
                <w:rtl/>
              </w:rPr>
            </w:pPr>
            <w:r w:rsidRPr="007D2351">
              <w:rPr>
                <w:rFonts w:hint="eastAsia"/>
                <w:rtl/>
              </w:rPr>
              <w:t>إقامة</w:t>
            </w:r>
            <w:r w:rsidRPr="007D2351">
              <w:rPr>
                <w:rtl/>
              </w:rPr>
              <w:t xml:space="preserve"> </w:t>
            </w:r>
            <w:r w:rsidRPr="007D2351">
              <w:rPr>
                <w:rFonts w:hint="eastAsia"/>
                <w:rtl/>
              </w:rPr>
              <w:t>حملات</w:t>
            </w:r>
            <w:r w:rsidRPr="007D2351">
              <w:rPr>
                <w:rtl/>
              </w:rPr>
              <w:t xml:space="preserve"> </w:t>
            </w:r>
            <w:r w:rsidRPr="007D2351">
              <w:rPr>
                <w:rFonts w:hint="eastAsia"/>
                <w:rtl/>
              </w:rPr>
              <w:t>توعوية</w:t>
            </w:r>
            <w:r w:rsidRPr="007D2351">
              <w:rPr>
                <w:rtl/>
              </w:rPr>
              <w:t xml:space="preserve"> </w:t>
            </w:r>
            <w:r w:rsidRPr="007D2351">
              <w:rPr>
                <w:rFonts w:hint="eastAsia"/>
                <w:rtl/>
              </w:rPr>
              <w:t>تسلط</w:t>
            </w:r>
            <w:r w:rsidRPr="007D2351">
              <w:rPr>
                <w:rtl/>
              </w:rPr>
              <w:t xml:space="preserve"> </w:t>
            </w:r>
            <w:r w:rsidRPr="007D2351">
              <w:rPr>
                <w:rFonts w:hint="eastAsia"/>
                <w:rtl/>
              </w:rPr>
              <w:t>الضوء</w:t>
            </w:r>
            <w:r w:rsidRPr="007D2351">
              <w:rPr>
                <w:rtl/>
              </w:rPr>
              <w:t xml:space="preserve"> </w:t>
            </w:r>
            <w:r w:rsidRPr="007D2351">
              <w:rPr>
                <w:rFonts w:hint="eastAsia"/>
                <w:rtl/>
              </w:rPr>
              <w:t>على</w:t>
            </w:r>
            <w:r w:rsidRPr="007D2351">
              <w:rPr>
                <w:rtl/>
              </w:rPr>
              <w:t xml:space="preserve"> </w:t>
            </w:r>
            <w:r w:rsidRPr="007D2351">
              <w:rPr>
                <w:rFonts w:hint="eastAsia"/>
                <w:rtl/>
              </w:rPr>
              <w:t>فوائد</w:t>
            </w:r>
            <w:r w:rsidRPr="007D2351">
              <w:rPr>
                <w:rtl/>
              </w:rPr>
              <w:t xml:space="preserve"> </w:t>
            </w:r>
            <w:r w:rsidRPr="007D2351">
              <w:rPr>
                <w:rFonts w:hint="eastAsia"/>
                <w:rtl/>
              </w:rPr>
              <w:t>وأهمية</w:t>
            </w:r>
            <w:r w:rsidRPr="007D2351">
              <w:rPr>
                <w:rtl/>
              </w:rPr>
              <w:t xml:space="preserve"> </w:t>
            </w:r>
            <w:r w:rsidRPr="007D2351">
              <w:rPr>
                <w:rFonts w:hint="eastAsia"/>
                <w:rtl/>
              </w:rPr>
              <w:t>الحوكمة</w:t>
            </w:r>
            <w:r w:rsidRPr="007D2351">
              <w:rPr>
                <w:rtl/>
              </w:rPr>
              <w:t xml:space="preserve"> </w:t>
            </w:r>
            <w:r w:rsidRPr="007D2351">
              <w:rPr>
                <w:rFonts w:hint="eastAsia"/>
                <w:rtl/>
              </w:rPr>
              <w:t>الرقمية</w:t>
            </w:r>
            <w:r w:rsidRPr="007D2351">
              <w:rPr>
                <w:rtl/>
              </w:rPr>
              <w:t>.</w:t>
            </w:r>
          </w:p>
          <w:p w:rsidR="007D2351" w:rsidRPr="007D2351" w:rsidRDefault="007D2351">
            <w:pPr>
              <w:pStyle w:val="a2"/>
              <w:numPr>
                <w:ilvl w:val="1"/>
                <w:numId w:val="4"/>
              </w:numPr>
              <w:spacing w:line="360" w:lineRule="auto"/>
              <w:ind w:left="576" w:hanging="576"/>
              <w:rPr>
                <w:rtl/>
              </w:rPr>
            </w:pPr>
            <w:r w:rsidRPr="007D2351">
              <w:rPr>
                <w:rFonts w:hint="eastAsia"/>
                <w:rtl/>
              </w:rPr>
              <w:t>تدريب</w:t>
            </w:r>
            <w:r w:rsidRPr="007D2351">
              <w:rPr>
                <w:rtl/>
              </w:rPr>
              <w:t xml:space="preserve"> </w:t>
            </w:r>
            <w:r w:rsidRPr="007D2351">
              <w:rPr>
                <w:rFonts w:hint="eastAsia"/>
                <w:rtl/>
              </w:rPr>
              <w:t>الموظفين</w:t>
            </w:r>
            <w:r w:rsidRPr="007D2351">
              <w:rPr>
                <w:rtl/>
              </w:rPr>
              <w:t xml:space="preserve"> </w:t>
            </w:r>
            <w:r w:rsidRPr="007D2351">
              <w:rPr>
                <w:rFonts w:hint="eastAsia"/>
                <w:rtl/>
              </w:rPr>
              <w:t>على</w:t>
            </w:r>
            <w:r w:rsidRPr="007D2351">
              <w:rPr>
                <w:rtl/>
              </w:rPr>
              <w:t xml:space="preserve"> </w:t>
            </w:r>
            <w:r w:rsidRPr="007D2351">
              <w:rPr>
                <w:rFonts w:hint="eastAsia"/>
                <w:rtl/>
              </w:rPr>
              <w:t>مهارات</w:t>
            </w:r>
            <w:r w:rsidRPr="007D2351">
              <w:rPr>
                <w:rtl/>
              </w:rPr>
              <w:t xml:space="preserve"> </w:t>
            </w:r>
            <w:r w:rsidRPr="007D2351">
              <w:rPr>
                <w:rFonts w:hint="eastAsia"/>
                <w:rtl/>
              </w:rPr>
              <w:t>وتطبيقات</w:t>
            </w:r>
            <w:r w:rsidRPr="007D2351">
              <w:rPr>
                <w:rtl/>
              </w:rPr>
              <w:t xml:space="preserve"> </w:t>
            </w:r>
            <w:r w:rsidRPr="007D2351">
              <w:rPr>
                <w:rFonts w:hint="eastAsia"/>
                <w:rtl/>
              </w:rPr>
              <w:t>الحوكمة</w:t>
            </w:r>
            <w:r w:rsidRPr="007D2351">
              <w:rPr>
                <w:rtl/>
              </w:rPr>
              <w:t xml:space="preserve"> </w:t>
            </w:r>
            <w:r w:rsidRPr="007D2351">
              <w:rPr>
                <w:rFonts w:hint="eastAsia"/>
                <w:rtl/>
              </w:rPr>
              <w:t>الرقمية</w:t>
            </w:r>
            <w:r w:rsidRPr="007D2351">
              <w:rPr>
                <w:rtl/>
              </w:rPr>
              <w:t xml:space="preserve"> </w:t>
            </w:r>
            <w:r w:rsidRPr="007D2351">
              <w:rPr>
                <w:rFonts w:hint="eastAsia"/>
                <w:rtl/>
              </w:rPr>
              <w:t>مثل</w:t>
            </w:r>
            <w:r w:rsidRPr="007D2351">
              <w:rPr>
                <w:rtl/>
              </w:rPr>
              <w:t xml:space="preserve"> </w:t>
            </w:r>
            <w:r w:rsidRPr="007D2351">
              <w:rPr>
                <w:rFonts w:hint="eastAsia"/>
                <w:rtl/>
              </w:rPr>
              <w:t>إدارة</w:t>
            </w:r>
            <w:r w:rsidRPr="007D2351">
              <w:rPr>
                <w:rtl/>
              </w:rPr>
              <w:t xml:space="preserve"> </w:t>
            </w:r>
            <w:r w:rsidRPr="007D2351">
              <w:rPr>
                <w:rFonts w:hint="eastAsia"/>
                <w:rtl/>
              </w:rPr>
              <w:t>الهوية</w:t>
            </w:r>
            <w:r w:rsidRPr="007D2351">
              <w:rPr>
                <w:rtl/>
              </w:rPr>
              <w:t xml:space="preserve"> </w:t>
            </w:r>
            <w:r w:rsidRPr="007D2351">
              <w:rPr>
                <w:rFonts w:hint="eastAsia"/>
                <w:rtl/>
              </w:rPr>
              <w:t>الرقمية</w:t>
            </w:r>
            <w:r w:rsidRPr="007D2351">
              <w:rPr>
                <w:rtl/>
              </w:rPr>
              <w:t xml:space="preserve"> </w:t>
            </w:r>
            <w:r w:rsidRPr="007D2351">
              <w:rPr>
                <w:rFonts w:hint="eastAsia"/>
                <w:rtl/>
              </w:rPr>
              <w:t>والبيانات</w:t>
            </w:r>
            <w:r w:rsidRPr="007D2351">
              <w:rPr>
                <w:rtl/>
              </w:rPr>
              <w:t xml:space="preserve">. </w:t>
            </w:r>
          </w:p>
          <w:p w:rsidR="007D2351" w:rsidRPr="007D2351" w:rsidRDefault="007D2351">
            <w:pPr>
              <w:pStyle w:val="a2"/>
              <w:numPr>
                <w:ilvl w:val="1"/>
                <w:numId w:val="4"/>
              </w:numPr>
              <w:spacing w:line="360" w:lineRule="auto"/>
              <w:ind w:left="576" w:hanging="576"/>
              <w:rPr>
                <w:rtl/>
              </w:rPr>
            </w:pPr>
            <w:r w:rsidRPr="007D2351">
              <w:rPr>
                <w:rFonts w:hint="eastAsia"/>
                <w:rtl/>
              </w:rPr>
              <w:t>تكليف</w:t>
            </w:r>
            <w:r w:rsidRPr="007D2351">
              <w:rPr>
                <w:rtl/>
              </w:rPr>
              <w:t xml:space="preserve"> </w:t>
            </w:r>
            <w:r w:rsidRPr="007D2351">
              <w:rPr>
                <w:rFonts w:hint="eastAsia"/>
                <w:rtl/>
              </w:rPr>
              <w:t>بعض</w:t>
            </w:r>
            <w:r w:rsidRPr="007D2351">
              <w:rPr>
                <w:rtl/>
              </w:rPr>
              <w:t xml:space="preserve"> </w:t>
            </w:r>
            <w:r w:rsidRPr="007D2351">
              <w:rPr>
                <w:rFonts w:hint="eastAsia"/>
                <w:rtl/>
              </w:rPr>
              <w:t>الموظفين</w:t>
            </w:r>
            <w:r w:rsidRPr="007D2351">
              <w:rPr>
                <w:rtl/>
              </w:rPr>
              <w:t xml:space="preserve"> </w:t>
            </w:r>
            <w:r w:rsidRPr="007D2351">
              <w:rPr>
                <w:rFonts w:hint="eastAsia"/>
                <w:rtl/>
              </w:rPr>
              <w:t>بدور</w:t>
            </w:r>
            <w:r w:rsidRPr="007D2351">
              <w:rPr>
                <w:rtl/>
              </w:rPr>
              <w:t xml:space="preserve"> "</w:t>
            </w:r>
            <w:r w:rsidRPr="007D2351">
              <w:rPr>
                <w:rFonts w:hint="eastAsia"/>
                <w:rtl/>
              </w:rPr>
              <w:t>مبتكرين</w:t>
            </w:r>
            <w:r w:rsidRPr="007D2351">
              <w:rPr>
                <w:rtl/>
              </w:rPr>
              <w:t xml:space="preserve"> </w:t>
            </w:r>
            <w:r w:rsidRPr="007D2351">
              <w:rPr>
                <w:rFonts w:hint="eastAsia"/>
                <w:rtl/>
              </w:rPr>
              <w:t>داخليين</w:t>
            </w:r>
            <w:r w:rsidRPr="007D2351">
              <w:rPr>
                <w:rtl/>
              </w:rPr>
              <w:t xml:space="preserve">" </w:t>
            </w:r>
            <w:r w:rsidRPr="007D2351">
              <w:rPr>
                <w:rFonts w:hint="eastAsia"/>
                <w:rtl/>
              </w:rPr>
              <w:t>لنشر</w:t>
            </w:r>
            <w:r w:rsidRPr="007D2351">
              <w:rPr>
                <w:rtl/>
              </w:rPr>
              <w:t xml:space="preserve"> </w:t>
            </w:r>
            <w:r w:rsidRPr="007D2351">
              <w:rPr>
                <w:rFonts w:hint="eastAsia"/>
                <w:rtl/>
              </w:rPr>
              <w:t>ثقافة</w:t>
            </w:r>
            <w:r w:rsidRPr="007D2351">
              <w:rPr>
                <w:rtl/>
              </w:rPr>
              <w:t xml:space="preserve"> </w:t>
            </w:r>
            <w:r w:rsidRPr="007D2351">
              <w:rPr>
                <w:rFonts w:hint="eastAsia"/>
                <w:rtl/>
              </w:rPr>
              <w:t>الحوكمة</w:t>
            </w:r>
            <w:r w:rsidRPr="007D2351">
              <w:rPr>
                <w:rtl/>
              </w:rPr>
              <w:t xml:space="preserve"> </w:t>
            </w:r>
            <w:r w:rsidRPr="007D2351">
              <w:rPr>
                <w:rFonts w:hint="eastAsia"/>
                <w:rtl/>
              </w:rPr>
              <w:t>الرقمية</w:t>
            </w:r>
            <w:r w:rsidRPr="007D2351">
              <w:rPr>
                <w:rtl/>
              </w:rPr>
              <w:t>.</w:t>
            </w:r>
          </w:p>
          <w:p w:rsidR="007D2351" w:rsidRPr="007D2351" w:rsidRDefault="007D2351">
            <w:pPr>
              <w:pStyle w:val="a2"/>
              <w:numPr>
                <w:ilvl w:val="1"/>
                <w:numId w:val="4"/>
              </w:numPr>
              <w:spacing w:line="360" w:lineRule="auto"/>
              <w:ind w:left="576" w:hanging="576"/>
              <w:rPr>
                <w:rtl/>
              </w:rPr>
            </w:pPr>
            <w:r w:rsidRPr="007D2351">
              <w:rPr>
                <w:rFonts w:hint="eastAsia"/>
                <w:rtl/>
              </w:rPr>
              <w:t>توفير</w:t>
            </w:r>
            <w:r w:rsidRPr="007D2351">
              <w:rPr>
                <w:rtl/>
              </w:rPr>
              <w:t xml:space="preserve"> </w:t>
            </w:r>
            <w:r w:rsidRPr="007D2351">
              <w:rPr>
                <w:rFonts w:hint="eastAsia"/>
                <w:rtl/>
              </w:rPr>
              <w:t>الدعم</w:t>
            </w:r>
            <w:r w:rsidRPr="007D2351">
              <w:rPr>
                <w:rtl/>
              </w:rPr>
              <w:t xml:space="preserve"> </w:t>
            </w:r>
            <w:r w:rsidRPr="007D2351">
              <w:rPr>
                <w:rFonts w:hint="eastAsia"/>
                <w:rtl/>
              </w:rPr>
              <w:t>والموارد</w:t>
            </w:r>
            <w:r w:rsidRPr="007D2351">
              <w:rPr>
                <w:rtl/>
              </w:rPr>
              <w:t xml:space="preserve"> </w:t>
            </w:r>
            <w:r w:rsidRPr="007D2351">
              <w:rPr>
                <w:rFonts w:hint="eastAsia"/>
                <w:rtl/>
              </w:rPr>
              <w:t>لتيسير</w:t>
            </w:r>
            <w:r w:rsidRPr="007D2351">
              <w:rPr>
                <w:rtl/>
              </w:rPr>
              <w:t xml:space="preserve"> </w:t>
            </w:r>
            <w:r w:rsidRPr="007D2351">
              <w:rPr>
                <w:rFonts w:hint="eastAsia"/>
                <w:rtl/>
              </w:rPr>
              <w:t>تطبيق</w:t>
            </w:r>
            <w:r w:rsidRPr="007D2351">
              <w:rPr>
                <w:rtl/>
              </w:rPr>
              <w:t xml:space="preserve"> </w:t>
            </w:r>
            <w:r w:rsidRPr="007D2351">
              <w:rPr>
                <w:rFonts w:hint="eastAsia"/>
                <w:rtl/>
              </w:rPr>
              <w:t>أفكار</w:t>
            </w:r>
            <w:r w:rsidRPr="007D2351">
              <w:rPr>
                <w:rtl/>
              </w:rPr>
              <w:t xml:space="preserve"> </w:t>
            </w:r>
            <w:r w:rsidRPr="007D2351">
              <w:rPr>
                <w:rFonts w:hint="eastAsia"/>
                <w:rtl/>
              </w:rPr>
              <w:t>الحوكمة</w:t>
            </w:r>
            <w:r w:rsidRPr="007D2351">
              <w:rPr>
                <w:rtl/>
              </w:rPr>
              <w:t xml:space="preserve"> </w:t>
            </w:r>
            <w:r w:rsidRPr="007D2351">
              <w:rPr>
                <w:rFonts w:hint="eastAsia"/>
                <w:rtl/>
              </w:rPr>
              <w:t>الرقمية</w:t>
            </w:r>
            <w:r w:rsidRPr="007D2351">
              <w:rPr>
                <w:rtl/>
              </w:rPr>
              <w:t>.</w:t>
            </w:r>
          </w:p>
          <w:p w:rsidR="007D2351" w:rsidRPr="007D2351" w:rsidRDefault="007D2351">
            <w:pPr>
              <w:pStyle w:val="a2"/>
              <w:numPr>
                <w:ilvl w:val="1"/>
                <w:numId w:val="4"/>
              </w:numPr>
              <w:spacing w:line="360" w:lineRule="auto"/>
              <w:ind w:left="576" w:hanging="576"/>
              <w:rPr>
                <w:rtl/>
              </w:rPr>
            </w:pPr>
            <w:r w:rsidRPr="007D2351">
              <w:rPr>
                <w:rFonts w:hint="eastAsia"/>
                <w:rtl/>
              </w:rPr>
              <w:t>تكريم</w:t>
            </w:r>
            <w:r w:rsidRPr="007D2351">
              <w:rPr>
                <w:rtl/>
              </w:rPr>
              <w:t xml:space="preserve"> </w:t>
            </w:r>
            <w:r w:rsidRPr="007D2351">
              <w:rPr>
                <w:rFonts w:hint="eastAsia"/>
                <w:rtl/>
              </w:rPr>
              <w:t>وتحفيز</w:t>
            </w:r>
            <w:r w:rsidRPr="007D2351">
              <w:rPr>
                <w:rtl/>
              </w:rPr>
              <w:t xml:space="preserve"> </w:t>
            </w:r>
            <w:r w:rsidRPr="007D2351">
              <w:rPr>
                <w:rFonts w:hint="eastAsia"/>
                <w:rtl/>
              </w:rPr>
              <w:t>الموظفين</w:t>
            </w:r>
            <w:r w:rsidRPr="007D2351">
              <w:rPr>
                <w:rtl/>
              </w:rPr>
              <w:t xml:space="preserve"> </w:t>
            </w:r>
            <w:r w:rsidRPr="007D2351">
              <w:rPr>
                <w:rFonts w:hint="eastAsia"/>
                <w:rtl/>
              </w:rPr>
              <w:t>الداعمين</w:t>
            </w:r>
            <w:r w:rsidRPr="007D2351">
              <w:rPr>
                <w:rtl/>
              </w:rPr>
              <w:t xml:space="preserve"> </w:t>
            </w:r>
            <w:r w:rsidRPr="007D2351">
              <w:rPr>
                <w:rFonts w:hint="eastAsia"/>
                <w:rtl/>
              </w:rPr>
              <w:t>للحوكمة</w:t>
            </w:r>
            <w:r w:rsidRPr="007D2351">
              <w:rPr>
                <w:rtl/>
              </w:rPr>
              <w:t xml:space="preserve"> </w:t>
            </w:r>
            <w:r w:rsidRPr="007D2351">
              <w:rPr>
                <w:rFonts w:hint="eastAsia"/>
                <w:rtl/>
              </w:rPr>
              <w:t>الرقمية</w:t>
            </w:r>
            <w:r w:rsidRPr="007D2351">
              <w:rPr>
                <w:rtl/>
              </w:rPr>
              <w:t>.</w:t>
            </w:r>
          </w:p>
          <w:p w:rsidR="007D2351" w:rsidRPr="007D2351" w:rsidRDefault="007D2351">
            <w:pPr>
              <w:pStyle w:val="a2"/>
              <w:numPr>
                <w:ilvl w:val="1"/>
                <w:numId w:val="4"/>
              </w:numPr>
              <w:spacing w:line="360" w:lineRule="auto"/>
              <w:ind w:left="576" w:hanging="576"/>
              <w:rPr>
                <w:rtl/>
              </w:rPr>
            </w:pPr>
            <w:r w:rsidRPr="007D2351">
              <w:rPr>
                <w:rFonts w:hint="eastAsia"/>
                <w:rtl/>
              </w:rPr>
              <w:t>تصميم</w:t>
            </w:r>
            <w:r w:rsidRPr="007D2351">
              <w:rPr>
                <w:rtl/>
              </w:rPr>
              <w:t xml:space="preserve"> </w:t>
            </w:r>
            <w:r w:rsidRPr="007D2351">
              <w:rPr>
                <w:rFonts w:hint="eastAsia"/>
                <w:rtl/>
              </w:rPr>
              <w:t>أنظمة</w:t>
            </w:r>
            <w:r w:rsidRPr="007D2351">
              <w:rPr>
                <w:rtl/>
              </w:rPr>
              <w:t xml:space="preserve"> </w:t>
            </w:r>
            <w:r w:rsidRPr="007D2351">
              <w:rPr>
                <w:rFonts w:hint="eastAsia"/>
                <w:rtl/>
              </w:rPr>
              <w:t>لقياس</w:t>
            </w:r>
            <w:r w:rsidRPr="007D2351">
              <w:rPr>
                <w:rtl/>
              </w:rPr>
              <w:t xml:space="preserve"> </w:t>
            </w:r>
            <w:r w:rsidRPr="007D2351">
              <w:rPr>
                <w:rFonts w:hint="eastAsia"/>
                <w:rtl/>
              </w:rPr>
              <w:t>أداء</w:t>
            </w:r>
            <w:r w:rsidRPr="007D2351">
              <w:rPr>
                <w:rtl/>
              </w:rPr>
              <w:t xml:space="preserve"> </w:t>
            </w:r>
            <w:r w:rsidRPr="007D2351">
              <w:rPr>
                <w:rFonts w:hint="eastAsia"/>
                <w:rtl/>
              </w:rPr>
              <w:t>الموظفين</w:t>
            </w:r>
            <w:r w:rsidRPr="007D2351">
              <w:rPr>
                <w:rtl/>
              </w:rPr>
              <w:t xml:space="preserve"> </w:t>
            </w:r>
            <w:r w:rsidRPr="007D2351">
              <w:rPr>
                <w:rFonts w:hint="eastAsia"/>
                <w:rtl/>
              </w:rPr>
              <w:t>تركز</w:t>
            </w:r>
            <w:r w:rsidRPr="007D2351">
              <w:rPr>
                <w:rtl/>
              </w:rPr>
              <w:t xml:space="preserve"> </w:t>
            </w:r>
            <w:r w:rsidRPr="007D2351">
              <w:rPr>
                <w:rFonts w:hint="eastAsia"/>
                <w:rtl/>
              </w:rPr>
              <w:t>على</w:t>
            </w:r>
            <w:r w:rsidRPr="007D2351">
              <w:rPr>
                <w:rtl/>
              </w:rPr>
              <w:t xml:space="preserve"> </w:t>
            </w:r>
            <w:r w:rsidRPr="007D2351">
              <w:rPr>
                <w:rFonts w:hint="eastAsia"/>
                <w:rtl/>
              </w:rPr>
              <w:t>ممارسات</w:t>
            </w:r>
            <w:r w:rsidRPr="007D2351">
              <w:rPr>
                <w:rtl/>
              </w:rPr>
              <w:t xml:space="preserve"> </w:t>
            </w:r>
            <w:r w:rsidRPr="007D2351">
              <w:rPr>
                <w:rFonts w:hint="eastAsia"/>
                <w:rtl/>
              </w:rPr>
              <w:t>الحوكمة</w:t>
            </w:r>
            <w:r w:rsidRPr="007D2351">
              <w:rPr>
                <w:rtl/>
              </w:rPr>
              <w:t>.</w:t>
            </w:r>
          </w:p>
          <w:p w:rsidR="007D2351" w:rsidRPr="007D2351" w:rsidRDefault="007D2351">
            <w:pPr>
              <w:pStyle w:val="a2"/>
              <w:numPr>
                <w:ilvl w:val="1"/>
                <w:numId w:val="4"/>
              </w:numPr>
              <w:spacing w:line="360" w:lineRule="auto"/>
              <w:ind w:left="576" w:hanging="576"/>
              <w:rPr>
                <w:rtl/>
              </w:rPr>
            </w:pPr>
            <w:r w:rsidRPr="007D2351">
              <w:rPr>
                <w:rFonts w:hint="eastAsia"/>
                <w:rtl/>
              </w:rPr>
              <w:t>تبسيط</w:t>
            </w:r>
            <w:r w:rsidRPr="007D2351">
              <w:rPr>
                <w:rtl/>
              </w:rPr>
              <w:t xml:space="preserve"> </w:t>
            </w:r>
            <w:r w:rsidRPr="007D2351">
              <w:rPr>
                <w:rFonts w:hint="eastAsia"/>
                <w:rtl/>
              </w:rPr>
              <w:t>عمليات</w:t>
            </w:r>
            <w:r w:rsidRPr="007D2351">
              <w:rPr>
                <w:rtl/>
              </w:rPr>
              <w:t xml:space="preserve"> </w:t>
            </w:r>
            <w:r w:rsidRPr="007D2351">
              <w:rPr>
                <w:rFonts w:hint="eastAsia"/>
                <w:rtl/>
              </w:rPr>
              <w:t>العمل</w:t>
            </w:r>
            <w:r w:rsidRPr="007D2351">
              <w:rPr>
                <w:rtl/>
              </w:rPr>
              <w:t xml:space="preserve"> </w:t>
            </w:r>
            <w:r w:rsidRPr="007D2351">
              <w:rPr>
                <w:rFonts w:hint="eastAsia"/>
                <w:rtl/>
              </w:rPr>
              <w:t>لتمكين</w:t>
            </w:r>
            <w:r w:rsidRPr="007D2351">
              <w:rPr>
                <w:rtl/>
              </w:rPr>
              <w:t xml:space="preserve"> </w:t>
            </w:r>
            <w:r w:rsidRPr="007D2351">
              <w:rPr>
                <w:rFonts w:hint="eastAsia"/>
                <w:rtl/>
              </w:rPr>
              <w:t>الموظفين</w:t>
            </w:r>
            <w:r w:rsidRPr="007D2351">
              <w:rPr>
                <w:rtl/>
              </w:rPr>
              <w:t xml:space="preserve"> </w:t>
            </w:r>
            <w:r w:rsidRPr="007D2351">
              <w:rPr>
                <w:rFonts w:hint="eastAsia"/>
                <w:rtl/>
              </w:rPr>
              <w:t>من</w:t>
            </w:r>
            <w:r w:rsidRPr="007D2351">
              <w:rPr>
                <w:rtl/>
              </w:rPr>
              <w:t xml:space="preserve"> </w:t>
            </w:r>
            <w:r w:rsidRPr="007D2351">
              <w:rPr>
                <w:rFonts w:hint="eastAsia"/>
                <w:rtl/>
              </w:rPr>
              <w:t>إدارة</w:t>
            </w:r>
            <w:r w:rsidRPr="007D2351">
              <w:rPr>
                <w:rtl/>
              </w:rPr>
              <w:t xml:space="preserve"> </w:t>
            </w:r>
            <w:r w:rsidRPr="007D2351">
              <w:rPr>
                <w:rFonts w:hint="eastAsia"/>
                <w:rtl/>
              </w:rPr>
              <w:t>أعمالهم</w:t>
            </w:r>
            <w:r w:rsidRPr="007D2351">
              <w:rPr>
                <w:rtl/>
              </w:rPr>
              <w:t xml:space="preserve"> </w:t>
            </w:r>
            <w:r w:rsidRPr="007D2351">
              <w:rPr>
                <w:rFonts w:hint="eastAsia"/>
                <w:rtl/>
              </w:rPr>
              <w:t>بشكل</w:t>
            </w:r>
            <w:r w:rsidRPr="007D2351">
              <w:rPr>
                <w:rtl/>
              </w:rPr>
              <w:t xml:space="preserve"> </w:t>
            </w:r>
            <w:r w:rsidRPr="007D2351">
              <w:rPr>
                <w:rFonts w:hint="eastAsia"/>
                <w:rtl/>
              </w:rPr>
              <w:t>رقمي</w:t>
            </w:r>
            <w:r w:rsidRPr="007D2351">
              <w:rPr>
                <w:rtl/>
              </w:rPr>
              <w:t>.</w:t>
            </w:r>
          </w:p>
          <w:p w:rsidR="007D2351" w:rsidRPr="007D2351" w:rsidRDefault="007D2351">
            <w:pPr>
              <w:pStyle w:val="a2"/>
              <w:numPr>
                <w:ilvl w:val="1"/>
                <w:numId w:val="4"/>
              </w:numPr>
              <w:spacing w:line="360" w:lineRule="auto"/>
              <w:ind w:left="576" w:hanging="576"/>
            </w:pPr>
            <w:r w:rsidRPr="007D2351">
              <w:rPr>
                <w:rFonts w:hint="eastAsia"/>
                <w:rtl/>
              </w:rPr>
              <w:t>خلق</w:t>
            </w:r>
            <w:r w:rsidRPr="007D2351">
              <w:rPr>
                <w:rtl/>
              </w:rPr>
              <w:t xml:space="preserve"> </w:t>
            </w:r>
            <w:r w:rsidRPr="007D2351">
              <w:rPr>
                <w:rFonts w:hint="eastAsia"/>
                <w:rtl/>
              </w:rPr>
              <w:t>ثقافة</w:t>
            </w:r>
            <w:r w:rsidRPr="007D2351">
              <w:rPr>
                <w:rtl/>
              </w:rPr>
              <w:t xml:space="preserve"> </w:t>
            </w:r>
            <w:r w:rsidRPr="007D2351">
              <w:rPr>
                <w:rFonts w:hint="eastAsia"/>
                <w:rtl/>
              </w:rPr>
              <w:t>تنظيمية</w:t>
            </w:r>
            <w:r w:rsidRPr="007D2351">
              <w:rPr>
                <w:rtl/>
              </w:rPr>
              <w:t xml:space="preserve"> </w:t>
            </w:r>
            <w:r w:rsidRPr="007D2351">
              <w:rPr>
                <w:rFonts w:hint="eastAsia"/>
                <w:rtl/>
              </w:rPr>
              <w:t>مرنة</w:t>
            </w:r>
            <w:r w:rsidRPr="007D2351">
              <w:rPr>
                <w:rtl/>
              </w:rPr>
              <w:t xml:space="preserve"> </w:t>
            </w:r>
            <w:r w:rsidRPr="007D2351">
              <w:rPr>
                <w:rFonts w:hint="eastAsia"/>
                <w:rtl/>
              </w:rPr>
              <w:t>مفتوحة</w:t>
            </w:r>
            <w:r w:rsidRPr="007D2351">
              <w:rPr>
                <w:rtl/>
              </w:rPr>
              <w:t xml:space="preserve"> </w:t>
            </w:r>
            <w:r w:rsidRPr="007D2351">
              <w:rPr>
                <w:rFonts w:hint="eastAsia"/>
                <w:rtl/>
              </w:rPr>
              <w:t>للمبادرة</w:t>
            </w:r>
            <w:r w:rsidRPr="007D2351">
              <w:rPr>
                <w:rtl/>
              </w:rPr>
              <w:t xml:space="preserve"> </w:t>
            </w:r>
            <w:r w:rsidRPr="007D2351">
              <w:rPr>
                <w:rFonts w:hint="cs"/>
                <w:rtl/>
              </w:rPr>
              <w:t>والابتكار</w:t>
            </w:r>
            <w:r w:rsidRPr="007D2351">
              <w:rPr>
                <w:rtl/>
              </w:rPr>
              <w:t xml:space="preserve"> </w:t>
            </w:r>
            <w:r w:rsidRPr="007D2351">
              <w:rPr>
                <w:rFonts w:hint="eastAsia"/>
                <w:rtl/>
              </w:rPr>
              <w:t>الرقمي</w:t>
            </w:r>
            <w:r w:rsidRPr="007D2351">
              <w:rPr>
                <w:rtl/>
              </w:rPr>
              <w:t>.</w:t>
            </w:r>
          </w:p>
          <w:p w:rsidR="007D2351" w:rsidRPr="00895D2F" w:rsidRDefault="007D2351" w:rsidP="00671334">
            <w:pPr>
              <w:pStyle w:val="a2"/>
              <w:spacing w:line="360" w:lineRule="auto"/>
              <w:ind w:left="3600"/>
              <w:rPr>
                <w:rtl/>
              </w:rPr>
            </w:pPr>
            <w:r w:rsidRPr="00F131A0">
              <w:rPr>
                <w:noProof/>
              </w:rPr>
              <w:drawing>
                <wp:inline distT="0" distB="0" distL="0" distR="0" wp14:anchorId="74D98055" wp14:editId="68337098">
                  <wp:extent cx="1140394" cy="1060892"/>
                  <wp:effectExtent l="0" t="0" r="3175" b="6350"/>
                  <wp:docPr id="2074268748" name="Picture 2074268748"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83" cstate="print">
                            <a:duotone>
                              <a:schemeClr val="accent3">
                                <a:shade val="45000"/>
                                <a:satMod val="135000"/>
                              </a:schemeClr>
                              <a:prstClr val="white"/>
                            </a:duotone>
                            <a:extLst>
                              <a:ext uri="{BEBA8EAE-BF5A-486C-A8C5-ECC9F3942E4B}">
                                <a14:imgProps xmlns:a14="http://schemas.microsoft.com/office/drawing/2010/main">
                                  <a14:imgLayer r:embed="rId8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tc>
      </w:tr>
    </w:tbl>
    <w:p w:rsidR="007D2351" w:rsidRDefault="007D2351" w:rsidP="00D75CDD">
      <w:pPr>
        <w:rPr>
          <w:rFonts w:ascii="Adobe Arabic" w:hAnsi="Adobe Arabic"/>
          <w:b/>
          <w:bCs/>
          <w:kern w:val="24"/>
          <w:sz w:val="56"/>
          <w:szCs w:val="56"/>
          <w:rtl/>
          <w:lang w:bidi="ar-SY"/>
        </w:rPr>
      </w:pPr>
    </w:p>
    <w:p w:rsidR="00D75CDD" w:rsidRDefault="00D75CDD" w:rsidP="002B74A4">
      <w:pPr>
        <w:pageBreakBefore/>
        <w:rPr>
          <w:rFonts w:ascii="Adobe Arabic" w:hAnsi="Adobe Arabic" w:cs="Adobe Arabic"/>
          <w:b/>
          <w:bCs/>
          <w:color w:val="2B5474"/>
          <w:kern w:val="24"/>
          <w:sz w:val="56"/>
          <w:szCs w:val="56"/>
          <w:rtl/>
          <w:lang w:bidi="ar-SY"/>
        </w:rPr>
      </w:pPr>
      <w:r>
        <w:rPr>
          <w:rFonts w:asciiTheme="minorHAnsi" w:hAnsiTheme="minorHAnsi" w:cstheme="minorBidi"/>
          <w:noProof/>
          <w:color w:val="auto"/>
          <w:kern w:val="2"/>
          <w:sz w:val="22"/>
          <w:szCs w:val="22"/>
        </w:rPr>
        <w:lastRenderedPageBreak/>
        <mc:AlternateContent>
          <mc:Choice Requires="wpg">
            <w:drawing>
              <wp:inline distT="0" distB="0" distL="0" distR="0" wp14:anchorId="0844A5FF" wp14:editId="4CA0E2C1">
                <wp:extent cx="5633720" cy="593090"/>
                <wp:effectExtent l="0" t="4445" r="0" b="2540"/>
                <wp:docPr id="2074268733" name="Group 20742687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2074268734" name="Rectangle 207426568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74268735" name="Rectangle 207426568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74268736"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Default="00671334" w:rsidP="00D75CDD">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rot="0" vert="horz" wrap="square" lIns="91440" tIns="45720" rIns="91440" bIns="45720" anchor="t" anchorCtr="0" upright="1">
                          <a:noAutofit/>
                        </wps:bodyPr>
                      </wps:wsp>
                    </wpg:wgp>
                  </a:graphicData>
                </a:graphic>
              </wp:inline>
            </w:drawing>
          </mc:Choice>
          <mc:Fallback>
            <w:pict>
              <v:group id="Group 2074268733" o:spid="_x0000_s3393"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">
                <v:rect id="Rectangle 2074265687" o:spid="_x0000_s3394"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s6uMwA&#10;AADjAAAADwAAAGRycy9kb3ducmV2LnhtbESPQUvDQBSE74L/YXmCN7vbtaY1dltKoejFQ2sQvD2z&#10;zyQ0+zbNbpv4711B8DjMfDPMcj26VlyoD41nA9OJAkFcettwZaB4290tQISIbLH1TAa+KcB6dX21&#10;xNz6gfd0OcRKpBIOORqoY+xyKUNZk8Mw8R1x8r587zAm2VfS9jikctdKrVQmHTacFmrsaFtTeTyc&#10;nQFdjA96eN09vn8Un88qO5+2mjJjbm/GzROISGP8D//RLzZxaj7T2WJ+P4PfT+kPyNU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Wos6uMwAAADjAAAADwAAAAAAAAAAAAAAAACY&#10;AgAAZHJzL2Rvd25yZXYueG1sUEsFBgAAAAAEAAQA9QAAAJEDAAAAAA==&#10;" fillcolor="#f2f2f2 [3052]" stroked="f" strokeweight="1pt"/>
                <v:rect id="Rectangle 2074265688" o:spid="_x0000_s3395"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nwEcwA&#10;AADjAAAADwAAAGRycy9kb3ducmV2LnhtbESPT0sDMRTE74LfITyhF7HZRvuHtWlpFwRPpa3F82Pz&#10;3KzdvCyb2O766Y0geBxm5jfMct27RlyoC7VnDZNxBoK49KbmSsPp7eVhASJEZIONZ9IwUID16vZm&#10;ibnxVz7Q5RgrkSAcctRgY2xzKUNpyWEY+5Y4eR++cxiT7CppOrwmuGukyrKZdFhzWrDYUmGpPB+/&#10;nIZvu1dFMezOcXK/GT63J/fud0rr0V2/eQYRqY//4b/2q9GgsvmTmi3mj1P4/ZT+gFz9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08nwEcwAAADjAAAADwAAAAAAAAAAAAAAAACY&#10;AgAAZHJzL2Rvd25yZXYueG1sUEsFBgAAAAAEAAQA9QAAAJEDAAAAAA==&#10;" fillcolor="#168489" stroked="f" strokeweight="1pt"/>
                <v:shape id="TextBox 7" o:spid="_x0000_s3396"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LZ4soA&#10;AADjAAAADwAAAGRycy9kb3ducmV2LnhtbESPQWvCQBSE7wX/w/IK3upuo402dZXSInhSalvB2yP7&#10;TILZtyG7NfHfu0LB4zAz3zDzZW9rcabWV441PI8UCOLcmYoLDT/fq6cZCB+QDdaOScOFPCwXg4c5&#10;ZsZ1/EXnXShEhLDPUEMZQpNJ6fOSLPqRa4ijd3StxRBlW0jTYhfhtpaJUqm0WHFcKLGhj5Ly0+7P&#10;avjdHA/7idoWn/al6VyvJNtXqfXwsX9/AxGoD/fwf3ttNCRqOknS2XScwu1T/ANyc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Zy2eLKAAAA4wAAAA8AAAAAAAAAAAAAAAAAmAIA&#10;AGRycy9kb3ducmV2LnhtbFBLBQYAAAAABAAEAPUAAACPAwAAAAA=&#10;" filled="f" stroked="f">
                  <v:textbox>
                    <w:txbxContent>
                      <w:p w:rsidR="00671334" w:rsidRDefault="00671334" w:rsidP="00D75CDD">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wrap anchorx="page"/>
                <w10:anchorlock/>
              </v:group>
            </w:pict>
          </mc:Fallback>
        </mc:AlternateContent>
      </w:r>
    </w:p>
    <w:p w:rsidR="00D75CDD" w:rsidRPr="00A84A2A" w:rsidRDefault="00D75CDD" w:rsidP="00D75CDD">
      <w:pPr>
        <w:pStyle w:val="a2"/>
        <w:rPr>
          <w:color w:val="168489"/>
        </w:rPr>
      </w:pPr>
      <w:r w:rsidRPr="00A84A2A">
        <w:rPr>
          <w:color w:val="168489"/>
          <w:rtl/>
        </w:rPr>
        <w:t>تم في هذه الجلسة مناقشة المواضيع والأفكار الآتية:</w:t>
      </w:r>
    </w:p>
    <w:p w:rsidR="00D75CDD" w:rsidRPr="00D75CDD" w:rsidRDefault="00D75CDD">
      <w:pPr>
        <w:pStyle w:val="a2"/>
        <w:numPr>
          <w:ilvl w:val="1"/>
          <w:numId w:val="6"/>
        </w:numPr>
        <w:spacing w:line="360" w:lineRule="auto"/>
      </w:pPr>
      <w:r w:rsidRPr="00D75CDD">
        <w:rPr>
          <w:rtl/>
        </w:rPr>
        <w:t>خطوات تطبيق الحوكمة الرقمية في المؤسسات</w:t>
      </w:r>
      <w:r w:rsidRPr="00D75CDD">
        <w:rPr>
          <w:rFonts w:hint="cs"/>
          <w:rtl/>
        </w:rPr>
        <w:t>.</w:t>
      </w:r>
    </w:p>
    <w:p w:rsidR="00D75CDD" w:rsidRPr="00D75CDD" w:rsidRDefault="00D75CDD">
      <w:pPr>
        <w:pStyle w:val="a2"/>
        <w:numPr>
          <w:ilvl w:val="1"/>
          <w:numId w:val="6"/>
        </w:numPr>
        <w:spacing w:line="360" w:lineRule="auto"/>
      </w:pPr>
      <w:r w:rsidRPr="00D75CDD">
        <w:rPr>
          <w:rtl/>
        </w:rPr>
        <w:t>بناء الثقافة التنظيمية الداعمة للحوكمة الرقمية</w:t>
      </w:r>
      <w:r w:rsidRPr="00D75CDD">
        <w:rPr>
          <w:rFonts w:hint="cs"/>
          <w:rtl/>
        </w:rPr>
        <w:t>.</w:t>
      </w:r>
    </w:p>
    <w:p w:rsidR="00D75CDD" w:rsidRPr="00D75CDD" w:rsidRDefault="00D75CDD">
      <w:pPr>
        <w:pStyle w:val="a2"/>
        <w:numPr>
          <w:ilvl w:val="1"/>
          <w:numId w:val="6"/>
        </w:numPr>
        <w:spacing w:line="360" w:lineRule="auto"/>
      </w:pPr>
      <w:r w:rsidRPr="00D75CDD">
        <w:rPr>
          <w:rtl/>
        </w:rPr>
        <w:t>تدريب وتأهيل الكوادر على ممارسات الحوكمة الرقمية</w:t>
      </w:r>
      <w:r w:rsidRPr="00D75CDD">
        <w:rPr>
          <w:rFonts w:hint="cs"/>
          <w:rtl/>
        </w:rPr>
        <w:t>.</w:t>
      </w:r>
    </w:p>
    <w:p w:rsidR="00D75CDD" w:rsidRDefault="00D75CDD">
      <w:pPr>
        <w:pStyle w:val="a2"/>
        <w:numPr>
          <w:ilvl w:val="1"/>
          <w:numId w:val="6"/>
        </w:numPr>
        <w:spacing w:line="360" w:lineRule="auto"/>
      </w:pPr>
      <w:r w:rsidRPr="00D75CDD">
        <w:rPr>
          <w:rtl/>
        </w:rPr>
        <w:t>التغل</w:t>
      </w:r>
      <w:r w:rsidRPr="00D75CDD">
        <w:rPr>
          <w:rFonts w:hint="cs"/>
          <w:rtl/>
        </w:rPr>
        <w:t>ّ</w:t>
      </w:r>
      <w:r w:rsidRPr="00D75CDD">
        <w:rPr>
          <w:rtl/>
        </w:rPr>
        <w:t>ب على مقاومة التغيير في تطبيق الحوكمة الرقمية</w:t>
      </w:r>
      <w:r w:rsidRPr="00D75CDD">
        <w:rPr>
          <w:rFonts w:hint="cs"/>
          <w:rtl/>
        </w:rPr>
        <w:t>.</w:t>
      </w:r>
    </w:p>
    <w:p w:rsidR="00716BE5" w:rsidRPr="00D75CDD" w:rsidRDefault="00716BE5" w:rsidP="00716BE5">
      <w:pPr>
        <w:pStyle w:val="a2"/>
        <w:spacing w:line="360" w:lineRule="auto"/>
      </w:pPr>
    </w:p>
    <w:p w:rsidR="00D75CDD" w:rsidRPr="00D75CDD" w:rsidRDefault="00D75CDD" w:rsidP="00D75CDD">
      <w:pPr>
        <w:rPr>
          <w:lang w:bidi="ar-SY"/>
        </w:rPr>
      </w:pPr>
    </w:p>
    <w:p w:rsidR="00D75CDD" w:rsidRPr="00F212B0" w:rsidRDefault="00D75CDD" w:rsidP="00D75CDD">
      <w:pPr>
        <w:tabs>
          <w:tab w:val="left" w:pos="8192"/>
        </w:tabs>
        <w:jc w:val="center"/>
        <w:rPr>
          <w:rFonts w:ascii="Adobe Arabic" w:hAnsi="Adobe Arabic" w:cs="Adobe Arabic"/>
          <w:b/>
          <w:bCs/>
          <w:color w:val="2B5474"/>
          <w:kern w:val="24"/>
          <w:sz w:val="56"/>
          <w:szCs w:val="56"/>
          <w:rtl/>
          <w:lang w:bidi="ar-SY"/>
        </w:rPr>
      </w:pPr>
      <w:r w:rsidRPr="00504A7D">
        <w:rPr>
          <w:noProof/>
        </w:rPr>
        <w:drawing>
          <wp:inline distT="0" distB="0" distL="0" distR="0" wp14:anchorId="5327EC04" wp14:editId="3D96307E">
            <wp:extent cx="1219200" cy="1219200"/>
            <wp:effectExtent l="0" t="0" r="0" b="0"/>
            <wp:docPr id="2074268737" name="Picture 2074268737" descr="Contrac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ontrac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pic:cNvPr>
                    <pic:cNvPicPr>
                      <a:picLocks noChangeAspect="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D75CDD" w:rsidRPr="00640182" w:rsidRDefault="00D75CDD" w:rsidP="00D75CDD">
      <w:pPr>
        <w:rPr>
          <w:rFonts w:ascii="Sakkal Majalla" w:hAnsi="Sakkal Majalla"/>
          <w:b/>
          <w:bCs/>
          <w:color w:val="FF0000"/>
          <w:sz w:val="32"/>
          <w:szCs w:val="32"/>
          <w:rtl/>
        </w:rPr>
      </w:pPr>
    </w:p>
    <w:p w:rsidR="00691535" w:rsidRPr="00D75CDD" w:rsidRDefault="00691535" w:rsidP="00D75CDD">
      <w:pPr>
        <w:rPr>
          <w:rFonts w:ascii="Adobe Arabic" w:hAnsi="Adobe Arabic" w:cs="Adobe Arabic"/>
          <w:b/>
          <w:bCs/>
          <w:color w:val="002060"/>
          <w:sz w:val="36"/>
          <w:szCs w:val="36"/>
          <w:rtl/>
        </w:rPr>
      </w:pPr>
    </w:p>
    <w:p w:rsidR="007C12CD" w:rsidRDefault="007C12CD" w:rsidP="007C12CD">
      <w:pPr>
        <w:jc w:val="center"/>
        <w:rPr>
          <w:rtl/>
        </w:rPr>
      </w:pPr>
    </w:p>
    <w:p w:rsidR="00C0289F" w:rsidRDefault="00C0289F" w:rsidP="007C12CD">
      <w:pPr>
        <w:jc w:val="center"/>
        <w:rPr>
          <w:rtl/>
        </w:rPr>
      </w:pPr>
    </w:p>
    <w:p w:rsidR="00C0289F" w:rsidRDefault="00C0289F" w:rsidP="00716BE5">
      <w:pPr>
        <w:rPr>
          <w:rtl/>
        </w:rPr>
      </w:pPr>
    </w:p>
    <w:p w:rsidR="00C0289F" w:rsidRPr="00132C0A" w:rsidRDefault="00C0289F" w:rsidP="007C12CD">
      <w:pPr>
        <w:jc w:val="center"/>
        <w:rPr>
          <w:rtl/>
        </w:rPr>
        <w:sectPr w:rsidR="00C0289F" w:rsidRPr="00132C0A" w:rsidSect="00AA22C9">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671334">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671334">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671334">
        <w:tc>
          <w:tcPr>
            <w:tcW w:w="2612" w:type="pct"/>
            <w:tcBorders>
              <w:left w:val="single" w:sz="4" w:space="0" w:color="168489"/>
              <w:right w:val="single" w:sz="4" w:space="0" w:color="168489"/>
            </w:tcBorders>
            <w:shd w:val="clear" w:color="auto" w:fill="auto"/>
          </w:tcPr>
          <w:p w:rsidR="00F01FA2" w:rsidRDefault="00F01FA2" w:rsidP="00671334">
            <w:pPr>
              <w:pStyle w:val="bold"/>
              <w:jc w:val="center"/>
              <w:rPr>
                <w:color w:val="168489"/>
                <w:sz w:val="40"/>
                <w:szCs w:val="40"/>
                <w:rtl/>
                <w:lang w:bidi="ar-EG"/>
              </w:rPr>
            </w:pPr>
            <w:r>
              <w:rPr>
                <w:noProof/>
              </w:rPr>
              <w:drawing>
                <wp:inline distT="0" distB="0" distL="0" distR="0" wp14:anchorId="7C54AC02" wp14:editId="5757BD50">
                  <wp:extent cx="417155" cy="417165"/>
                  <wp:effectExtent l="0" t="0" r="2540" b="2540"/>
                  <wp:docPr id="1465698222" name="Picture 1465698222"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671334">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671334">
            <w:pPr>
              <w:pStyle w:val="bold"/>
              <w:jc w:val="center"/>
              <w:rPr>
                <w:color w:val="168489"/>
                <w:sz w:val="40"/>
                <w:szCs w:val="40"/>
                <w:rtl/>
                <w:lang w:bidi="ar-EG"/>
              </w:rPr>
            </w:pPr>
            <w:r>
              <w:rPr>
                <w:noProof/>
              </w:rPr>
              <w:drawing>
                <wp:inline distT="0" distB="0" distL="0" distR="0" wp14:anchorId="5C06982D" wp14:editId="0408E8B1">
                  <wp:extent cx="371475" cy="400050"/>
                  <wp:effectExtent l="0" t="0" r="9525" b="0"/>
                  <wp:docPr id="1465698223" name="Picture 1465698223"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671334">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671334">
            <w:pPr>
              <w:pStyle w:val="bold"/>
              <w:bidi w:val="0"/>
              <w:jc w:val="center"/>
              <w:rPr>
                <w:color w:val="168489"/>
                <w:sz w:val="40"/>
                <w:szCs w:val="40"/>
                <w:rtl/>
                <w:lang w:bidi="ar-EG"/>
              </w:rPr>
            </w:pPr>
            <w:r w:rsidRPr="00595B2E">
              <w:rPr>
                <w:noProof/>
              </w:rPr>
              <w:drawing>
                <wp:inline distT="0" distB="0" distL="0" distR="0" wp14:anchorId="64D388D1" wp14:editId="2234B4CF">
                  <wp:extent cx="286893" cy="286893"/>
                  <wp:effectExtent l="0" t="0" r="0" b="0"/>
                  <wp:docPr id="1465698224" name="Picture 1465698224"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671334">
        <w:tc>
          <w:tcPr>
            <w:tcW w:w="2612" w:type="pct"/>
            <w:tcBorders>
              <w:left w:val="single" w:sz="4" w:space="0" w:color="168489"/>
              <w:right w:val="single" w:sz="4" w:space="0" w:color="168489"/>
            </w:tcBorders>
            <w:vAlign w:val="center"/>
          </w:tcPr>
          <w:p w:rsidR="00F01FA2" w:rsidRPr="00F01FA2" w:rsidRDefault="00DD6BD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DD6BD4">
              <w:rPr>
                <w:rFonts w:ascii="Adobe Arabic" w:eastAsia="Calibri" w:hAnsi="Adobe Arabic" w:cs="Adobe Arabic"/>
                <w:color w:val="0D0D0D" w:themeColor="text1" w:themeTint="F2"/>
                <w:sz w:val="32"/>
                <w:szCs w:val="32"/>
                <w:rtl/>
                <w:lang w:bidi="ar-EG"/>
              </w:rPr>
              <w:t>مؤشرات قياس فعالية الحوكمة الرقمية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F01FA2" w:rsidRDefault="00DD6BD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DD6BD4">
              <w:rPr>
                <w:rFonts w:ascii="Adobe Arabic" w:eastAsia="Calibri" w:hAnsi="Adobe Arabic" w:cs="Adobe Arabic"/>
                <w:color w:val="0D0D0D" w:themeColor="text1" w:themeTint="F2"/>
                <w:sz w:val="32"/>
                <w:szCs w:val="32"/>
                <w:rtl/>
                <w:lang w:bidi="ar-EG"/>
              </w:rPr>
              <w:t>أدوات تقييم أداء الحوكمة في البيئة الرقمية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F01FA2" w:rsidRDefault="00DD6BD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DD6BD4">
              <w:rPr>
                <w:rFonts w:ascii="Adobe Arabic" w:eastAsia="Calibri" w:hAnsi="Adobe Arabic" w:cs="Adobe Arabic"/>
                <w:color w:val="0D0D0D" w:themeColor="text1" w:themeTint="F2"/>
                <w:sz w:val="32"/>
                <w:szCs w:val="32"/>
                <w:rtl/>
                <w:lang w:bidi="ar-EG"/>
              </w:rPr>
              <w:t>التحسين المستمر لممارسات الحوكمة الرقمية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DD6BD4" w:rsidRDefault="00DD6BD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DD6BD4">
              <w:rPr>
                <w:rFonts w:ascii="Adobe Arabic" w:eastAsia="Calibri" w:hAnsi="Adobe Arabic" w:cs="Adobe Arabic"/>
                <w:color w:val="0D0D0D" w:themeColor="text1" w:themeTint="F2"/>
                <w:sz w:val="32"/>
                <w:szCs w:val="32"/>
                <w:rtl/>
                <w:lang w:bidi="ar-EG"/>
              </w:rPr>
              <w:t>مستقبل الحوكمة في ظل التطورات التكنولوجية المتسارعة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rsidR="00DD6BD4" w:rsidRPr="00DD6BD4" w:rsidRDefault="00DD6BD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DD6BD4">
              <w:rPr>
                <w:rFonts w:ascii="Adobe Arabic" w:eastAsia="Calibri" w:hAnsi="Adobe Arabic" w:cs="Adobe Arabic"/>
                <w:color w:val="0D0D0D" w:themeColor="text1" w:themeTint="F2"/>
                <w:sz w:val="32"/>
                <w:szCs w:val="32"/>
                <w:rtl/>
                <w:lang w:bidi="ar-EG"/>
              </w:rPr>
              <w:t>العصف الذهني.</w:t>
            </w:r>
          </w:p>
          <w:p w:rsidR="00DD6BD4" w:rsidRPr="00DD6BD4" w:rsidRDefault="00DD6BD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lang w:bidi="ar-EG"/>
              </w:rPr>
            </w:pPr>
            <w:r w:rsidRPr="00DD6BD4">
              <w:rPr>
                <w:rFonts w:ascii="Adobe Arabic" w:eastAsia="Calibri" w:hAnsi="Adobe Arabic" w:cs="Adobe Arabic"/>
                <w:color w:val="0D0D0D" w:themeColor="text1" w:themeTint="F2"/>
                <w:sz w:val="32"/>
                <w:szCs w:val="32"/>
                <w:rtl/>
                <w:lang w:bidi="ar-EG"/>
              </w:rPr>
              <w:t>المحاكاة في التدريب.</w:t>
            </w:r>
          </w:p>
          <w:p w:rsidR="00DD6BD4" w:rsidRPr="00DD6BD4" w:rsidRDefault="00DD6BD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lang w:bidi="ar-EG"/>
              </w:rPr>
            </w:pPr>
            <w:r w:rsidRPr="00DD6BD4">
              <w:rPr>
                <w:rFonts w:ascii="Adobe Arabic" w:eastAsia="Calibri" w:hAnsi="Adobe Arabic" w:cs="Adobe Arabic"/>
                <w:color w:val="0D0D0D" w:themeColor="text1" w:themeTint="F2"/>
                <w:sz w:val="32"/>
                <w:szCs w:val="32"/>
                <w:rtl/>
                <w:lang w:bidi="ar-EG"/>
              </w:rPr>
              <w:t>التدريب والتوجيه.</w:t>
            </w:r>
          </w:p>
          <w:p w:rsidR="00DD6BD4" w:rsidRPr="00DD6BD4" w:rsidRDefault="00DD6BD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DD6BD4">
              <w:rPr>
                <w:rFonts w:ascii="Adobe Arabic" w:eastAsia="Calibri" w:hAnsi="Adobe Arabic" w:cs="Adobe Arabic"/>
                <w:color w:val="0D0D0D" w:themeColor="text1" w:themeTint="F2"/>
                <w:sz w:val="32"/>
                <w:szCs w:val="32"/>
                <w:rtl/>
                <w:lang w:bidi="ar-EG"/>
              </w:rPr>
              <w:t>مناقشات جماعية.</w:t>
            </w:r>
          </w:p>
          <w:p w:rsidR="00F01FA2" w:rsidRPr="00DD6BD4" w:rsidRDefault="00DD6BD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DD6BD4">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rsidR="00F01FA2" w:rsidRPr="00F01FA2" w:rsidRDefault="00F01FA2" w:rsidP="00671334">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C0289F" w:rsidRPr="00F01FA2" w:rsidRDefault="00F01FA2" w:rsidP="0022492E">
      <w:pPr>
        <w:spacing w:line="240" w:lineRule="auto"/>
        <w:rPr>
          <w:rFonts w:cs="PT Bold Heading"/>
          <w:sz w:val="52"/>
          <w:szCs w:val="56"/>
          <w:rtl/>
        </w:rPr>
      </w:pPr>
      <w:r>
        <w:rPr>
          <w:rFonts w:cs="PT Bold Heading"/>
          <w:noProof/>
          <w:sz w:val="52"/>
          <w:szCs w:val="56"/>
          <w:rtl/>
        </w:rPr>
        <mc:AlternateContent>
          <mc:Choice Requires="wpg">
            <w:drawing>
              <wp:anchor distT="0" distB="0" distL="114300" distR="114300" simplePos="0" relativeHeight="252781568" behindDoc="0" locked="0" layoutInCell="1" allowOverlap="1" wp14:anchorId="7FF672D5" wp14:editId="15B08831">
                <wp:simplePos x="0" y="0"/>
                <wp:positionH relativeFrom="column">
                  <wp:posOffset>121444</wp:posOffset>
                </wp:positionH>
                <wp:positionV relativeFrom="paragraph">
                  <wp:posOffset>-464344</wp:posOffset>
                </wp:positionV>
                <wp:extent cx="6352560" cy="6893650"/>
                <wp:effectExtent l="0" t="0" r="0" b="2540"/>
                <wp:wrapNone/>
                <wp:docPr id="1462637121" name="Group 1462637121"/>
                <wp:cNvGraphicFramePr/>
                <a:graphic xmlns:a="http://schemas.openxmlformats.org/drawingml/2006/main">
                  <a:graphicData uri="http://schemas.microsoft.com/office/word/2010/wordprocessingGroup">
                    <wpg:wgp>
                      <wpg:cNvGrpSpPr/>
                      <wpg:grpSpPr>
                        <a:xfrm>
                          <a:off x="0" y="0"/>
                          <a:ext cx="6352560" cy="6893650"/>
                          <a:chOff x="0" y="0"/>
                          <a:chExt cx="6352560" cy="6893650"/>
                        </a:xfrm>
                      </wpg:grpSpPr>
                      <wpg:grpSp>
                        <wpg:cNvPr id="1462637122" name="Group 1462637122"/>
                        <wpg:cNvGrpSpPr/>
                        <wpg:grpSpPr>
                          <a:xfrm>
                            <a:off x="161925" y="2571750"/>
                            <a:ext cx="5392299" cy="4321900"/>
                            <a:chOff x="-2" y="0"/>
                            <a:chExt cx="5392371" cy="4322207"/>
                          </a:xfrm>
                        </wpg:grpSpPr>
                        <wpg:grpSp>
                          <wpg:cNvPr id="1462637123" name="Group 25"/>
                          <wpg:cNvGrpSpPr/>
                          <wpg:grpSpPr>
                            <a:xfrm>
                              <a:off x="3130302" y="0"/>
                              <a:ext cx="2262067" cy="515506"/>
                              <a:chOff x="3849928" y="0"/>
                              <a:chExt cx="2262067" cy="515506"/>
                            </a:xfrm>
                          </wpg:grpSpPr>
                          <wpg:grpSp>
                            <wpg:cNvPr id="1462637124" name="Group 1462637124"/>
                            <wpg:cNvGrpSpPr/>
                            <wpg:grpSpPr>
                              <a:xfrm>
                                <a:off x="5606227" y="0"/>
                                <a:ext cx="505768" cy="515506"/>
                                <a:chOff x="5606227" y="0"/>
                                <a:chExt cx="505768" cy="515506"/>
                              </a:xfrm>
                            </wpg:grpSpPr>
                            <wps:wsp>
                              <wps:cNvPr id="1462637125" name="Oval 1462637125"/>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26" name="Picture 1462637126" descr="Target "/>
                                <pic:cNvPicPr>
                                  <a:picLocks noChangeAspect="1" noChangeArrowheads="1"/>
                                </pic:cNvPicPr>
                              </pic:nvPicPr>
                              <pic:blipFill>
                                <a:blip r:embed="rId4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27" name="TextBox 34"/>
                            <wps:cNvSpPr txBox="1"/>
                            <wps:spPr>
                              <a:xfrm>
                                <a:off x="3849928" y="69934"/>
                                <a:ext cx="1755152" cy="441349"/>
                              </a:xfrm>
                              <a:prstGeom prst="rect">
                                <a:avLst/>
                              </a:prstGeom>
                              <a:noFill/>
                            </wps:spPr>
                            <wps:txbx>
                              <w:txbxContent>
                                <w:p w:rsidR="00671334" w:rsidRPr="00BC6FB1" w:rsidRDefault="00671334"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28" name="Group 26"/>
                          <wpg:cNvGrpSpPr/>
                          <wpg:grpSpPr>
                            <a:xfrm>
                              <a:off x="-2" y="9939"/>
                              <a:ext cx="2261237" cy="514985"/>
                              <a:chOff x="-2" y="0"/>
                              <a:chExt cx="2261545" cy="515506"/>
                            </a:xfrm>
                          </wpg:grpSpPr>
                          <wps:wsp>
                            <wps:cNvPr id="1462637129" name="Oval 1462637129"/>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30" name="TextBox 34"/>
                            <wps:cNvSpPr txBox="1"/>
                            <wps:spPr>
                              <a:xfrm>
                                <a:off x="-2" y="69936"/>
                                <a:ext cx="1756026" cy="441796"/>
                              </a:xfrm>
                              <a:prstGeom prst="rect">
                                <a:avLst/>
                              </a:prstGeom>
                              <a:noFill/>
                            </wps:spPr>
                            <wps:txbx>
                              <w:txbxContent>
                                <w:p w:rsidR="00671334" w:rsidRPr="00BC6FB1" w:rsidRDefault="00671334"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31" name="Picture 1462637131" descr="Note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32" name="Text Box 1462637132"/>
                          <wps:cNvSpPr txBox="1"/>
                          <wps:spPr>
                            <a:xfrm>
                              <a:off x="2973101" y="433943"/>
                              <a:ext cx="2216426" cy="3888264"/>
                            </a:xfrm>
                            <a:prstGeom prst="rect">
                              <a:avLst/>
                            </a:prstGeom>
                            <a:noFill/>
                            <a:ln w="6350">
                              <a:noFill/>
                            </a:ln>
                          </wps:spPr>
                          <wps:txbx>
                            <w:txbxContent>
                              <w:p w:rsidR="00671334" w:rsidRPr="000F32C7" w:rsidRDefault="00671334"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671334" w:rsidRPr="00DD6BD4" w:rsidRDefault="00671334">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DD6BD4">
                                  <w:rPr>
                                    <w:rFonts w:ascii="Adobe Arabic" w:eastAsia="GE Dinar One" w:hAnsi="Adobe Arabic" w:cs="Adobe Arabic" w:hint="cs"/>
                                    <w:color w:val="000000"/>
                                    <w:kern w:val="24"/>
                                    <w:sz w:val="32"/>
                                    <w:szCs w:val="32"/>
                                    <w:rtl/>
                                    <w:lang w:bidi="ar-SY"/>
                                  </w:rPr>
                                  <w:t xml:space="preserve">التعرّف على أبرز </w:t>
                                </w:r>
                                <w:r w:rsidRPr="00DD6BD4">
                                  <w:rPr>
                                    <w:rFonts w:ascii="Adobe Arabic" w:eastAsia="GE Dinar One" w:hAnsi="Adobe Arabic" w:cs="Adobe Arabic"/>
                                    <w:color w:val="000000"/>
                                    <w:kern w:val="24"/>
                                    <w:sz w:val="32"/>
                                    <w:szCs w:val="32"/>
                                    <w:rtl/>
                                    <w:lang w:bidi="ar-SY"/>
                                  </w:rPr>
                                  <w:t>مؤشرات قياس فعالية الحوكمة الرقمية</w:t>
                                </w:r>
                                <w:r w:rsidRPr="00DD6BD4">
                                  <w:rPr>
                                    <w:rFonts w:ascii="Adobe Arabic" w:eastAsia="GE Dinar One" w:hAnsi="Adobe Arabic" w:cs="Adobe Arabic" w:hint="cs"/>
                                    <w:color w:val="000000"/>
                                    <w:kern w:val="24"/>
                                    <w:sz w:val="32"/>
                                    <w:szCs w:val="32"/>
                                    <w:rtl/>
                                    <w:lang w:bidi="ar-SY"/>
                                  </w:rPr>
                                  <w:t>.</w:t>
                                </w:r>
                              </w:p>
                              <w:p w:rsidR="00671334" w:rsidRPr="00DD6BD4" w:rsidRDefault="00671334">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DD6BD4">
                                  <w:rPr>
                                    <w:rFonts w:ascii="Adobe Arabic" w:eastAsia="GE Dinar One" w:hAnsi="Adobe Arabic" w:cs="Adobe Arabic" w:hint="cs"/>
                                    <w:color w:val="000000"/>
                                    <w:kern w:val="24"/>
                                    <w:sz w:val="32"/>
                                    <w:szCs w:val="32"/>
                                    <w:rtl/>
                                    <w:lang w:bidi="ar-SY"/>
                                  </w:rPr>
                                  <w:t xml:space="preserve">تكوين فكرة عامة عن </w:t>
                                </w:r>
                                <w:r w:rsidRPr="00DD6BD4">
                                  <w:rPr>
                                    <w:rFonts w:ascii="Adobe Arabic" w:eastAsia="GE Dinar One" w:hAnsi="Adobe Arabic" w:cs="Adobe Arabic"/>
                                    <w:color w:val="000000"/>
                                    <w:kern w:val="24"/>
                                    <w:sz w:val="32"/>
                                    <w:szCs w:val="32"/>
                                    <w:rtl/>
                                    <w:lang w:bidi="ar-SY"/>
                                  </w:rPr>
                                  <w:t>أدوات تقييم أداء الحوكمة في البيئة الرقمية</w:t>
                                </w:r>
                                <w:r w:rsidRPr="00DD6BD4">
                                  <w:rPr>
                                    <w:rFonts w:ascii="Adobe Arabic" w:eastAsia="GE Dinar One" w:hAnsi="Adobe Arabic" w:cs="Adobe Arabic" w:hint="cs"/>
                                    <w:color w:val="000000"/>
                                    <w:kern w:val="24"/>
                                    <w:sz w:val="32"/>
                                    <w:szCs w:val="32"/>
                                    <w:rtl/>
                                    <w:lang w:bidi="ar-SY"/>
                                  </w:rPr>
                                  <w:t>.</w:t>
                                </w:r>
                              </w:p>
                              <w:p w:rsidR="00671334" w:rsidRPr="00DD6BD4" w:rsidRDefault="00671334">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DD6BD4">
                                  <w:rPr>
                                    <w:rFonts w:ascii="Adobe Arabic" w:eastAsia="GE Dinar One" w:hAnsi="Adobe Arabic" w:cs="Adobe Arabic" w:hint="cs"/>
                                    <w:color w:val="000000"/>
                                    <w:kern w:val="24"/>
                                    <w:sz w:val="32"/>
                                    <w:szCs w:val="32"/>
                                    <w:rtl/>
                                    <w:lang w:bidi="ar-SY"/>
                                  </w:rPr>
                                  <w:t xml:space="preserve">مناقشة أهمية </w:t>
                                </w:r>
                                <w:r w:rsidRPr="00DD6BD4">
                                  <w:rPr>
                                    <w:rFonts w:ascii="Adobe Arabic" w:eastAsia="GE Dinar One" w:hAnsi="Adobe Arabic" w:cs="Adobe Arabic"/>
                                    <w:color w:val="000000"/>
                                    <w:kern w:val="24"/>
                                    <w:sz w:val="32"/>
                                    <w:szCs w:val="32"/>
                                    <w:rtl/>
                                    <w:lang w:bidi="ar-SY"/>
                                  </w:rPr>
                                  <w:t>التحسين المستمر لممارسات الحوكمة الرقمية</w:t>
                                </w:r>
                                <w:r w:rsidRPr="00DD6BD4">
                                  <w:rPr>
                                    <w:rFonts w:ascii="Adobe Arabic" w:eastAsia="GE Dinar One" w:hAnsi="Adobe Arabic" w:cs="Adobe Arabic" w:hint="cs"/>
                                    <w:color w:val="000000"/>
                                    <w:kern w:val="24"/>
                                    <w:sz w:val="32"/>
                                    <w:szCs w:val="32"/>
                                    <w:rtl/>
                                    <w:lang w:bidi="ar-SY"/>
                                  </w:rPr>
                                  <w:t>.</w:t>
                                </w:r>
                              </w:p>
                              <w:p w:rsidR="00671334" w:rsidRPr="00DD6BD4" w:rsidRDefault="00671334">
                                <w:pPr>
                                  <w:pStyle w:val="ListParagraph"/>
                                  <w:numPr>
                                    <w:ilvl w:val="0"/>
                                    <w:numId w:val="2"/>
                                  </w:numPr>
                                  <w:spacing w:line="276" w:lineRule="auto"/>
                                  <w:rPr>
                                    <w:rFonts w:ascii="Sakkal Majalla" w:hAnsi="Sakkal Majalla"/>
                                    <w:sz w:val="32"/>
                                    <w:szCs w:val="32"/>
                                    <w:rtl/>
                                  </w:rPr>
                                </w:pPr>
                                <w:r w:rsidRPr="00DD6BD4">
                                  <w:rPr>
                                    <w:rFonts w:ascii="Adobe Arabic" w:eastAsia="GE Dinar One" w:hAnsi="Adobe Arabic" w:cs="Adobe Arabic"/>
                                    <w:color w:val="000000"/>
                                    <w:kern w:val="24"/>
                                    <w:sz w:val="32"/>
                                    <w:szCs w:val="32"/>
                                    <w:rtl/>
                                    <w:lang w:bidi="ar-SY"/>
                                  </w:rPr>
                                  <w:t>استشراف مستقبل الحوكمة في ظل التطورات التكنولوجية</w:t>
                                </w:r>
                                <w:r w:rsidRPr="00DD6BD4">
                                  <w:rPr>
                                    <w:rFonts w:ascii="Sakkal Majalla" w:hAnsi="Sakkal Majalla"/>
                                    <w:sz w:val="28"/>
                                    <w:szCs w:val="28"/>
                                    <w:rtl/>
                                  </w:rPr>
                                  <w:t xml:space="preserve"> المتسارعة</w:t>
                                </w:r>
                                <w:r w:rsidRPr="00DD6BD4">
                                  <w:rPr>
                                    <w:rFonts w:ascii="Sakkal Majalla" w:hAnsi="Sakkal Majalla" w:hint="cs"/>
                                    <w:sz w:val="32"/>
                                    <w:szCs w:val="32"/>
                                    <w:rtl/>
                                  </w:rPr>
                                  <w:t>.</w:t>
                                </w:r>
                              </w:p>
                              <w:p w:rsidR="00671334" w:rsidRPr="00DD6BD4" w:rsidRDefault="00671334" w:rsidP="00DD6BD4">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33" name="Text Box 1462637133"/>
                          <wps:cNvSpPr txBox="1"/>
                          <wps:spPr>
                            <a:xfrm>
                              <a:off x="21348" y="610057"/>
                              <a:ext cx="2216426" cy="3711837"/>
                            </a:xfrm>
                            <a:prstGeom prst="rect">
                              <a:avLst/>
                            </a:prstGeom>
                            <a:noFill/>
                            <a:ln w="6350">
                              <a:noFill/>
                            </a:ln>
                          </wps:spPr>
                          <wps:txbx>
                            <w:txbxContent>
                              <w:p w:rsidR="00671334" w:rsidRPr="00DD6BD4"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color w:val="000000"/>
                                    <w:kern w:val="24"/>
                                    <w:sz w:val="36"/>
                                    <w:szCs w:val="36"/>
                                    <w:rtl/>
                                    <w:lang w:bidi="ar-SY"/>
                                  </w:rPr>
                                  <w:t>مؤشرات قياس فعالية الحوكمة الرقمية</w:t>
                                </w:r>
                                <w:r w:rsidRPr="00DD6BD4">
                                  <w:rPr>
                                    <w:rFonts w:ascii="Adobe Arabic" w:eastAsia="GE Dinar One" w:hAnsi="Adobe Arabic" w:cs="Adobe Arabic" w:hint="cs"/>
                                    <w:color w:val="000000"/>
                                    <w:kern w:val="24"/>
                                    <w:sz w:val="36"/>
                                    <w:szCs w:val="36"/>
                                    <w:rtl/>
                                    <w:lang w:bidi="ar-SY"/>
                                  </w:rPr>
                                  <w:t>.</w:t>
                                </w:r>
                              </w:p>
                              <w:p w:rsidR="00671334" w:rsidRPr="00DD6BD4"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DD6BD4">
                                  <w:rPr>
                                    <w:rFonts w:ascii="Adobe Arabic" w:eastAsia="GE Dinar One" w:hAnsi="Adobe Arabic" w:cs="Adobe Arabic"/>
                                    <w:color w:val="000000"/>
                                    <w:kern w:val="24"/>
                                    <w:sz w:val="36"/>
                                    <w:szCs w:val="36"/>
                                    <w:rtl/>
                                    <w:lang w:bidi="ar-SY"/>
                                  </w:rPr>
                                  <w:t>أدوات تقييم أداء الحوكمة في البيئة الرقمية</w:t>
                                </w:r>
                                <w:r w:rsidRPr="00DD6BD4">
                                  <w:rPr>
                                    <w:rFonts w:ascii="Adobe Arabic" w:eastAsia="GE Dinar One" w:hAnsi="Adobe Arabic" w:cs="Adobe Arabic" w:hint="cs"/>
                                    <w:color w:val="000000"/>
                                    <w:kern w:val="24"/>
                                    <w:sz w:val="36"/>
                                    <w:szCs w:val="36"/>
                                    <w:rtl/>
                                    <w:lang w:bidi="ar-SY"/>
                                  </w:rPr>
                                  <w:t>.</w:t>
                                </w:r>
                              </w:p>
                              <w:p w:rsidR="00671334" w:rsidRPr="00DD6BD4"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hint="cs"/>
                                    <w:color w:val="000000"/>
                                    <w:kern w:val="24"/>
                                    <w:sz w:val="36"/>
                                    <w:szCs w:val="36"/>
                                    <w:rtl/>
                                    <w:lang w:bidi="ar-SY"/>
                                  </w:rPr>
                                  <w:t>تمرين.</w:t>
                                </w:r>
                              </w:p>
                              <w:p w:rsidR="00671334" w:rsidRPr="00DD6BD4"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color w:val="000000"/>
                                    <w:kern w:val="24"/>
                                    <w:sz w:val="36"/>
                                    <w:szCs w:val="36"/>
                                    <w:rtl/>
                                    <w:lang w:bidi="ar-SY"/>
                                  </w:rPr>
                                  <w:t>التحسين المستمر لممارسات الحوكمة الرقمية</w:t>
                                </w:r>
                                <w:r w:rsidRPr="00DD6BD4">
                                  <w:rPr>
                                    <w:rFonts w:ascii="Adobe Arabic" w:eastAsia="GE Dinar One" w:hAnsi="Adobe Arabic" w:cs="Adobe Arabic" w:hint="cs"/>
                                    <w:color w:val="000000"/>
                                    <w:kern w:val="24"/>
                                    <w:sz w:val="36"/>
                                    <w:szCs w:val="36"/>
                                    <w:rtl/>
                                    <w:lang w:bidi="ar-SY"/>
                                  </w:rPr>
                                  <w:t>.</w:t>
                                </w:r>
                              </w:p>
                              <w:p w:rsidR="00671334" w:rsidRPr="00DD6BD4"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DD6BD4">
                                  <w:rPr>
                                    <w:rFonts w:ascii="Adobe Arabic" w:eastAsia="GE Dinar One" w:hAnsi="Adobe Arabic" w:cs="Adobe Arabic"/>
                                    <w:color w:val="000000"/>
                                    <w:kern w:val="24"/>
                                    <w:sz w:val="36"/>
                                    <w:szCs w:val="36"/>
                                    <w:rtl/>
                                    <w:lang w:bidi="ar-SY"/>
                                  </w:rPr>
                                  <w:t>مستقبل الحوكمة في ظل التطورات التكنولوجية المتسارعة</w:t>
                                </w:r>
                                <w:r w:rsidRPr="00DD6BD4">
                                  <w:rPr>
                                    <w:rFonts w:ascii="Adobe Arabic" w:eastAsia="GE Dinar One" w:hAnsi="Adobe Arabic" w:cs="Adobe Arabic" w:hint="cs"/>
                                    <w:color w:val="000000"/>
                                    <w:kern w:val="24"/>
                                    <w:sz w:val="36"/>
                                    <w:szCs w:val="36"/>
                                    <w:rtl/>
                                    <w:lang w:bidi="ar-SY"/>
                                  </w:rPr>
                                  <w:t>.</w:t>
                                </w:r>
                              </w:p>
                              <w:p w:rsidR="00671334" w:rsidRPr="00DD6BD4"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DD6BD4">
                                  <w:rPr>
                                    <w:rFonts w:ascii="Adobe Arabic" w:eastAsia="GE Dinar One" w:hAnsi="Adobe Arabic" w:cs="Adobe Arabic" w:hint="cs"/>
                                    <w:color w:val="000000"/>
                                    <w:kern w:val="24"/>
                                    <w:sz w:val="36"/>
                                    <w:szCs w:val="36"/>
                                    <w:rtl/>
                                    <w:lang w:bidi="ar-SY"/>
                                  </w:rPr>
                                  <w:t>تمرين.</w:t>
                                </w:r>
                              </w:p>
                              <w:p w:rsidR="00671334" w:rsidRPr="00DD6BD4"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hint="cs"/>
                                    <w:color w:val="000000"/>
                                    <w:kern w:val="24"/>
                                    <w:sz w:val="36"/>
                                    <w:szCs w:val="36"/>
                                    <w:rtl/>
                                    <w:lang w:bidi="ar-SY"/>
                                  </w:rPr>
                                  <w:t>الخاتمة.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34" name="Group 1462637134"/>
                        <wpg:cNvGrpSpPr/>
                        <wpg:grpSpPr>
                          <a:xfrm>
                            <a:off x="0" y="0"/>
                            <a:ext cx="6352560" cy="2053908"/>
                            <a:chOff x="0" y="0"/>
                            <a:chExt cx="6352560" cy="2053908"/>
                          </a:xfrm>
                        </wpg:grpSpPr>
                        <pic:pic xmlns:pic="http://schemas.openxmlformats.org/drawingml/2006/picture">
                          <pic:nvPicPr>
                            <pic:cNvPr id="1462637135" name="Picture 1462637135" descr="Calendar "/>
                            <pic:cNvPicPr>
                              <a:picLocks noChangeAspect="1"/>
                            </pic:cNvPicPr>
                          </pic:nvPicPr>
                          <pic:blipFill>
                            <a:blip r:embed="rId5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36" name="TextBox 34"/>
                          <wps:cNvSpPr txBox="1"/>
                          <wps:spPr>
                            <a:xfrm>
                              <a:off x="5220355" y="1072198"/>
                              <a:ext cx="1132205" cy="981710"/>
                            </a:xfrm>
                            <a:prstGeom prst="rect">
                              <a:avLst/>
                            </a:prstGeom>
                            <a:noFill/>
                          </wps:spPr>
                          <wps:txbx>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62637137" name="TextBox 34"/>
                          <wps:cNvSpPr txBox="1"/>
                          <wps:spPr>
                            <a:xfrm>
                              <a:off x="2494620" y="19867"/>
                              <a:ext cx="2430145" cy="536575"/>
                            </a:xfrm>
                            <a:prstGeom prst="rect">
                              <a:avLst/>
                            </a:prstGeom>
                            <a:noFill/>
                          </wps:spPr>
                          <wps:txbx>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38" name="TextBox 34"/>
                          <wps:cNvSpPr txBox="1"/>
                          <wps:spPr>
                            <a:xfrm>
                              <a:off x="0" y="1290861"/>
                              <a:ext cx="4567555" cy="536575"/>
                            </a:xfrm>
                            <a:prstGeom prst="rect">
                              <a:avLst/>
                            </a:prstGeom>
                            <a:noFill/>
                          </wps:spPr>
                          <wps:txbx>
                            <w:txbxContent>
                              <w:p w:rsidR="00671334" w:rsidRPr="00F01FA2" w:rsidRDefault="00671334" w:rsidP="00F01FA2">
                                <w:pPr>
                                  <w:bidi w:val="0"/>
                                  <w:jc w:val="center"/>
                                  <w:rPr>
                                    <w:rFonts w:ascii="Adobe Arabic" w:eastAsia="GE Dinar One" w:hAnsi="Adobe Arabic" w:cs="Adobe Arabic"/>
                                    <w:b/>
                                    <w:bCs/>
                                    <w:kern w:val="24"/>
                                    <w:sz w:val="56"/>
                                    <w:szCs w:val="56"/>
                                    <w:lang w:bidi="ar-SY"/>
                                  </w:rPr>
                                </w:pPr>
                                <w:r w:rsidRPr="00DD6BD4">
                                  <w:rPr>
                                    <w:rFonts w:ascii="Adobe Arabic" w:eastAsia="GE Dinar One" w:hAnsi="Adobe Arabic" w:cs="Adobe Arabic"/>
                                    <w:b/>
                                    <w:bCs/>
                                    <w:kern w:val="24"/>
                                    <w:sz w:val="56"/>
                                    <w:szCs w:val="56"/>
                                    <w:rtl/>
                                    <w:lang w:bidi="ar-SY"/>
                                  </w:rPr>
                                  <w:t>تقييم وتطوير الحوكمة الرقمية</w:t>
                                </w:r>
                              </w:p>
                            </w:txbxContent>
                          </wps:txbx>
                          <wps:bodyPr wrap="square" rtlCol="0">
                            <a:spAutoFit/>
                          </wps:bodyPr>
                        </wps:wsp>
                      </wpg:grpSp>
                    </wpg:wgp>
                  </a:graphicData>
                </a:graphic>
                <wp14:sizeRelV relativeFrom="margin">
                  <wp14:pctHeight>0</wp14:pctHeight>
                </wp14:sizeRelV>
              </wp:anchor>
            </w:drawing>
          </mc:Choice>
          <mc:Fallback>
            <w:pict>
              <v:group id="Group 1462637121" o:spid="_x0000_s3397" style="position:absolute;left:0;text-align:left;margin-left:9.55pt;margin-top:-36.55pt;width:500.2pt;height:542.8pt;z-index:252781568;mso-position-horizontal-relative:text;mso-position-vertical-relative:text;mso-height-relative:margin" coordsize="63525,689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">
                <v:group id="Group 1462637122" o:spid="_x0000_s3398" style="position:absolute;left:1619;top:25717;width:53923;height:43219" coordorigin="" coordsize="53923,43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zAZl/IAAAA&#10;4wAAAA8AAAAAAAAAAAAAAAAAqgIAAGRycy9kb3ducmV2LnhtbFBLBQYAAAAABAAEAPoAAACfAwAA&#10;AAA=&#10;">
                  <v:group id="Group 25" o:spid="_x0000_s3399"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DjMPEyQAA&#10;AOMAAAAPAAAAAAAAAAAAAAAAAKoCAABkcnMvZG93bnJldi54bWxQSwUGAAAAAAQABAD6AAAAoAMA&#10;AAAA&#10;">
                    <v:group id="Group 1462637124" o:spid="_x0000_s3400"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MZVuwyQAA&#10;AOMAAAAPAAAAAAAAAAAAAAAAAKoCAABkcnMvZG93bnJldi54bWxQSwUGAAAAAAQABAD6AAAAoAMA&#10;AAAA&#10;">
                      <v:oval id="Oval 1462637125" o:spid="_x0000_s3401"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ECJ8cA&#10;AADjAAAADwAAAGRycy9kb3ducmV2LnhtbERPX2vCMBB/H+w7hBvsTVOrVumMIoJsDH3Qis9Hc2uL&#10;zaUkWa3ffhkM9ni//7faDKYVPTnfWFYwGScgiEurG64UXIr9aAnCB2SNrWVS8CAPm/Xz0wpzbe98&#10;ov4cKhFD2OeooA6hy6X0ZU0G/dh2xJH7ss5giKerpHZ4j+GmlWmSZNJgw7Ghxo52NZW387dRcDDT&#10;4trP3Pujuxyut09njvsiVer1Zdi+gQg0hH/xn/tDx/mzLM2mi0k6h9+fIgB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hAifHAAAA4wAAAA8AAAAAAAAAAAAAAAAAmAIAAGRy&#10;cy9kb3ducmV2LnhtbFBLBQYAAAAABAAEAPUAAACMAwAAAAA=&#10;" fillcolor="#168489" stroked="f" strokeweight="1pt">
                        <v:fill opacity="49087f"/>
                        <v:stroke joinstyle="miter"/>
                      </v:oval>
                      <v:shape id="Picture 1462637126" o:spid="_x0000_s3402"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cPiXIAAAA4wAAAA8AAABkcnMvZG93bnJldi54bWxET09rwjAUvw/2HcIbeJupnXRSjSLCYAdh&#10;2Hnx9miebbfmpTRZjH56Mxjs+H7/32oTTS8Cja6zrGA2zUAQ11Z33Cg4fr49L0A4j6yxt0wKruRg&#10;s358WGGp7YUPFCrfiBTCrkQFrfdDKaWrWzLopnYgTtzZjgZ9OsdG6hEvKdz0Ms+yQhrsODW0ONCu&#10;pfq7+jEKPgIeXVbN9S7uT3F7CF952N+UmjzF7RKEp+j/xX/ud53mz4u8eHmd5QX8/pQAkOs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FnD4lyAAAAOMAAAAPAAAAAAAAAAAA&#10;AAAAAJ8CAABkcnMvZG93bnJldi54bWxQSwUGAAAAAAQABAD3AAAAlAMAAAAA&#10;">
                        <v:imagedata r:id="rId53" o:title="Target " gain="19661f" blacklevel="22938f"/>
                      </v:shape>
                    </v:group>
                    <v:shape id="TextBox 34" o:spid="_x0000_s3403"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TstsYA&#10;AADjAAAADwAAAGRycy9kb3ducmV2LnhtbERPS0vDQBC+C/6HZQRvdpOoaYndluIDevDSGu9DdpoN&#10;ZmdDdmzSf+8Kgsf53rPezr5XZxpjF9hAvshAETfBdtwaqD/e7lagoiBb7AOTgQtF2G6ur9ZY2TDx&#10;gc5HaVUK4VihAScyVFrHxpHHuAgDceJOYfQo6RxbbUecUrjvdZFlpfbYcWpwONCzo+br+O0NiNhd&#10;fqlffdx/zu8vk8uaR6yNub2Zd0+ghGb5F/+59zbNfyiL8n6ZF0v4/SkB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TstsYAAADjAAAADwAAAAAAAAAAAAAAAACYAgAAZHJz&#10;L2Rvd25yZXYueG1sUEsFBgAAAAAEAAQA9QAAAIsDAAAAAA==&#10;" filled="f" stroked="f">
                      <v:textbox style="mso-fit-shape-to-text:t">
                        <w:txbxContent>
                          <w:p w:rsidR="00671334" w:rsidRPr="00BC6FB1" w:rsidRDefault="00671334"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3404"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NKFG1&#10;zAAAAOMAAAAPAAAAAAAAAAAAAAAAAKoCAABkcnMvZG93bnJldi54bWxQSwUGAAAAAAQABAD6AAAA&#10;owMAAAAA&#10;">
                    <v:oval id="Oval 1462637129" o:spid="_x0000_s3405"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wIIscA&#10;AADjAAAADwAAAGRycy9kb3ducmV2LnhtbERPX2vCMBB/F/Ydwgl7m6lVulmNMgTZGO5hVnw+mrMt&#10;NpeSxFq//TIY+Hi//7faDKYVPTnfWFYwnSQgiEurG64UHIvdyxsIH5A1tpZJwZ08bNZPoxXm2t74&#10;h/pDqEQMYZ+jgjqELpfSlzUZ9BPbEUfubJ3BEE9XSe3wFsNNK9MkyaTBhmNDjR1tayovh6tRsDez&#10;4tTP3ce9O+5Ply9nvndFqtTzeHhfggg0hIf43/2p4/x5lmaz12m6gL+fIgB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sCCLHAAAA4wAAAA8AAAAAAAAAAAAAAAAAmAIAAGRy&#10;cy9kb3ducmV2LnhtbFBLBQYAAAAABAAEAPUAAACMAwAAAAA=&#10;" fillcolor="#168489" stroked="f" strokeweight="1pt">
                      <v:fill opacity="49087f"/>
                      <v:stroke joinstyle="miter"/>
                    </v:oval>
                    <v:shape id="TextBox 34" o:spid="_x0000_s3406"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TiH8kA&#10;AADjAAAADwAAAGRycy9kb3ducmV2LnhtbESPQU/DMAyF70j7D5EncWNpNyhTWTZNA6QduDDK3Wq8&#10;pqJJqsZbu3+PD0gcbT+/977NbvKdutKQ2hgM5IsMFIU62jY0Bqqv94c1qMQYLHYxkIEbJdhtZ3cb&#10;LG0cwyddT9woMQmpRAOOuS+1TrUjj2kRewpyO8fBI8s4NNoOOIq57/QyywrtsQ2S4LCng6P653Tx&#10;BpjtPr9Vbz4dv6eP19Fl9RNWxtzPp/0LKKaJ/8V/30cr9R+LZbF6zldCIUyyAL39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STiH8kAAADjAAAADwAAAAAAAAAAAAAAAACYAgAA&#10;ZHJzL2Rvd25yZXYueG1sUEsFBgAAAAAEAAQA9QAAAI4DAAAAAA==&#10;" filled="f" stroked="f">
                      <v:textbox style="mso-fit-shape-to-text:t">
                        <w:txbxContent>
                          <w:p w:rsidR="00671334" w:rsidRPr="00BC6FB1" w:rsidRDefault="00671334"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2637131" o:spid="_x0000_s3407"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8gi/JAAAA4wAAAA8AAABkcnMvZG93bnJldi54bWxET81qwkAQvhd8h2UEL0U30RIldZVSqJVi&#10;D0a9D9kxSc3OptmNxrfvFgo9zvc/y3VvanGl1lWWFcSTCARxbnXFhYLj4W28AOE8ssbaMim4k4P1&#10;avCwxFTbG+/pmvlChBB2KSoovW9SKV1ekkE3sQ1x4M62NejD2RZSt3gL4aaW0yhKpMGKQ0OJDb2W&#10;lF+yzijwH9nufs4et1+bLpp/f566d76QUqNh//IMwlPv/8V/7q0O85+SaTKbx7MYfn8KAMjV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mfyCL8kAAADjAAAADwAAAAAAAAAA&#10;AAAAAACfAgAAZHJzL2Rvd25yZXYueG1sUEsFBgAAAAAEAAQA9wAAAJUDAAAAAA==&#10;">
                      <v:imagedata r:id="rId54" o:title="Note " gain="19661f" blacklevel="22938f"/>
                    </v:shape>
                  </v:group>
                  <v:shape id="Text Box 1462637132" o:spid="_x0000_s3408" type="#_x0000_t202" style="position:absolute;left:29731;top:4339;width:22164;height:38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E0lMkA&#10;AADjAAAADwAAAGRycy9kb3ducmV2LnhtbERPS2vCQBC+F/wPyxS81Y2xjRJdRQLSUurBx8XbmB2T&#10;0OxszK6a9td3C4LH+d4zW3SmFldqXWVZwXAQgSDOra64ULDfrV4mIJxH1lhbJgU/5GAx7z3NMNX2&#10;xhu6bn0hQgi7FBWU3jeplC4vyaAb2IY4cCfbGvThbAupW7yFcFPLOIoSabDi0FBiQ1lJ+ff2YhR8&#10;Zqs1bo6xmfzW2fvXadmc94c3pfrP3XIKwlPnH+K7+0OH+a9JnIzGw1EM/z8FAOT8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wE0lMkAAADjAAAADwAAAAAAAAAAAAAAAACYAgAA&#10;ZHJzL2Rvd25yZXYueG1sUEsFBgAAAAAEAAQA9QAAAI4DAAAAAA==&#10;" filled="f" stroked="f" strokeweight=".5pt">
                    <v:textbox>
                      <w:txbxContent>
                        <w:p w:rsidR="00671334" w:rsidRPr="000F32C7" w:rsidRDefault="00671334"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671334" w:rsidRPr="00DD6BD4" w:rsidRDefault="00671334">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DD6BD4">
                            <w:rPr>
                              <w:rFonts w:ascii="Adobe Arabic" w:eastAsia="GE Dinar One" w:hAnsi="Adobe Arabic" w:cs="Adobe Arabic" w:hint="cs"/>
                              <w:color w:val="000000"/>
                              <w:kern w:val="24"/>
                              <w:sz w:val="32"/>
                              <w:szCs w:val="32"/>
                              <w:rtl/>
                              <w:lang w:bidi="ar-SY"/>
                            </w:rPr>
                            <w:t xml:space="preserve">التعرّف على أبرز </w:t>
                          </w:r>
                          <w:r w:rsidRPr="00DD6BD4">
                            <w:rPr>
                              <w:rFonts w:ascii="Adobe Arabic" w:eastAsia="GE Dinar One" w:hAnsi="Adobe Arabic" w:cs="Adobe Arabic"/>
                              <w:color w:val="000000"/>
                              <w:kern w:val="24"/>
                              <w:sz w:val="32"/>
                              <w:szCs w:val="32"/>
                              <w:rtl/>
                              <w:lang w:bidi="ar-SY"/>
                            </w:rPr>
                            <w:t>مؤشرات قياس فعالية الحوكمة الرقمية</w:t>
                          </w:r>
                          <w:r w:rsidRPr="00DD6BD4">
                            <w:rPr>
                              <w:rFonts w:ascii="Adobe Arabic" w:eastAsia="GE Dinar One" w:hAnsi="Adobe Arabic" w:cs="Adobe Arabic" w:hint="cs"/>
                              <w:color w:val="000000"/>
                              <w:kern w:val="24"/>
                              <w:sz w:val="32"/>
                              <w:szCs w:val="32"/>
                              <w:rtl/>
                              <w:lang w:bidi="ar-SY"/>
                            </w:rPr>
                            <w:t>.</w:t>
                          </w:r>
                        </w:p>
                        <w:p w:rsidR="00671334" w:rsidRPr="00DD6BD4" w:rsidRDefault="00671334">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DD6BD4">
                            <w:rPr>
                              <w:rFonts w:ascii="Adobe Arabic" w:eastAsia="GE Dinar One" w:hAnsi="Adobe Arabic" w:cs="Adobe Arabic" w:hint="cs"/>
                              <w:color w:val="000000"/>
                              <w:kern w:val="24"/>
                              <w:sz w:val="32"/>
                              <w:szCs w:val="32"/>
                              <w:rtl/>
                              <w:lang w:bidi="ar-SY"/>
                            </w:rPr>
                            <w:t xml:space="preserve">تكوين فكرة عامة عن </w:t>
                          </w:r>
                          <w:r w:rsidRPr="00DD6BD4">
                            <w:rPr>
                              <w:rFonts w:ascii="Adobe Arabic" w:eastAsia="GE Dinar One" w:hAnsi="Adobe Arabic" w:cs="Adobe Arabic"/>
                              <w:color w:val="000000"/>
                              <w:kern w:val="24"/>
                              <w:sz w:val="32"/>
                              <w:szCs w:val="32"/>
                              <w:rtl/>
                              <w:lang w:bidi="ar-SY"/>
                            </w:rPr>
                            <w:t>أدوات تقييم أداء الحوكمة في البيئة الرقمية</w:t>
                          </w:r>
                          <w:r w:rsidRPr="00DD6BD4">
                            <w:rPr>
                              <w:rFonts w:ascii="Adobe Arabic" w:eastAsia="GE Dinar One" w:hAnsi="Adobe Arabic" w:cs="Adobe Arabic" w:hint="cs"/>
                              <w:color w:val="000000"/>
                              <w:kern w:val="24"/>
                              <w:sz w:val="32"/>
                              <w:szCs w:val="32"/>
                              <w:rtl/>
                              <w:lang w:bidi="ar-SY"/>
                            </w:rPr>
                            <w:t>.</w:t>
                          </w:r>
                        </w:p>
                        <w:p w:rsidR="00671334" w:rsidRPr="00DD6BD4" w:rsidRDefault="00671334">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DD6BD4">
                            <w:rPr>
                              <w:rFonts w:ascii="Adobe Arabic" w:eastAsia="GE Dinar One" w:hAnsi="Adobe Arabic" w:cs="Adobe Arabic" w:hint="cs"/>
                              <w:color w:val="000000"/>
                              <w:kern w:val="24"/>
                              <w:sz w:val="32"/>
                              <w:szCs w:val="32"/>
                              <w:rtl/>
                              <w:lang w:bidi="ar-SY"/>
                            </w:rPr>
                            <w:t xml:space="preserve">مناقشة أهمية </w:t>
                          </w:r>
                          <w:r w:rsidRPr="00DD6BD4">
                            <w:rPr>
                              <w:rFonts w:ascii="Adobe Arabic" w:eastAsia="GE Dinar One" w:hAnsi="Adobe Arabic" w:cs="Adobe Arabic"/>
                              <w:color w:val="000000"/>
                              <w:kern w:val="24"/>
                              <w:sz w:val="32"/>
                              <w:szCs w:val="32"/>
                              <w:rtl/>
                              <w:lang w:bidi="ar-SY"/>
                            </w:rPr>
                            <w:t>التحسين المستمر لممارسات الحوكمة الرقمية</w:t>
                          </w:r>
                          <w:r w:rsidRPr="00DD6BD4">
                            <w:rPr>
                              <w:rFonts w:ascii="Adobe Arabic" w:eastAsia="GE Dinar One" w:hAnsi="Adobe Arabic" w:cs="Adobe Arabic" w:hint="cs"/>
                              <w:color w:val="000000"/>
                              <w:kern w:val="24"/>
                              <w:sz w:val="32"/>
                              <w:szCs w:val="32"/>
                              <w:rtl/>
                              <w:lang w:bidi="ar-SY"/>
                            </w:rPr>
                            <w:t>.</w:t>
                          </w:r>
                        </w:p>
                        <w:p w:rsidR="00671334" w:rsidRPr="00DD6BD4" w:rsidRDefault="00671334">
                          <w:pPr>
                            <w:pStyle w:val="ListParagraph"/>
                            <w:numPr>
                              <w:ilvl w:val="0"/>
                              <w:numId w:val="2"/>
                            </w:numPr>
                            <w:spacing w:line="276" w:lineRule="auto"/>
                            <w:rPr>
                              <w:rFonts w:ascii="Sakkal Majalla" w:hAnsi="Sakkal Majalla"/>
                              <w:sz w:val="32"/>
                              <w:szCs w:val="32"/>
                              <w:rtl/>
                            </w:rPr>
                          </w:pPr>
                          <w:r w:rsidRPr="00DD6BD4">
                            <w:rPr>
                              <w:rFonts w:ascii="Adobe Arabic" w:eastAsia="GE Dinar One" w:hAnsi="Adobe Arabic" w:cs="Adobe Arabic"/>
                              <w:color w:val="000000"/>
                              <w:kern w:val="24"/>
                              <w:sz w:val="32"/>
                              <w:szCs w:val="32"/>
                              <w:rtl/>
                              <w:lang w:bidi="ar-SY"/>
                            </w:rPr>
                            <w:t>استشراف مستقبل الحوكمة في ظل التطورات التكنولوجية</w:t>
                          </w:r>
                          <w:r w:rsidRPr="00DD6BD4">
                            <w:rPr>
                              <w:rFonts w:ascii="Sakkal Majalla" w:hAnsi="Sakkal Majalla"/>
                              <w:sz w:val="28"/>
                              <w:szCs w:val="28"/>
                              <w:rtl/>
                            </w:rPr>
                            <w:t xml:space="preserve"> المتسارعة</w:t>
                          </w:r>
                          <w:r w:rsidRPr="00DD6BD4">
                            <w:rPr>
                              <w:rFonts w:ascii="Sakkal Majalla" w:hAnsi="Sakkal Majalla" w:hint="cs"/>
                              <w:sz w:val="32"/>
                              <w:szCs w:val="32"/>
                              <w:rtl/>
                            </w:rPr>
                            <w:t>.</w:t>
                          </w:r>
                        </w:p>
                        <w:p w:rsidR="00671334" w:rsidRPr="00DD6BD4" w:rsidRDefault="00671334" w:rsidP="00DD6BD4">
                          <w:pPr>
                            <w:rPr>
                              <w:rFonts w:ascii="Adobe Arabic" w:eastAsia="GE Dinar One" w:hAnsi="Adobe Arabic" w:cs="Adobe Arabic"/>
                              <w:color w:val="000000"/>
                              <w:kern w:val="24"/>
                              <w:sz w:val="36"/>
                              <w:szCs w:val="36"/>
                              <w:lang w:bidi="ar-SY"/>
                            </w:rPr>
                          </w:pPr>
                        </w:p>
                      </w:txbxContent>
                    </v:textbox>
                  </v:shape>
                  <v:shape id="Text Box 1462637133" o:spid="_x0000_s3409" type="#_x0000_t202" style="position:absolute;left:213;top:6100;width:22164;height:37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2RD8oA&#10;AADjAAAADwAAAGRycy9kb3ducmV2LnhtbERPzWrCQBC+F/oOyxS81Y2JjRJdRQLSIu1B68XbmB2T&#10;0Oxsml01+vTdQqHH+f5nvuxNIy7UudqygtEwAkFcWF1zqWD/uX6egnAeWWNjmRTcyMFy8fgwx0zb&#10;K2/psvOlCCHsMlRQed9mUrqiIoNuaFviwJ1sZ9CHsyul7vAawk0j4yhKpcGaQ0OFLeUVFV+7s1Gw&#10;ydcfuD3GZnpv8tf306r93h9elBo89asZCE+9/xf/ud90mD9O4zSZjJIEfn8KAMjF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BNkQ/KAAAA4wAAAA8AAAAAAAAAAAAAAAAAmAIA&#10;AGRycy9kb3ducmV2LnhtbFBLBQYAAAAABAAEAPUAAACPAwAAAAA=&#10;" filled="f" stroked="f" strokeweight=".5pt">
                    <v:textbox>
                      <w:txbxContent>
                        <w:p w:rsidR="00671334" w:rsidRPr="00DD6BD4"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color w:val="000000"/>
                              <w:kern w:val="24"/>
                              <w:sz w:val="36"/>
                              <w:szCs w:val="36"/>
                              <w:rtl/>
                              <w:lang w:bidi="ar-SY"/>
                            </w:rPr>
                            <w:t>مؤشرات قياس فعالية الحوكمة الرقمية</w:t>
                          </w:r>
                          <w:r w:rsidRPr="00DD6BD4">
                            <w:rPr>
                              <w:rFonts w:ascii="Adobe Arabic" w:eastAsia="GE Dinar One" w:hAnsi="Adobe Arabic" w:cs="Adobe Arabic" w:hint="cs"/>
                              <w:color w:val="000000"/>
                              <w:kern w:val="24"/>
                              <w:sz w:val="36"/>
                              <w:szCs w:val="36"/>
                              <w:rtl/>
                              <w:lang w:bidi="ar-SY"/>
                            </w:rPr>
                            <w:t>.</w:t>
                          </w:r>
                        </w:p>
                        <w:p w:rsidR="00671334" w:rsidRPr="00DD6BD4"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DD6BD4">
                            <w:rPr>
                              <w:rFonts w:ascii="Adobe Arabic" w:eastAsia="GE Dinar One" w:hAnsi="Adobe Arabic" w:cs="Adobe Arabic"/>
                              <w:color w:val="000000"/>
                              <w:kern w:val="24"/>
                              <w:sz w:val="36"/>
                              <w:szCs w:val="36"/>
                              <w:rtl/>
                              <w:lang w:bidi="ar-SY"/>
                            </w:rPr>
                            <w:t>أدوات تقييم أداء الحوكمة في البيئة الرقمية</w:t>
                          </w:r>
                          <w:r w:rsidRPr="00DD6BD4">
                            <w:rPr>
                              <w:rFonts w:ascii="Adobe Arabic" w:eastAsia="GE Dinar One" w:hAnsi="Adobe Arabic" w:cs="Adobe Arabic" w:hint="cs"/>
                              <w:color w:val="000000"/>
                              <w:kern w:val="24"/>
                              <w:sz w:val="36"/>
                              <w:szCs w:val="36"/>
                              <w:rtl/>
                              <w:lang w:bidi="ar-SY"/>
                            </w:rPr>
                            <w:t>.</w:t>
                          </w:r>
                        </w:p>
                        <w:p w:rsidR="00671334" w:rsidRPr="00DD6BD4"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hint="cs"/>
                              <w:color w:val="000000"/>
                              <w:kern w:val="24"/>
                              <w:sz w:val="36"/>
                              <w:szCs w:val="36"/>
                              <w:rtl/>
                              <w:lang w:bidi="ar-SY"/>
                            </w:rPr>
                            <w:t>تمرين.</w:t>
                          </w:r>
                        </w:p>
                        <w:p w:rsidR="00671334" w:rsidRPr="00DD6BD4"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color w:val="000000"/>
                              <w:kern w:val="24"/>
                              <w:sz w:val="36"/>
                              <w:szCs w:val="36"/>
                              <w:rtl/>
                              <w:lang w:bidi="ar-SY"/>
                            </w:rPr>
                            <w:t>التحسين المستمر لممارسات الحوكمة الرقمية</w:t>
                          </w:r>
                          <w:r w:rsidRPr="00DD6BD4">
                            <w:rPr>
                              <w:rFonts w:ascii="Adobe Arabic" w:eastAsia="GE Dinar One" w:hAnsi="Adobe Arabic" w:cs="Adobe Arabic" w:hint="cs"/>
                              <w:color w:val="000000"/>
                              <w:kern w:val="24"/>
                              <w:sz w:val="36"/>
                              <w:szCs w:val="36"/>
                              <w:rtl/>
                              <w:lang w:bidi="ar-SY"/>
                            </w:rPr>
                            <w:t>.</w:t>
                          </w:r>
                        </w:p>
                        <w:p w:rsidR="00671334" w:rsidRPr="00DD6BD4"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DD6BD4">
                            <w:rPr>
                              <w:rFonts w:ascii="Adobe Arabic" w:eastAsia="GE Dinar One" w:hAnsi="Adobe Arabic" w:cs="Adobe Arabic"/>
                              <w:color w:val="000000"/>
                              <w:kern w:val="24"/>
                              <w:sz w:val="36"/>
                              <w:szCs w:val="36"/>
                              <w:rtl/>
                              <w:lang w:bidi="ar-SY"/>
                            </w:rPr>
                            <w:t>مستقبل الحوكمة في ظل التطورات التكنولوجية المتسارعة</w:t>
                          </w:r>
                          <w:r w:rsidRPr="00DD6BD4">
                            <w:rPr>
                              <w:rFonts w:ascii="Adobe Arabic" w:eastAsia="GE Dinar One" w:hAnsi="Adobe Arabic" w:cs="Adobe Arabic" w:hint="cs"/>
                              <w:color w:val="000000"/>
                              <w:kern w:val="24"/>
                              <w:sz w:val="36"/>
                              <w:szCs w:val="36"/>
                              <w:rtl/>
                              <w:lang w:bidi="ar-SY"/>
                            </w:rPr>
                            <w:t>.</w:t>
                          </w:r>
                        </w:p>
                        <w:p w:rsidR="00671334" w:rsidRPr="00DD6BD4" w:rsidRDefault="00671334">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DD6BD4">
                            <w:rPr>
                              <w:rFonts w:ascii="Adobe Arabic" w:eastAsia="GE Dinar One" w:hAnsi="Adobe Arabic" w:cs="Adobe Arabic" w:hint="cs"/>
                              <w:color w:val="000000"/>
                              <w:kern w:val="24"/>
                              <w:sz w:val="36"/>
                              <w:szCs w:val="36"/>
                              <w:rtl/>
                              <w:lang w:bidi="ar-SY"/>
                            </w:rPr>
                            <w:t>تمرين.</w:t>
                          </w:r>
                        </w:p>
                        <w:p w:rsidR="00671334" w:rsidRPr="00DD6BD4" w:rsidRDefault="00671334">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hint="cs"/>
                              <w:color w:val="000000"/>
                              <w:kern w:val="24"/>
                              <w:sz w:val="36"/>
                              <w:szCs w:val="36"/>
                              <w:rtl/>
                              <w:lang w:bidi="ar-SY"/>
                            </w:rPr>
                            <w:t>الخاتمة.</w:t>
                          </w:r>
                        </w:p>
                      </w:txbxContent>
                    </v:textbox>
                  </v:shape>
                </v:group>
                <v:group id="Group 1462637134" o:spid="_x0000_s3410" style="position:absolute;width:63525;height:20539" coordsize="63525,20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JvM1tyQAA&#10;AOMAAAAPAAAAAAAAAAAAAAAAAKoCAABkcnMvZG93bnJldi54bWxQSwUGAAAAAAQABAD6AAAAoAMA&#10;AAAA&#10;">
                  <v:shape id="Picture 1462637135" o:spid="_x0000_s3411"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w087IAAAA4wAAAA8AAABkcnMvZG93bnJldi54bWxET19LwzAQfxf2HcINfHPpVq2jLhujIBOF&#10;waovvh3NmZY1l5LErn57Iwh7vN//2+wm24uRfOgcK1guMhDEjdMdGwUf7893axAhImvsHZOCHwqw&#10;285uNlhqd+ETjXU0IoVwKFFBG+NQShmaliyGhRuIE/flvMWYTm+k9nhJ4baXqywrpMWOU0OLA1Ut&#10;Nef62yrIXw/yaMb158G9mZOvQ1W7Y6XU7XzaP4GINMWr+N/9otP8+2JV5I/L/AH+fkoAyO0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nMNPOyAAAAOMAAAAPAAAAAAAAAAAA&#10;AAAAAJ8CAABkcnMvZG93bnJldi54bWxQSwUGAAAAAAQABAD3AAAAlAMAAAAA&#10;">
                    <v:imagedata r:id="rId55" o:title="Calendar " gain="19661f" blacklevel="22938f"/>
                    <v:path arrowok="t"/>
                  </v:shape>
                  <v:shape id="TextBox 34" o:spid="_x0000_s3412" type="#_x0000_t202" style="position:absolute;left:52203;top:10721;width:11322;height:9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Hf8MYA&#10;AADjAAAADwAAAGRycy9kb3ducmV2LnhtbERPS0vDQBC+C/6HZQre7CatphK7LcUH9OClbbwP2TEb&#10;mp0N2bFJ/70rCB7ne896O/lOXWiIbWAD+TwDRVwH23JjoDq93z+BioJssQtMBq4UYbu5vVljacPI&#10;B7ocpVEphGOJBpxIX2oda0ce4zz0xIn7CoNHSefQaDvgmMJ9pxdZVmiPLacGhz29OKrPx29vQMTu&#10;8mv15uP+c/p4HV1WP2JlzN1s2j2DEprkX/zn3ts0/6FYFMtVvizg96cEgN7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YHf8MYAAADjAAAADwAAAAAAAAAAAAAAAACYAgAAZHJz&#10;L2Rvd25yZXYueG1sUEsFBgAAAAAEAAQA9QAAAIsDAAAAAA==&#10;" filled="f" stroked="f">
                    <v:textbox style="mso-fit-shape-to-text:t">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3413"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16a8YA&#10;AADjAAAADwAAAGRycy9kb3ducmV2LnhtbERPS0vDQBC+C/6HZQre7CatphK7LcUH9ODFGu9DdsyG&#10;ZmdDdmzSf+8KhR7ne896O/lOnWiIbWAD+TwDRVwH23JjoPp6v38CFQXZYheYDJwpwnZze7PG0oaR&#10;P+l0kEalEI4lGnAifal1rB15jPPQEyfuJwweJZ1Do+2AYwr3nV5kWaE9tpwaHPb04qg+Hn69ARG7&#10;y8/Vm4/77+njdXRZ/YiVMXezafcMSmiSq/ji3ts0/6FYFMtVvlzB/08JAL3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16a8YAAADjAAAADwAAAAAAAAAAAAAAAACYAgAAZHJz&#10;L2Rvd25yZXYueG1sUEsFBgAAAAAEAAQA9QAAAIsDAAAAAA==&#10;" filled="f" stroked="f">
                    <v:textbox style="mso-fit-shape-to-text:t">
                      <w:txbxContent>
                        <w:p w:rsidR="00671334" w:rsidRPr="00F01FA2" w:rsidRDefault="00671334"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3414" type="#_x0000_t202" style="position:absolute;top:12908;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LuGckA&#10;AADjAAAADwAAAGRycy9kb3ducmV2LnhtbESPQU/DMAyF70j7D5EncWNpNyhTWTZNA6QduDDK3Wq8&#10;pqJJqsZbu3+PD0gc7ff83ufNbvKdutKQ2hgM5IsMFIU62jY0Bqqv94c1qMQYLHYxkIEbJdhtZ3cb&#10;LG0cwyddT9woCQmpRAOOuS+1TrUjj2kRewqinePgkWUcGm0HHCXcd3qZZYX22AZpcNjTwVH9c7p4&#10;A8x2n9+qN5+O39PH6+iy+gkrY+7n0/4FFNPE/+a/66MV/MdiWaye85VAy0+yAL39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1LuGckAAADjAAAADwAAAAAAAAAAAAAAAACYAgAA&#10;ZHJzL2Rvd25yZXYueG1sUEsFBgAAAAAEAAQA9QAAAI4DAAAAAA==&#10;" filled="f" stroked="f">
                    <v:textbox style="mso-fit-shape-to-text:t">
                      <w:txbxContent>
                        <w:p w:rsidR="00671334" w:rsidRPr="00F01FA2" w:rsidRDefault="00671334" w:rsidP="00F01FA2">
                          <w:pPr>
                            <w:bidi w:val="0"/>
                            <w:jc w:val="center"/>
                            <w:rPr>
                              <w:rFonts w:ascii="Adobe Arabic" w:eastAsia="GE Dinar One" w:hAnsi="Adobe Arabic" w:cs="Adobe Arabic"/>
                              <w:b/>
                              <w:bCs/>
                              <w:kern w:val="24"/>
                              <w:sz w:val="56"/>
                              <w:szCs w:val="56"/>
                              <w:lang w:bidi="ar-SY"/>
                            </w:rPr>
                          </w:pPr>
                          <w:r w:rsidRPr="00DD6BD4">
                            <w:rPr>
                              <w:rFonts w:ascii="Adobe Arabic" w:eastAsia="GE Dinar One" w:hAnsi="Adobe Arabic" w:cs="Adobe Arabic"/>
                              <w:b/>
                              <w:bCs/>
                              <w:kern w:val="24"/>
                              <w:sz w:val="56"/>
                              <w:szCs w:val="56"/>
                              <w:rtl/>
                              <w:lang w:bidi="ar-SY"/>
                            </w:rPr>
                            <w:t>تقييم وتطوير الحوكمة الرقمية</w:t>
                          </w:r>
                        </w:p>
                      </w:txbxContent>
                    </v:textbox>
                  </v:shape>
                </v:group>
              </v:group>
            </w:pict>
          </mc:Fallback>
        </mc:AlternateContent>
      </w:r>
      <w:r w:rsidR="00B100C6" w:rsidRPr="00B100C6">
        <w:rPr>
          <w:rFonts w:asciiTheme="majorBidi" w:hAnsiTheme="majorBidi" w:cstheme="majorBidi"/>
          <w:noProof/>
          <w:szCs w:val="28"/>
        </w:rPr>
        <mc:AlternateContent>
          <mc:Choice Requires="wps">
            <w:drawing>
              <wp:anchor distT="0" distB="0" distL="114300" distR="114300" simplePos="0" relativeHeight="252178432" behindDoc="0" locked="0" layoutInCell="1" allowOverlap="1" wp14:anchorId="4E243410" wp14:editId="70DECDD5">
                <wp:simplePos x="0" y="0"/>
                <wp:positionH relativeFrom="column">
                  <wp:posOffset>8700770</wp:posOffset>
                </wp:positionH>
                <wp:positionV relativeFrom="paragraph">
                  <wp:posOffset>6325870</wp:posOffset>
                </wp:positionV>
                <wp:extent cx="2286000" cy="368935"/>
                <wp:effectExtent l="0" t="0" r="0" b="0"/>
                <wp:wrapNone/>
                <wp:docPr id="8430" name="مربع نص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rot="1380000">
                          <a:off x="0" y="0"/>
                          <a:ext cx="2286000" cy="368935"/>
                        </a:xfrm>
                        <a:prstGeom prst="rect">
                          <a:avLst/>
                        </a:prstGeom>
                        <a:noFill/>
                      </wps:spPr>
                      <wps:txbx>
                        <w:txbxContent>
                          <w:p w:rsidR="00671334" w:rsidRDefault="00671334"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wps:txbx>
                      <wps:bodyPr wrap="square" rtlCol="1">
                        <a:spAutoFit/>
                      </wps:bodyPr>
                    </wps:wsp>
                  </a:graphicData>
                </a:graphic>
              </wp:anchor>
            </w:drawing>
          </mc:Choice>
          <mc:Fallback>
            <w:pict>
              <v:shape id="مربع نص 8" o:spid="_x0000_s3415" type="#_x0000_t202" style="position:absolute;left:0;text-align:left;margin-left:685.1pt;margin-top:498.1pt;width:180pt;height:29.05pt;rotation:23;z-index:252178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" filled="f" stroked="f">
                <v:path arrowok="t"/>
                <o:lock v:ext="edit" aspectratio="t"/>
                <v:textbox style="mso-fit-shape-to-text:t">
                  <w:txbxContent>
                    <w:p w:rsidR="00671334" w:rsidRDefault="00671334"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v:textbox>
              </v:shape>
            </w:pict>
          </mc:Fallback>
        </mc:AlternateContent>
      </w:r>
      <w:r w:rsidR="00B100C6" w:rsidRPr="00B100C6">
        <w:rPr>
          <w:rFonts w:asciiTheme="majorBidi" w:hAnsiTheme="majorBidi" w:cstheme="majorBidi"/>
          <w:noProof/>
          <w:szCs w:val="28"/>
        </w:rPr>
        <mc:AlternateContent>
          <mc:Choice Requires="wps">
            <w:drawing>
              <wp:anchor distT="0" distB="0" distL="114300" distR="114300" simplePos="0" relativeHeight="252177408" behindDoc="0" locked="0" layoutInCell="1" allowOverlap="1" wp14:anchorId="167E10F3" wp14:editId="2E8B6119">
                <wp:simplePos x="0" y="0"/>
                <wp:positionH relativeFrom="column">
                  <wp:posOffset>9175750</wp:posOffset>
                </wp:positionH>
                <wp:positionV relativeFrom="paragraph">
                  <wp:posOffset>275590</wp:posOffset>
                </wp:positionV>
                <wp:extent cx="2286000" cy="368935"/>
                <wp:effectExtent l="0" t="0" r="0" b="0"/>
                <wp:wrapNone/>
                <wp:docPr id="8429" name="مربع نص 7"/>
                <wp:cNvGraphicFramePr/>
                <a:graphic xmlns:a="http://schemas.openxmlformats.org/drawingml/2006/main">
                  <a:graphicData uri="http://schemas.microsoft.com/office/word/2010/wordprocessingShape">
                    <wps:wsp>
                      <wps:cNvSpPr txBox="1"/>
                      <wps:spPr>
                        <a:xfrm>
                          <a:off x="0" y="0"/>
                          <a:ext cx="2286000" cy="368935"/>
                        </a:xfrm>
                        <a:prstGeom prst="rect">
                          <a:avLst/>
                        </a:prstGeom>
                        <a:noFill/>
                      </wps:spPr>
                      <wps:txbx>
                        <w:txbxContent>
                          <w:p w:rsidR="00671334" w:rsidRDefault="00671334"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wps:txbx>
                      <wps:bodyPr wrap="square" rtlCol="1">
                        <a:spAutoFit/>
                      </wps:bodyPr>
                    </wps:wsp>
                  </a:graphicData>
                </a:graphic>
              </wp:anchor>
            </w:drawing>
          </mc:Choice>
          <mc:Fallback>
            <w:pict>
              <v:shape id="مربع نص 7" o:spid="_x0000_s3416" type="#_x0000_t202" style="position:absolute;left:0;text-align:left;margin-left:722.5pt;margin-top:21.7pt;width:180pt;height:29.05pt;z-index:252177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" filled="f" stroked="f">
                <v:textbox style="mso-fit-shape-to-text:t">
                  <w:txbxContent>
                    <w:p w:rsidR="00671334" w:rsidRDefault="00671334"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v:textbox>
              </v:shape>
            </w:pict>
          </mc:Fallback>
        </mc:AlternateContent>
      </w:r>
      <w:r w:rsidR="00691535">
        <w:rPr>
          <w:rFonts w:cs="PT Bold Heading" w:hint="cs"/>
          <w:sz w:val="52"/>
          <w:szCs w:val="56"/>
          <w:rtl/>
        </w:rPr>
        <w:br w:type="page"/>
      </w:r>
    </w:p>
    <w:p w:rsidR="00D75CDD" w:rsidRPr="00BA05D9" w:rsidRDefault="001A1818" w:rsidP="00E8020A">
      <w:pPr>
        <w:rPr>
          <w:rFonts w:ascii="Sakkal Majalla" w:hAnsi="Sakkal Majalla"/>
          <w:b/>
          <w:bCs/>
          <w:color w:val="FF0000"/>
          <w:sz w:val="32"/>
          <w:szCs w:val="32"/>
        </w:rPr>
      </w:pPr>
      <w:r w:rsidRPr="002A078C">
        <w:rPr>
          <w:rFonts w:ascii="Sakkal Majalla" w:hAnsi="Sakkal Majalla"/>
          <w:noProof/>
          <w:color w:val="002060"/>
          <w:sz w:val="34"/>
        </w:rPr>
        <w:lastRenderedPageBreak/>
        <mc:AlternateContent>
          <mc:Choice Requires="wpg">
            <w:drawing>
              <wp:inline distT="0" distB="0" distL="0" distR="0" wp14:anchorId="28B99394" wp14:editId="70A79607">
                <wp:extent cx="5731510" cy="895350"/>
                <wp:effectExtent l="0" t="0" r="21590" b="19050"/>
                <wp:docPr id="207426888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886"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887" name="مجموعة 39"/>
                        <wpg:cNvGrpSpPr/>
                        <wpg:grpSpPr>
                          <a:xfrm>
                            <a:off x="0" y="0"/>
                            <a:ext cx="5731510" cy="895350"/>
                            <a:chOff x="0" y="0"/>
                            <a:chExt cx="5878196" cy="918845"/>
                          </a:xfrm>
                        </wpg:grpSpPr>
                        <wpg:grpSp>
                          <wpg:cNvPr id="2074268888" name="مجموعة 40"/>
                          <wpg:cNvGrpSpPr/>
                          <wpg:grpSpPr>
                            <a:xfrm>
                              <a:off x="0" y="0"/>
                              <a:ext cx="5878196" cy="918845"/>
                              <a:chOff x="0" y="0"/>
                              <a:chExt cx="6240348" cy="919070"/>
                            </a:xfrm>
                          </wpg:grpSpPr>
                          <wpg:grpSp>
                            <wpg:cNvPr id="2074268889" name="مجموعة 41"/>
                            <wpg:cNvGrpSpPr/>
                            <wpg:grpSpPr>
                              <a:xfrm>
                                <a:off x="0" y="169208"/>
                                <a:ext cx="5433072" cy="580613"/>
                                <a:chOff x="0" y="169208"/>
                                <a:chExt cx="5433072" cy="580613"/>
                              </a:xfrm>
                            </wpg:grpSpPr>
                            <wps:wsp>
                              <wps:cNvPr id="207426889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89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9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93" name="مربع نص 41"/>
                          <wps:cNvSpPr txBox="1"/>
                          <wps:spPr>
                            <a:xfrm>
                              <a:off x="204484" y="257055"/>
                              <a:ext cx="4616071" cy="387740"/>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مؤشرات قياس فعالية الحوكمة الرقمية</w:t>
                                </w:r>
                              </w:p>
                            </w:txbxContent>
                          </wps:txbx>
                          <wps:bodyPr wrap="square" rtlCol="1">
                            <a:spAutoFit/>
                          </wps:bodyPr>
                        </wps:wsp>
                      </wpg:grpSp>
                    </wpg:wgp>
                  </a:graphicData>
                </a:graphic>
              </wp:inline>
            </w:drawing>
          </mc:Choice>
          <mc:Fallback>
            <w:pict>
              <v:group id="_x0000_s341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">
                <v:shape id="صورة 38" o:spid="_x0000_s3418"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9IafKAAAA4wAAAA8AAABkcnMvZG93bnJldi54bWxEj0FrwkAUhO+F/oflFXqrm8aShugqIgq9&#10;FGsseH1kn9lg9m2aXWP677tCweMwM98w8+VoWzFQ7xvHCl4nCQjiyumGawXfh+1LDsIHZI2tY1Lw&#10;Sx6Wi8eHORbaXXlPQxlqESHsC1RgQugKKX1lyKKfuI44eifXWwxR9rXUPV4j3LYyTZJMWmw4Lhjs&#10;aG2oOpcXq2C6GcbNdL379EfTHX5Ku2r8/kup56dxNQMRaAz38H/7QytIk/e3NMvzPIPbp/gH5OIP&#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D9IafKAAAA4wAAAA8AAAAAAAAA&#10;AAAAAAAAnwIAAGRycy9kb3ducmV2LnhtbFBLBQYAAAAABAAEAPcAAACWAwAAAAA=&#10;">
                  <v:imagedata r:id="rId67" o:title=""/>
                </v:shape>
                <v:group id="مجموعة 39" o:spid="_x0000_s341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5Qnji&#10;zAAAAOMAAAAPAAAAAAAAAAAAAAAAAKoCAABkcnMvZG93bnJldi54bWxQSwUGAAAAAAQABAD6AAAA&#10;owMAAAAA&#10;">
                  <v:group id="مجموعة 40" o:spid="_x0000_s342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I3eyQyQAA&#10;AOMAAAAPAAAAAAAAAAAAAAAAAKoCAABkcnMvZG93bnJldi54bWxQSwUGAAAAAAQABAD6AAAAoAMA&#10;AAAA&#10;">
                    <v:group id="مجموعة 41" o:spid="_x0000_s342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55FJ&#10;C80AAADjAAAADwAAAAAAAAAAAAAAAACqAgAAZHJzL2Rvd25yZXYueG1sUEsFBgAAAAAEAAQA+gAA&#10;AKQDAAAAAA==&#10;">
                      <v:shape id="شكل حر 42" o:spid="_x0000_s342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DxsgA&#10;AADjAAAADwAAAGRycy9kb3ducmV2LnhtbESPTW7CMBCF90i9gzWVugObNCJpikEVoqILNtAeYBRP&#10;45R4nMYG0tvjRSWWT+9P33I9uk5caAitZw3zmQJBXHvTcqPh6/N9WoIIEdlg55k0/FGA9ephssTK&#10;+Csf6HKMjUgjHCrUYGPsKylDbclhmPmeOHnffnAYkxwaaQa8pnHXyUyphXTYcnqw2NPGUn06np0G&#10;o/Kty4tdQZvfvVU/cxNPz0brp8fx7RVEpDHew//tD6MhU0WeLcryJVEkpsQDcn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APGyAAAAOMAAAAPAAAAAAAAAAAAAAAAAJgCAABk&#10;cnMvZG93bnJldi54bWxQSwUGAAAAAAQABAD1AAAAjQ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42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SKr8sA&#10;AADjAAAADwAAAGRycy9kb3ducmV2LnhtbESPQUvDQBSE70L/w/IEb3a3QdIYuy1VqIj2oK3o9ZF9&#10;JqG7b0N228R/3y0IHoeZ+YZZrEZnxYn60HrWMJsqEMSVNy3XGj73m9sCRIjIBq1n0vBLAVbLydUC&#10;S+MH/qDTLtYiQTiUqKGJsSulDFVDDsPUd8TJ+/G9w5hkX0vT45DgzspMqVw6bDktNNjRU0PVYXd0&#10;Gubvm+MQnvP96+OX3bbKfq+zN9b65npcP4CINMb/8F/7xWjI1Pwuy4vifgaXT+kPyOUZ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1JIqvywAAAOMAAAAPAAAAAAAAAAAAAAAAAJgC&#10;AABkcnMvZG93bnJldi54bWxQSwUGAAAAAAQABAD1AAAAkAMAAAAA&#10;" fillcolor="#168489" stroked="f" strokeweight="1pt">
                        <v:stroke joinstyle="miter"/>
                      </v:roundrect>
                    </v:group>
                    <v:oval id="شكل بيضاوي 44" o:spid="_x0000_s342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eGbMoA&#10;AADjAAAADwAAAGRycy9kb3ducmV2LnhtbESPUWvCMBSF3wf7D+EO9jZTy9BajTKEMRkMMe4HXJtr&#10;U9fc1CbT7t8vA2GPh3POdziL1eBacaE+NJ4VjEcZCOLKm4ZrBZ/716cCRIjIBlvPpOCHAqyW93cL&#10;LI2/8o4uOtYiQTiUqMDG2JVShsqSwzDyHXHyjr53GJPsa2l6vCa4a2WeZRPpsOG0YLGjtaXqS387&#10;BXrY6+3bsZb+Q9v3w/jkz263UerxYXiZg4g0xP/wrb0xCvJs+pxPimKWw9+n9Afk8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OXhmzKAAAA4wAAAA8AAAAAAAAAAAAAAAAAmAIA&#10;AGRycy9kb3ducmV2LnhtbFBLBQYAAAAABAAEAPUAAACPAwAAAAA=&#10;" filled="f" strokecolor="#a5a5a5 [2092]" strokeweight="1pt">
                      <v:stroke joinstyle="miter"/>
                    </v:oval>
                  </v:group>
                  <v:shape id="مربع نص 41" o:spid="_x0000_s3425"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PBTckA&#10;AADjAAAADwAAAGRycy9kb3ducmV2LnhtbESPzU7DMBCE70i8g7VI3KjdACWEulXFj9QDF0q4r+Il&#10;jojXUbw06dtjJCSOo5n5RrPezqFXRxpTF9nCcmFAETfRddxaqN9frkpQSZAd9pHJwokSbDfnZ2us&#10;XJz4jY4HaVWGcKrQghcZKq1T4ylgWsSBOHufcQwoWY6tdiNOGR56XRiz0gE7zgseB3r01HwdvoMF&#10;EbdbnurnkPYf8+vT5E1zi7W1lxfz7gGU0Cz/4b/23lkozN1NsSrL+2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APBTc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مؤشرات قياس فعالية الحوكمة الرقمية</w:t>
                          </w:r>
                        </w:p>
                      </w:txbxContent>
                    </v:textbox>
                  </v:shape>
                </v:group>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 xml:space="preserve">التحول الرقمي في المؤسسات الحكومية أصبح ضرورة لتحسين الكفاءة وزيادة الشفافية. </w:t>
      </w:r>
      <w:r w:rsidRPr="00E8020A">
        <w:rPr>
          <w:rFonts w:ascii="Sakkal Majalla" w:hAnsi="Sakkal Majalla" w:cs="Sakkal Majalla" w:hint="cs"/>
          <w:sz w:val="32"/>
          <w:szCs w:val="32"/>
          <w:rtl/>
        </w:rPr>
        <w:t>و</w:t>
      </w:r>
      <w:r w:rsidRPr="00E8020A">
        <w:rPr>
          <w:rFonts w:ascii="Sakkal Majalla" w:hAnsi="Sakkal Majalla" w:cs="Sakkal Majalla"/>
          <w:sz w:val="32"/>
          <w:szCs w:val="32"/>
          <w:rtl/>
        </w:rPr>
        <w:t>تعتبر الحوكمة الرقمية جزءا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أساسيا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من هذا التحول، حيث تساهم في تحسين الأداء وتقديم الخدمات بشكل أكثر فعالية. لقياس فعالية الحوكمة الرقمية، يتم استخدام مجموعة من المؤشرات التي تساعد في تقييم الأداء وتحقيق الأهداف المرجوة.</w:t>
      </w:r>
    </w:p>
    <w:p w:rsidR="00D75CDD" w:rsidRPr="00E8020A" w:rsidRDefault="00D75CDD" w:rsidP="00E8020A">
      <w:pPr>
        <w:spacing w:line="360" w:lineRule="auto"/>
        <w:rPr>
          <w:rFonts w:ascii="Sakkal Majalla" w:hAnsi="Sakkal Majalla"/>
          <w:b/>
          <w:bCs/>
          <w:color w:val="C00000"/>
          <w:sz w:val="32"/>
          <w:szCs w:val="32"/>
          <w:rtl/>
        </w:rPr>
      </w:pPr>
      <w:r w:rsidRPr="00E8020A">
        <w:rPr>
          <w:rFonts w:ascii="Sakkal Majalla" w:hAnsi="Sakkal Majalla"/>
          <w:b/>
          <w:bCs/>
          <w:color w:val="C00000"/>
          <w:sz w:val="32"/>
          <w:szCs w:val="32"/>
          <w:rtl/>
        </w:rPr>
        <w:t xml:space="preserve"> مؤشرات قياس فعالية الحوكمة الرقمية</w:t>
      </w:r>
    </w:p>
    <w:p w:rsidR="00B77AEC" w:rsidRDefault="00B77AEC" w:rsidP="00B77AEC">
      <w:pPr>
        <w:jc w:val="center"/>
        <w:rPr>
          <w:rFonts w:ascii="Sakkal Majalla" w:hAnsi="Sakkal Majalla"/>
          <w:b/>
          <w:bCs/>
          <w:sz w:val="32"/>
          <w:szCs w:val="32"/>
          <w:rtl/>
        </w:rPr>
      </w:pPr>
      <w:r w:rsidRPr="00B77AEC">
        <w:rPr>
          <w:rFonts w:ascii="Sakkal Majalla" w:hAnsi="Sakkal Majalla"/>
          <w:b/>
          <w:bCs/>
          <w:noProof/>
          <w:sz w:val="32"/>
          <w:szCs w:val="32"/>
        </w:rPr>
        <mc:AlternateContent>
          <mc:Choice Requires="wpg">
            <w:drawing>
              <wp:inline distT="0" distB="0" distL="0" distR="0" wp14:anchorId="7BC085C1" wp14:editId="0ABDBE15">
                <wp:extent cx="4925865" cy="2772942"/>
                <wp:effectExtent l="0" t="0" r="0" b="0"/>
                <wp:docPr id="2074269747" name="Group 61"/>
                <wp:cNvGraphicFramePr/>
                <a:graphic xmlns:a="http://schemas.openxmlformats.org/drawingml/2006/main">
                  <a:graphicData uri="http://schemas.microsoft.com/office/word/2010/wordprocessingGroup">
                    <wpg:wgp>
                      <wpg:cNvGrpSpPr/>
                      <wpg:grpSpPr>
                        <a:xfrm>
                          <a:off x="0" y="0"/>
                          <a:ext cx="4925865" cy="2772942"/>
                          <a:chOff x="0" y="0"/>
                          <a:chExt cx="6902422" cy="3885615"/>
                        </a:xfrm>
                      </wpg:grpSpPr>
                      <wpg:grpSp>
                        <wpg:cNvPr id="2074269748" name="Group 2074269748"/>
                        <wpg:cNvGrpSpPr/>
                        <wpg:grpSpPr>
                          <a:xfrm>
                            <a:off x="2356513" y="9987"/>
                            <a:ext cx="1060704" cy="1429526"/>
                            <a:chOff x="2356513" y="9987"/>
                            <a:chExt cx="1060704" cy="1429526"/>
                          </a:xfrm>
                        </wpg:grpSpPr>
                        <wps:wsp>
                          <wps:cNvPr id="2074269749" name="Isosceles Triangle 2"/>
                          <wps:cNvSpPr/>
                          <wps:spPr>
                            <a:xfrm rot="10800000">
                              <a:off x="2356513" y="9987"/>
                              <a:ext cx="1060704" cy="1429526"/>
                            </a:xfrm>
                            <a:custGeom>
                              <a:avLst/>
                              <a:gdLst>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0747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1060704 w 1060704"/>
                                <a:gd name="connsiteY7" fmla="*/ 1126976 h 1584176"/>
                                <a:gd name="connsiteX8" fmla="*/ 832104 w 1060704"/>
                                <a:gd name="connsiteY8"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1060704 w 1060704"/>
                                <a:gd name="connsiteY6" fmla="*/ 1126976 h 1584176"/>
                                <a:gd name="connsiteX7" fmla="*/ 832104 w 1060704"/>
                                <a:gd name="connsiteY7"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531051 w 1060704"/>
                                <a:gd name="connsiteY4" fmla="*/ 0 h 1584176"/>
                                <a:gd name="connsiteX5" fmla="*/ 1060704 w 1060704"/>
                                <a:gd name="connsiteY5" fmla="*/ 1126976 h 1584176"/>
                                <a:gd name="connsiteX6" fmla="*/ 832104 w 1060704"/>
                                <a:gd name="connsiteY6"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531051 w 1060704"/>
                                <a:gd name="connsiteY3" fmla="*/ 0 h 1584176"/>
                                <a:gd name="connsiteX4" fmla="*/ 1060704 w 1060704"/>
                                <a:gd name="connsiteY4" fmla="*/ 1126976 h 1584176"/>
                                <a:gd name="connsiteX5" fmla="*/ 832104 w 1060704"/>
                                <a:gd name="connsiteY5" fmla="*/ 1584176 h 1584176"/>
                                <a:gd name="connsiteX0" fmla="*/ 832104 w 1060704"/>
                                <a:gd name="connsiteY0" fmla="*/ 1553220 h 1553220"/>
                                <a:gd name="connsiteX1" fmla="*/ 228600 w 1060704"/>
                                <a:gd name="connsiteY1" fmla="*/ 1553220 h 1553220"/>
                                <a:gd name="connsiteX2" fmla="*/ 0 w 1060704"/>
                                <a:gd name="connsiteY2" fmla="*/ 1096020 h 1553220"/>
                                <a:gd name="connsiteX3" fmla="*/ 523907 w 1060704"/>
                                <a:gd name="connsiteY3" fmla="*/ 0 h 1553220"/>
                                <a:gd name="connsiteX4" fmla="*/ 1060704 w 1060704"/>
                                <a:gd name="connsiteY4" fmla="*/ 1096020 h 1553220"/>
                                <a:gd name="connsiteX5" fmla="*/ 832104 w 1060704"/>
                                <a:gd name="connsiteY5" fmla="*/ 1553220 h 1553220"/>
                                <a:gd name="connsiteX0" fmla="*/ 832104 w 1060704"/>
                                <a:gd name="connsiteY0" fmla="*/ 1522263 h 1522263"/>
                                <a:gd name="connsiteX1" fmla="*/ 228600 w 1060704"/>
                                <a:gd name="connsiteY1" fmla="*/ 1522263 h 1522263"/>
                                <a:gd name="connsiteX2" fmla="*/ 0 w 1060704"/>
                                <a:gd name="connsiteY2" fmla="*/ 1065063 h 1522263"/>
                                <a:gd name="connsiteX3" fmla="*/ 519144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2263 h 1522263"/>
                                <a:gd name="connsiteX1" fmla="*/ 228600 w 1060704"/>
                                <a:gd name="connsiteY1" fmla="*/ 1522263 h 1522263"/>
                                <a:gd name="connsiteX2" fmla="*/ 0 w 1060704"/>
                                <a:gd name="connsiteY2" fmla="*/ 1065063 h 1522263"/>
                                <a:gd name="connsiteX3" fmla="*/ 533432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4644 h 1524644"/>
                                <a:gd name="connsiteX1" fmla="*/ 228600 w 1060704"/>
                                <a:gd name="connsiteY1" fmla="*/ 1524644 h 1524644"/>
                                <a:gd name="connsiteX2" fmla="*/ 0 w 1060704"/>
                                <a:gd name="connsiteY2" fmla="*/ 1067444 h 1524644"/>
                                <a:gd name="connsiteX3" fmla="*/ 526288 w 1060704"/>
                                <a:gd name="connsiteY3" fmla="*/ 0 h 1524644"/>
                                <a:gd name="connsiteX4" fmla="*/ 1060704 w 1060704"/>
                                <a:gd name="connsiteY4" fmla="*/ 1067444 h 1524644"/>
                                <a:gd name="connsiteX5" fmla="*/ 832104 w 1060704"/>
                                <a:gd name="connsiteY5" fmla="*/ 1524644 h 1524644"/>
                                <a:gd name="connsiteX0" fmla="*/ 832104 w 1060704"/>
                                <a:gd name="connsiteY0" fmla="*/ 1517309 h 1517309"/>
                                <a:gd name="connsiteX1" fmla="*/ 228600 w 1060704"/>
                                <a:gd name="connsiteY1" fmla="*/ 1517309 h 1517309"/>
                                <a:gd name="connsiteX2" fmla="*/ 0 w 1060704"/>
                                <a:gd name="connsiteY2" fmla="*/ 1060109 h 1517309"/>
                                <a:gd name="connsiteX3" fmla="*/ 528733 w 1060704"/>
                                <a:gd name="connsiteY3" fmla="*/ 0 h 1517309"/>
                                <a:gd name="connsiteX4" fmla="*/ 1060704 w 1060704"/>
                                <a:gd name="connsiteY4" fmla="*/ 1060109 h 1517309"/>
                                <a:gd name="connsiteX5" fmla="*/ 832104 w 1060704"/>
                                <a:gd name="connsiteY5" fmla="*/ 1517309 h 1517309"/>
                                <a:gd name="connsiteX0" fmla="*/ 832104 w 1060704"/>
                                <a:gd name="connsiteY0" fmla="*/ 1422211 h 1422211"/>
                                <a:gd name="connsiteX1" fmla="*/ 228600 w 1060704"/>
                                <a:gd name="connsiteY1" fmla="*/ 1422211 h 1422211"/>
                                <a:gd name="connsiteX2" fmla="*/ 0 w 1060704"/>
                                <a:gd name="connsiteY2" fmla="*/ 965011 h 1422211"/>
                                <a:gd name="connsiteX3" fmla="*/ 543363 w 1060704"/>
                                <a:gd name="connsiteY3" fmla="*/ 0 h 1422211"/>
                                <a:gd name="connsiteX4" fmla="*/ 1060704 w 1060704"/>
                                <a:gd name="connsiteY4" fmla="*/ 965011 h 1422211"/>
                                <a:gd name="connsiteX5" fmla="*/ 832104 w 1060704"/>
                                <a:gd name="connsiteY5" fmla="*/ 1422211 h 1422211"/>
                                <a:gd name="connsiteX0" fmla="*/ 832104 w 1060704"/>
                                <a:gd name="connsiteY0" fmla="*/ 1429526 h 1429526"/>
                                <a:gd name="connsiteX1" fmla="*/ 228600 w 1060704"/>
                                <a:gd name="connsiteY1" fmla="*/ 1429526 h 1429526"/>
                                <a:gd name="connsiteX2" fmla="*/ 0 w 1060704"/>
                                <a:gd name="connsiteY2" fmla="*/ 972326 h 1429526"/>
                                <a:gd name="connsiteX3" fmla="*/ 543363 w 1060704"/>
                                <a:gd name="connsiteY3" fmla="*/ 0 h 1429526"/>
                                <a:gd name="connsiteX4" fmla="*/ 1060704 w 1060704"/>
                                <a:gd name="connsiteY4" fmla="*/ 972326 h 1429526"/>
                                <a:gd name="connsiteX5" fmla="*/ 832104 w 1060704"/>
                                <a:gd name="connsiteY5" fmla="*/ 1429526 h 14295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60704" h="1429526">
                                  <a:moveTo>
                                    <a:pt x="832104" y="1429526"/>
                                  </a:moveTo>
                                  <a:lnTo>
                                    <a:pt x="228600" y="1429526"/>
                                  </a:lnTo>
                                  <a:lnTo>
                                    <a:pt x="0" y="972326"/>
                                  </a:lnTo>
                                  <a:lnTo>
                                    <a:pt x="543363" y="0"/>
                                  </a:lnTo>
                                  <a:lnTo>
                                    <a:pt x="1060704" y="972326"/>
                                  </a:lnTo>
                                  <a:lnTo>
                                    <a:pt x="832104" y="1429526"/>
                                  </a:lnTo>
                                  <a:close/>
                                </a:path>
                              </a:pathLst>
                            </a:custGeom>
                            <a:solidFill>
                              <a:srgbClr val="2D6A6D"/>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74269750" name="Hexagon 2074269750"/>
                          <wps:cNvSpPr/>
                          <wps:spPr>
                            <a:xfrm>
                              <a:off x="2430267" y="63028"/>
                              <a:ext cx="913197" cy="794504"/>
                            </a:xfrm>
                            <a:prstGeom prst="hexagon">
                              <a:avLst/>
                            </a:prstGeom>
                            <a:solidFill>
                              <a:sysClr val="window" lastClr="FFFFFF"/>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2074269751" name="Group 2074269751"/>
                        <wpg:cNvGrpSpPr/>
                        <wpg:grpSpPr>
                          <a:xfrm rot="3600000">
                            <a:off x="3315956" y="-91930"/>
                            <a:ext cx="1060704" cy="1429526"/>
                            <a:chOff x="3315956" y="-91930"/>
                            <a:chExt cx="1060704" cy="1429526"/>
                          </a:xfrm>
                        </wpg:grpSpPr>
                        <wps:wsp>
                          <wps:cNvPr id="2074269752" name="Isosceles Triangle 2"/>
                          <wps:cNvSpPr/>
                          <wps:spPr>
                            <a:xfrm rot="10800000">
                              <a:off x="3315956" y="-91930"/>
                              <a:ext cx="1060704" cy="1429526"/>
                            </a:xfrm>
                            <a:custGeom>
                              <a:avLst/>
                              <a:gdLst>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0747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1060704 w 1060704"/>
                                <a:gd name="connsiteY7" fmla="*/ 1126976 h 1584176"/>
                                <a:gd name="connsiteX8" fmla="*/ 832104 w 1060704"/>
                                <a:gd name="connsiteY8"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1060704 w 1060704"/>
                                <a:gd name="connsiteY6" fmla="*/ 1126976 h 1584176"/>
                                <a:gd name="connsiteX7" fmla="*/ 832104 w 1060704"/>
                                <a:gd name="connsiteY7"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531051 w 1060704"/>
                                <a:gd name="connsiteY4" fmla="*/ 0 h 1584176"/>
                                <a:gd name="connsiteX5" fmla="*/ 1060704 w 1060704"/>
                                <a:gd name="connsiteY5" fmla="*/ 1126976 h 1584176"/>
                                <a:gd name="connsiteX6" fmla="*/ 832104 w 1060704"/>
                                <a:gd name="connsiteY6"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531051 w 1060704"/>
                                <a:gd name="connsiteY3" fmla="*/ 0 h 1584176"/>
                                <a:gd name="connsiteX4" fmla="*/ 1060704 w 1060704"/>
                                <a:gd name="connsiteY4" fmla="*/ 1126976 h 1584176"/>
                                <a:gd name="connsiteX5" fmla="*/ 832104 w 1060704"/>
                                <a:gd name="connsiteY5" fmla="*/ 1584176 h 1584176"/>
                                <a:gd name="connsiteX0" fmla="*/ 832104 w 1060704"/>
                                <a:gd name="connsiteY0" fmla="*/ 1553220 h 1553220"/>
                                <a:gd name="connsiteX1" fmla="*/ 228600 w 1060704"/>
                                <a:gd name="connsiteY1" fmla="*/ 1553220 h 1553220"/>
                                <a:gd name="connsiteX2" fmla="*/ 0 w 1060704"/>
                                <a:gd name="connsiteY2" fmla="*/ 1096020 h 1553220"/>
                                <a:gd name="connsiteX3" fmla="*/ 523907 w 1060704"/>
                                <a:gd name="connsiteY3" fmla="*/ 0 h 1553220"/>
                                <a:gd name="connsiteX4" fmla="*/ 1060704 w 1060704"/>
                                <a:gd name="connsiteY4" fmla="*/ 1096020 h 1553220"/>
                                <a:gd name="connsiteX5" fmla="*/ 832104 w 1060704"/>
                                <a:gd name="connsiteY5" fmla="*/ 1553220 h 1553220"/>
                                <a:gd name="connsiteX0" fmla="*/ 832104 w 1060704"/>
                                <a:gd name="connsiteY0" fmla="*/ 1522263 h 1522263"/>
                                <a:gd name="connsiteX1" fmla="*/ 228600 w 1060704"/>
                                <a:gd name="connsiteY1" fmla="*/ 1522263 h 1522263"/>
                                <a:gd name="connsiteX2" fmla="*/ 0 w 1060704"/>
                                <a:gd name="connsiteY2" fmla="*/ 1065063 h 1522263"/>
                                <a:gd name="connsiteX3" fmla="*/ 519144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2263 h 1522263"/>
                                <a:gd name="connsiteX1" fmla="*/ 228600 w 1060704"/>
                                <a:gd name="connsiteY1" fmla="*/ 1522263 h 1522263"/>
                                <a:gd name="connsiteX2" fmla="*/ 0 w 1060704"/>
                                <a:gd name="connsiteY2" fmla="*/ 1065063 h 1522263"/>
                                <a:gd name="connsiteX3" fmla="*/ 533432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4644 h 1524644"/>
                                <a:gd name="connsiteX1" fmla="*/ 228600 w 1060704"/>
                                <a:gd name="connsiteY1" fmla="*/ 1524644 h 1524644"/>
                                <a:gd name="connsiteX2" fmla="*/ 0 w 1060704"/>
                                <a:gd name="connsiteY2" fmla="*/ 1067444 h 1524644"/>
                                <a:gd name="connsiteX3" fmla="*/ 526288 w 1060704"/>
                                <a:gd name="connsiteY3" fmla="*/ 0 h 1524644"/>
                                <a:gd name="connsiteX4" fmla="*/ 1060704 w 1060704"/>
                                <a:gd name="connsiteY4" fmla="*/ 1067444 h 1524644"/>
                                <a:gd name="connsiteX5" fmla="*/ 832104 w 1060704"/>
                                <a:gd name="connsiteY5" fmla="*/ 1524644 h 1524644"/>
                                <a:gd name="connsiteX0" fmla="*/ 832104 w 1060704"/>
                                <a:gd name="connsiteY0" fmla="*/ 1517309 h 1517309"/>
                                <a:gd name="connsiteX1" fmla="*/ 228600 w 1060704"/>
                                <a:gd name="connsiteY1" fmla="*/ 1517309 h 1517309"/>
                                <a:gd name="connsiteX2" fmla="*/ 0 w 1060704"/>
                                <a:gd name="connsiteY2" fmla="*/ 1060109 h 1517309"/>
                                <a:gd name="connsiteX3" fmla="*/ 528733 w 1060704"/>
                                <a:gd name="connsiteY3" fmla="*/ 0 h 1517309"/>
                                <a:gd name="connsiteX4" fmla="*/ 1060704 w 1060704"/>
                                <a:gd name="connsiteY4" fmla="*/ 1060109 h 1517309"/>
                                <a:gd name="connsiteX5" fmla="*/ 832104 w 1060704"/>
                                <a:gd name="connsiteY5" fmla="*/ 1517309 h 1517309"/>
                                <a:gd name="connsiteX0" fmla="*/ 832104 w 1060704"/>
                                <a:gd name="connsiteY0" fmla="*/ 1422211 h 1422211"/>
                                <a:gd name="connsiteX1" fmla="*/ 228600 w 1060704"/>
                                <a:gd name="connsiteY1" fmla="*/ 1422211 h 1422211"/>
                                <a:gd name="connsiteX2" fmla="*/ 0 w 1060704"/>
                                <a:gd name="connsiteY2" fmla="*/ 965011 h 1422211"/>
                                <a:gd name="connsiteX3" fmla="*/ 543363 w 1060704"/>
                                <a:gd name="connsiteY3" fmla="*/ 0 h 1422211"/>
                                <a:gd name="connsiteX4" fmla="*/ 1060704 w 1060704"/>
                                <a:gd name="connsiteY4" fmla="*/ 965011 h 1422211"/>
                                <a:gd name="connsiteX5" fmla="*/ 832104 w 1060704"/>
                                <a:gd name="connsiteY5" fmla="*/ 1422211 h 1422211"/>
                                <a:gd name="connsiteX0" fmla="*/ 832104 w 1060704"/>
                                <a:gd name="connsiteY0" fmla="*/ 1429526 h 1429526"/>
                                <a:gd name="connsiteX1" fmla="*/ 228600 w 1060704"/>
                                <a:gd name="connsiteY1" fmla="*/ 1429526 h 1429526"/>
                                <a:gd name="connsiteX2" fmla="*/ 0 w 1060704"/>
                                <a:gd name="connsiteY2" fmla="*/ 972326 h 1429526"/>
                                <a:gd name="connsiteX3" fmla="*/ 543363 w 1060704"/>
                                <a:gd name="connsiteY3" fmla="*/ 0 h 1429526"/>
                                <a:gd name="connsiteX4" fmla="*/ 1060704 w 1060704"/>
                                <a:gd name="connsiteY4" fmla="*/ 972326 h 1429526"/>
                                <a:gd name="connsiteX5" fmla="*/ 832104 w 1060704"/>
                                <a:gd name="connsiteY5" fmla="*/ 1429526 h 14295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60704" h="1429526">
                                  <a:moveTo>
                                    <a:pt x="832104" y="1429526"/>
                                  </a:moveTo>
                                  <a:lnTo>
                                    <a:pt x="228600" y="1429526"/>
                                  </a:lnTo>
                                  <a:lnTo>
                                    <a:pt x="0" y="972326"/>
                                  </a:lnTo>
                                  <a:lnTo>
                                    <a:pt x="543363" y="0"/>
                                  </a:lnTo>
                                  <a:lnTo>
                                    <a:pt x="1060704" y="972326"/>
                                  </a:lnTo>
                                  <a:lnTo>
                                    <a:pt x="832104" y="1429526"/>
                                  </a:lnTo>
                                  <a:close/>
                                </a:path>
                              </a:pathLst>
                            </a:custGeom>
                            <a:solidFill>
                              <a:srgbClr val="FFCC5E"/>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74269753" name="Hexagon 2074269753"/>
                          <wps:cNvSpPr/>
                          <wps:spPr>
                            <a:xfrm>
                              <a:off x="3389710" y="-38889"/>
                              <a:ext cx="913197" cy="794504"/>
                            </a:xfrm>
                            <a:prstGeom prst="hexagon">
                              <a:avLst/>
                            </a:prstGeom>
                            <a:solidFill>
                              <a:sysClr val="window" lastClr="FFFFFF"/>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2074269754" name="Group 2074269754"/>
                        <wpg:cNvGrpSpPr/>
                        <wpg:grpSpPr>
                          <a:xfrm rot="7084136">
                            <a:off x="3948759" y="654108"/>
                            <a:ext cx="1060704" cy="1429526"/>
                            <a:chOff x="3948759" y="654108"/>
                            <a:chExt cx="1060704" cy="1429526"/>
                          </a:xfrm>
                        </wpg:grpSpPr>
                        <wps:wsp>
                          <wps:cNvPr id="2074269755" name="Isosceles Triangle 2"/>
                          <wps:cNvSpPr/>
                          <wps:spPr>
                            <a:xfrm rot="10800000">
                              <a:off x="3948759" y="654108"/>
                              <a:ext cx="1060704" cy="1429526"/>
                            </a:xfrm>
                            <a:custGeom>
                              <a:avLst/>
                              <a:gdLst>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0747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1060704 w 1060704"/>
                                <a:gd name="connsiteY7" fmla="*/ 1126976 h 1584176"/>
                                <a:gd name="connsiteX8" fmla="*/ 832104 w 1060704"/>
                                <a:gd name="connsiteY8"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1060704 w 1060704"/>
                                <a:gd name="connsiteY6" fmla="*/ 1126976 h 1584176"/>
                                <a:gd name="connsiteX7" fmla="*/ 832104 w 1060704"/>
                                <a:gd name="connsiteY7"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531051 w 1060704"/>
                                <a:gd name="connsiteY4" fmla="*/ 0 h 1584176"/>
                                <a:gd name="connsiteX5" fmla="*/ 1060704 w 1060704"/>
                                <a:gd name="connsiteY5" fmla="*/ 1126976 h 1584176"/>
                                <a:gd name="connsiteX6" fmla="*/ 832104 w 1060704"/>
                                <a:gd name="connsiteY6"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531051 w 1060704"/>
                                <a:gd name="connsiteY3" fmla="*/ 0 h 1584176"/>
                                <a:gd name="connsiteX4" fmla="*/ 1060704 w 1060704"/>
                                <a:gd name="connsiteY4" fmla="*/ 1126976 h 1584176"/>
                                <a:gd name="connsiteX5" fmla="*/ 832104 w 1060704"/>
                                <a:gd name="connsiteY5" fmla="*/ 1584176 h 1584176"/>
                                <a:gd name="connsiteX0" fmla="*/ 832104 w 1060704"/>
                                <a:gd name="connsiteY0" fmla="*/ 1553220 h 1553220"/>
                                <a:gd name="connsiteX1" fmla="*/ 228600 w 1060704"/>
                                <a:gd name="connsiteY1" fmla="*/ 1553220 h 1553220"/>
                                <a:gd name="connsiteX2" fmla="*/ 0 w 1060704"/>
                                <a:gd name="connsiteY2" fmla="*/ 1096020 h 1553220"/>
                                <a:gd name="connsiteX3" fmla="*/ 523907 w 1060704"/>
                                <a:gd name="connsiteY3" fmla="*/ 0 h 1553220"/>
                                <a:gd name="connsiteX4" fmla="*/ 1060704 w 1060704"/>
                                <a:gd name="connsiteY4" fmla="*/ 1096020 h 1553220"/>
                                <a:gd name="connsiteX5" fmla="*/ 832104 w 1060704"/>
                                <a:gd name="connsiteY5" fmla="*/ 1553220 h 1553220"/>
                                <a:gd name="connsiteX0" fmla="*/ 832104 w 1060704"/>
                                <a:gd name="connsiteY0" fmla="*/ 1522263 h 1522263"/>
                                <a:gd name="connsiteX1" fmla="*/ 228600 w 1060704"/>
                                <a:gd name="connsiteY1" fmla="*/ 1522263 h 1522263"/>
                                <a:gd name="connsiteX2" fmla="*/ 0 w 1060704"/>
                                <a:gd name="connsiteY2" fmla="*/ 1065063 h 1522263"/>
                                <a:gd name="connsiteX3" fmla="*/ 519144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2263 h 1522263"/>
                                <a:gd name="connsiteX1" fmla="*/ 228600 w 1060704"/>
                                <a:gd name="connsiteY1" fmla="*/ 1522263 h 1522263"/>
                                <a:gd name="connsiteX2" fmla="*/ 0 w 1060704"/>
                                <a:gd name="connsiteY2" fmla="*/ 1065063 h 1522263"/>
                                <a:gd name="connsiteX3" fmla="*/ 533432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4644 h 1524644"/>
                                <a:gd name="connsiteX1" fmla="*/ 228600 w 1060704"/>
                                <a:gd name="connsiteY1" fmla="*/ 1524644 h 1524644"/>
                                <a:gd name="connsiteX2" fmla="*/ 0 w 1060704"/>
                                <a:gd name="connsiteY2" fmla="*/ 1067444 h 1524644"/>
                                <a:gd name="connsiteX3" fmla="*/ 526288 w 1060704"/>
                                <a:gd name="connsiteY3" fmla="*/ 0 h 1524644"/>
                                <a:gd name="connsiteX4" fmla="*/ 1060704 w 1060704"/>
                                <a:gd name="connsiteY4" fmla="*/ 1067444 h 1524644"/>
                                <a:gd name="connsiteX5" fmla="*/ 832104 w 1060704"/>
                                <a:gd name="connsiteY5" fmla="*/ 1524644 h 1524644"/>
                                <a:gd name="connsiteX0" fmla="*/ 832104 w 1060704"/>
                                <a:gd name="connsiteY0" fmla="*/ 1517309 h 1517309"/>
                                <a:gd name="connsiteX1" fmla="*/ 228600 w 1060704"/>
                                <a:gd name="connsiteY1" fmla="*/ 1517309 h 1517309"/>
                                <a:gd name="connsiteX2" fmla="*/ 0 w 1060704"/>
                                <a:gd name="connsiteY2" fmla="*/ 1060109 h 1517309"/>
                                <a:gd name="connsiteX3" fmla="*/ 528733 w 1060704"/>
                                <a:gd name="connsiteY3" fmla="*/ 0 h 1517309"/>
                                <a:gd name="connsiteX4" fmla="*/ 1060704 w 1060704"/>
                                <a:gd name="connsiteY4" fmla="*/ 1060109 h 1517309"/>
                                <a:gd name="connsiteX5" fmla="*/ 832104 w 1060704"/>
                                <a:gd name="connsiteY5" fmla="*/ 1517309 h 1517309"/>
                                <a:gd name="connsiteX0" fmla="*/ 832104 w 1060704"/>
                                <a:gd name="connsiteY0" fmla="*/ 1422211 h 1422211"/>
                                <a:gd name="connsiteX1" fmla="*/ 228600 w 1060704"/>
                                <a:gd name="connsiteY1" fmla="*/ 1422211 h 1422211"/>
                                <a:gd name="connsiteX2" fmla="*/ 0 w 1060704"/>
                                <a:gd name="connsiteY2" fmla="*/ 965011 h 1422211"/>
                                <a:gd name="connsiteX3" fmla="*/ 543363 w 1060704"/>
                                <a:gd name="connsiteY3" fmla="*/ 0 h 1422211"/>
                                <a:gd name="connsiteX4" fmla="*/ 1060704 w 1060704"/>
                                <a:gd name="connsiteY4" fmla="*/ 965011 h 1422211"/>
                                <a:gd name="connsiteX5" fmla="*/ 832104 w 1060704"/>
                                <a:gd name="connsiteY5" fmla="*/ 1422211 h 1422211"/>
                                <a:gd name="connsiteX0" fmla="*/ 832104 w 1060704"/>
                                <a:gd name="connsiteY0" fmla="*/ 1429526 h 1429526"/>
                                <a:gd name="connsiteX1" fmla="*/ 228600 w 1060704"/>
                                <a:gd name="connsiteY1" fmla="*/ 1429526 h 1429526"/>
                                <a:gd name="connsiteX2" fmla="*/ 0 w 1060704"/>
                                <a:gd name="connsiteY2" fmla="*/ 972326 h 1429526"/>
                                <a:gd name="connsiteX3" fmla="*/ 543363 w 1060704"/>
                                <a:gd name="connsiteY3" fmla="*/ 0 h 1429526"/>
                                <a:gd name="connsiteX4" fmla="*/ 1060704 w 1060704"/>
                                <a:gd name="connsiteY4" fmla="*/ 972326 h 1429526"/>
                                <a:gd name="connsiteX5" fmla="*/ 832104 w 1060704"/>
                                <a:gd name="connsiteY5" fmla="*/ 1429526 h 14295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60704" h="1429526">
                                  <a:moveTo>
                                    <a:pt x="832104" y="1429526"/>
                                  </a:moveTo>
                                  <a:lnTo>
                                    <a:pt x="228600" y="1429526"/>
                                  </a:lnTo>
                                  <a:lnTo>
                                    <a:pt x="0" y="972326"/>
                                  </a:lnTo>
                                  <a:lnTo>
                                    <a:pt x="543363" y="0"/>
                                  </a:lnTo>
                                  <a:lnTo>
                                    <a:pt x="1060704" y="972326"/>
                                  </a:lnTo>
                                  <a:lnTo>
                                    <a:pt x="832104" y="1429526"/>
                                  </a:lnTo>
                                  <a:close/>
                                </a:path>
                              </a:pathLst>
                            </a:custGeom>
                            <a:solidFill>
                              <a:srgbClr val="576868">
                                <a:lumMod val="40000"/>
                                <a:lumOff val="60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74269756" name="Hexagon 2074269756"/>
                          <wps:cNvSpPr/>
                          <wps:spPr>
                            <a:xfrm>
                              <a:off x="4022513" y="707149"/>
                              <a:ext cx="913197" cy="794504"/>
                            </a:xfrm>
                            <a:prstGeom prst="hexagon">
                              <a:avLst/>
                            </a:prstGeom>
                            <a:solidFill>
                              <a:sysClr val="window" lastClr="FFFFFF"/>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2074269757" name="Group 2074269757"/>
                        <wpg:cNvGrpSpPr/>
                        <wpg:grpSpPr>
                          <a:xfrm rot="10800000">
                            <a:off x="3557014" y="1518350"/>
                            <a:ext cx="1060704" cy="1429526"/>
                            <a:chOff x="3557014" y="1518350"/>
                            <a:chExt cx="1060704" cy="1429526"/>
                          </a:xfrm>
                        </wpg:grpSpPr>
                        <wps:wsp>
                          <wps:cNvPr id="2074269758" name="Isosceles Triangle 2"/>
                          <wps:cNvSpPr/>
                          <wps:spPr>
                            <a:xfrm rot="10800000">
                              <a:off x="3557014" y="1518350"/>
                              <a:ext cx="1060704" cy="1429526"/>
                            </a:xfrm>
                            <a:custGeom>
                              <a:avLst/>
                              <a:gdLst>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0747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1060704 w 1060704"/>
                                <a:gd name="connsiteY7" fmla="*/ 1126976 h 1584176"/>
                                <a:gd name="connsiteX8" fmla="*/ 832104 w 1060704"/>
                                <a:gd name="connsiteY8"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1060704 w 1060704"/>
                                <a:gd name="connsiteY6" fmla="*/ 1126976 h 1584176"/>
                                <a:gd name="connsiteX7" fmla="*/ 832104 w 1060704"/>
                                <a:gd name="connsiteY7"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531051 w 1060704"/>
                                <a:gd name="connsiteY4" fmla="*/ 0 h 1584176"/>
                                <a:gd name="connsiteX5" fmla="*/ 1060704 w 1060704"/>
                                <a:gd name="connsiteY5" fmla="*/ 1126976 h 1584176"/>
                                <a:gd name="connsiteX6" fmla="*/ 832104 w 1060704"/>
                                <a:gd name="connsiteY6"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531051 w 1060704"/>
                                <a:gd name="connsiteY3" fmla="*/ 0 h 1584176"/>
                                <a:gd name="connsiteX4" fmla="*/ 1060704 w 1060704"/>
                                <a:gd name="connsiteY4" fmla="*/ 1126976 h 1584176"/>
                                <a:gd name="connsiteX5" fmla="*/ 832104 w 1060704"/>
                                <a:gd name="connsiteY5" fmla="*/ 1584176 h 1584176"/>
                                <a:gd name="connsiteX0" fmla="*/ 832104 w 1060704"/>
                                <a:gd name="connsiteY0" fmla="*/ 1553220 h 1553220"/>
                                <a:gd name="connsiteX1" fmla="*/ 228600 w 1060704"/>
                                <a:gd name="connsiteY1" fmla="*/ 1553220 h 1553220"/>
                                <a:gd name="connsiteX2" fmla="*/ 0 w 1060704"/>
                                <a:gd name="connsiteY2" fmla="*/ 1096020 h 1553220"/>
                                <a:gd name="connsiteX3" fmla="*/ 523907 w 1060704"/>
                                <a:gd name="connsiteY3" fmla="*/ 0 h 1553220"/>
                                <a:gd name="connsiteX4" fmla="*/ 1060704 w 1060704"/>
                                <a:gd name="connsiteY4" fmla="*/ 1096020 h 1553220"/>
                                <a:gd name="connsiteX5" fmla="*/ 832104 w 1060704"/>
                                <a:gd name="connsiteY5" fmla="*/ 1553220 h 1553220"/>
                                <a:gd name="connsiteX0" fmla="*/ 832104 w 1060704"/>
                                <a:gd name="connsiteY0" fmla="*/ 1522263 h 1522263"/>
                                <a:gd name="connsiteX1" fmla="*/ 228600 w 1060704"/>
                                <a:gd name="connsiteY1" fmla="*/ 1522263 h 1522263"/>
                                <a:gd name="connsiteX2" fmla="*/ 0 w 1060704"/>
                                <a:gd name="connsiteY2" fmla="*/ 1065063 h 1522263"/>
                                <a:gd name="connsiteX3" fmla="*/ 519144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2263 h 1522263"/>
                                <a:gd name="connsiteX1" fmla="*/ 228600 w 1060704"/>
                                <a:gd name="connsiteY1" fmla="*/ 1522263 h 1522263"/>
                                <a:gd name="connsiteX2" fmla="*/ 0 w 1060704"/>
                                <a:gd name="connsiteY2" fmla="*/ 1065063 h 1522263"/>
                                <a:gd name="connsiteX3" fmla="*/ 533432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4644 h 1524644"/>
                                <a:gd name="connsiteX1" fmla="*/ 228600 w 1060704"/>
                                <a:gd name="connsiteY1" fmla="*/ 1524644 h 1524644"/>
                                <a:gd name="connsiteX2" fmla="*/ 0 w 1060704"/>
                                <a:gd name="connsiteY2" fmla="*/ 1067444 h 1524644"/>
                                <a:gd name="connsiteX3" fmla="*/ 526288 w 1060704"/>
                                <a:gd name="connsiteY3" fmla="*/ 0 h 1524644"/>
                                <a:gd name="connsiteX4" fmla="*/ 1060704 w 1060704"/>
                                <a:gd name="connsiteY4" fmla="*/ 1067444 h 1524644"/>
                                <a:gd name="connsiteX5" fmla="*/ 832104 w 1060704"/>
                                <a:gd name="connsiteY5" fmla="*/ 1524644 h 1524644"/>
                                <a:gd name="connsiteX0" fmla="*/ 832104 w 1060704"/>
                                <a:gd name="connsiteY0" fmla="*/ 1517309 h 1517309"/>
                                <a:gd name="connsiteX1" fmla="*/ 228600 w 1060704"/>
                                <a:gd name="connsiteY1" fmla="*/ 1517309 h 1517309"/>
                                <a:gd name="connsiteX2" fmla="*/ 0 w 1060704"/>
                                <a:gd name="connsiteY2" fmla="*/ 1060109 h 1517309"/>
                                <a:gd name="connsiteX3" fmla="*/ 528733 w 1060704"/>
                                <a:gd name="connsiteY3" fmla="*/ 0 h 1517309"/>
                                <a:gd name="connsiteX4" fmla="*/ 1060704 w 1060704"/>
                                <a:gd name="connsiteY4" fmla="*/ 1060109 h 1517309"/>
                                <a:gd name="connsiteX5" fmla="*/ 832104 w 1060704"/>
                                <a:gd name="connsiteY5" fmla="*/ 1517309 h 1517309"/>
                                <a:gd name="connsiteX0" fmla="*/ 832104 w 1060704"/>
                                <a:gd name="connsiteY0" fmla="*/ 1422211 h 1422211"/>
                                <a:gd name="connsiteX1" fmla="*/ 228600 w 1060704"/>
                                <a:gd name="connsiteY1" fmla="*/ 1422211 h 1422211"/>
                                <a:gd name="connsiteX2" fmla="*/ 0 w 1060704"/>
                                <a:gd name="connsiteY2" fmla="*/ 965011 h 1422211"/>
                                <a:gd name="connsiteX3" fmla="*/ 543363 w 1060704"/>
                                <a:gd name="connsiteY3" fmla="*/ 0 h 1422211"/>
                                <a:gd name="connsiteX4" fmla="*/ 1060704 w 1060704"/>
                                <a:gd name="connsiteY4" fmla="*/ 965011 h 1422211"/>
                                <a:gd name="connsiteX5" fmla="*/ 832104 w 1060704"/>
                                <a:gd name="connsiteY5" fmla="*/ 1422211 h 1422211"/>
                                <a:gd name="connsiteX0" fmla="*/ 832104 w 1060704"/>
                                <a:gd name="connsiteY0" fmla="*/ 1429526 h 1429526"/>
                                <a:gd name="connsiteX1" fmla="*/ 228600 w 1060704"/>
                                <a:gd name="connsiteY1" fmla="*/ 1429526 h 1429526"/>
                                <a:gd name="connsiteX2" fmla="*/ 0 w 1060704"/>
                                <a:gd name="connsiteY2" fmla="*/ 972326 h 1429526"/>
                                <a:gd name="connsiteX3" fmla="*/ 543363 w 1060704"/>
                                <a:gd name="connsiteY3" fmla="*/ 0 h 1429526"/>
                                <a:gd name="connsiteX4" fmla="*/ 1060704 w 1060704"/>
                                <a:gd name="connsiteY4" fmla="*/ 972326 h 1429526"/>
                                <a:gd name="connsiteX5" fmla="*/ 832104 w 1060704"/>
                                <a:gd name="connsiteY5" fmla="*/ 1429526 h 14295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60704" h="1429526">
                                  <a:moveTo>
                                    <a:pt x="832104" y="1429526"/>
                                  </a:moveTo>
                                  <a:lnTo>
                                    <a:pt x="228600" y="1429526"/>
                                  </a:lnTo>
                                  <a:lnTo>
                                    <a:pt x="0" y="972326"/>
                                  </a:lnTo>
                                  <a:lnTo>
                                    <a:pt x="543363" y="0"/>
                                  </a:lnTo>
                                  <a:lnTo>
                                    <a:pt x="1060704" y="972326"/>
                                  </a:lnTo>
                                  <a:lnTo>
                                    <a:pt x="832104" y="1429526"/>
                                  </a:lnTo>
                                  <a:close/>
                                </a:path>
                              </a:pathLst>
                            </a:custGeom>
                            <a:solidFill>
                              <a:srgbClr val="2D6A6D"/>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74269759" name="Hexagon 2074269759"/>
                          <wps:cNvSpPr/>
                          <wps:spPr>
                            <a:xfrm>
                              <a:off x="3630768" y="1571391"/>
                              <a:ext cx="913197" cy="794504"/>
                            </a:xfrm>
                            <a:prstGeom prst="hexagon">
                              <a:avLst/>
                            </a:prstGeom>
                            <a:solidFill>
                              <a:sysClr val="window" lastClr="FFFFFF"/>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2074269760" name="Group 2074269760"/>
                        <wpg:cNvGrpSpPr/>
                        <wpg:grpSpPr>
                          <a:xfrm rot="14480428">
                            <a:off x="2587757" y="1658934"/>
                            <a:ext cx="1060704" cy="1429526"/>
                            <a:chOff x="2587757" y="1658934"/>
                            <a:chExt cx="1060704" cy="1429526"/>
                          </a:xfrm>
                        </wpg:grpSpPr>
                        <wps:wsp>
                          <wps:cNvPr id="2074269761" name="Isosceles Triangle 2"/>
                          <wps:cNvSpPr/>
                          <wps:spPr>
                            <a:xfrm rot="10800000">
                              <a:off x="2587757" y="1658934"/>
                              <a:ext cx="1060704" cy="1429526"/>
                            </a:xfrm>
                            <a:custGeom>
                              <a:avLst/>
                              <a:gdLst>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0747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1060704 w 1060704"/>
                                <a:gd name="connsiteY7" fmla="*/ 1126976 h 1584176"/>
                                <a:gd name="connsiteX8" fmla="*/ 832104 w 1060704"/>
                                <a:gd name="connsiteY8"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1060704 w 1060704"/>
                                <a:gd name="connsiteY6" fmla="*/ 1126976 h 1584176"/>
                                <a:gd name="connsiteX7" fmla="*/ 832104 w 1060704"/>
                                <a:gd name="connsiteY7"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531051 w 1060704"/>
                                <a:gd name="connsiteY4" fmla="*/ 0 h 1584176"/>
                                <a:gd name="connsiteX5" fmla="*/ 1060704 w 1060704"/>
                                <a:gd name="connsiteY5" fmla="*/ 1126976 h 1584176"/>
                                <a:gd name="connsiteX6" fmla="*/ 832104 w 1060704"/>
                                <a:gd name="connsiteY6"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531051 w 1060704"/>
                                <a:gd name="connsiteY3" fmla="*/ 0 h 1584176"/>
                                <a:gd name="connsiteX4" fmla="*/ 1060704 w 1060704"/>
                                <a:gd name="connsiteY4" fmla="*/ 1126976 h 1584176"/>
                                <a:gd name="connsiteX5" fmla="*/ 832104 w 1060704"/>
                                <a:gd name="connsiteY5" fmla="*/ 1584176 h 1584176"/>
                                <a:gd name="connsiteX0" fmla="*/ 832104 w 1060704"/>
                                <a:gd name="connsiteY0" fmla="*/ 1553220 h 1553220"/>
                                <a:gd name="connsiteX1" fmla="*/ 228600 w 1060704"/>
                                <a:gd name="connsiteY1" fmla="*/ 1553220 h 1553220"/>
                                <a:gd name="connsiteX2" fmla="*/ 0 w 1060704"/>
                                <a:gd name="connsiteY2" fmla="*/ 1096020 h 1553220"/>
                                <a:gd name="connsiteX3" fmla="*/ 523907 w 1060704"/>
                                <a:gd name="connsiteY3" fmla="*/ 0 h 1553220"/>
                                <a:gd name="connsiteX4" fmla="*/ 1060704 w 1060704"/>
                                <a:gd name="connsiteY4" fmla="*/ 1096020 h 1553220"/>
                                <a:gd name="connsiteX5" fmla="*/ 832104 w 1060704"/>
                                <a:gd name="connsiteY5" fmla="*/ 1553220 h 1553220"/>
                                <a:gd name="connsiteX0" fmla="*/ 832104 w 1060704"/>
                                <a:gd name="connsiteY0" fmla="*/ 1522263 h 1522263"/>
                                <a:gd name="connsiteX1" fmla="*/ 228600 w 1060704"/>
                                <a:gd name="connsiteY1" fmla="*/ 1522263 h 1522263"/>
                                <a:gd name="connsiteX2" fmla="*/ 0 w 1060704"/>
                                <a:gd name="connsiteY2" fmla="*/ 1065063 h 1522263"/>
                                <a:gd name="connsiteX3" fmla="*/ 519144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2263 h 1522263"/>
                                <a:gd name="connsiteX1" fmla="*/ 228600 w 1060704"/>
                                <a:gd name="connsiteY1" fmla="*/ 1522263 h 1522263"/>
                                <a:gd name="connsiteX2" fmla="*/ 0 w 1060704"/>
                                <a:gd name="connsiteY2" fmla="*/ 1065063 h 1522263"/>
                                <a:gd name="connsiteX3" fmla="*/ 533432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4644 h 1524644"/>
                                <a:gd name="connsiteX1" fmla="*/ 228600 w 1060704"/>
                                <a:gd name="connsiteY1" fmla="*/ 1524644 h 1524644"/>
                                <a:gd name="connsiteX2" fmla="*/ 0 w 1060704"/>
                                <a:gd name="connsiteY2" fmla="*/ 1067444 h 1524644"/>
                                <a:gd name="connsiteX3" fmla="*/ 526288 w 1060704"/>
                                <a:gd name="connsiteY3" fmla="*/ 0 h 1524644"/>
                                <a:gd name="connsiteX4" fmla="*/ 1060704 w 1060704"/>
                                <a:gd name="connsiteY4" fmla="*/ 1067444 h 1524644"/>
                                <a:gd name="connsiteX5" fmla="*/ 832104 w 1060704"/>
                                <a:gd name="connsiteY5" fmla="*/ 1524644 h 1524644"/>
                                <a:gd name="connsiteX0" fmla="*/ 832104 w 1060704"/>
                                <a:gd name="connsiteY0" fmla="*/ 1517309 h 1517309"/>
                                <a:gd name="connsiteX1" fmla="*/ 228600 w 1060704"/>
                                <a:gd name="connsiteY1" fmla="*/ 1517309 h 1517309"/>
                                <a:gd name="connsiteX2" fmla="*/ 0 w 1060704"/>
                                <a:gd name="connsiteY2" fmla="*/ 1060109 h 1517309"/>
                                <a:gd name="connsiteX3" fmla="*/ 528733 w 1060704"/>
                                <a:gd name="connsiteY3" fmla="*/ 0 h 1517309"/>
                                <a:gd name="connsiteX4" fmla="*/ 1060704 w 1060704"/>
                                <a:gd name="connsiteY4" fmla="*/ 1060109 h 1517309"/>
                                <a:gd name="connsiteX5" fmla="*/ 832104 w 1060704"/>
                                <a:gd name="connsiteY5" fmla="*/ 1517309 h 1517309"/>
                                <a:gd name="connsiteX0" fmla="*/ 832104 w 1060704"/>
                                <a:gd name="connsiteY0" fmla="*/ 1422211 h 1422211"/>
                                <a:gd name="connsiteX1" fmla="*/ 228600 w 1060704"/>
                                <a:gd name="connsiteY1" fmla="*/ 1422211 h 1422211"/>
                                <a:gd name="connsiteX2" fmla="*/ 0 w 1060704"/>
                                <a:gd name="connsiteY2" fmla="*/ 965011 h 1422211"/>
                                <a:gd name="connsiteX3" fmla="*/ 543363 w 1060704"/>
                                <a:gd name="connsiteY3" fmla="*/ 0 h 1422211"/>
                                <a:gd name="connsiteX4" fmla="*/ 1060704 w 1060704"/>
                                <a:gd name="connsiteY4" fmla="*/ 965011 h 1422211"/>
                                <a:gd name="connsiteX5" fmla="*/ 832104 w 1060704"/>
                                <a:gd name="connsiteY5" fmla="*/ 1422211 h 1422211"/>
                                <a:gd name="connsiteX0" fmla="*/ 832104 w 1060704"/>
                                <a:gd name="connsiteY0" fmla="*/ 1429526 h 1429526"/>
                                <a:gd name="connsiteX1" fmla="*/ 228600 w 1060704"/>
                                <a:gd name="connsiteY1" fmla="*/ 1429526 h 1429526"/>
                                <a:gd name="connsiteX2" fmla="*/ 0 w 1060704"/>
                                <a:gd name="connsiteY2" fmla="*/ 972326 h 1429526"/>
                                <a:gd name="connsiteX3" fmla="*/ 543363 w 1060704"/>
                                <a:gd name="connsiteY3" fmla="*/ 0 h 1429526"/>
                                <a:gd name="connsiteX4" fmla="*/ 1060704 w 1060704"/>
                                <a:gd name="connsiteY4" fmla="*/ 972326 h 1429526"/>
                                <a:gd name="connsiteX5" fmla="*/ 832104 w 1060704"/>
                                <a:gd name="connsiteY5" fmla="*/ 1429526 h 14295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60704" h="1429526">
                                  <a:moveTo>
                                    <a:pt x="832104" y="1429526"/>
                                  </a:moveTo>
                                  <a:lnTo>
                                    <a:pt x="228600" y="1429526"/>
                                  </a:lnTo>
                                  <a:lnTo>
                                    <a:pt x="0" y="972326"/>
                                  </a:lnTo>
                                  <a:lnTo>
                                    <a:pt x="543363" y="0"/>
                                  </a:lnTo>
                                  <a:lnTo>
                                    <a:pt x="1060704" y="972326"/>
                                  </a:lnTo>
                                  <a:lnTo>
                                    <a:pt x="832104" y="1429526"/>
                                  </a:lnTo>
                                  <a:close/>
                                </a:path>
                              </a:pathLst>
                            </a:custGeom>
                            <a:solidFill>
                              <a:srgbClr val="65A1A4"/>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74269762" name="Hexagon 2074269762"/>
                          <wps:cNvSpPr/>
                          <wps:spPr>
                            <a:xfrm>
                              <a:off x="2661511" y="1711975"/>
                              <a:ext cx="913197" cy="794504"/>
                            </a:xfrm>
                            <a:prstGeom prst="hexagon">
                              <a:avLst/>
                            </a:prstGeom>
                            <a:solidFill>
                              <a:sysClr val="window" lastClr="FFFFFF"/>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2074269763" name="Group 2074269763"/>
                        <wpg:cNvGrpSpPr/>
                        <wpg:grpSpPr>
                          <a:xfrm rot="18000000">
                            <a:off x="1937866" y="867924"/>
                            <a:ext cx="1060704" cy="1429526"/>
                            <a:chOff x="1937866" y="867924"/>
                            <a:chExt cx="1060704" cy="1429526"/>
                          </a:xfrm>
                        </wpg:grpSpPr>
                        <wps:wsp>
                          <wps:cNvPr id="2074269764" name="Isosceles Triangle 2"/>
                          <wps:cNvSpPr/>
                          <wps:spPr>
                            <a:xfrm rot="10800000">
                              <a:off x="1937866" y="867924"/>
                              <a:ext cx="1060704" cy="1429526"/>
                            </a:xfrm>
                            <a:custGeom>
                              <a:avLst/>
                              <a:gdLst>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0747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1060704 w 1060704"/>
                                <a:gd name="connsiteY7" fmla="*/ 1126976 h 1584176"/>
                                <a:gd name="connsiteX8" fmla="*/ 832104 w 1060704"/>
                                <a:gd name="connsiteY8"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1060704 w 1060704"/>
                                <a:gd name="connsiteY6" fmla="*/ 1126976 h 1584176"/>
                                <a:gd name="connsiteX7" fmla="*/ 832104 w 1060704"/>
                                <a:gd name="connsiteY7"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531051 w 1060704"/>
                                <a:gd name="connsiteY4" fmla="*/ 0 h 1584176"/>
                                <a:gd name="connsiteX5" fmla="*/ 1060704 w 1060704"/>
                                <a:gd name="connsiteY5" fmla="*/ 1126976 h 1584176"/>
                                <a:gd name="connsiteX6" fmla="*/ 832104 w 1060704"/>
                                <a:gd name="connsiteY6"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531051 w 1060704"/>
                                <a:gd name="connsiteY3" fmla="*/ 0 h 1584176"/>
                                <a:gd name="connsiteX4" fmla="*/ 1060704 w 1060704"/>
                                <a:gd name="connsiteY4" fmla="*/ 1126976 h 1584176"/>
                                <a:gd name="connsiteX5" fmla="*/ 832104 w 1060704"/>
                                <a:gd name="connsiteY5" fmla="*/ 1584176 h 1584176"/>
                                <a:gd name="connsiteX0" fmla="*/ 832104 w 1060704"/>
                                <a:gd name="connsiteY0" fmla="*/ 1553220 h 1553220"/>
                                <a:gd name="connsiteX1" fmla="*/ 228600 w 1060704"/>
                                <a:gd name="connsiteY1" fmla="*/ 1553220 h 1553220"/>
                                <a:gd name="connsiteX2" fmla="*/ 0 w 1060704"/>
                                <a:gd name="connsiteY2" fmla="*/ 1096020 h 1553220"/>
                                <a:gd name="connsiteX3" fmla="*/ 523907 w 1060704"/>
                                <a:gd name="connsiteY3" fmla="*/ 0 h 1553220"/>
                                <a:gd name="connsiteX4" fmla="*/ 1060704 w 1060704"/>
                                <a:gd name="connsiteY4" fmla="*/ 1096020 h 1553220"/>
                                <a:gd name="connsiteX5" fmla="*/ 832104 w 1060704"/>
                                <a:gd name="connsiteY5" fmla="*/ 1553220 h 1553220"/>
                                <a:gd name="connsiteX0" fmla="*/ 832104 w 1060704"/>
                                <a:gd name="connsiteY0" fmla="*/ 1522263 h 1522263"/>
                                <a:gd name="connsiteX1" fmla="*/ 228600 w 1060704"/>
                                <a:gd name="connsiteY1" fmla="*/ 1522263 h 1522263"/>
                                <a:gd name="connsiteX2" fmla="*/ 0 w 1060704"/>
                                <a:gd name="connsiteY2" fmla="*/ 1065063 h 1522263"/>
                                <a:gd name="connsiteX3" fmla="*/ 519144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2263 h 1522263"/>
                                <a:gd name="connsiteX1" fmla="*/ 228600 w 1060704"/>
                                <a:gd name="connsiteY1" fmla="*/ 1522263 h 1522263"/>
                                <a:gd name="connsiteX2" fmla="*/ 0 w 1060704"/>
                                <a:gd name="connsiteY2" fmla="*/ 1065063 h 1522263"/>
                                <a:gd name="connsiteX3" fmla="*/ 533432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4644 h 1524644"/>
                                <a:gd name="connsiteX1" fmla="*/ 228600 w 1060704"/>
                                <a:gd name="connsiteY1" fmla="*/ 1524644 h 1524644"/>
                                <a:gd name="connsiteX2" fmla="*/ 0 w 1060704"/>
                                <a:gd name="connsiteY2" fmla="*/ 1067444 h 1524644"/>
                                <a:gd name="connsiteX3" fmla="*/ 526288 w 1060704"/>
                                <a:gd name="connsiteY3" fmla="*/ 0 h 1524644"/>
                                <a:gd name="connsiteX4" fmla="*/ 1060704 w 1060704"/>
                                <a:gd name="connsiteY4" fmla="*/ 1067444 h 1524644"/>
                                <a:gd name="connsiteX5" fmla="*/ 832104 w 1060704"/>
                                <a:gd name="connsiteY5" fmla="*/ 1524644 h 1524644"/>
                                <a:gd name="connsiteX0" fmla="*/ 832104 w 1060704"/>
                                <a:gd name="connsiteY0" fmla="*/ 1517309 h 1517309"/>
                                <a:gd name="connsiteX1" fmla="*/ 228600 w 1060704"/>
                                <a:gd name="connsiteY1" fmla="*/ 1517309 h 1517309"/>
                                <a:gd name="connsiteX2" fmla="*/ 0 w 1060704"/>
                                <a:gd name="connsiteY2" fmla="*/ 1060109 h 1517309"/>
                                <a:gd name="connsiteX3" fmla="*/ 528733 w 1060704"/>
                                <a:gd name="connsiteY3" fmla="*/ 0 h 1517309"/>
                                <a:gd name="connsiteX4" fmla="*/ 1060704 w 1060704"/>
                                <a:gd name="connsiteY4" fmla="*/ 1060109 h 1517309"/>
                                <a:gd name="connsiteX5" fmla="*/ 832104 w 1060704"/>
                                <a:gd name="connsiteY5" fmla="*/ 1517309 h 1517309"/>
                                <a:gd name="connsiteX0" fmla="*/ 832104 w 1060704"/>
                                <a:gd name="connsiteY0" fmla="*/ 1422211 h 1422211"/>
                                <a:gd name="connsiteX1" fmla="*/ 228600 w 1060704"/>
                                <a:gd name="connsiteY1" fmla="*/ 1422211 h 1422211"/>
                                <a:gd name="connsiteX2" fmla="*/ 0 w 1060704"/>
                                <a:gd name="connsiteY2" fmla="*/ 965011 h 1422211"/>
                                <a:gd name="connsiteX3" fmla="*/ 543363 w 1060704"/>
                                <a:gd name="connsiteY3" fmla="*/ 0 h 1422211"/>
                                <a:gd name="connsiteX4" fmla="*/ 1060704 w 1060704"/>
                                <a:gd name="connsiteY4" fmla="*/ 965011 h 1422211"/>
                                <a:gd name="connsiteX5" fmla="*/ 832104 w 1060704"/>
                                <a:gd name="connsiteY5" fmla="*/ 1422211 h 1422211"/>
                                <a:gd name="connsiteX0" fmla="*/ 832104 w 1060704"/>
                                <a:gd name="connsiteY0" fmla="*/ 1429526 h 1429526"/>
                                <a:gd name="connsiteX1" fmla="*/ 228600 w 1060704"/>
                                <a:gd name="connsiteY1" fmla="*/ 1429526 h 1429526"/>
                                <a:gd name="connsiteX2" fmla="*/ 0 w 1060704"/>
                                <a:gd name="connsiteY2" fmla="*/ 972326 h 1429526"/>
                                <a:gd name="connsiteX3" fmla="*/ 543363 w 1060704"/>
                                <a:gd name="connsiteY3" fmla="*/ 0 h 1429526"/>
                                <a:gd name="connsiteX4" fmla="*/ 1060704 w 1060704"/>
                                <a:gd name="connsiteY4" fmla="*/ 972326 h 1429526"/>
                                <a:gd name="connsiteX5" fmla="*/ 832104 w 1060704"/>
                                <a:gd name="connsiteY5" fmla="*/ 1429526 h 14295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60704" h="1429526">
                                  <a:moveTo>
                                    <a:pt x="832104" y="1429526"/>
                                  </a:moveTo>
                                  <a:lnTo>
                                    <a:pt x="228600" y="1429526"/>
                                  </a:lnTo>
                                  <a:lnTo>
                                    <a:pt x="0" y="972326"/>
                                  </a:lnTo>
                                  <a:lnTo>
                                    <a:pt x="543363" y="0"/>
                                  </a:lnTo>
                                  <a:lnTo>
                                    <a:pt x="1060704" y="972326"/>
                                  </a:lnTo>
                                  <a:lnTo>
                                    <a:pt x="832104" y="1429526"/>
                                  </a:lnTo>
                                  <a:close/>
                                </a:path>
                              </a:pathLst>
                            </a:custGeom>
                            <a:solidFill>
                              <a:srgbClr val="CBCBCB"/>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74269765" name="Hexagon 2074269765"/>
                          <wps:cNvSpPr/>
                          <wps:spPr>
                            <a:xfrm>
                              <a:off x="2011620" y="920965"/>
                              <a:ext cx="913197" cy="794504"/>
                            </a:xfrm>
                            <a:prstGeom prst="hexagon">
                              <a:avLst/>
                            </a:prstGeom>
                            <a:solidFill>
                              <a:sysClr val="window" lastClr="FFFFFF"/>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2074269766" name="TextBox 49"/>
                        <wps:cNvSpPr txBox="1"/>
                        <wps:spPr>
                          <a:xfrm>
                            <a:off x="2519264" y="84963"/>
                            <a:ext cx="724298" cy="1732442"/>
                          </a:xfrm>
                          <a:prstGeom prst="rect">
                            <a:avLst/>
                          </a:prstGeom>
                          <a:noFill/>
                        </wps:spPr>
                        <wps:txbx>
                          <w:txbxContent>
                            <w:p w:rsidR="00671334" w:rsidRPr="00B77AEC" w:rsidRDefault="00671334"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01</w:t>
                              </w:r>
                            </w:p>
                          </w:txbxContent>
                        </wps:txbx>
                        <wps:bodyPr wrap="square" rtlCol="0">
                          <a:spAutoFit/>
                        </wps:bodyPr>
                      </wps:wsp>
                      <wps:wsp>
                        <wps:cNvPr id="2074269767" name="TextBox 50"/>
                        <wps:cNvSpPr txBox="1"/>
                        <wps:spPr>
                          <a:xfrm>
                            <a:off x="3673041" y="109175"/>
                            <a:ext cx="724298" cy="1732442"/>
                          </a:xfrm>
                          <a:prstGeom prst="rect">
                            <a:avLst/>
                          </a:prstGeom>
                          <a:noFill/>
                        </wps:spPr>
                        <wps:txbx>
                          <w:txbxContent>
                            <w:p w:rsidR="00671334" w:rsidRPr="00B77AEC" w:rsidRDefault="00671334"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02</w:t>
                              </w:r>
                            </w:p>
                          </w:txbxContent>
                        </wps:txbx>
                        <wps:bodyPr wrap="square" rtlCol="0">
                          <a:spAutoFit/>
                        </wps:bodyPr>
                      </wps:wsp>
                      <wps:wsp>
                        <wps:cNvPr id="2074269768" name="TextBox 51"/>
                        <wps:cNvSpPr txBox="1"/>
                        <wps:spPr>
                          <a:xfrm>
                            <a:off x="4331206" y="1131176"/>
                            <a:ext cx="725188" cy="930731"/>
                          </a:xfrm>
                          <a:prstGeom prst="rect">
                            <a:avLst/>
                          </a:prstGeom>
                          <a:noFill/>
                        </wps:spPr>
                        <wps:txbx>
                          <w:txbxContent>
                            <w:p w:rsidR="00671334" w:rsidRPr="00B77AEC" w:rsidRDefault="00671334"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03</w:t>
                              </w:r>
                            </w:p>
                          </w:txbxContent>
                        </wps:txbx>
                        <wps:bodyPr wrap="square" rtlCol="0">
                          <a:spAutoFit/>
                        </wps:bodyPr>
                      </wps:wsp>
                      <wps:wsp>
                        <wps:cNvPr id="2074269769" name="TextBox 52"/>
                        <wps:cNvSpPr txBox="1"/>
                        <wps:spPr>
                          <a:xfrm>
                            <a:off x="3718061" y="2106449"/>
                            <a:ext cx="724298" cy="1732442"/>
                          </a:xfrm>
                          <a:prstGeom prst="rect">
                            <a:avLst/>
                          </a:prstGeom>
                          <a:noFill/>
                        </wps:spPr>
                        <wps:txbx>
                          <w:txbxContent>
                            <w:p w:rsidR="00671334" w:rsidRPr="00B77AEC" w:rsidRDefault="00671334"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04</w:t>
                              </w:r>
                            </w:p>
                          </w:txbxContent>
                        </wps:txbx>
                        <wps:bodyPr wrap="square" rtlCol="0">
                          <a:spAutoFit/>
                        </wps:bodyPr>
                      </wps:wsp>
                      <wps:wsp>
                        <wps:cNvPr id="2074269770" name="TextBox 53"/>
                        <wps:cNvSpPr txBox="1"/>
                        <wps:spPr>
                          <a:xfrm>
                            <a:off x="2490577" y="2153173"/>
                            <a:ext cx="724298" cy="1732442"/>
                          </a:xfrm>
                          <a:prstGeom prst="rect">
                            <a:avLst/>
                          </a:prstGeom>
                          <a:noFill/>
                        </wps:spPr>
                        <wps:txbx>
                          <w:txbxContent>
                            <w:p w:rsidR="00671334" w:rsidRPr="00B77AEC" w:rsidRDefault="00671334"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05</w:t>
                              </w:r>
                            </w:p>
                          </w:txbxContent>
                        </wps:txbx>
                        <wps:bodyPr wrap="square" rtlCol="0">
                          <a:spAutoFit/>
                        </wps:bodyPr>
                      </wps:wsp>
                      <wps:wsp>
                        <wps:cNvPr id="2074269771" name="TextBox 54"/>
                        <wps:cNvSpPr txBox="1"/>
                        <wps:spPr>
                          <a:xfrm>
                            <a:off x="1820522" y="1098797"/>
                            <a:ext cx="724298" cy="1732442"/>
                          </a:xfrm>
                          <a:prstGeom prst="rect">
                            <a:avLst/>
                          </a:prstGeom>
                          <a:noFill/>
                        </wps:spPr>
                        <wps:txbx>
                          <w:txbxContent>
                            <w:p w:rsidR="00671334" w:rsidRPr="00B77AEC" w:rsidRDefault="00671334"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06</w:t>
                              </w:r>
                            </w:p>
                          </w:txbxContent>
                        </wps:txbx>
                        <wps:bodyPr wrap="square" rtlCol="0">
                          <a:spAutoFit/>
                        </wps:bodyPr>
                      </wps:wsp>
                      <wps:wsp>
                        <wps:cNvPr id="2074269772" name="TextBox 55"/>
                        <wps:cNvSpPr txBox="1"/>
                        <wps:spPr>
                          <a:xfrm>
                            <a:off x="420965" y="156449"/>
                            <a:ext cx="2451401" cy="529431"/>
                          </a:xfrm>
                          <a:prstGeom prst="rect">
                            <a:avLst/>
                          </a:prstGeom>
                          <a:noFill/>
                        </wps:spPr>
                        <wps:txbx>
                          <w:txbxContent>
                            <w:p w:rsidR="00671334" w:rsidRDefault="00671334"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الابتكار</w:t>
                              </w:r>
                            </w:p>
                          </w:txbxContent>
                        </wps:txbx>
                        <wps:bodyPr wrap="square">
                          <a:spAutoFit/>
                        </wps:bodyPr>
                      </wps:wsp>
                      <wps:wsp>
                        <wps:cNvPr id="2074269773" name="TextBox 56"/>
                        <wps:cNvSpPr txBox="1"/>
                        <wps:spPr>
                          <a:xfrm>
                            <a:off x="3924927" y="0"/>
                            <a:ext cx="2451401" cy="529431"/>
                          </a:xfrm>
                          <a:prstGeom prst="rect">
                            <a:avLst/>
                          </a:prstGeom>
                          <a:noFill/>
                        </wps:spPr>
                        <wps:txbx>
                          <w:txbxContent>
                            <w:p w:rsidR="00671334" w:rsidRDefault="00671334"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الشفافية</w:t>
                              </w:r>
                            </w:p>
                          </w:txbxContent>
                        </wps:txbx>
                        <wps:bodyPr wrap="square">
                          <a:spAutoFit/>
                        </wps:bodyPr>
                      </wps:wsp>
                      <wps:wsp>
                        <wps:cNvPr id="2074269774" name="TextBox 57"/>
                        <wps:cNvSpPr txBox="1"/>
                        <wps:spPr>
                          <a:xfrm>
                            <a:off x="4451021" y="1684536"/>
                            <a:ext cx="2451401" cy="529431"/>
                          </a:xfrm>
                          <a:prstGeom prst="rect">
                            <a:avLst/>
                          </a:prstGeom>
                          <a:noFill/>
                        </wps:spPr>
                        <wps:txbx>
                          <w:txbxContent>
                            <w:p w:rsidR="00671334" w:rsidRDefault="00671334"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المشاركة</w:t>
                              </w:r>
                            </w:p>
                          </w:txbxContent>
                        </wps:txbx>
                        <wps:bodyPr wrap="square">
                          <a:spAutoFit/>
                        </wps:bodyPr>
                      </wps:wsp>
                      <wps:wsp>
                        <wps:cNvPr id="2074269775" name="TextBox 58"/>
                        <wps:cNvSpPr txBox="1"/>
                        <wps:spPr>
                          <a:xfrm>
                            <a:off x="3318240" y="3045393"/>
                            <a:ext cx="2451401" cy="529431"/>
                          </a:xfrm>
                          <a:prstGeom prst="rect">
                            <a:avLst/>
                          </a:prstGeom>
                          <a:noFill/>
                        </wps:spPr>
                        <wps:txbx>
                          <w:txbxContent>
                            <w:p w:rsidR="00671334" w:rsidRDefault="00671334"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الكفاءة</w:t>
                              </w:r>
                            </w:p>
                          </w:txbxContent>
                        </wps:txbx>
                        <wps:bodyPr wrap="square">
                          <a:spAutoFit/>
                        </wps:bodyPr>
                      </wps:wsp>
                      <wps:wsp>
                        <wps:cNvPr id="2074269776" name="TextBox 59"/>
                        <wps:cNvSpPr txBox="1"/>
                        <wps:spPr>
                          <a:xfrm>
                            <a:off x="867110" y="3091955"/>
                            <a:ext cx="2451401" cy="529431"/>
                          </a:xfrm>
                          <a:prstGeom prst="rect">
                            <a:avLst/>
                          </a:prstGeom>
                          <a:noFill/>
                        </wps:spPr>
                        <wps:txbx>
                          <w:txbxContent>
                            <w:p w:rsidR="00671334" w:rsidRDefault="00671334"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الأمان والخصوصية</w:t>
                              </w:r>
                            </w:p>
                          </w:txbxContent>
                        </wps:txbx>
                        <wps:bodyPr wrap="square">
                          <a:spAutoFit/>
                        </wps:bodyPr>
                      </wps:wsp>
                      <wps:wsp>
                        <wps:cNvPr id="2074269777" name="TextBox 60"/>
                        <wps:cNvSpPr txBox="1"/>
                        <wps:spPr>
                          <a:xfrm>
                            <a:off x="0" y="1764996"/>
                            <a:ext cx="2451401" cy="529431"/>
                          </a:xfrm>
                          <a:prstGeom prst="rect">
                            <a:avLst/>
                          </a:prstGeom>
                          <a:noFill/>
                        </wps:spPr>
                        <wps:txbx>
                          <w:txbxContent>
                            <w:p w:rsidR="00671334" w:rsidRDefault="00671334"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الاستدامة</w:t>
                              </w:r>
                            </w:p>
                          </w:txbxContent>
                        </wps:txbx>
                        <wps:bodyPr wrap="square">
                          <a:spAutoFit/>
                        </wps:bodyPr>
                      </wps:wsp>
                    </wpg:wgp>
                  </a:graphicData>
                </a:graphic>
              </wp:inline>
            </w:drawing>
          </mc:Choice>
          <mc:Fallback>
            <w:pict>
              <v:group id="Group 61" o:spid="_x0000_s3426" style="width:387.85pt;height:218.35pt;mso-position-horizontal-relative:char;mso-position-vertical-relative:line" coordsize="69024,388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">
                <v:group id="Group 2074269748" o:spid="_x0000_s3427" style="position:absolute;left:23565;top:99;width:10607;height:14296" coordorigin="23565,99" coordsize="10607,14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tCznlyQAA&#10;AOMAAAAPAAAAAAAAAAAAAAAAAKoCAABkcnMvZG93bnJldi54bWxQSwUGAAAAAAQABAD6AAAAoAMA&#10;AAAA&#10;">
                  <v:shape id="Isosceles Triangle 2" o:spid="_x0000_s3428" style="position:absolute;left:23565;top:99;width:10607;height:14296;rotation:180;visibility:visible;mso-wrap-style:square;v-text-anchor:middle" coordsize="1060704,1429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Ry1sgA&#10;AADjAAAADwAAAGRycy9kb3ducmV2LnhtbESPS2vDMBCE74X8B7GF3BopxuThRgmhUJpbnNd9sba2&#10;qbVyLcVx/30VCOQ4zMw3zGoz2Eb01PnasYbpRIEgLpypudRwPn2+LUD4gGywcUwa/sjDZj16WWFm&#10;3I0P1B9DKSKEfYYaqhDaTEpfVGTRT1xLHL1v11kMUXalNB3eItw2MlFqJi3WHBcqbOmjouLneLUa&#10;+pT311/1Zfc5GjtM0/yiylzr8euwfQcRaAjP8KO9MxoSNU+T2XKeLuH+Kf4Buf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JHLWyAAAAOMAAAAPAAAAAAAAAAAAAAAAAJgCAABk&#10;cnMvZG93bnJldi54bWxQSwUGAAAAAAQABAD1AAAAjQMAAAAA&#10;" path="m832104,1429526r-603504,l,972326,543363,r517341,972326l832104,1429526xe" fillcolor="#2d6a6d" stroked="f" strokeweight="2pt">
                    <v:path arrowok="t" o:connecttype="custom" o:connectlocs="832104,1429526;228600,1429526;0,972326;543363,0;1060704,972326;832104,1429526" o:connectangles="0,0,0,0,0,0"/>
                  </v:shape>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074269750" o:spid="_x0000_s3429" type="#_x0000_t9" style="position:absolute;left:24302;top:630;width:9132;height:79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vVyMkA&#10;AADjAAAADwAAAGRycy9kb3ducmV2LnhtbESPy2rCQBSG94W+w3AK7uqksV6aOoqKBTcK3nB7yJwm&#10;oZkzaWZM4ts7C8Hlz3/jm847U4qGaldYVvDRj0AQp1YXnCk4HX/eJyCcR9ZYWiYFN3Iwn72+TDHR&#10;tuU9NQefiTDCLkEFufdVIqVLczLo+rYiDt6vrQ36IOtM6hrbMG5KGUfRSBosODzkWNEqp/TvcDUK&#10;2v+1sdXucqbtYNOYEy33i6ZTqvfWLb5BeOr8M/xob7SCOBp/xqOv8TBQBKbAA3J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zvVyMkAAADjAAAADwAAAAAAAAAAAAAAAACYAgAA&#10;ZHJzL2Rvd25yZXYueG1sUEsFBgAAAAAEAAQA9QAAAI4DAAAAAA==&#10;" adj="4698" fillcolor="window" stroked="f" strokeweight="2pt"/>
                </v:group>
                <v:group id="Group 2074269751" o:spid="_x0000_s3430" style="position:absolute;left:33159;top:-920;width:10607;height:14295;rotation:60" coordorigin="33159,-919" coordsize="10607,14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L7IbvL&#10;AAAA4wAAAA8AAAAAAAAAAAAAAAAAqgIAAGRycy9kb3ducmV2LnhtbFBLBQYAAAAABAAEAPoAAACi&#10;AwAAAAA=&#10;">
                  <v:shape id="Isosceles Triangle 2" o:spid="_x0000_s3431" style="position:absolute;left:33159;top:-919;width:10607;height:14294;rotation:180;visibility:visible;mso-wrap-style:square;v-text-anchor:middle" coordsize="1060704,1429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" path="m832104,1429526r-603504,l,972326,543363,r517341,972326l832104,1429526xe" fillcolor="#ffcc5e" stroked="f" strokeweight="2pt">
                    <v:path arrowok="t" o:connecttype="custom" o:connectlocs="832104,1429526;228600,1429526;0,972326;543363,0;1060704,972326;832104,1429526" o:connectangles="0,0,0,0,0,0"/>
                  </v:shape>
                  <v:shape id="Hexagon 2074269753" o:spid="_x0000_s3432" type="#_x0000_t9" style="position:absolute;left:33897;top:-388;width:9132;height:79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Lv8oA&#10;AADjAAAADwAAAGRycy9kb3ducmV2LnhtbESPT2vCQBTE70K/w/IK3nTT+D91FSsVvFjQKl4f2dck&#10;NPs2zW6T9Nu7BcHjMDO/YZbrzpSiodoVlhW8DCMQxKnVBWcKzp+7wRyE88gaS8uk4I8crFdPvSUm&#10;2rZ8pObkMxEg7BJUkHtfJVK6NCeDbmgr4uB92dqgD7LOpK6xDXBTyjiKptJgwWEhx4q2OaXfp1+j&#10;oP15N7b6uF7oMNo35kxvx03TKdV/7javIDx1/hG+t/daQRzNxvF0MZuM4P9T+ANyd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vpS7/KAAAA4wAAAA8AAAAAAAAAAAAAAAAAmAIA&#10;AGRycy9kb3ducmV2LnhtbFBLBQYAAAAABAAEAPUAAACPAwAAAAA=&#10;" adj="4698" fillcolor="window" stroked="f" strokeweight="2pt"/>
                </v:group>
                <v:group id="Group 2074269754" o:spid="_x0000_s3433" style="position:absolute;left:39487;top:6541;width:10607;height:14295;rotation:7737766fd" coordorigin="39487,6541" coordsize="10607,14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sIgS&#10;Hs0AAADjAAAADwAAAAAAAAAAAAAAAACqAgAAZHJzL2Rvd25yZXYueG1sUEsFBgAAAAAEAAQA+gAA&#10;AKQDAAAAAA==&#10;">
                  <v:shape id="Isosceles Triangle 2" o:spid="_x0000_s3434" style="position:absolute;left:39487;top:6541;width:10607;height:14295;rotation:180;visibility:visible;mso-wrap-style:square;v-text-anchor:middle" coordsize="1060704,1429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eBhMsA&#10;AADjAAAADwAAAGRycy9kb3ducmV2LnhtbESPQWvCQBSE74L/YXlCb7oxaFJTV1GhtBcPVWmvj+xr&#10;NjX7Ns2umv77bkHocZiZb5jlureNuFLna8cKppMEBHHpdM2VgtPxefwIwgdkjY1jUvBDHtar4WCJ&#10;hXY3fqPrIVQiQtgXqMCE0BZS+tKQRT9xLXH0Pl1nMUTZVVJ3eItw28g0STJpsea4YLClnaHyfLhY&#10;Bfn2ZTcrF9Pt99fH5p33Z3NxmVHqYdRvnkAE6sN/+N5+1QrSJJ+l2SKfz+HvU/wDcvU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zV4GEywAAAOMAAAAPAAAAAAAAAAAAAAAAAJgC&#10;AABkcnMvZG93bnJldi54bWxQSwUGAAAAAAQABAD1AAAAkAMAAAAA&#10;" path="m832104,1429526r-603504,l,972326,543363,r517341,972326l832104,1429526xe" fillcolor="#bac5c5" stroked="f" strokeweight="2pt">
                    <v:path arrowok="t" o:connecttype="custom" o:connectlocs="832104,1429526;228600,1429526;0,972326;543363,0;1060704,972326;832104,1429526" o:connectangles="0,0,0,0,0,0"/>
                  </v:shape>
                  <v:shape id="Hexagon 2074269756" o:spid="_x0000_s3435" type="#_x0000_t9" style="position:absolute;left:40225;top:7071;width:9132;height:79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7oJ8sA&#10;AADjAAAADwAAAGRycy9kb3ducmV2LnhtbESPT2vCQBTE74V+h+UVeqsbUxs1uootFbxU8B9eH9ln&#10;Epp9m2a3Sfz2XaHgcZiZ3zDzZW8q0VLjSssKhoMIBHFmdcm5guNh/TIB4TyyxsoyKbiSg+Xi8WGO&#10;qbYd76jd+1wECLsUFRTe16mULivIoBvYmjh4F9sY9EE2udQNdgFuKhlHUSINlhwWCqzpo6Dse/9r&#10;FHQ/n8bW2/OJvl43rTnS+27V9ko9P/WrGQhPvb+H/9sbrSCOxqM4mY7fErh9Cn9ALv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rnugnywAAAOMAAAAPAAAAAAAAAAAAAAAAAJgC&#10;AABkcnMvZG93bnJldi54bWxQSwUGAAAAAAQABAD1AAAAkAMAAAAA&#10;" adj="4698" fillcolor="window" stroked="f" strokeweight="2pt"/>
                </v:group>
                <v:group id="Group 2074269757" o:spid="_x0000_s3436" style="position:absolute;left:35570;top:15183;width:10607;height:14295;rotation:180" coordorigin="35570,15183" coordsize="10607,14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8nCn7MoA&#10;AADjAAAADwAAAAAAAAAAAAAAAACqAgAAZHJzL2Rvd25yZXYueG1sUEsFBgAAAAAEAAQA+gAAAKED&#10;AAAAAA==&#10;">
                  <v:shape id="Isosceles Triangle 2" o:spid="_x0000_s3437" style="position:absolute;left:35570;top:15183;width:10607;height:14295;rotation:180;visibility:visible;mso-wrap-style:square;v-text-anchor:middle" coordsize="1060704,1429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FBkMYA&#10;AADjAAAADwAAAGRycy9kb3ducmV2LnhtbERPyW7CMBC9V+o/WFOJW7GJArQpBiEkBDfC0vsoniZR&#10;43GITQh/jw+Venx6+2I12Eb01PnasYbJWIEgLpypudRwOW/fP0D4gGywcUwaHuRhtXx9WWBm3J2P&#10;1J9CKWII+ww1VCG0mZS+qMiiH7uWOHI/rrMYIuxKaTq8x3DbyESpmbRYc2yosKVNRcXv6WY19Ckf&#10;ble1s4ccjR0maf6tylzr0duw/gIRaAj/4j/33mhI1DxNZp/zaRwdP8U/IJ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FBkMYAAADjAAAADwAAAAAAAAAAAAAAAACYAgAAZHJz&#10;L2Rvd25yZXYueG1sUEsFBgAAAAAEAAQA9QAAAIsDAAAAAA==&#10;" path="m832104,1429526r-603504,l,972326,543363,r517341,972326l832104,1429526xe" fillcolor="#2d6a6d" stroked="f" strokeweight="2pt">
                    <v:path arrowok="t" o:connecttype="custom" o:connectlocs="832104,1429526;228600,1429526;0,972326;543363,0;1060704,972326;832104,1429526" o:connectangles="0,0,0,0,0,0"/>
                  </v:shape>
                  <v:shape id="Hexagon 2074269759" o:spid="_x0000_s3438" type="#_x0000_t9" style="position:absolute;left:36307;top:15713;width:9132;height:79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F8VcsA&#10;AADjAAAADwAAAGRycy9kb3ducmV2LnhtbESPW2vCQBSE3wv+h+UIfasbU+sluootFXxR8Iavh+wx&#10;Cc2eTbPbJP77rlDo4zAz3zCLVWdK0VDtCssKhoMIBHFqdcGZgvNp8zIF4TyyxtIyKbiTg9Wy97TA&#10;RNuWD9QcfSYChF2CCnLvq0RKl+Zk0A1sRRy8m60N+iDrTOoa2wA3pYyjaCwNFhwWcqzoI6f06/hj&#10;FLTfn8ZW++uFdq/bxpzp/bBuOqWe+916DsJT5//Df+2tVhBHk1E8nk3eZvD4FP6AXP4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aAXxVywAAAOMAAAAPAAAAAAAAAAAAAAAAAJgC&#10;AABkcnMvZG93bnJldi54bWxQSwUGAAAAAAQABAD1AAAAkAMAAAAA&#10;" adj="4698" fillcolor="window" stroked="f" strokeweight="2pt"/>
                </v:group>
                <v:group id="Group 2074269760" o:spid="_x0000_s3439" style="position:absolute;left:25877;top:16589;width:10607;height:14295;rotation:-7776471fd" coordorigin="25877,16589" coordsize="10607,14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hOB7jL&#10;AAAA4wAAAA8AAAAAAAAAAAAAAAAAqgIAAGRycy9kb3ducmV2LnhtbFBLBQYAAAAABAAEAPoAAACi&#10;AwAAAAA=&#10;">
                  <v:shape id="Isosceles Triangle 2" o:spid="_x0000_s3440" style="position:absolute;left:25877;top:16589;width:10607;height:14295;rotation:180;visibility:visible;mso-wrap-style:square;v-text-anchor:middle" coordsize="1060704,1429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mpswA&#10;AADjAAAADwAAAGRycy9kb3ducmV2LnhtbESPQUvDQBSE74L/YXkFb3bTYFON3ZZQKIierIrk9sy+&#10;JqHZt9vdtU3/vSsIHoeZ+YZZrkcziBP50FtWMJtmIIgbq3tuFby/bW/vQYSIrHGwTAouFGC9ur5a&#10;YqntmV/ptIutSBAOJSroYnSllKHpyGCYWkecvL31BmOSvpXa4znBzSDzLCukwZ7TQoeONh01h923&#10;UVA/V5tj8fVSfX7s577Zuvo41E6pm8lYPYKINMb/8F/7SSvIs8VdXjwsihn8fkp/QK5+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l/jmpswAAADjAAAADwAAAAAAAAAAAAAAAACY&#10;AgAAZHJzL2Rvd25yZXYueG1sUEsFBgAAAAAEAAQA9QAAAJEDAAAAAA==&#10;" path="m832104,1429526r-603504,l,972326,543363,r517341,972326l832104,1429526xe" fillcolor="#65a1a4" stroked="f" strokeweight="2pt">
                    <v:path arrowok="t" o:connecttype="custom" o:connectlocs="832104,1429526;228600,1429526;0,972326;543363,0;1060704,972326;832104,1429526" o:connectangles="0,0,0,0,0,0"/>
                  </v:shape>
                  <v:shape id="Hexagon 2074269762" o:spid="_x0000_s3441" type="#_x0000_t9" style="position:absolute;left:26615;top:17119;width:9132;height:79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kkmcsA&#10;AADjAAAADwAAAGRycy9kb3ducmV2LnhtbESPT2vCQBTE7wW/w/IEb3VjLLGmrqLSgpcK/ileH9nX&#10;JJh9G7Nrkn77bqHgcZiZ3zCLVW8q0VLjSssKJuMIBHFmdcm5gvPp4/kVhPPIGivLpOCHHKyWg6cF&#10;ptp2fKD26HMRIOxSVFB4X6dSuqwgg25sa+LgfdvGoA+yyaVusAtwU8k4ihJpsOSwUGBN24Ky6/Fu&#10;FHS3d2Pr/eWLPqe71pxpc1i3vVKjYb9+A+Gp94/wf3unFcTR7CVO5rMkhr9P4Q/I5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aySSZywAAAOMAAAAPAAAAAAAAAAAAAAAAAJgC&#10;AABkcnMvZG93bnJldi54bWxQSwUGAAAAAAQABAD1AAAAkAMAAAAA&#10;" adj="4698" fillcolor="window" stroked="f" strokeweight="2pt"/>
                </v:group>
                <v:group id="Group 2074269763" o:spid="_x0000_s3442" style="position:absolute;left:19378;top:8679;width:10607;height:14295;rotation:-60" coordorigin="19378,8679" coordsize="10607,14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Exea&#10;Lc0AAADjAAAADwAAAAAAAAAAAAAAAACqAgAAZHJzL2Rvd25yZXYueG1sUEsFBgAAAAAEAAQA+gAA&#10;AKQDAAAAAA==&#10;">
                  <v:shape id="Isosceles Triangle 2" o:spid="_x0000_s3443" style="position:absolute;left:19378;top:8679;width:10607;height:14295;rotation:180;visibility:visible;mso-wrap-style:square;v-text-anchor:middle" coordsize="1060704,1429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7ivMwA&#10;AADjAAAADwAAAGRycy9kb3ducmV2LnhtbESPQUvDQBSE74L/YXkFL2I3xpLU2G2pFmkuHlKr50f2&#10;NQnJvg3ZNY3/visUPA4z8w2z2kymEyMNrrGs4HEegSAurW64UnD8fH9YgnAeWWNnmRT8koPN+vZm&#10;hZm2Zy5oPPhKBAi7DBXU3veZlK6syaCb2544eCc7GPRBDpXUA54D3HQyjqJEGmw4LNTY01tNZXv4&#10;MQp2T5yT371+f+RFui+Ssd1+3bdK3c2m7QsIT5P/D1/buVYQR+kiTp7TZAF/n8IfkOsL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I57ivMwAAADjAAAADwAAAAAAAAAAAAAAAACY&#10;AgAAZHJzL2Rvd25yZXYueG1sUEsFBgAAAAAEAAQA9QAAAJEDAAAAAA==&#10;" path="m832104,1429526r-603504,l,972326,543363,r517341,972326l832104,1429526xe" fillcolor="#cbcbcb" stroked="f" strokeweight="2pt">
                    <v:path arrowok="t" o:connecttype="custom" o:connectlocs="832104,1429526;228600,1429526;0,972326;543363,0;1060704,972326;832104,1429526" o:connectangles="0,0,0,0,0,0"/>
                  </v:shape>
                  <v:shape id="Hexagon 2074269765" o:spid="_x0000_s3444" type="#_x0000_t9" style="position:absolute;left:20116;top:9209;width:9132;height:79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C87csA&#10;AADjAAAADwAAAGRycy9kb3ducmV2LnhtbESPT2vCQBTE74V+h+UVeqsbUxs1uootFbxU8B9eH9ln&#10;Epp9m2a3Sfz2XaHgcZiZ3zDzZW8q0VLjSssKhoMIBHFmdcm5guNh/TIB4TyyxsoyKbiSg+Xi8WGO&#10;qbYd76jd+1wECLsUFRTe16mULivIoBvYmjh4F9sY9EE2udQNdgFuKhlHUSINlhwWCqzpo6Dse/9r&#10;FHQ/n8bW2/OJvl43rTnS+27V9ko9P/WrGQhPvb+H/9sbrSCOxqM4mY6TN7h9Cn9ALv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VILztywAAAOMAAAAPAAAAAAAAAAAAAAAAAJgC&#10;AABkcnMvZG93bnJldi54bWxQSwUGAAAAAAQABAD1AAAAkAMAAAAA&#10;" adj="4698" fillcolor="window" stroked="f" strokeweight="2pt"/>
                </v:group>
                <v:shape id="TextBox 49" o:spid="_x0000_s3445" type="#_x0000_t202" style="position:absolute;left:25192;top:849;width:7243;height:17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59HckA&#10;AADjAAAADwAAAGRycy9kb3ducmV2LnhtbESPzU7DMBCE70i8g7VI3KjdCFIIdauKH6kHLi3hvoqX&#10;OCJeR/HSpG+PkZA4jmbmG816O4denWhMXWQLy4UBRdxE13FroX5/vbkHlQTZYR+ZLJwpwXZzebHG&#10;ysWJD3Q6SqsyhFOFFrzIUGmdGk8B0yIOxNn7jGNAyXJstRtxyvDQ68KYUgfsOC94HOjJU/N1/A4W&#10;RNxuea5fQtp/zG/PkzfNHdbWXl/Nu0dQQrP8h//ae2ehMKvbonxYlS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859HckAAADjAAAADwAAAAAAAAAAAAAAAACYAgAA&#10;ZHJzL2Rvd25yZXYueG1sUEsFBgAAAAAEAAQA9QAAAI4DAAAAAA==&#10;" filled="f" stroked="f">
                  <v:textbox style="mso-fit-shape-to-text:t">
                    <w:txbxContent>
                      <w:p w:rsidR="00671334" w:rsidRPr="00B77AEC" w:rsidRDefault="00671334"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01</w:t>
                        </w:r>
                      </w:p>
                    </w:txbxContent>
                  </v:textbox>
                </v:shape>
                <v:shape id="TextBox 50" o:spid="_x0000_s3446" type="#_x0000_t202" style="position:absolute;left:36730;top:1091;width:7243;height:17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LYhskA&#10;AADjAAAADwAAAGRycy9kb3ducmV2LnhtbESPzWrDMBCE74W+g9hAb40U09qpEyWE/kAOvSRx74u1&#10;sUwsyVjb2Hn7qlDocZiZb5j1dnKduNIQ2+A1LOYKBPk6mNY3GqrTx+MSRGT0BrvgScONImw393dr&#10;LE0Y/YGuR25EgvhYogbL3JdSxtqSwzgPPfnkncPgkJMcGmkGHBPcdTJTKpcOW58WLPb0aqm+HL+d&#10;BmazW9yqdxf3X9Pn22hV/YyV1g+zabcCwTTxf/ivvTcaMlU8ZflLkRfw+yn9Abn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ILYhskAAADjAAAADwAAAAAAAAAAAAAAAACYAgAA&#10;ZHJzL2Rvd25yZXYueG1sUEsFBgAAAAAEAAQA9QAAAI4DAAAAAA==&#10;" filled="f" stroked="f">
                  <v:textbox style="mso-fit-shape-to-text:t">
                    <w:txbxContent>
                      <w:p w:rsidR="00671334" w:rsidRPr="00B77AEC" w:rsidRDefault="00671334"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02</w:t>
                        </w:r>
                      </w:p>
                    </w:txbxContent>
                  </v:textbox>
                </v:shape>
                <v:shape id="TextBox 51" o:spid="_x0000_s3447" type="#_x0000_t202" style="position:absolute;left:43312;top:11311;width:7251;height:93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1M9MYA&#10;AADjAAAADwAAAGRycy9kb3ducmV2LnhtbERPO0/DMBDekfgP1iGxUbsRpCXUrSoeUgcWSrqf4iOO&#10;iM9RfDTpv8cDEuOn773ZzaFXZxpTF9nCcmFAETfRddxaqD/f7tagkiA77COThQsl2G2vrzZYuTjx&#10;B52P0qocwqlCC15kqLROjaeAaREH4sx9xTGgZDi22o045fDQ68KYUgfsODd4HOjZU/N9/AkWRNx+&#10;ealfQzqc5veXyZvmAWtrb2/m/RMooVn+xX/ug7NQmNV9UT6uyjw6f8p/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1M9MYAAADjAAAADwAAAAAAAAAAAAAAAACYAgAAZHJz&#10;L2Rvd25yZXYueG1sUEsFBgAAAAAEAAQA9QAAAIsDAAAAAA==&#10;" filled="f" stroked="f">
                  <v:textbox style="mso-fit-shape-to-text:t">
                    <w:txbxContent>
                      <w:p w:rsidR="00671334" w:rsidRPr="00B77AEC" w:rsidRDefault="00671334"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03</w:t>
                        </w:r>
                      </w:p>
                    </w:txbxContent>
                  </v:textbox>
                </v:shape>
                <v:shape id="TextBox 52" o:spid="_x0000_s3448" type="#_x0000_t202" style="position:absolute;left:37180;top:21064;width:7243;height:173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Hpb8kA&#10;AADjAAAADwAAAGRycy9kb3ducmV2LnhtbESPzU7DMBCE70i8g7VI3KjdCFIa6lYVP1IPXCjhvoqX&#10;OCJeR/HSpG+PkZA4jmbmG81mN4denWhMXWQLy4UBRdxE13FroX5/ubkHlQTZYR+ZLJwpwW57ebHB&#10;ysWJ3+h0lFZlCKcKLXiRodI6NZ4CpkUciLP3GceAkuXYajfilOGh14UxpQ7YcV7wONCjp+br+B0s&#10;iLj98lw/h3T4mF+fJm+aO6ytvb6a9w+ghGb5D/+1D85CYVa3RblelW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lHpb8kAAADjAAAADwAAAAAAAAAAAAAAAACYAgAA&#10;ZHJzL2Rvd25yZXYueG1sUEsFBgAAAAAEAAQA9QAAAI4DAAAAAA==&#10;" filled="f" stroked="f">
                  <v:textbox style="mso-fit-shape-to-text:t">
                    <w:txbxContent>
                      <w:p w:rsidR="00671334" w:rsidRPr="00B77AEC" w:rsidRDefault="00671334"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04</w:t>
                        </w:r>
                      </w:p>
                    </w:txbxContent>
                  </v:textbox>
                </v:shape>
                <v:shape id="TextBox 53" o:spid="_x0000_s3449" type="#_x0000_t202" style="position:absolute;left:24905;top:21531;width:7243;height:17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LWL8gA&#10;AADjAAAADwAAAGRycy9kb3ducmV2LnhtbESPy07DMBBF90j8gzVI7KjdCBoa6lYVD6kLNpSwH8XT&#10;OCIeR/HQpH+PF0gsr+5LZ7ObQ6/ONKYusoXlwoAibqLruLVQf77dPYJKguywj0wWLpRgt72+2mDl&#10;4sQfdD5Kq/IIpwoteJGh0jo1ngKmRRyIs3eKY0DJcmy1G3HK46HXhTErHbDj/OBxoGdPzffxJ1gQ&#10;cfvlpX4N6fA1v79M3jQPWFt7ezPvn0AJzfIf/msfnIXClPfFal2WmSIzZR7Q2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stYvyAAAAOMAAAAPAAAAAAAAAAAAAAAAAJgCAABk&#10;cnMvZG93bnJldi54bWxQSwUGAAAAAAQABAD1AAAAjQMAAAAA&#10;" filled="f" stroked="f">
                  <v:textbox style="mso-fit-shape-to-text:t">
                    <w:txbxContent>
                      <w:p w:rsidR="00671334" w:rsidRPr="00B77AEC" w:rsidRDefault="00671334"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05</w:t>
                        </w:r>
                      </w:p>
                    </w:txbxContent>
                  </v:textbox>
                </v:shape>
                <v:shape id="TextBox 54" o:spid="_x0000_s3450" type="#_x0000_t202" style="position:absolute;left:18205;top:10987;width:7243;height:17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5ztMkA&#10;AADjAAAADwAAAGRycy9kb3ducmV2LnhtbESPzWrDMBCE74W+g9hAb41k08apEyWE/kAOvSRx74u1&#10;sUyslbHU2Hn7qlDocZiZb5j1dnKduNIQWs8asrkCQVx703KjoTp9PC5BhIhssPNMGm4UYLu5v1tj&#10;afzIB7oeYyMShEOJGmyMfSllqC05DHPfEyfv7AeHMcmhkWbAMcFdJ3OlFtJhy2nBYk+vlurL8dtp&#10;iNHsslv17sL+a/p8G62qn7HS+mE27VYgIk3xP/zX3hsNuSqe8sVLUWTw+yn9Abn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f5ztMkAAADjAAAADwAAAAAAAAAAAAAAAACYAgAA&#10;ZHJzL2Rvd25yZXYueG1sUEsFBgAAAAAEAAQA9QAAAI4DAAAAAA==&#10;" filled="f" stroked="f">
                  <v:textbox style="mso-fit-shape-to-text:t">
                    <w:txbxContent>
                      <w:p w:rsidR="00671334" w:rsidRPr="00B77AEC" w:rsidRDefault="00671334"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06</w:t>
                        </w:r>
                      </w:p>
                    </w:txbxContent>
                  </v:textbox>
                </v:shape>
                <v:shape id="TextBox 55" o:spid="_x0000_s3451" type="#_x0000_t202" style="position:absolute;left:4209;top:1564;width:24514;height:5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ztw8kA&#10;AADjAAAADwAAAGRycy9kb3ducmV2LnhtbESPzU7DMBCE70i8g7VI3KjdCBoIdauKH6kHLi3hvoqX&#10;OCJeR/HSpG+PkZA4jmbmG816O4denWhMXWQLy4UBRdxE13FroX5/vbkHlQTZYR+ZLJwpwXZzebHG&#10;ysWJD3Q6SqsyhFOFFrzIUGmdGk8B0yIOxNn7jGNAyXJstRtxyvDQ68KYlQ7YcV7wONCTp+br+B0s&#10;iLjd8ly/hLT/mN+eJ2+aO6ytvb6ad4+ghGb5D/+1985CYcrbYvVQlg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Sztw8kAAADjAAAADwAAAAAAAAAAAAAAAACYAgAA&#10;ZHJzL2Rvd25yZXYueG1sUEsFBgAAAAAEAAQA9QAAAI4DAAAAAA==&#10;" filled="f" stroked="f">
                  <v:textbox style="mso-fit-shape-to-text:t">
                    <w:txbxContent>
                      <w:p w:rsidR="00671334" w:rsidRDefault="00671334"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الابتكار</w:t>
                        </w:r>
                      </w:p>
                    </w:txbxContent>
                  </v:textbox>
                </v:shape>
                <v:shape id="TextBox 56" o:spid="_x0000_s3452" type="#_x0000_t202" style="position:absolute;left:39249;width:24514;height:5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BIWMkA&#10;AADjAAAADwAAAGRycy9kb3ducmV2LnhtbESPzU7DMBCE70i8g7VI3KjdAA2EulXFj9QDF0q4r+Il&#10;jojXUbw06dtjJCSOo5n5RrPezqFXRxpTF9nCcmFAETfRddxaqN9fru5AJUF22EcmCydKsN2cn62x&#10;cnHiNzoepFUZwqlCC15kqLROjaeAaREH4ux9xjGgZDm22o04ZXjodWHMSgfsOC94HOjRU/N1+A4W&#10;RNxueaqfQ9p/zK9PkzfNLdbWXl7MuwdQQrP8h//ae2ehMOVNsbovy2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mBIWMkAAADjAAAADwAAAAAAAAAAAAAAAACYAgAA&#10;ZHJzL2Rvd25yZXYueG1sUEsFBgAAAAAEAAQA9QAAAI4DAAAAAA==&#10;" filled="f" stroked="f">
                  <v:textbox style="mso-fit-shape-to-text:t">
                    <w:txbxContent>
                      <w:p w:rsidR="00671334" w:rsidRDefault="00671334"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الشفافية</w:t>
                        </w:r>
                      </w:p>
                    </w:txbxContent>
                  </v:textbox>
                </v:shape>
                <v:shape id="TextBox 57" o:spid="_x0000_s3453" type="#_x0000_t202" style="position:absolute;left:44510;top:16845;width:24514;height:5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nQLMkA&#10;AADjAAAADwAAAGRycy9kb3ducmV2LnhtbESPzU7DMBCE70i8g7VI3KjdqDQQ6lYVP1IPXCjhvoqX&#10;OCJeR/HSpG+PkZA4jmbmG81mN4denWhMXWQLy4UBRdxE13FroX5/ubkDlQTZYR+ZLJwpwW57ebHB&#10;ysWJ3+h0lFZlCKcKLXiRodI6NZ4CpkUciLP3GceAkuXYajfilOGh14Uxax2w47zgcaBHT83X8TtY&#10;EHH75bl+DunwMb8+Td40t1hbe3017x9ACc3yH/5rH5yFwpSrYn1fli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YnQLMkAAADjAAAADwAAAAAAAAAAAAAAAACYAgAA&#10;ZHJzL2Rvd25yZXYueG1sUEsFBgAAAAAEAAQA9QAAAI4DAAAAAA==&#10;" filled="f" stroked="f">
                  <v:textbox style="mso-fit-shape-to-text:t">
                    <w:txbxContent>
                      <w:p w:rsidR="00671334" w:rsidRDefault="00671334"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المشاركة</w:t>
                        </w:r>
                      </w:p>
                    </w:txbxContent>
                  </v:textbox>
                </v:shape>
                <v:shape id="TextBox 58" o:spid="_x0000_s3454" type="#_x0000_t202" style="position:absolute;left:33182;top:30453;width:24514;height:5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V1t8kA&#10;AADjAAAADwAAAGRycy9kb3ducmV2LnhtbESPzU7DMBCE70i8g7VI3KjdiDYQ6lYVP1IPXCjhvoqX&#10;OCJeR/HSpG+PkZA4jmbmG81mN4denWhMXWQLy4UBRdxE13FroX5/ubkDlQTZYR+ZLJwpwW57ebHB&#10;ysWJ3+h0lFZlCKcKLXiRodI6NZ4CpkUciLP3GceAkuXYajfilOGh14Uxax2w47zgcaBHT83X8TtY&#10;EHH75bl+DunwMb8+Td40K6ytvb6a9w+ghGb5D/+1D85CYcrbYn1fli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sV1t8kAAADjAAAADwAAAAAAAAAAAAAAAACYAgAA&#10;ZHJzL2Rvd25yZXYueG1sUEsFBgAAAAAEAAQA9QAAAI4DAAAAAA==&#10;" filled="f" stroked="f">
                  <v:textbox style="mso-fit-shape-to-text:t">
                    <w:txbxContent>
                      <w:p w:rsidR="00671334" w:rsidRDefault="00671334"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الكفاءة</w:t>
                        </w:r>
                      </w:p>
                    </w:txbxContent>
                  </v:textbox>
                </v:shape>
                <v:shape id="TextBox 59" o:spid="_x0000_s3455" type="#_x0000_t202" style="position:absolute;left:8671;top:30919;width:24514;height:5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frwMkA&#10;AADjAAAADwAAAGRycy9kb3ducmV2LnhtbESPzWrDMBCE74W+g9hAb40U09qpEyWE/kAOvSRx74u1&#10;sUwsyVjb2Hn7qlDocZiZb5j1dnKduNIQ2+A1LOYKBPk6mNY3GqrTx+MSRGT0BrvgScONImw393dr&#10;LE0Y/YGuR25EgvhYogbL3JdSxtqSwzgPPfnkncPgkJMcGmkGHBPcdTJTKpcOW58WLPb0aqm+HL+d&#10;BmazW9yqdxf3X9Pn22hV/YyV1g+zabcCwTTxf/ivvTcaMlU8ZflLUeTw+yn9Abn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hfrwMkAAADjAAAADwAAAAAAAAAAAAAAAACYAgAA&#10;ZHJzL2Rvd25yZXYueG1sUEsFBgAAAAAEAAQA9QAAAI4DAAAAAA==&#10;" filled="f" stroked="f">
                  <v:textbox style="mso-fit-shape-to-text:t">
                    <w:txbxContent>
                      <w:p w:rsidR="00671334" w:rsidRDefault="00671334"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الأمان والخصوصية</w:t>
                        </w:r>
                      </w:p>
                    </w:txbxContent>
                  </v:textbox>
                </v:shape>
                <v:shape id="TextBox 60" o:spid="_x0000_s3456" type="#_x0000_t202" style="position:absolute;top:17649;width:24514;height:5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tOW8kA&#10;AADjAAAADwAAAGRycy9kb3ducmV2LnhtbESPzU7DMBCE70i8g7VI3KjdCBoIdauKH6kHLi3hvoqX&#10;OCJeR/HSpG+PkZA4jmbmG816O4denWhMXWQLy4UBRdxE13FroX5/vbkHlQTZYR+ZLJwpwXZzebHG&#10;ysWJD3Q6SqsyhFOFFrzIUGmdGk8B0yIOxNn7jGNAyXJstRtxyvDQ68KYlQ7YcV7wONCTp+br+B0s&#10;iLjd8ly/hLT/mN+eJ2+aO6ytvb6ad4+ghGb5D/+1985CYcrbYvVQli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VtOW8kAAADjAAAADwAAAAAAAAAAAAAAAACYAgAA&#10;ZHJzL2Rvd25yZXYueG1sUEsFBgAAAAAEAAQA9QAAAI4DAAAAAA==&#10;" filled="f" stroked="f">
                  <v:textbox style="mso-fit-shape-to-text:t">
                    <w:txbxContent>
                      <w:p w:rsidR="00671334" w:rsidRDefault="00671334"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الاستدامة</w:t>
                        </w:r>
                      </w:p>
                    </w:txbxContent>
                  </v:textbox>
                </v:shape>
                <w10:wrap anchorx="page"/>
                <w10:anchorlock/>
              </v:group>
            </w:pict>
          </mc:Fallback>
        </mc:AlternateContent>
      </w:r>
    </w:p>
    <w:p w:rsidR="00D75CDD" w:rsidRPr="00BA05D9" w:rsidRDefault="001A1818" w:rsidP="00BA05D9">
      <w:pPr>
        <w:rPr>
          <w:rFonts w:ascii="Sakkal Majalla" w:hAnsi="Sakkal Majalla"/>
          <w:b/>
          <w:bCs/>
          <w:sz w:val="32"/>
          <w:szCs w:val="32"/>
        </w:rPr>
      </w:pPr>
      <w:r w:rsidRPr="002A078C">
        <w:rPr>
          <w:rFonts w:ascii="Sakkal Majalla" w:hAnsi="Sakkal Majalla"/>
          <w:noProof/>
          <w:sz w:val="34"/>
        </w:rPr>
        <mc:AlternateContent>
          <mc:Choice Requires="wpg">
            <w:drawing>
              <wp:inline distT="0" distB="0" distL="0" distR="0" wp14:anchorId="2E1DE641" wp14:editId="72A35E26">
                <wp:extent cx="5731510" cy="892088"/>
                <wp:effectExtent l="0" t="0" r="2540" b="22860"/>
                <wp:docPr id="207426922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28" name="مجموعة 47"/>
                        <wpg:cNvGrpSpPr/>
                        <wpg:grpSpPr>
                          <a:xfrm>
                            <a:off x="0" y="0"/>
                            <a:ext cx="5731510" cy="895351"/>
                            <a:chOff x="0" y="0"/>
                            <a:chExt cx="5878196" cy="918845"/>
                          </a:xfrm>
                        </wpg:grpSpPr>
                        <wpg:grpSp>
                          <wpg:cNvPr id="2074269229" name="مجموعة 48"/>
                          <wpg:cNvGrpSpPr/>
                          <wpg:grpSpPr>
                            <a:xfrm>
                              <a:off x="0" y="0"/>
                              <a:ext cx="5878196" cy="918845"/>
                              <a:chOff x="0" y="0"/>
                              <a:chExt cx="6240348" cy="919070"/>
                            </a:xfrm>
                          </wpg:grpSpPr>
                          <wpg:grpSp>
                            <wpg:cNvPr id="2074269230" name="مجموعة 49"/>
                            <wpg:cNvGrpSpPr/>
                            <wpg:grpSpPr>
                              <a:xfrm>
                                <a:off x="0" y="169208"/>
                                <a:ext cx="5433072" cy="580613"/>
                                <a:chOff x="0" y="169208"/>
                                <a:chExt cx="5433072" cy="580613"/>
                              </a:xfrm>
                            </wpg:grpSpPr>
                            <wps:wsp>
                              <wps:cNvPr id="20742692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34"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الشفافية</w:t>
                                </w:r>
                              </w:p>
                            </w:txbxContent>
                          </wps:txbx>
                          <wps:bodyPr wrap="square" rtlCol="1">
                            <a:spAutoFit/>
                          </wps:bodyPr>
                        </wps:wsp>
                      </wpg:grpSp>
                      <pic:pic xmlns:pic="http://schemas.openxmlformats.org/drawingml/2006/picture">
                        <pic:nvPicPr>
                          <pic:cNvPr id="2074269235"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45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CgPeTA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345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dun/ByQAA&#10;AOMAAAAPAAAAAAAAAAAAAAAAAKoCAABkcnMvZG93bnJldi54bWxQSwUGAAAAAAQABAD6AAAAoAMA&#10;AAAA&#10;">
                  <v:group id="مجموعة 48" o:spid="_x0000_s345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y9tpa&#10;zAAAAOMAAAAPAAAAAAAAAAAAAAAAAKoCAABkcnMvZG93bnJldi54bWxQSwUGAAAAAAQABAD6AAAA&#10;owMAAAAA&#10;">
                    <v:group id="مجموعة 49" o:spid="_x0000_s346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phXlGsoA&#10;AADjAAAADwAAAAAAAAAAAAAAAACqAgAAZHJzL2Rvd25yZXYueG1sUEsFBgAAAAAEAAQA+gAAAKED&#10;AAAAAA==&#10;">
                      <v:shape id="شكل حر 50" o:spid="_x0000_s346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8fgssA&#10;AADjAAAADwAAAGRycy9kb3ducmV2LnhtbESPQWvCQBSE74X+h+UVvNVNoqZtmlVEEEQ8mLSl10f2&#10;NQnNvg3ZVeO/d4VCj8PMfMPkq9F04kyDay0riKcRCOLK6pZrBZ8f2+dXEM4ja+wsk4IrOVgtHx9y&#10;zLS9cEHn0tciQNhlqKDxvs+kdFVDBt3U9sTB+7GDQR/kUEs94CXATSeTKEqlwZbDQoM9bRqqfsuT&#10;UZDuF9/HY7VdFOVudnBk9Je2XqnJ07h+B+Fp9P/hv/ZOK0iil3mSviWzGO6fwh+Qyx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vjx+C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6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LpV8kA&#10;AADjAAAADwAAAGRycy9kb3ducmV2LnhtbESPQWsCMRSE74L/ITyhF6nZpmrr1ijFUuhRrXh+bp7Z&#10;pZuX7Sau23/fFAoeh5n5hlmue1eLjtpQedbwMMlAEBfeVGw1HD7f759BhIhssPZMGn4owHo1HCwx&#10;N/7KO+r20YoE4ZCjhjLGJpcyFCU5DBPfECfv7FuHMcnWStPiNcFdLVWWzaXDitNCiQ1tSiq+9hen&#10;Ab/d9njy0YfuZO3beNb0YzPT+m7Uv76AiNTHW/i//WE0qOxpquYL9ajg71P6A3L1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8LpV8kAAADjAAAADwAAAAAAAAAAAAAAAACYAgAA&#10;ZHJzL2Rvd25yZXYueG1sUEsFBgAAAAAEAAQA9QAAAI4DAAAAAA==&#10;" fillcolor="#a5a5a5 [2092]" stroked="f" strokeweight="1pt">
                        <v:stroke joinstyle="miter"/>
                      </v:roundrect>
                    </v:group>
                    <v:oval id="شكل بيضاوي 52" o:spid="_x0000_s346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UeMsA&#10;AADjAAAADwAAAGRycy9kb3ducmV2LnhtbESPUUvDMBSF34X9h3AHvrlkmVTXLRuiCAoOtJs+X5q7&#10;tqy5KU1cu39vBMHHwznnO5z1dnStOFMfGs8G5jMFgrj0tuHKwGH/fHMPIkRki61nMnChANvN5GqN&#10;ufUDf9C5iJVIEA45Gqhj7HIpQ1mTwzDzHXHyjr53GJPsK2l7HBLctVIrlUmHDaeFGjt6rKk8Fd/O&#10;wPvp+Hn5en1Tu8oPRTa4J63t3pjr6fiwAhFpjP/hv/aLNaDV3a3OlnqxgN9P6Q/Iz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7EhR4ywAAAOMAAAAPAAAAAAAAAAAAAAAAAJgC&#10;AABkcnMvZG93bnJldi54bWxQSwUGAAAAAAQABAD1AAAAkAMAAAAA&#10;" filled="f" strokecolor="#168489" strokeweight="1pt">
                      <v:stroke joinstyle="miter"/>
                    </v:oval>
                  </v:group>
                  <v:shape id="مربع نص 41" o:spid="_x0000_s346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3KaMkA&#10;AADjAAAADwAAAGRycy9kb3ducmV2LnhtbESPzU7DMBCE70i8g7VI3KjdUEoJdauKH6kHLpT0voqX&#10;OCJeR/HSpG+PkZA4jmbmG816O4VOnWhIbWQL85kBRVxH13Jjofp4vVmBSoLssItMFs6UYLu5vFhj&#10;6eLI73Q6SKMyhFOJFrxIX2qdak8B0yz2xNn7jENAyXJotBtwzPDQ6cKYpQ7Ycl7w2NOTp/rr8B0s&#10;iLjd/Fy9hLQ/Tm/Pozf1HVbWXl9Nu0dQQpP8h//ae2ehMPeLYvlQ3C7g91P+A3r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o3KaM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الشفافية</w:t>
                          </w:r>
                        </w:p>
                      </w:txbxContent>
                    </v:textbox>
                  </v:shape>
                </v:group>
                <v:shape id="صورة 54" o:spid="_x0000_s346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PoWJlPNAAAA4wAAAA8AAAAA&#10;AAAAAAAAAAAAnwIAAGRycy9kb3ducmV2LnhtbFBLBQYAAAAABAAEAPcAAACZAw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الوصول إلى المعلومات: مدى توفر البيانات والمعلومات للمواطنين والجهات المعنية.</w:t>
      </w:r>
    </w:p>
    <w:p w:rsidR="00D75CDD" w:rsidRPr="00E8020A" w:rsidRDefault="00D75CDD">
      <w:pPr>
        <w:pStyle w:val="ListParagraph"/>
        <w:numPr>
          <w:ilvl w:val="0"/>
          <w:numId w:val="15"/>
        </w:numPr>
        <w:spacing w:line="360" w:lineRule="auto"/>
        <w:ind w:left="454" w:hanging="454"/>
        <w:jc w:val="both"/>
        <w:rPr>
          <w:rFonts w:ascii="Sakkal Majalla" w:hAnsi="Sakkal Majalla"/>
          <w:sz w:val="32"/>
          <w:szCs w:val="32"/>
          <w:rtl/>
        </w:rPr>
      </w:pPr>
      <w:r w:rsidRPr="00E8020A">
        <w:rPr>
          <w:rFonts w:ascii="Sakkal Majalla" w:hAnsi="Sakkal Majalla" w:cs="Sakkal Majalla"/>
          <w:sz w:val="32"/>
          <w:szCs w:val="32"/>
          <w:rtl/>
        </w:rPr>
        <w:t>نشر التقارير: عدد ونوعية التقارير المنشورة والتي تتيح للمجتمع الاطلاع على الأداء الحكومي</w:t>
      </w:r>
      <w:r w:rsidRPr="00E8020A">
        <w:rPr>
          <w:rFonts w:ascii="Sakkal Majalla" w:hAnsi="Sakkal Majalla"/>
          <w:sz w:val="32"/>
          <w:szCs w:val="32"/>
          <w:rtl/>
        </w:rPr>
        <w:t>.</w:t>
      </w:r>
    </w:p>
    <w:p w:rsidR="00D75CDD" w:rsidRPr="00BA05D9" w:rsidRDefault="001A1818" w:rsidP="002B74A4">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6C5D4B84" wp14:editId="406B4AE6">
                <wp:extent cx="5731510" cy="892088"/>
                <wp:effectExtent l="0" t="0" r="2540" b="22860"/>
                <wp:docPr id="207426923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37" name="مجموعة 47"/>
                        <wpg:cNvGrpSpPr/>
                        <wpg:grpSpPr>
                          <a:xfrm>
                            <a:off x="0" y="0"/>
                            <a:ext cx="5731510" cy="895351"/>
                            <a:chOff x="0" y="0"/>
                            <a:chExt cx="5878196" cy="918845"/>
                          </a:xfrm>
                        </wpg:grpSpPr>
                        <wpg:grpSp>
                          <wpg:cNvPr id="2074269238" name="مجموعة 48"/>
                          <wpg:cNvGrpSpPr/>
                          <wpg:grpSpPr>
                            <a:xfrm>
                              <a:off x="0" y="0"/>
                              <a:ext cx="5878196" cy="918845"/>
                              <a:chOff x="0" y="0"/>
                              <a:chExt cx="6240348" cy="919070"/>
                            </a:xfrm>
                          </wpg:grpSpPr>
                          <wpg:grpSp>
                            <wpg:cNvPr id="2074269239" name="مجموعة 49"/>
                            <wpg:cNvGrpSpPr/>
                            <wpg:grpSpPr>
                              <a:xfrm>
                                <a:off x="0" y="169208"/>
                                <a:ext cx="5433072" cy="580613"/>
                                <a:chOff x="0" y="169208"/>
                                <a:chExt cx="5433072" cy="580613"/>
                              </a:xfrm>
                            </wpg:grpSpPr>
                            <wps:wsp>
                              <wps:cNvPr id="20742692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43"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المشاركة</w:t>
                                </w:r>
                              </w:p>
                            </w:txbxContent>
                          </wps:txbx>
                          <wps:bodyPr wrap="square" rtlCol="1">
                            <a:spAutoFit/>
                          </wps:bodyPr>
                        </wps:wsp>
                      </wpg:grpSp>
                      <pic:pic xmlns:pic="http://schemas.openxmlformats.org/drawingml/2006/picture">
                        <pic:nvPicPr>
                          <pic:cNvPr id="2074269244"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46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KBCxdN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346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p/H1u&#10;zAAAAOMAAAAPAAAAAAAAAAAAAAAAAKoCAABkcnMvZG93bnJldi54bWxQSwUGAAAAAAQABAD6AAAA&#10;owMAAAAA&#10;">
                  <v:group id="مجموعة 48" o:spid="_x0000_s346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YY+kcyQAA&#10;AOMAAAAPAAAAAAAAAAAAAAAAAKoCAABkcnMvZG93bnJldi54bWxQSwUGAAAAAAQABAD6AAAAoAMA&#10;AAAA&#10;">
                    <v:group id="مجموعة 49" o:spid="_x0000_s346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3L0yH&#10;zAAAAOMAAAAPAAAAAAAAAAAAAAAAAKoCAABkcnMvZG93bnJldi54bWxQSwUGAAAAAAQABAD6AAAA&#10;owMAAAAA&#10;">
                      <v:shape id="شكل حر 50" o:spid="_x0000_s347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XJZMoA&#10;AADjAAAADwAAAGRycy9kb3ducmV2LnhtbESPzWrCQBSF94W+w3AL7urEaFKbOooIQihdJGml20vm&#10;Nglm7oTMqPHtO4tCl4fzx7fZTaYXVxpdZ1nBYh6BIK6t7rhR8PV5fF6DcB5ZY2+ZFNzJwW77+LDB&#10;TNsbl3StfCPCCLsMFbTeD5mUrm7JoJvbgTh4P3Y06IMcG6lHvIVx08s4ilJpsOPw0OJAh5bqc3Ux&#10;CtL35Lso6mNSVvnyw5HRJ229UrOnaf8GwtPk/8N/7VwriKOXVZy+xqtAEZgCD8jt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jFyWT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7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YEXckA&#10;AADjAAAADwAAAGRycy9kb3ducmV2LnhtbESPQWvCQBSE7wX/w/IEL1I3BrU2uooohR5bFc/P7Osm&#10;mH0bs2tM/31XEHocZuYbZrnubCVaanzpWMF4lIAgzp0u2Sg4Hj5e5yB8QNZYOSYFv+Rhveq9LDHT&#10;7s7f1O6DERHCPkMFRQh1JqXPC7LoR64mjt6PayyGKBsjdYP3CLeVTJNkJi2WHBcKrGlbUH7Z36wC&#10;vNqv09kF59uzMbvhtO6GeqrUoN9tFiACdeE//Gx/agVp8jZJZ+/pZAyPT/EPyN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xYEXckAAADjAAAADwAAAAAAAAAAAAAAAACYAgAA&#10;ZHJzL2Rvd25yZXYueG1sUEsFBgAAAAAEAAQA9QAAAI4DAAAAAA==&#10;" fillcolor="#a5a5a5 [2092]" stroked="f" strokeweight="1pt">
                        <v:stroke joinstyle="miter"/>
                      </v:roundrect>
                    </v:group>
                    <v:oval id="شكل بيضاوي 52" o:spid="_x0000_s347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jCnsoA&#10;AADjAAAADwAAAGRycy9kb3ducmV2LnhtbESPX0vDMBTF3wW/Q7jC3lxiGFW7ZUOUwQQF7f48X5q7&#10;tqy5KU22dt/eCIKPh3PO73AWq9G14kJ9aDwbeJgqEMSltw1XBnbb9f0TiBCRLbaeycCVAqyWtzcL&#10;zK0f+JsuRaxEgnDI0UAdY5dLGcqaHIap74iTd/S9w5hkX0nb45DgrpVaqUw6bDgt1NjRa03lqTg7&#10;A1+n4/56eP9Qn5Ufimxwb1rbrTGTu/FlDiLSGP/Df+2NNaDV40xnz3qm4fdT+gNy+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xYwp7KAAAA4wAAAA8AAAAAAAAAAAAAAAAAmAIA&#10;AGRycy9kb3ducmV2LnhtbFBLBQYAAAAABAAEAPUAAACPAwAAAAA=&#10;" filled="f" strokecolor="#168489" strokeweight="1pt">
                      <v:stroke joinstyle="miter"/>
                    </v:oval>
                  </v:group>
                  <v:shape id="مربع نص 41" o:spid="_x0000_s347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IhYckA&#10;AADjAAAADwAAAGRycy9kb3ducmV2LnhtbESPzU7DMBCE70i8g7VI3KjdUEoJdauKH6kHLpT0voqX&#10;OCJeR/HSpG+PkZA4jmbmG816O4VOnWhIbWQL85kBRVxH13Jjofp4vVmBSoLssItMFs6UYLu5vFhj&#10;6eLI73Q6SKMyhFOJFrxIX2qdak8B0yz2xNn7jENAyXJotBtwzPDQ6cKYpQ7Ycl7w2NOTp/rr8B0s&#10;iLjd/Fy9hLQ/Tm/Pozf1HVbWXl9Nu0dQQpP8h//ae2ehMPeLYvlQLG7h91P+A3r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WIhYc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المشاركة</w:t>
                          </w:r>
                        </w:p>
                      </w:txbxContent>
                    </v:textbox>
                  </v:shape>
                </v:group>
                <v:shape id="صورة 54" o:spid="_x0000_s347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M1c8LXNAAAA4wAAAA8AAAAA&#10;AAAAAAAAAAAAnwIAAGRycy9kb3ducmV2LnhtbFBLBQYAAAAABAAEAPcAAACZAw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التفاعل مع المواطنين: عدد وجودة القنوات التي يتم من خلالها استقبال آراء ومقترحات المواطنين.</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معدل المشاركة: نسبة المواطنين الذين يشاركون في عمليات صنع القرار عبر المنصات الرقمية.</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8AC18BD" wp14:editId="2D5179C7">
                <wp:extent cx="5731510" cy="892088"/>
                <wp:effectExtent l="0" t="0" r="2540" b="22860"/>
                <wp:docPr id="207426924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46" name="مجموعة 47"/>
                        <wpg:cNvGrpSpPr/>
                        <wpg:grpSpPr>
                          <a:xfrm>
                            <a:off x="0" y="0"/>
                            <a:ext cx="5731510" cy="895351"/>
                            <a:chOff x="0" y="0"/>
                            <a:chExt cx="5878196" cy="918845"/>
                          </a:xfrm>
                        </wpg:grpSpPr>
                        <wpg:grpSp>
                          <wpg:cNvPr id="2074269247" name="مجموعة 48"/>
                          <wpg:cNvGrpSpPr/>
                          <wpg:grpSpPr>
                            <a:xfrm>
                              <a:off x="0" y="0"/>
                              <a:ext cx="5878196" cy="918845"/>
                              <a:chOff x="0" y="0"/>
                              <a:chExt cx="6240348" cy="919070"/>
                            </a:xfrm>
                          </wpg:grpSpPr>
                          <wpg:grpSp>
                            <wpg:cNvPr id="2074269248" name="مجموعة 49"/>
                            <wpg:cNvGrpSpPr/>
                            <wpg:grpSpPr>
                              <a:xfrm>
                                <a:off x="0" y="169208"/>
                                <a:ext cx="5433072" cy="580613"/>
                                <a:chOff x="0" y="169208"/>
                                <a:chExt cx="5433072" cy="580613"/>
                              </a:xfrm>
                            </wpg:grpSpPr>
                            <wps:wsp>
                              <wps:cNvPr id="20742692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52"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الكفاءة</w:t>
                                </w:r>
                              </w:p>
                            </w:txbxContent>
                          </wps:txbx>
                          <wps:bodyPr wrap="square" rtlCol="1">
                            <a:spAutoFit/>
                          </wps:bodyPr>
                        </wps:wsp>
                      </wpg:grpSp>
                      <pic:pic xmlns:pic="http://schemas.openxmlformats.org/drawingml/2006/picture">
                        <pic:nvPicPr>
                          <pic:cNvPr id="2074269253"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47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xtg9O90HAADl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347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etquI&#10;zAAAAOMAAAAPAAAAAAAAAAAAAAAAAKoCAABkcnMvZG93bnJldi54bWxQSwUGAAAAAAQABAD6AAAA&#10;owMAAAAA&#10;">
                  <v:group id="مجموعة 48" o:spid="_x0000_s347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x+g4T&#10;zAAAAOMAAAAPAAAAAAAAAAAAAAAAAKoCAABkcnMvZG93bnJldi54bWxQSwUGAAAAAAQABAD6AAAA&#10;owMAAAAA&#10;">
                    <v:group id="مجموعة 49" o:spid="_x0000_s347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AZZphyQAA&#10;AOMAAAAPAAAAAAAAAAAAAAAAAKoCAABkcnMvZG93bnJldi54bWxQSwUGAAAAAAQABAD6AAAAoAMA&#10;AAAA&#10;">
                      <v:shape id="شكل حر 50" o:spid="_x0000_s347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9g+csA&#10;AADjAAAADwAAAGRycy9kb3ducmV2LnhtbESPQWvCQBSE70L/w/IKvemmqaaaukopCKH0YFLF6yP7&#10;moRm34bsauK/7xYEj8PMfMOst6NpxYV611hW8DyLQBCXVjdcKTh876ZLEM4ja2wtk4IrOdhuHiZr&#10;TLUdOKdL4SsRIOxSVFB736VSurImg25mO+Lg/djeoA+yr6TucQhw08o4ihJpsOGwUGNHHzWVv8XZ&#10;KEg+F6f9vtwt8iJ7+XJk9FFbr9TT4/j+BsLT6O/hWzvTCuLodR4nq3i+gv9P4Q/IzR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J/2D5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8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M3G8gA&#10;AADjAAAADwAAAGRycy9kb3ducmV2LnhtbESPy2rDMBBF94X8g5hANiGRY+qkdSObklLosnmQ9cSa&#10;yibWyLVUx/37alHI8nJfnG052lYM1PvGsYLVMgFBXDndsFFwOr4vnkD4gKyxdUwKfslDWUwetphr&#10;d+M9DYdgRBxhn6OCOoQul9JXNVn0S9cRR+/L9RZDlL2RusdbHLetTJNkLS02HB9q7GhXU3U9/FgF&#10;+G0/zxcXnB8uxrzNs26c60yp2XR8fQERaAz38H/7QytIk81jun5Os0gRmSIPyOI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gzcbyAAAAOMAAAAPAAAAAAAAAAAAAAAAAJgCAABk&#10;cnMvZG93bnJldi54bWxQSwUGAAAAAAQABAD1AAAAjQMAAAAA&#10;" fillcolor="#a5a5a5 [2092]" stroked="f" strokeweight="1pt">
                        <v:stroke joinstyle="miter"/>
                      </v:roundrect>
                    </v:group>
                    <v:oval id="شكل بيضاوي 52" o:spid="_x0000_s348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PKNMsA&#10;AADjAAAADwAAAGRycy9kb3ducmV2LnhtbESPUUvDMBSF3wX/Q7gD31yyoJ3rlg1RBAUHs5s+X5q7&#10;tqy5KU1cu39vBMHHwznnO5zVZnStOFMfGs8GZlMFgrj0tuHKwGH/cvsAIkRki61nMnChAJv19dUK&#10;c+sH/qBzESuRIBxyNFDH2OVShrImh2HqO+LkHX3vMCbZV9L2OCS4a6VWKpMOG04LNXb0VFN5Kr6d&#10;gd3p+Hn5entX28oPRTa4Z63t3pibyfi4BBFpjP/hv/arNaDV/E5nC30/g99P6Q/I9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5U8o0ywAAAOMAAAAPAAAAAAAAAAAAAAAAAJgC&#10;AABkcnMvZG93bnJldi54bWxQSwUGAAAAAAQABAD1AAAAkAMAAAAA&#10;" filled="f" strokecolor="#168489" strokeweight="1pt">
                      <v:stroke joinstyle="miter"/>
                    </v:oval>
                  </v:group>
                  <v:shape id="مربع نص 41" o:spid="_x0000_s348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SJ8kA&#10;AADjAAAADwAAAGRycy9kb3ducmV2LnhtbESPT2sCMRTE7wW/Q3hCbzUxVFtXo0j/gIdetNv7Y/Pc&#10;LG5elk3qrt++KRR6HGbmN8xmN/pWXKmPTWAD85kCQVwF23BtoPx8f3gGEROyxTYwGbhRhN12crfB&#10;woaBj3Q9pVpkCMcCDbiUukLKWDnyGGehI87eOfQeU5Z9LW2PQ4b7VmqlltJjw3nBYUcvjqrL6dsb&#10;SMnu57fyzcfD1/jxOjhVLbA05n467tcgEo3pP/zXPlgDWj096uVKLzT8fsp/QG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cSJ8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الكفاءة</w:t>
                          </w:r>
                        </w:p>
                      </w:txbxContent>
                    </v:textbox>
                  </v:shape>
                </v:group>
                <v:shape id="صورة 54" o:spid="_x0000_s348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Mds/hzNAAAA4wAAAA8AAAAA&#10;AAAAAAAAAAAAnwIAAGRycy9kb3ducmV2LnhtbFBLBQYAAAAABAAEAPcAAACZAwAAAAA=&#10;">
                  <v:imagedata r:id="rId81" o:title=""/>
                  <v:path arrowok="t"/>
                </v:shape>
                <w10:wrap anchorx="page"/>
                <w10:anchorlock/>
              </v:group>
            </w:pict>
          </mc:Fallback>
        </mc:AlternateContent>
      </w:r>
      <w:r w:rsidR="00D75CDD" w:rsidRPr="00A54B4D">
        <w:rPr>
          <w:rFonts w:ascii="Sakkal Majalla" w:hAnsi="Sakkal Majalla"/>
          <w:b/>
          <w:bCs/>
          <w:sz w:val="32"/>
          <w:szCs w:val="32"/>
          <w:rtl/>
        </w:rPr>
        <w:t xml:space="preserve"> </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سرعة الأداء: الوقت المستغرق في إنجاز المعاملات والإجراءات الحكومية.</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تكلفة الخدمات: تقليل التكاليف المرتبطة بتقديم الخدمات عبر التحول الرقمي.</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45FA14E0" wp14:editId="7413B916">
                <wp:extent cx="5731510" cy="892088"/>
                <wp:effectExtent l="0" t="0" r="2540" b="22860"/>
                <wp:docPr id="207426925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55" name="مجموعة 47"/>
                        <wpg:cNvGrpSpPr/>
                        <wpg:grpSpPr>
                          <a:xfrm>
                            <a:off x="0" y="0"/>
                            <a:ext cx="5731510" cy="895351"/>
                            <a:chOff x="0" y="0"/>
                            <a:chExt cx="5878196" cy="918845"/>
                          </a:xfrm>
                        </wpg:grpSpPr>
                        <wpg:grpSp>
                          <wpg:cNvPr id="2074269256" name="مجموعة 48"/>
                          <wpg:cNvGrpSpPr/>
                          <wpg:grpSpPr>
                            <a:xfrm>
                              <a:off x="0" y="0"/>
                              <a:ext cx="5878196" cy="918845"/>
                              <a:chOff x="0" y="0"/>
                              <a:chExt cx="6240348" cy="919070"/>
                            </a:xfrm>
                          </wpg:grpSpPr>
                          <wpg:grpSp>
                            <wpg:cNvPr id="2074269257" name="مجموعة 49"/>
                            <wpg:cNvGrpSpPr/>
                            <wpg:grpSpPr>
                              <a:xfrm>
                                <a:off x="0" y="169208"/>
                                <a:ext cx="5433072" cy="580613"/>
                                <a:chOff x="0" y="169208"/>
                                <a:chExt cx="5433072" cy="580613"/>
                              </a:xfrm>
                            </wpg:grpSpPr>
                            <wps:wsp>
                              <wps:cNvPr id="20742692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61" name="مربع نص 41"/>
                          <wps:cNvSpPr txBox="1"/>
                          <wps:spPr>
                            <a:xfrm>
                              <a:off x="204466" y="256663"/>
                              <a:ext cx="4615440" cy="389157"/>
                            </a:xfrm>
                            <a:prstGeom prst="rect">
                              <a:avLst/>
                            </a:prstGeom>
                            <a:noFill/>
                          </wps:spPr>
                          <wps:txbx>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الأمان والخصوصية</w:t>
                                </w:r>
                              </w:p>
                            </w:txbxContent>
                          </wps:txbx>
                          <wps:bodyPr wrap="square" rtlCol="1">
                            <a:spAutoFit/>
                          </wps:bodyPr>
                        </wps:wsp>
                      </wpg:grpSp>
                      <pic:pic xmlns:pic="http://schemas.openxmlformats.org/drawingml/2006/picture">
                        <pic:nvPicPr>
                          <pic:cNvPr id="2074269262"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48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u9Sc8u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348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rvaMi&#10;zAAAAOMAAAAPAAAAAAAAAAAAAAAAAKoCAABkcnMvZG93bnJldi54bWxQSwUGAAAAAAQABAD6AAAA&#10;owMAAAAA&#10;">
                  <v:group id="مجموعة 48" o:spid="_x0000_s348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bbz1V&#10;zAAAAOMAAAAPAAAAAAAAAAAAAAAAAKoCAABkcnMvZG93bnJldi54bWxQSwUGAAAAAAQABAD6AAAA&#10;owMAAAAA&#10;">
                    <v:group id="مجموعة 49" o:spid="_x0000_s348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0I5jO&#10;zAAAAOMAAAAPAAAAAAAAAAAAAAAAAKoCAABkcnMvZG93bnJldi54bWxQSwUGAAAAAAQABAD6AAAA&#10;owMAAAAA&#10;">
                      <v:shape id="شكل حر 50" o:spid="_x0000_s348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pTv8gA&#10;AADjAAAADwAAAGRycy9kb3ducmV2LnhtbERPTWvCQBC9F/wPywi91Y1pk9boKlIQpHiIaUuvQ3ZM&#10;gtnZkN0m6b/vHgSPj/e92U2mFQP1rrGsYLmIQBCXVjdcKfj6PDy9gXAeWWNrmRT8kYPddvawwUzb&#10;kc80FL4SIYRdhgpq77tMSlfWZNAtbEccuIvtDfoA+0rqHscQbloZR1EqDTYcGmrs6L2m8lr8GgXp&#10;R/KT5+UhORfH55Mjo7+19Uo9zqf9GoSnyd/FN/dRK4ij15c4XcVJGB0+hT8g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alO/yAAAAOM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8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mehskA&#10;AADjAAAADwAAAGRycy9kb3ducmV2LnhtbESPQWvCQBSE7wX/w/KEXkQ3hsbW6CqiCD1WLZ6f2ddN&#10;MPs2Zrcx/ffdQsHjMDPfMMt1b2vRUesrxwqmkwQEceF0xUbB52k/fgPhA7LG2jEp+CEP69XgaYm5&#10;dnc+UHcMRkQI+xwVlCE0uZS+KMmin7iGOHpfrrUYomyN1C3eI9zWMk2SmbRYcVwosaFtScX1+G0V&#10;4M1+nC8uON9djNmNsqYf6Uyp52G/WYAI1IdH+L/9rhWkyetLOpun2Rz+PsU/I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LmehskAAADjAAAADwAAAAAAAAAAAAAAAACYAgAA&#10;ZHJzL2Rvd25yZXYueG1sUEsFBgAAAAAEAAQA9QAAAI4DAAAAAA==&#10;" fillcolor="#a5a5a5 [2092]" stroked="f" strokeweight="1pt">
                        <v:stroke joinstyle="miter"/>
                      </v:roundrect>
                    </v:group>
                    <v:oval id="شكل بيضاوي 52" o:spid="_x0000_s349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OlEskA&#10;AADjAAAADwAAAGRycy9kb3ducmV2LnhtbESPXWvCMBSG7wf7D+EIu5uJYXRbNcpQBhsobHXz+tAc&#10;22JzUprM1n9vLoRdvrxfPIvV6Fpxpj40ng3MpgoEceltw5WBn/374wuIEJEttp7JwIUCrJb3dwvM&#10;rR/4m85FrEQa4ZCjgTrGLpcylDU5DFPfESfv6HuHMcm+krbHIY27VmqlMumw4fRQY0frmspT8ecM&#10;fJ2Ov5fD51btKj8U2eA2Wtu9MQ+T8W0OItIY/8O39oc1oNXzk85edZYoElPiAbm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HOlEskAAADjAAAADwAAAAAAAAAAAAAAAACYAgAA&#10;ZHJzL2Rvd25yZXYueG1sUEsFBgAAAAAEAAQA9QAAAI4DAAAAAA==&#10;" filled="f" strokecolor="#168489" strokeweight="1pt">
                      <v:stroke joinstyle="miter"/>
                    </v:oval>
                  </v:group>
                  <v:shape id="مربع نص 41" o:spid="_x0000_s3491"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lG7cgA&#10;AADjAAAADwAAAGRycy9kb3ducmV2LnhtbESPT0vEMBTE74LfITzBm5u0aNW62WXxD+zBi2u9P5pn&#10;U2xeSvPcdr+9EQSPw8z8hllvlzCoI02pj2yhWBlQxG10PXcWmveXqztQSZAdDpHJwokSbDfnZ2us&#10;XZz5jY4H6VSGcKrRghcZa61T6ylgWsWROHufcQooWU6ddhPOGR4GXRpT6YA95wWPIz16ar8O38GC&#10;iNsVp+Y5pP3H8vo0e9PeYGPt5cWyewAltMh/+K+9dxZKc3tdVvdlVcDvp/wH9O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SUbtyAAAAOMAAAAPAAAAAAAAAAAAAAAAAJgCAABk&#10;cnMvZG93bnJldi54bWxQSwUGAAAAAAQABAD1AAAAjQMAAAAA&#10;" filled="f" stroked="f">
                    <v:textbox style="mso-fit-shape-to-text:t">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الأمان والخصوصية</w:t>
                          </w:r>
                        </w:p>
                      </w:txbxContent>
                    </v:textbox>
                  </v:shape>
                </v:group>
                <v:shape id="صورة 54" o:spid="_x0000_s349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ZkyROswAAADjAAAADwAAAAAA&#10;AAAAAAAAAACfAgAAZHJzL2Rvd25yZXYueG1sUEsFBgAAAAAEAAQA9wAAAJgDA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حماية البيانات: مدى التزام المؤسسات بحماية معلومات المواطنين.</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الاستجابة للتهديدات: سرعة وفعالية استجابة النظام للتهديدات الأمنية.</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345F74A6" wp14:editId="10186E3F">
                <wp:extent cx="5731510" cy="892088"/>
                <wp:effectExtent l="0" t="0" r="2540" b="22860"/>
                <wp:docPr id="207426926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64" name="مجموعة 47"/>
                        <wpg:cNvGrpSpPr/>
                        <wpg:grpSpPr>
                          <a:xfrm>
                            <a:off x="0" y="0"/>
                            <a:ext cx="5731510" cy="895351"/>
                            <a:chOff x="0" y="0"/>
                            <a:chExt cx="5878196" cy="918845"/>
                          </a:xfrm>
                        </wpg:grpSpPr>
                        <wpg:grpSp>
                          <wpg:cNvPr id="2074269265" name="مجموعة 48"/>
                          <wpg:cNvGrpSpPr/>
                          <wpg:grpSpPr>
                            <a:xfrm>
                              <a:off x="0" y="0"/>
                              <a:ext cx="5878196" cy="918845"/>
                              <a:chOff x="0" y="0"/>
                              <a:chExt cx="6240348" cy="919070"/>
                            </a:xfrm>
                          </wpg:grpSpPr>
                          <wpg:grpSp>
                            <wpg:cNvPr id="2074269266" name="مجموعة 49"/>
                            <wpg:cNvGrpSpPr/>
                            <wpg:grpSpPr>
                              <a:xfrm>
                                <a:off x="0" y="169208"/>
                                <a:ext cx="5433072" cy="580613"/>
                                <a:chOff x="0" y="169208"/>
                                <a:chExt cx="5433072" cy="580613"/>
                              </a:xfrm>
                            </wpg:grpSpPr>
                            <wps:wsp>
                              <wps:cNvPr id="20742692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6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70"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الاستدامة</w:t>
                                </w:r>
                              </w:p>
                            </w:txbxContent>
                          </wps:txbx>
                          <wps:bodyPr wrap="square" rtlCol="1">
                            <a:spAutoFit/>
                          </wps:bodyPr>
                        </wps:wsp>
                      </wpg:grpSp>
                      <pic:pic xmlns:pic="http://schemas.openxmlformats.org/drawingml/2006/picture">
                        <pic:nvPicPr>
                          <pic:cNvPr id="2074269271"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49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">
                <v:group id="مجموعة 47" o:spid="_x0000_s349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KncwE&#10;zAAAAOMAAAAPAAAAAAAAAAAAAAAAAKoCAABkcnMvZG93bnJldi54bWxQSwUGAAAAAAQABAD6AAAA&#10;owMAAAAA&#10;">
                  <v:group id="مجموعة 48" o:spid="_x0000_s349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l0Wmf&#10;zAAAAOMAAAAPAAAAAAAAAAAAAAAAAKoCAABkcnMvZG93bnJldi54bWxQSwUGAAAAAAQABAD6AAAA&#10;owMAAAAA&#10;">
                    <v:group id="مجموعة 49" o:spid="_x0000_s349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VA/fo&#10;zAAAAOMAAAAPAAAAAAAAAAAAAAAAAKoCAABkcnMvZG93bnJldi54bWxQSwUGAAAAAAQABAD6AAAA&#10;owMAAAAA&#10;">
                      <v:shape id="شكل حر 50" o:spid="_x0000_s349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kNcMoA&#10;AADjAAAADwAAAGRycy9kb3ducmV2LnhtbESPQWvCQBSE7wX/w/IKvdVNY401ZhURAlJ6MLGl10f2&#10;mQSzb0N2q+m/7xYEj8PMfMNkm9F04kKDay0reJlGIIgrq1uuFXwe8+c3EM4ja+wsk4JfcrBZTx4y&#10;TLW9ckGX0tciQNilqKDxvk+ldFVDBt3U9sTBO9nBoA9yqKUe8BrgppNxFCXSYMthocGedg1V5/LH&#10;KEje59+HQ5XPi3I/+3Bk9Je2Xqmnx3G7AuFp9Pfwrb3XCuJo8RonyzhZwP+n8Afk+g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yZDXD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9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nxoMYA&#10;AADjAAAADwAAAGRycy9kb3ducmV2LnhtbERPz2vCMBS+C/sfwhvsIjNdmZ1W0zImA4/OjZ2fzTMt&#10;a166Jtb635uD4PHj+70uR9uKgXrfOFbwMktAEFdON2wU/Hx/Pi9A+ICssXVMCi7koSweJmvMtTvz&#10;Fw37YEQMYZ+jgjqELpfSVzVZ9DPXEUfu6HqLIcLeSN3jOYbbVqZJkkmLDceGGjv6qKn625+sAvy3&#10;u9+DC84PB2M203k3TvVcqafH8X0FItAY7uKbe6sVpMnba5ot0yyOjp/iH5D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ZnxoMYAAADjAAAADwAAAAAAAAAAAAAAAACYAgAAZHJz&#10;L2Rvd25yZXYueG1sUEsFBgAAAAAEAAQA9QAAAIsDAAAAAA==&#10;" fillcolor="#a5a5a5 [2092]" stroked="f" strokeweight="1pt">
                        <v:stroke joinstyle="miter"/>
                      </v:roundrect>
                    </v:group>
                    <v:oval id="شكل بيضاوي 52" o:spid="_x0000_s349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kMj8gA&#10;AADjAAAADwAAAGRycy9kb3ducmV2LnhtbERPXUvDMBR9F/Yfwh345pIFqbNbNsZEUFDYOvX50ty1&#10;Zc1NaeLa/XsjCMJ5OZwvzmozulZcqA+NZwPzmQJBXHrbcGXg4/h8twARIrLF1jMZuFKAzXpys8Lc&#10;+oEPdCliJVIJhxwN1DF2uZShrMlhmPmOOGkn3zuMifaVtD0Oqdy1UiuVSYcNp4UaO9rVVJ6Lb2dg&#10;fz59Xr9e39R75YciG9yT1vZozO103C5BRBrjv/kv/WINaPVwr7PHBPj9lP6AXP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SQyPyAAAAOMAAAAPAAAAAAAAAAAAAAAAAJgCAABk&#10;cnMvZG93bnJldi54bWxQSwUGAAAAAAQABAD1AAAAjQMAAAAA&#10;" filled="f" strokecolor="#168489" strokeweight="1pt">
                      <v:stroke joinstyle="miter"/>
                    </v:oval>
                  </v:group>
                  <v:shape id="مربع نص 41" o:spid="_x0000_s350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x1q8gA&#10;AADjAAAADwAAAGRycy9kb3ducmV2LnhtbESPPU/DMBCGdyT+g3VIbNRuBC2EulVVqNSBhRL2U3zE&#10;EfE5iq9N+u/rAYnx1fulZ7WZQqfONKQ2soX5zIAirqNrubFQfe0fnkElQXbYRSYLF0qwWd/erLB0&#10;ceRPOh+lUXmEU4kWvEhfap1qTwHTLPbE2fuJQ0DJcmi0G3DM46HThTELHbDl/OCxp52n+vd4ChZE&#10;3HZ+qd5DOnxPH2+jN/UTVtbe303bV1BCk/yH/9oHZ6Ewy8di8VIsM0Vmyjyg1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73HWryAAAAOMAAAAPAAAAAAAAAAAAAAAAAJgCAABk&#10;cnMvZG93bnJldi54bWxQSwUGAAAAAAQABAD1AAAAjQM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الاستدامة</w:t>
                          </w:r>
                        </w:p>
                      </w:txbxContent>
                    </v:textbox>
                  </v:shape>
                </v:group>
                <v:shape id="صورة 54" o:spid="_x0000_s350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BNHmZDNAAAA4wAAAA8AAAAA&#10;AAAAAAAAAAAAnwIAAGRycy9kb3ducmV2LnhtbFBLBQYAAAAABAAEAPcAAACZAw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التحديث والصيانة: مدى قدرة الأنظمة على التكيف مع التغيرات والتحديثات التكنولوجية.</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استخدام الموارد: الكفاءة في استخدام الموارد التقنية والبشرية.</w:t>
      </w:r>
    </w:p>
    <w:p w:rsidR="00D75CDD" w:rsidRPr="00BA05D9" w:rsidRDefault="001A1818" w:rsidP="002B74A4">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2DC5E775" wp14:editId="2C9144D1">
                <wp:extent cx="5731510" cy="892088"/>
                <wp:effectExtent l="0" t="0" r="2540" b="22860"/>
                <wp:docPr id="207426927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73" name="مجموعة 47"/>
                        <wpg:cNvGrpSpPr/>
                        <wpg:grpSpPr>
                          <a:xfrm>
                            <a:off x="0" y="0"/>
                            <a:ext cx="5731510" cy="895351"/>
                            <a:chOff x="0" y="0"/>
                            <a:chExt cx="5878196" cy="918845"/>
                          </a:xfrm>
                        </wpg:grpSpPr>
                        <wpg:grpSp>
                          <wpg:cNvPr id="2074269274" name="مجموعة 48"/>
                          <wpg:cNvGrpSpPr/>
                          <wpg:grpSpPr>
                            <a:xfrm>
                              <a:off x="0" y="0"/>
                              <a:ext cx="5878196" cy="918845"/>
                              <a:chOff x="0" y="0"/>
                              <a:chExt cx="6240348" cy="919070"/>
                            </a:xfrm>
                          </wpg:grpSpPr>
                          <wpg:grpSp>
                            <wpg:cNvPr id="2074269275" name="مجموعة 49"/>
                            <wpg:cNvGrpSpPr/>
                            <wpg:grpSpPr>
                              <a:xfrm>
                                <a:off x="0" y="169208"/>
                                <a:ext cx="5433072" cy="580613"/>
                                <a:chOff x="0" y="169208"/>
                                <a:chExt cx="5433072" cy="580613"/>
                              </a:xfrm>
                            </wpg:grpSpPr>
                            <wps:wsp>
                              <wps:cNvPr id="20742692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79"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الابتكار</w:t>
                                </w:r>
                              </w:p>
                            </w:txbxContent>
                          </wps:txbx>
                          <wps:bodyPr wrap="square" rtlCol="1">
                            <a:spAutoFit/>
                          </wps:bodyPr>
                        </wps:wsp>
                      </wpg:grpSp>
                      <pic:pic xmlns:pic="http://schemas.openxmlformats.org/drawingml/2006/picture">
                        <pic:nvPicPr>
                          <pic:cNvPr id="2074269280"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50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m+NB4Q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M6b40H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350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ArcKt&#10;zAAAAOMAAAAPAAAAAAAAAAAAAAAAAKoCAABkcnMvZG93bnJldi54bWxQSwUGAAAAAAQABAD6AAAA&#10;owMAAAAA&#10;">
                  <v:group id="مجموعة 48" o:spid="_x0000_s350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PRFrZ&#10;zAAAAOMAAAAPAAAAAAAAAAAAAAAAAKoCAABkcnMvZG93bnJldi54bWxQSwUGAAAAAAQABAD6AAAA&#10;owMAAAAA&#10;">
                    <v:group id="مجموعة 49" o:spid="_x0000_s350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gCP9C&#10;zAAAAOMAAAAPAAAAAAAAAAAAAAAAAKoCAABkcnMvZG93bnJldi54bWxQSwUGAAAAAAQABAD6AAAA&#10;owMAAAAA&#10;">
                      <v:shape id="شكل حر 50" o:spid="_x0000_s350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w+NsoA&#10;AADjAAAADwAAAGRycy9kb3ducmV2LnhtbESPQWvCQBSE7wX/w/IKvdVNY401ZhURAlJ6MLGl10f2&#10;mQSzb0N2q+m/7xYEj8PMfMNkm9F04kKDay0reJlGIIgrq1uuFXwe8+c3EM4ja+wsk4JfcrBZTx4y&#10;TLW9ckGX0tciQNilqKDxvk+ldFVDBt3U9sTBO9nBoA9yqKUe8BrgppNxFCXSYMthocGedg1V5/LH&#10;KEje59+HQ5XPi3I/+3Bk9Je2Xqmnx3G7AuFp9Pfwrb3XCuJo8Rony3iRwP+n8Afk+g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YMPjb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0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zD8kA&#10;AADjAAAADwAAAGRycy9kb3ducmV2LnhtbESPQWvCQBSE7wX/w/KEXkQ3BjWaukppKXhsrXh+Zp+b&#10;0OzbmN3G+O/dQsHjMDPfMOttb2vRUesrxwqmkwQEceF0xUbB4ftjvAThA7LG2jEpuJGH7WbwtMZc&#10;uyt/UbcPRkQI+xwVlCE0uZS+KMmin7iGOHpn11oMUbZG6havEW5rmSbJQlqsOC6U2NBbScXP/tcq&#10;wIv9PJ5ccL47GfM+mjf9SM+Veh72ry8gAvXhEf5v77SCNMlm6WKVZhn8fYp/QG7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d/zD8kAAADjAAAADwAAAAAAAAAAAAAAAACYAgAA&#10;ZHJzL2Rvd25yZXYueG1sUEsFBgAAAAAEAAQA9QAAAI4DAAAAAA==&#10;" fillcolor="#a5a5a5 [2092]" stroked="f" strokeweight="1pt">
                        <v:stroke joinstyle="miter"/>
                      </v:roundrect>
                    </v:group>
                    <v:oval id="شكل بيضاوي 52" o:spid="_x0000_s350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w/ycgA&#10;AADjAAAADwAAAGRycy9kb3ducmV2LnhtbERPXWvCMBR9H/gfwhX2NhPDqK4aRRyDDTbQuu350lzb&#10;YnNTmszWf788DPZ4ON/r7ehacaU+NJ4NzGcKBHHpbcOVgc/Ty8MSRIjIFlvPZOBGAbabyd0ac+sH&#10;PtK1iJVIIRxyNFDH2OVShrImh2HmO+LEnX3vMCbYV9L2OKRw10qtVCYdNpwaauxoX1N5KX6cgcPl&#10;/HX7fntXH5Ufimxwz1rbkzH303G3AhFpjP/iP/erNaDV4lFnT3qRRqdP6Q/Iz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3D/JyAAAAOMAAAAPAAAAAAAAAAAAAAAAAJgCAABk&#10;cnMvZG93bnJldi54bWxQSwUGAAAAAAQABAD1AAAAjQMAAAAA&#10;" filled="f" strokecolor="#168489" strokeweight="1pt">
                      <v:stroke joinstyle="miter"/>
                    </v:oval>
                  </v:group>
                  <v:shape id="مربع نص 41" o:spid="_x0000_s350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bcNskA&#10;AADjAAAADwAAAGRycy9kb3ducmV2LnhtbESPzU7DMBCE70i8g7VI3KjdCFqa1q0qfqQeuFDCfRVv&#10;44h4HcVLk749RkLiOJqZbzSb3RQ6daYhtZEtzGcGFHEdXcuNherj9e4RVBJkh11ksnChBLvt9dUG&#10;SxdHfqfzURqVIZxKtOBF+lLrVHsKmGaxJ87eKQ4BJcuh0W7AMcNDpwtjFjpgy3nBY09Pnuqv43ew&#10;IOL280v1EtLhc3p7Hr2pH7Cy9vZm2q9BCU3yH/5rH5yFwizvi8WqWK7g91P+A3r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ubcNs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الابتكار</w:t>
                          </w:r>
                        </w:p>
                      </w:txbxContent>
                    </v:textbox>
                  </v:shape>
                </v:group>
                <v:shape id="صورة 54" o:spid="_x0000_s351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eTCzLAAAA4wAAAA8AAABkcnMvZG93bnJldi54bWxEj11PwjAUhu9J/A/NMfEOOqeBMSkEDSYm&#10;XMHUeHlcj9ugPZ1thfnv6YWJl2/erzyL1WCNOJEPnWMFt5MMBHHtdMeNgtfqeVyACBFZo3FMCn4p&#10;wGp5NVpgqd2Zd3Tax0akEQ4lKmhj7EspQ92SxTBxPXHyvpy3GJP0jdQez2ncGpln2VRa7Dg9tNjT&#10;U0v1cf9jFWz94+dhXr2b6nv3sSnM3eztuNkqdXM9rB9ARBrif/iv/aIV5NnsPp/O8yJRJKbEA3J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J3kwsywAAAOMAAAAPAAAAAAAA&#10;AAAAAAAAAJ8CAABkcnMvZG93bnJldi54bWxQSwUGAAAAAAQABAD3AAAAlwM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تطوير الخدمات: عدد ونوعية الخدمات الجديدة التي تم تطويرها رقميا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التكنولوجيا المستخدمة: استخدام تقنيات حديثة مثل الذكاء الاصطناعي والبلوك تشين لتحسين الخدمات.</w:t>
      </w:r>
    </w:p>
    <w:p w:rsidR="00D75CDD" w:rsidRPr="00A37760" w:rsidRDefault="00D75CDD" w:rsidP="00E8020A">
      <w:pPr>
        <w:spacing w:line="360" w:lineRule="auto"/>
        <w:rPr>
          <w:rFonts w:ascii="Sakkal Majalla" w:hAnsi="Sakkal Majalla"/>
          <w:sz w:val="32"/>
          <w:szCs w:val="32"/>
        </w:rPr>
      </w:pPr>
      <w:r w:rsidRPr="00E8020A">
        <w:rPr>
          <w:rFonts w:ascii="Sakkal Majalla" w:hAnsi="Sakkal Majalla" w:hint="cs"/>
          <w:color w:val="C00000"/>
          <w:sz w:val="32"/>
          <w:szCs w:val="32"/>
          <w:rtl/>
        </w:rPr>
        <w:t xml:space="preserve">خلاصة القول: </w:t>
      </w:r>
      <w:r w:rsidRPr="00A37760">
        <w:rPr>
          <w:rFonts w:ascii="Sakkal Majalla" w:hAnsi="Sakkal Majalla"/>
          <w:sz w:val="32"/>
          <w:szCs w:val="32"/>
          <w:rtl/>
        </w:rPr>
        <w:t>ت</w:t>
      </w:r>
      <w:r>
        <w:rPr>
          <w:rFonts w:ascii="Sakkal Majalla" w:hAnsi="Sakkal Majalla" w:hint="cs"/>
          <w:sz w:val="32"/>
          <w:szCs w:val="32"/>
          <w:rtl/>
        </w:rPr>
        <w:t>ُ</w:t>
      </w:r>
      <w:r w:rsidRPr="00A37760">
        <w:rPr>
          <w:rFonts w:ascii="Sakkal Majalla" w:hAnsi="Sakkal Majalla"/>
          <w:sz w:val="32"/>
          <w:szCs w:val="32"/>
          <w:rtl/>
        </w:rPr>
        <w:t>عتبر مؤشرات قياس فعالية الحوكمة الرقمية ضرورية لضمان تحقيق الأهداف المرجوة من التحول الرقمي. من خلال مراقبة هذه المؤشرات، يمكن للحكومات تحسين أدائها وزيادة ثقة المواطنين في المؤسسات الحكومية.</w:t>
      </w:r>
    </w:p>
    <w:p w:rsidR="00D75CDD" w:rsidRPr="00BA05D9" w:rsidRDefault="001A1818" w:rsidP="002B74A4">
      <w:pPr>
        <w:pageBreakBefore/>
        <w:rPr>
          <w:rFonts w:ascii="Sakkal Majalla" w:hAnsi="Sakkal Majalla"/>
          <w:sz w:val="32"/>
          <w:szCs w:val="32"/>
        </w:rPr>
      </w:pPr>
      <w:r w:rsidRPr="002A078C">
        <w:rPr>
          <w:rFonts w:ascii="Sakkal Majalla" w:hAnsi="Sakkal Majalla"/>
          <w:noProof/>
          <w:color w:val="002060"/>
          <w:sz w:val="34"/>
        </w:rPr>
        <w:lastRenderedPageBreak/>
        <mc:AlternateContent>
          <mc:Choice Requires="wpg">
            <w:drawing>
              <wp:inline distT="0" distB="0" distL="0" distR="0" wp14:anchorId="6AC27D9B" wp14:editId="544B87DA">
                <wp:extent cx="5731510" cy="895350"/>
                <wp:effectExtent l="0" t="0" r="21590" b="19050"/>
                <wp:docPr id="207426889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895"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896" name="مجموعة 39"/>
                        <wpg:cNvGrpSpPr/>
                        <wpg:grpSpPr>
                          <a:xfrm>
                            <a:off x="0" y="0"/>
                            <a:ext cx="5731510" cy="895350"/>
                            <a:chOff x="0" y="0"/>
                            <a:chExt cx="5878196" cy="918845"/>
                          </a:xfrm>
                        </wpg:grpSpPr>
                        <wpg:grpSp>
                          <wpg:cNvPr id="2074268897" name="مجموعة 40"/>
                          <wpg:cNvGrpSpPr/>
                          <wpg:grpSpPr>
                            <a:xfrm>
                              <a:off x="0" y="0"/>
                              <a:ext cx="5878196" cy="918845"/>
                              <a:chOff x="0" y="0"/>
                              <a:chExt cx="6240348" cy="919070"/>
                            </a:xfrm>
                          </wpg:grpSpPr>
                          <wpg:grpSp>
                            <wpg:cNvPr id="2074268898" name="مجموعة 41"/>
                            <wpg:cNvGrpSpPr/>
                            <wpg:grpSpPr>
                              <a:xfrm>
                                <a:off x="0" y="169208"/>
                                <a:ext cx="5433072" cy="580613"/>
                                <a:chOff x="0" y="169208"/>
                                <a:chExt cx="5433072" cy="580613"/>
                              </a:xfrm>
                            </wpg:grpSpPr>
                            <wps:wsp>
                              <wps:cNvPr id="207426889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0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0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02" name="مربع نص 41"/>
                          <wps:cNvSpPr txBox="1"/>
                          <wps:spPr>
                            <a:xfrm>
                              <a:off x="204484" y="257055"/>
                              <a:ext cx="4616071" cy="387740"/>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أدوات تقييم أداء الحوكمة في البيئة الرقمية</w:t>
                                </w:r>
                              </w:p>
                            </w:txbxContent>
                          </wps:txbx>
                          <wps:bodyPr wrap="square" rtlCol="1">
                            <a:spAutoFit/>
                          </wps:bodyPr>
                        </wps:wsp>
                      </wpg:grpSp>
                    </wpg:wgp>
                  </a:graphicData>
                </a:graphic>
              </wp:inline>
            </w:drawing>
          </mc:Choice>
          <mc:Fallback>
            <w:pict>
              <v:group id="_x0000_s351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qmvG79wAAAAFAQAADwAAAGRy&#10;cy9kb3ducmV2LnhtbEyPQUvDQBCF74L/YRnBm91N1aIxm1KKeiqCrSDepsk0Cc3Ohuw2Sf+9oxe9&#10;PBje471vsuXkWjVQHxrPFpKZAUVc+LLhysLH7uXmAVSIyCW2nsnCmQIs88uLDNPSj/xOwzZWSko4&#10;pGihjrFLtQ5FTQ7DzHfE4h187zDK2Ve67HGUctfquTEL7bBhWaixo3VNxXF7chZeRxxXt8nzsDke&#10;1uev3f3b5yYha6+vptUTqEhT/AvDD76gQy5Me3/iMqjWgjwSf1W8RzNfgNpL6C4xoPNM/6fPvwE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">
                <v:shape id="صورة 38" o:spid="_x0000_s3512"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19ikNywAAAOMAAAAPAAAAAAAA&#10;AAAAAAAAAJ8CAABkcnMvZG93bnJldi54bWxQSwUGAAAAAAQABAD3AAAAlwMAAAAA&#10;">
                  <v:imagedata r:id="rId67" o:title=""/>
                </v:shape>
                <v:group id="مجموعة 39" o:spid="_x0000_s351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T10uk&#10;zAAAAOMAAAAPAAAAAAAAAAAAAAAAAKoCAABkcnMvZG93bnJldi54bWxQSwUGAAAAAAQABAD6AAAA&#10;owMAAAAA&#10;">
                  <v:group id="مجموعة 40" o:spid="_x0000_s351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8m+4/&#10;zAAAAOMAAAAPAAAAAAAAAAAAAAAAAKoCAABkcnMvZG93bnJldi54bWxQSwUGAAAAAAQABAD6AAAA&#10;owMAAAAA&#10;">
                    <v:group id="مجموعة 41" o:spid="_x0000_s351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NBHpNyQAA&#10;AOMAAAAPAAAAAAAAAAAAAAAAAKoCAABkcnMvZG93bnJldi54bWxQSwUGAAAAAAQABAD6AAAAoAMA&#10;AAAA&#10;">
                      <v:shape id="شكل حر 42" o:spid="_x0000_s351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KqW8oA&#10;AADjAAAADwAAAGRycy9kb3ducmV2LnhtbESPwW7CMBBE75X6D9ZW6q3YpBEJAYMQatUeegH6Aat4&#10;GwfidYhdSP++rlSJ42hm3miW69F14kJDaD1rmE4UCOLam5YbDZ+H16cSRIjIBjvPpOGHAqxX93dL&#10;rIy/8o4u+9iIBOFQoQYbY19JGWpLDsPE98TJ+/KDw5jk0Egz4DXBXSczpWbSYctpwWJPW0v1af/t&#10;NBiVv7i8eCtoe/6w6jg18fRstH58GDcLEJHGeAv/t9+NhkwVeTYry/kc/j6lPyB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bCqlv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51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1LsoA&#10;AADjAAAADwAAAGRycy9kb3ducmV2LnhtbESPXUvDMBSG7wf+h3AE71xikW7WpWUKG0N3oZvo7aE5&#10;tsXkpDTZWv+9uRB2+fJ+8ayqyVlxpiF0njXczRUI4tqbjhsNH8fN7RJEiMgGrWfS8EsBqvJqtsLC&#10;+JHf6XyIjUgjHArU0MbYF1KGuiWHYe574uR9+8FhTHJopBlwTOPOykypXDrsOD202NNzS/XP4eQ0&#10;LN42pzFs8+PL06fdd8p+rbNX1vrmelo/gog0xUv4v70zGjK1uM/y5YNKFIkp8YAs/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SDtS7KAAAA4wAAAA8AAAAAAAAAAAAAAAAAmAIA&#10;AGRycy9kb3ducmV2LnhtbFBLBQYAAAAABAAEAPUAAACPAwAAAAA=&#10;" fillcolor="#168489" stroked="f" strokeweight="1pt">
                        <v:stroke joinstyle="miter"/>
                      </v:roundrect>
                    </v:group>
                    <v:oval id="شكل بيضاوي 44" o:spid="_x0000_s351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6CAcoA&#10;AADjAAAADwAAAGRycy9kb3ducmV2LnhtbESP0UoDMRRE34X+Q7iCbzbZRWpdm5YiiEUQadoPuG5u&#10;N6ubm3UT2/XvjVDo4zAzZ5jFavSdONIQ28AaiqkCQVwH23KjYb97vp2DiAnZYheYNPxShNVycrXA&#10;yoYTb+loUiMyhGOFGlxKfSVlrB15jNPQE2fvEAaPKcuhkXbAU4b7TpZKzaTHlvOCw56eHNVf5sdr&#10;MOPOvL8cGhnejHv9KD7Dt99utL65HtePIBKN6RI+tzdWQ6nu78rZ/EEV8P8p/w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2uggHKAAAA4wAAAA8AAAAAAAAAAAAAAAAAmAIA&#10;AGRycy9kb3ducmV2LnhtbFBLBQYAAAAABAAEAPUAAACPAwAAAAA=&#10;" filled="f" strokecolor="#a5a5a5 [2092]" strokeweight="1pt">
                      <v:stroke joinstyle="miter"/>
                    </v:oval>
                  </v:group>
                  <v:shape id="مربع نص 41" o:spid="_x0000_s3519"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T+zMkA&#10;AADjAAAADwAAAGRycy9kb3ducmV2LnhtbESPzU7DMBCE70i8g7VI3KjdCEpJ61YVP1IPXFrCfRVv&#10;44h4HcVLk749RkLiOJqZbzTr7RQ6daYhtZEtzGcGFHEdXcuNherj7W4JKgmywy4yWbhQgu3m+mqN&#10;pYsjH+h8lEZlCKcSLXiRvtQ61Z4CplnsibN3ikNAyXJotBtwzPDQ6cKYhQ7Ycl7w2NOzp/rr+B0s&#10;iLjd/FK9hrT/nN5fRm/qB6ysvb2ZditQQpP8h//ae2ehMI/3xWL5ZAr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aT+zM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أدوات تقييم أداء الحوكمة في البيئة الرقمية</w:t>
                          </w:r>
                        </w:p>
                      </w:txbxContent>
                    </v:textbox>
                  </v:shape>
                </v:group>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في العصر الرقمي، أصبحت الحوكمة الرقمية جزءا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أساسيا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من عملية تحسين الأداء المؤسسي وتعزيز الشفافية والمشاركة. لتقييم أداء الحوكمة في البيئة الرقمية، يتم استخدام مجموعة من الأدوات التي تساعد في تحليل وتقييم فعالية العمليات والأنظمة</w:t>
      </w:r>
      <w:r w:rsidRPr="00E8020A">
        <w:rPr>
          <w:rFonts w:ascii="Sakkal Majalla" w:hAnsi="Sakkal Majalla" w:cs="Sakkal Majalla"/>
          <w:sz w:val="32"/>
          <w:szCs w:val="32"/>
        </w:rPr>
        <w:t>.</w:t>
      </w:r>
    </w:p>
    <w:p w:rsidR="00D75CDD" w:rsidRPr="00E8020A" w:rsidRDefault="00D75CDD" w:rsidP="00D75CDD">
      <w:pPr>
        <w:rPr>
          <w:rFonts w:ascii="Sakkal Majalla" w:hAnsi="Sakkal Majalla"/>
          <w:b/>
          <w:bCs/>
          <w:color w:val="C00000"/>
          <w:sz w:val="32"/>
          <w:szCs w:val="32"/>
        </w:rPr>
      </w:pPr>
      <w:r w:rsidRPr="00E8020A">
        <w:rPr>
          <w:rFonts w:ascii="Sakkal Majalla" w:hAnsi="Sakkal Majalla"/>
          <w:b/>
          <w:bCs/>
          <w:color w:val="C00000"/>
          <w:sz w:val="32"/>
          <w:szCs w:val="32"/>
        </w:rPr>
        <w:t xml:space="preserve"> </w:t>
      </w:r>
      <w:r w:rsidRPr="00E8020A">
        <w:rPr>
          <w:rFonts w:ascii="Sakkal Majalla" w:hAnsi="Sakkal Majalla"/>
          <w:b/>
          <w:bCs/>
          <w:color w:val="C00000"/>
          <w:sz w:val="32"/>
          <w:szCs w:val="32"/>
          <w:rtl/>
        </w:rPr>
        <w:t>أدوات تقييم أداء الحوكمة في البيئة الرقمية</w:t>
      </w:r>
    </w:p>
    <w:p w:rsidR="00FD026C" w:rsidRDefault="00FD026C" w:rsidP="00D75CDD">
      <w:pPr>
        <w:rPr>
          <w:rFonts w:ascii="Sakkal Majalla" w:hAnsi="Sakkal Majalla"/>
          <w:b/>
          <w:bCs/>
          <w:sz w:val="32"/>
          <w:szCs w:val="32"/>
        </w:rPr>
      </w:pPr>
    </w:p>
    <w:p w:rsidR="00FD026C" w:rsidRDefault="00FD026C" w:rsidP="002B74A4">
      <w:pPr>
        <w:jc w:val="center"/>
        <w:rPr>
          <w:rFonts w:ascii="Sakkal Majalla" w:hAnsi="Sakkal Majalla"/>
          <w:b/>
          <w:bCs/>
          <w:sz w:val="32"/>
          <w:szCs w:val="32"/>
          <w:rtl/>
        </w:rPr>
      </w:pPr>
      <w:r w:rsidRPr="00FD026C">
        <w:rPr>
          <w:rFonts w:ascii="Sakkal Majalla" w:hAnsi="Sakkal Majalla"/>
          <w:b/>
          <w:bCs/>
          <w:noProof/>
          <w:sz w:val="32"/>
          <w:szCs w:val="32"/>
        </w:rPr>
        <mc:AlternateContent>
          <mc:Choice Requires="wpg">
            <w:drawing>
              <wp:inline distT="0" distB="0" distL="0" distR="0" wp14:anchorId="1A4A6446" wp14:editId="2A9ADDE4">
                <wp:extent cx="5564464" cy="2198361"/>
                <wp:effectExtent l="19050" t="0" r="0" b="12065"/>
                <wp:docPr id="2074270229" name="Group 97"/>
                <wp:cNvGraphicFramePr/>
                <a:graphic xmlns:a="http://schemas.openxmlformats.org/drawingml/2006/main">
                  <a:graphicData uri="http://schemas.microsoft.com/office/word/2010/wordprocessingGroup">
                    <wpg:wgp>
                      <wpg:cNvGrpSpPr/>
                      <wpg:grpSpPr>
                        <a:xfrm>
                          <a:off x="0" y="0"/>
                          <a:ext cx="5564464" cy="2198361"/>
                          <a:chOff x="0" y="0"/>
                          <a:chExt cx="7687378" cy="3038363"/>
                        </a:xfrm>
                      </wpg:grpSpPr>
                      <wpg:grpSp>
                        <wpg:cNvPr id="2074270230" name="Group 2074270230"/>
                        <wpg:cNvGrpSpPr/>
                        <wpg:grpSpPr>
                          <a:xfrm>
                            <a:off x="4114800" y="12029"/>
                            <a:ext cx="3572578" cy="1037869"/>
                            <a:chOff x="4114800" y="12029"/>
                            <a:chExt cx="3572578" cy="1037869"/>
                          </a:xfrm>
                        </wpg:grpSpPr>
                        <wpg:grpSp>
                          <wpg:cNvPr id="2074270231" name="Group 2074270231"/>
                          <wpg:cNvGrpSpPr/>
                          <wpg:grpSpPr>
                            <a:xfrm flipH="1">
                              <a:off x="4114800" y="12031"/>
                              <a:ext cx="3465323" cy="879148"/>
                              <a:chOff x="4114800" y="12031"/>
                              <a:chExt cx="4744954" cy="1203788"/>
                            </a:xfrm>
                          </wpg:grpSpPr>
                          <wps:wsp>
                            <wps:cNvPr id="2074270232" name="사각형: 둥근 모서리 33"/>
                            <wps:cNvSpPr/>
                            <wps:spPr>
                              <a:xfrm>
                                <a:off x="4575754" y="34805"/>
                                <a:ext cx="4284000" cy="1158240"/>
                              </a:xfrm>
                              <a:prstGeom prst="roundRect">
                                <a:avLst>
                                  <a:gd name="adj" fmla="val 8396"/>
                                </a:avLst>
                              </a:prstGeom>
                              <a:solidFill>
                                <a:sysClr val="window" lastClr="FFFFFF"/>
                              </a:solidFill>
                              <a:ln w="38100" cap="flat" cmpd="sng" algn="ctr">
                                <a:solidFill>
                                  <a:srgbClr val="FFC000"/>
                                </a:solidFill>
                                <a:prstDash val="solid"/>
                                <a:miter lim="800000"/>
                              </a:ln>
                              <a:effectLst/>
                            </wps:spPr>
                            <wps:bodyPr rtlCol="0" anchor="ctr"/>
                          </wps:wsp>
                          <wpg:grpSp>
                            <wpg:cNvPr id="2074270233" name="그룹 34"/>
                            <wpg:cNvGrpSpPr/>
                            <wpg:grpSpPr>
                              <a:xfrm>
                                <a:off x="4114800" y="12031"/>
                                <a:ext cx="856210" cy="1203788"/>
                                <a:chOff x="4114800" y="12031"/>
                                <a:chExt cx="887766" cy="1248156"/>
                              </a:xfrm>
                            </wpg:grpSpPr>
                            <wps:wsp>
                              <wps:cNvPr id="2074270234" name="이등변 삼각형 35"/>
                              <wps:cNvSpPr/>
                              <wps:spPr>
                                <a:xfrm rot="5400000">
                                  <a:off x="3934605" y="192226"/>
                                  <a:ext cx="1248156" cy="887766"/>
                                </a:xfrm>
                                <a:prstGeom prst="triangle">
                                  <a:avLst/>
                                </a:prstGeom>
                                <a:solidFill>
                                  <a:srgbClr val="FFC000">
                                    <a:lumMod val="75000"/>
                                  </a:srgbClr>
                                </a:solidFill>
                                <a:ln w="12700" cap="flat" cmpd="sng" algn="ctr">
                                  <a:noFill/>
                                  <a:prstDash val="solid"/>
                                  <a:miter lim="800000"/>
                                </a:ln>
                                <a:effectLst/>
                              </wps:spPr>
                              <wps:bodyPr rtlCol="0" anchor="ctr"/>
                            </wps:wsp>
                            <wps:wsp>
                              <wps:cNvPr id="2074270235" name="이등변 삼각형 36"/>
                              <wps:cNvSpPr/>
                              <wps:spPr>
                                <a:xfrm rot="5400000">
                                  <a:off x="4063699" y="245883"/>
                                  <a:ext cx="1097280" cy="780453"/>
                                </a:xfrm>
                                <a:prstGeom prst="triangle">
                                  <a:avLst/>
                                </a:prstGeom>
                                <a:solidFill>
                                  <a:srgbClr val="FFC000"/>
                                </a:solidFill>
                                <a:ln w="12700" cap="flat" cmpd="sng" algn="ctr">
                                  <a:noFill/>
                                  <a:prstDash val="solid"/>
                                  <a:miter lim="800000"/>
                                </a:ln>
                                <a:effectLst/>
                              </wps:spPr>
                              <wps:bodyPr rtlCol="0" anchor="ctr"/>
                            </wps:wsp>
                          </wpg:grpSp>
                        </wpg:grpSp>
                        <wps:wsp>
                          <wps:cNvPr id="2074270236" name="TextBox 51"/>
                          <wps:cNvSpPr txBox="1"/>
                          <wps:spPr>
                            <a:xfrm>
                              <a:off x="4346835" y="12029"/>
                              <a:ext cx="2376569" cy="1037869"/>
                            </a:xfrm>
                            <a:prstGeom prst="rect">
                              <a:avLst/>
                            </a:prstGeom>
                            <a:noFill/>
                          </wps:spPr>
                          <wps:txbx>
                            <w:txbxContent>
                              <w:p w:rsidR="00671334" w:rsidRPr="00FD026C" w:rsidRDefault="00671334"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مؤشرات الأداء الرئيسية</w:t>
                                </w:r>
                                <w:r w:rsidRPr="00FD026C">
                                  <w:rPr>
                                    <w:rFonts w:eastAsia="Calibri" w:hAnsi="Adobe Arabic" w:cs="Adobe Arabic"/>
                                    <w:b/>
                                    <w:bCs/>
                                    <w:color w:val="000000"/>
                                    <w:kern w:val="24"/>
                                    <w:sz w:val="32"/>
                                    <w:szCs w:val="32"/>
                                    <w:lang w:bidi="ar-EG"/>
                                  </w:rPr>
                                  <w:t xml:space="preserve"> (</w:t>
                                </w:r>
                                <w:r w:rsidRPr="00716BE5">
                                  <w:rPr>
                                    <w:rFonts w:eastAsia="Calibri" w:hAnsi="Adobe Arabic" w:cs="Adobe Arabic"/>
                                    <w:b/>
                                    <w:bCs/>
                                    <w:color w:val="000000"/>
                                    <w:kern w:val="24"/>
                                    <w:szCs w:val="28"/>
                                    <w:lang w:bidi="ar-EG"/>
                                  </w:rPr>
                                  <w:t>KPIs</w:t>
                                </w:r>
                                <w:r w:rsidRPr="00FD026C">
                                  <w:rPr>
                                    <w:rFonts w:eastAsia="Calibri" w:hAnsi="Adobe Arabic" w:cs="Adobe Arabic"/>
                                    <w:b/>
                                    <w:bCs/>
                                    <w:color w:val="000000"/>
                                    <w:kern w:val="24"/>
                                    <w:sz w:val="32"/>
                                    <w:szCs w:val="32"/>
                                    <w:lang w:bidi="ar-EG"/>
                                  </w:rPr>
                                  <w:t>)</w:t>
                                </w:r>
                              </w:p>
                            </w:txbxContent>
                          </wps:txbx>
                          <wps:bodyPr wrap="square">
                            <a:noAutofit/>
                          </wps:bodyPr>
                        </wps:wsp>
                        <wps:wsp>
                          <wps:cNvPr id="2074270237" name="TextBox 52"/>
                          <wps:cNvSpPr txBox="1"/>
                          <wps:spPr>
                            <a:xfrm>
                              <a:off x="7010506" y="167802"/>
                              <a:ext cx="676872" cy="506150"/>
                            </a:xfrm>
                            <a:prstGeom prst="rect">
                              <a:avLst/>
                            </a:prstGeom>
                            <a:noFill/>
                          </wps:spPr>
                          <wps:txbx>
                            <w:txbxContent>
                              <w:p w:rsidR="00671334" w:rsidRDefault="00671334"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1</w:t>
                                </w:r>
                              </w:p>
                            </w:txbxContent>
                          </wps:txbx>
                          <wps:bodyPr wrap="square">
                            <a:noAutofit/>
                          </wps:bodyPr>
                        </wps:wsp>
                      </wpg:grpSp>
                      <wpg:grpSp>
                        <wpg:cNvPr id="2074270238" name="Group 2074270238"/>
                        <wpg:cNvGrpSpPr/>
                        <wpg:grpSpPr>
                          <a:xfrm>
                            <a:off x="4114800" y="1085623"/>
                            <a:ext cx="3572574" cy="879148"/>
                            <a:chOff x="4114800" y="1085623"/>
                            <a:chExt cx="3572574" cy="879148"/>
                          </a:xfrm>
                        </wpg:grpSpPr>
                        <wpg:grpSp>
                          <wpg:cNvPr id="2074270239" name="Group 2074270239"/>
                          <wpg:cNvGrpSpPr/>
                          <wpg:grpSpPr>
                            <a:xfrm flipH="1">
                              <a:off x="4114800" y="1085623"/>
                              <a:ext cx="3465323" cy="879148"/>
                              <a:chOff x="4114800" y="1085622"/>
                              <a:chExt cx="4744954" cy="1203788"/>
                            </a:xfrm>
                          </wpg:grpSpPr>
                          <wps:wsp>
                            <wps:cNvPr id="388507680" name="사각형: 둥근 모서리 33"/>
                            <wps:cNvSpPr/>
                            <wps:spPr>
                              <a:xfrm>
                                <a:off x="4575754" y="1108396"/>
                                <a:ext cx="4284000" cy="1158240"/>
                              </a:xfrm>
                              <a:prstGeom prst="roundRect">
                                <a:avLst>
                                  <a:gd name="adj" fmla="val 8396"/>
                                </a:avLst>
                              </a:prstGeom>
                              <a:solidFill>
                                <a:sysClr val="window" lastClr="FFFFFF"/>
                              </a:solidFill>
                              <a:ln w="38100" cap="flat" cmpd="sng" algn="ctr">
                                <a:solidFill>
                                  <a:srgbClr val="3D8E92"/>
                                </a:solidFill>
                                <a:prstDash val="solid"/>
                                <a:miter lim="800000"/>
                              </a:ln>
                              <a:effectLst/>
                            </wps:spPr>
                            <wps:bodyPr rtlCol="0" anchor="ctr"/>
                          </wps:wsp>
                          <wpg:grpSp>
                            <wpg:cNvPr id="388507681" name="그룹 34"/>
                            <wpg:cNvGrpSpPr/>
                            <wpg:grpSpPr>
                              <a:xfrm>
                                <a:off x="4114800" y="1085622"/>
                                <a:ext cx="856210" cy="1203788"/>
                                <a:chOff x="4114800" y="1085622"/>
                                <a:chExt cx="887766" cy="1248156"/>
                              </a:xfrm>
                            </wpg:grpSpPr>
                            <wps:wsp>
                              <wps:cNvPr id="388507682" name="이등변 삼각형 35"/>
                              <wps:cNvSpPr/>
                              <wps:spPr>
                                <a:xfrm rot="5400000">
                                  <a:off x="3934605" y="1265817"/>
                                  <a:ext cx="1248156" cy="887766"/>
                                </a:xfrm>
                                <a:prstGeom prst="triangle">
                                  <a:avLst/>
                                </a:prstGeom>
                                <a:solidFill>
                                  <a:srgbClr val="2D6A6D"/>
                                </a:solidFill>
                                <a:ln w="12700" cap="flat" cmpd="sng" algn="ctr">
                                  <a:solidFill>
                                    <a:srgbClr val="3D8E92"/>
                                  </a:solidFill>
                                  <a:prstDash val="solid"/>
                                  <a:miter lim="800000"/>
                                </a:ln>
                                <a:effectLst/>
                              </wps:spPr>
                              <wps:bodyPr rtlCol="0" anchor="ctr"/>
                            </wps:wsp>
                            <wps:wsp>
                              <wps:cNvPr id="388507683" name="이등변 삼각형 36"/>
                              <wps:cNvSpPr/>
                              <wps:spPr>
                                <a:xfrm rot="5400000">
                                  <a:off x="4063699" y="1319474"/>
                                  <a:ext cx="1097280" cy="780453"/>
                                </a:xfrm>
                                <a:prstGeom prst="triangle">
                                  <a:avLst/>
                                </a:prstGeom>
                                <a:solidFill>
                                  <a:srgbClr val="3D8E92"/>
                                </a:solidFill>
                                <a:ln w="12700" cap="flat" cmpd="sng" algn="ctr">
                                  <a:solidFill>
                                    <a:srgbClr val="3D8E92"/>
                                  </a:solidFill>
                                  <a:prstDash val="solid"/>
                                  <a:miter lim="800000"/>
                                </a:ln>
                                <a:effectLst/>
                              </wps:spPr>
                              <wps:bodyPr rtlCol="0" anchor="ctr"/>
                            </wps:wsp>
                          </wpg:grpSp>
                        </wpg:grpSp>
                        <wps:wsp>
                          <wps:cNvPr id="388507684" name="TextBox 59"/>
                          <wps:cNvSpPr txBox="1"/>
                          <wps:spPr>
                            <a:xfrm>
                              <a:off x="4347190" y="1324636"/>
                              <a:ext cx="2377322" cy="560299"/>
                            </a:xfrm>
                            <a:prstGeom prst="rect">
                              <a:avLst/>
                            </a:prstGeom>
                            <a:noFill/>
                          </wps:spPr>
                          <wps:txbx>
                            <w:txbxContent>
                              <w:p w:rsidR="00671334" w:rsidRPr="00FD026C" w:rsidRDefault="00671334"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تحليل البيانات الضخمة</w:t>
                                </w:r>
                              </w:p>
                            </w:txbxContent>
                          </wps:txbx>
                          <wps:bodyPr wrap="square">
                            <a:noAutofit/>
                          </wps:bodyPr>
                        </wps:wsp>
                        <wps:wsp>
                          <wps:cNvPr id="388507685" name="TextBox 60"/>
                          <wps:cNvSpPr txBox="1"/>
                          <wps:spPr>
                            <a:xfrm>
                              <a:off x="7010504" y="1223659"/>
                              <a:ext cx="676870" cy="506151"/>
                            </a:xfrm>
                            <a:prstGeom prst="rect">
                              <a:avLst/>
                            </a:prstGeom>
                            <a:noFill/>
                          </wps:spPr>
                          <wps:txbx>
                            <w:txbxContent>
                              <w:p w:rsidR="00671334" w:rsidRDefault="00671334"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2</w:t>
                                </w:r>
                              </w:p>
                            </w:txbxContent>
                          </wps:txbx>
                          <wps:bodyPr wrap="square">
                            <a:noAutofit/>
                          </wps:bodyPr>
                        </wps:wsp>
                      </wpg:grpSp>
                      <wpg:grpSp>
                        <wpg:cNvPr id="388507686" name="Group 388507686"/>
                        <wpg:cNvGrpSpPr/>
                        <wpg:grpSpPr>
                          <a:xfrm>
                            <a:off x="4114800" y="2159215"/>
                            <a:ext cx="3572574" cy="879148"/>
                            <a:chOff x="4114800" y="2159215"/>
                            <a:chExt cx="3572574" cy="879148"/>
                          </a:xfrm>
                        </wpg:grpSpPr>
                        <wpg:grpSp>
                          <wpg:cNvPr id="388507687" name="Group 388507687"/>
                          <wpg:cNvGrpSpPr/>
                          <wpg:grpSpPr>
                            <a:xfrm flipH="1">
                              <a:off x="4114800" y="2159215"/>
                              <a:ext cx="3465323" cy="879148"/>
                              <a:chOff x="4114800" y="2159213"/>
                              <a:chExt cx="4744954" cy="1203788"/>
                            </a:xfrm>
                          </wpg:grpSpPr>
                          <wps:wsp>
                            <wps:cNvPr id="388507688" name="사각형: 둥근 모서리 33"/>
                            <wps:cNvSpPr/>
                            <wps:spPr>
                              <a:xfrm>
                                <a:off x="4575754" y="2181987"/>
                                <a:ext cx="4284000" cy="1158240"/>
                              </a:xfrm>
                              <a:prstGeom prst="roundRect">
                                <a:avLst>
                                  <a:gd name="adj" fmla="val 8396"/>
                                </a:avLst>
                              </a:prstGeom>
                              <a:solidFill>
                                <a:sysClr val="window" lastClr="FFFFFF"/>
                              </a:solidFill>
                              <a:ln w="38100" cap="flat" cmpd="sng" algn="ctr">
                                <a:solidFill>
                                  <a:srgbClr val="777777"/>
                                </a:solidFill>
                                <a:prstDash val="solid"/>
                                <a:miter lim="800000"/>
                              </a:ln>
                              <a:effectLst/>
                            </wps:spPr>
                            <wps:bodyPr rtlCol="0" anchor="ctr"/>
                          </wps:wsp>
                          <wpg:grpSp>
                            <wpg:cNvPr id="2074269534" name="그룹 34"/>
                            <wpg:cNvGrpSpPr/>
                            <wpg:grpSpPr>
                              <a:xfrm>
                                <a:off x="4114800" y="2159213"/>
                                <a:ext cx="856210" cy="1203788"/>
                                <a:chOff x="4114800" y="2159213"/>
                                <a:chExt cx="887766" cy="1248156"/>
                              </a:xfrm>
                            </wpg:grpSpPr>
                            <wps:wsp>
                              <wps:cNvPr id="2074269535" name="이등변 삼각형 35"/>
                              <wps:cNvSpPr/>
                              <wps:spPr>
                                <a:xfrm rot="5400000">
                                  <a:off x="3934605" y="2339408"/>
                                  <a:ext cx="1248156" cy="887766"/>
                                </a:xfrm>
                                <a:prstGeom prst="triangle">
                                  <a:avLst/>
                                </a:prstGeom>
                                <a:solidFill>
                                  <a:srgbClr val="777777"/>
                                </a:solidFill>
                                <a:ln w="12700" cap="flat" cmpd="sng" algn="ctr">
                                  <a:noFill/>
                                  <a:prstDash val="solid"/>
                                  <a:miter lim="800000"/>
                                </a:ln>
                                <a:effectLst/>
                              </wps:spPr>
                              <wps:bodyPr rtlCol="0" anchor="ctr"/>
                            </wps:wsp>
                            <wps:wsp>
                              <wps:cNvPr id="2074269568" name="이등변 삼각형 36"/>
                              <wps:cNvSpPr/>
                              <wps:spPr>
                                <a:xfrm rot="5400000">
                                  <a:off x="4063699" y="2393065"/>
                                  <a:ext cx="1097280" cy="780453"/>
                                </a:xfrm>
                                <a:prstGeom prst="triangle">
                                  <a:avLst/>
                                </a:prstGeom>
                                <a:solidFill>
                                  <a:srgbClr val="B0B0B0"/>
                                </a:solidFill>
                                <a:ln w="12700" cap="flat" cmpd="sng" algn="ctr">
                                  <a:noFill/>
                                  <a:prstDash val="solid"/>
                                  <a:miter lim="800000"/>
                                </a:ln>
                                <a:effectLst/>
                              </wps:spPr>
                              <wps:bodyPr rtlCol="0" anchor="ctr"/>
                            </wps:wsp>
                          </wpg:grpSp>
                        </wpg:grpSp>
                        <wps:wsp>
                          <wps:cNvPr id="2074269569" name="TextBox 67"/>
                          <wps:cNvSpPr txBox="1"/>
                          <wps:spPr>
                            <a:xfrm>
                              <a:off x="4347971" y="2397976"/>
                              <a:ext cx="2377322" cy="560299"/>
                            </a:xfrm>
                            <a:prstGeom prst="rect">
                              <a:avLst/>
                            </a:prstGeom>
                            <a:noFill/>
                          </wps:spPr>
                          <wps:txbx>
                            <w:txbxContent>
                              <w:p w:rsidR="00671334" w:rsidRPr="00FD026C" w:rsidRDefault="00671334"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التقييم الذاتي والمؤسسي</w:t>
                                </w:r>
                              </w:p>
                            </w:txbxContent>
                          </wps:txbx>
                          <wps:bodyPr wrap="square">
                            <a:noAutofit/>
                          </wps:bodyPr>
                        </wps:wsp>
                        <wps:wsp>
                          <wps:cNvPr id="2074269570" name="TextBox 68"/>
                          <wps:cNvSpPr txBox="1"/>
                          <wps:spPr>
                            <a:xfrm>
                              <a:off x="7010504" y="2336812"/>
                              <a:ext cx="676870" cy="506151"/>
                            </a:xfrm>
                            <a:prstGeom prst="rect">
                              <a:avLst/>
                            </a:prstGeom>
                            <a:noFill/>
                          </wps:spPr>
                          <wps:txbx>
                            <w:txbxContent>
                              <w:p w:rsidR="00671334" w:rsidRDefault="00671334"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3</w:t>
                                </w:r>
                              </w:p>
                            </w:txbxContent>
                          </wps:txbx>
                          <wps:bodyPr wrap="square">
                            <a:noAutofit/>
                          </wps:bodyPr>
                        </wps:wsp>
                      </wpg:grpSp>
                      <wpg:grpSp>
                        <wpg:cNvPr id="2074269571" name="Group 2074269571"/>
                        <wpg:cNvGrpSpPr/>
                        <wpg:grpSpPr>
                          <a:xfrm>
                            <a:off x="0" y="0"/>
                            <a:ext cx="3516957" cy="879148"/>
                            <a:chOff x="0" y="0"/>
                            <a:chExt cx="3516957" cy="879148"/>
                          </a:xfrm>
                        </wpg:grpSpPr>
                        <wpg:grpSp>
                          <wpg:cNvPr id="2074269572" name="Group 2074269572"/>
                          <wpg:cNvGrpSpPr/>
                          <wpg:grpSpPr>
                            <a:xfrm flipH="1">
                              <a:off x="0" y="0"/>
                              <a:ext cx="3465323" cy="879148"/>
                              <a:chOff x="0" y="0"/>
                              <a:chExt cx="4744954" cy="1203788"/>
                            </a:xfrm>
                          </wpg:grpSpPr>
                          <wps:wsp>
                            <wps:cNvPr id="2074269573" name="사각형: 둥근 모서리 33"/>
                            <wps:cNvSpPr/>
                            <wps:spPr>
                              <a:xfrm>
                                <a:off x="460954" y="22774"/>
                                <a:ext cx="4284000" cy="1158240"/>
                              </a:xfrm>
                              <a:prstGeom prst="roundRect">
                                <a:avLst>
                                  <a:gd name="adj" fmla="val 8396"/>
                                </a:avLst>
                              </a:prstGeom>
                              <a:solidFill>
                                <a:sysClr val="window" lastClr="FFFFFF"/>
                              </a:solidFill>
                              <a:ln w="38100" cap="flat" cmpd="sng" algn="ctr">
                                <a:solidFill>
                                  <a:srgbClr val="FFC000"/>
                                </a:solidFill>
                                <a:prstDash val="solid"/>
                                <a:miter lim="800000"/>
                              </a:ln>
                              <a:effectLst/>
                            </wps:spPr>
                            <wps:bodyPr rtlCol="0" anchor="ctr"/>
                          </wps:wsp>
                          <wpg:grpSp>
                            <wpg:cNvPr id="2074269574" name="그룹 34"/>
                            <wpg:cNvGrpSpPr/>
                            <wpg:grpSpPr>
                              <a:xfrm>
                                <a:off x="0" y="0"/>
                                <a:ext cx="856210" cy="1203788"/>
                                <a:chOff x="0" y="0"/>
                                <a:chExt cx="887766" cy="1248156"/>
                              </a:xfrm>
                            </wpg:grpSpPr>
                            <wps:wsp>
                              <wps:cNvPr id="2074269575" name="이등변 삼각형 35"/>
                              <wps:cNvSpPr/>
                              <wps:spPr>
                                <a:xfrm rot="5400000">
                                  <a:off x="-180195" y="180195"/>
                                  <a:ext cx="1248156" cy="887766"/>
                                </a:xfrm>
                                <a:prstGeom prst="triangle">
                                  <a:avLst/>
                                </a:prstGeom>
                                <a:solidFill>
                                  <a:srgbClr val="FFC000">
                                    <a:lumMod val="75000"/>
                                  </a:srgbClr>
                                </a:solidFill>
                                <a:ln w="12700" cap="flat" cmpd="sng" algn="ctr">
                                  <a:noFill/>
                                  <a:prstDash val="solid"/>
                                  <a:miter lim="800000"/>
                                </a:ln>
                                <a:effectLst/>
                              </wps:spPr>
                              <wps:bodyPr rtlCol="0" anchor="ctr"/>
                            </wps:wsp>
                            <wps:wsp>
                              <wps:cNvPr id="2074269576" name="이등변 삼각형 36"/>
                              <wps:cNvSpPr/>
                              <wps:spPr>
                                <a:xfrm rot="5400000">
                                  <a:off x="-51101" y="233852"/>
                                  <a:ext cx="1097280" cy="780453"/>
                                </a:xfrm>
                                <a:prstGeom prst="triangle">
                                  <a:avLst/>
                                </a:prstGeom>
                                <a:solidFill>
                                  <a:srgbClr val="FFC000"/>
                                </a:solidFill>
                                <a:ln w="12700" cap="flat" cmpd="sng" algn="ctr">
                                  <a:noFill/>
                                  <a:prstDash val="solid"/>
                                  <a:miter lim="800000"/>
                                </a:ln>
                                <a:effectLst/>
                              </wps:spPr>
                              <wps:bodyPr rtlCol="0" anchor="ctr"/>
                            </wps:wsp>
                          </wpg:grpSp>
                        </wpg:grpSp>
                        <wps:wsp>
                          <wps:cNvPr id="2074269577" name="TextBox 75"/>
                          <wps:cNvSpPr txBox="1"/>
                          <wps:spPr>
                            <a:xfrm>
                              <a:off x="232429" y="168148"/>
                              <a:ext cx="2376569" cy="560299"/>
                            </a:xfrm>
                            <a:prstGeom prst="rect">
                              <a:avLst/>
                            </a:prstGeom>
                            <a:noFill/>
                          </wps:spPr>
                          <wps:txbx>
                            <w:txbxContent>
                              <w:p w:rsidR="00671334" w:rsidRPr="00FD026C" w:rsidRDefault="00671334"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الأدوات التكنولوجية</w:t>
                                </w:r>
                              </w:p>
                            </w:txbxContent>
                          </wps:txbx>
                          <wps:bodyPr wrap="square">
                            <a:noAutofit/>
                          </wps:bodyPr>
                        </wps:wsp>
                        <wps:wsp>
                          <wps:cNvPr id="2074269578" name="TextBox 76"/>
                          <wps:cNvSpPr txBox="1"/>
                          <wps:spPr>
                            <a:xfrm>
                              <a:off x="2840085" y="167789"/>
                              <a:ext cx="676872" cy="506151"/>
                            </a:xfrm>
                            <a:prstGeom prst="rect">
                              <a:avLst/>
                            </a:prstGeom>
                            <a:noFill/>
                          </wps:spPr>
                          <wps:txbx>
                            <w:txbxContent>
                              <w:p w:rsidR="00671334" w:rsidRDefault="00671334"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4</w:t>
                                </w:r>
                              </w:p>
                            </w:txbxContent>
                          </wps:txbx>
                          <wps:bodyPr wrap="square">
                            <a:noAutofit/>
                          </wps:bodyPr>
                        </wps:wsp>
                      </wpg:grpSp>
                      <wpg:grpSp>
                        <wpg:cNvPr id="2074269579" name="Group 2074269579"/>
                        <wpg:cNvGrpSpPr/>
                        <wpg:grpSpPr>
                          <a:xfrm>
                            <a:off x="0" y="1073592"/>
                            <a:ext cx="3516945" cy="879148"/>
                            <a:chOff x="0" y="1073592"/>
                            <a:chExt cx="3516945" cy="879148"/>
                          </a:xfrm>
                        </wpg:grpSpPr>
                        <wpg:grpSp>
                          <wpg:cNvPr id="2074269626" name="Group 2074269626"/>
                          <wpg:cNvGrpSpPr/>
                          <wpg:grpSpPr>
                            <a:xfrm flipH="1">
                              <a:off x="0" y="1073592"/>
                              <a:ext cx="3465323" cy="879148"/>
                              <a:chOff x="0" y="1073591"/>
                              <a:chExt cx="4744954" cy="1203788"/>
                            </a:xfrm>
                          </wpg:grpSpPr>
                          <wps:wsp>
                            <wps:cNvPr id="2074269627" name="사각형: 둥근 모서리 33"/>
                            <wps:cNvSpPr/>
                            <wps:spPr>
                              <a:xfrm>
                                <a:off x="460954" y="1096365"/>
                                <a:ext cx="4284000" cy="1158240"/>
                              </a:xfrm>
                              <a:prstGeom prst="roundRect">
                                <a:avLst>
                                  <a:gd name="adj" fmla="val 8396"/>
                                </a:avLst>
                              </a:prstGeom>
                              <a:solidFill>
                                <a:sysClr val="window" lastClr="FFFFFF"/>
                              </a:solidFill>
                              <a:ln w="38100" cap="flat" cmpd="sng" algn="ctr">
                                <a:solidFill>
                                  <a:srgbClr val="3D8E92"/>
                                </a:solidFill>
                                <a:prstDash val="solid"/>
                                <a:miter lim="800000"/>
                              </a:ln>
                              <a:effectLst/>
                            </wps:spPr>
                            <wps:bodyPr rtlCol="0" anchor="ctr"/>
                          </wps:wsp>
                          <wpg:grpSp>
                            <wpg:cNvPr id="2074269628" name="그룹 34"/>
                            <wpg:cNvGrpSpPr/>
                            <wpg:grpSpPr>
                              <a:xfrm>
                                <a:off x="0" y="1073591"/>
                                <a:ext cx="856210" cy="1203788"/>
                                <a:chOff x="0" y="1073591"/>
                                <a:chExt cx="887766" cy="1248156"/>
                              </a:xfrm>
                            </wpg:grpSpPr>
                            <wps:wsp>
                              <wps:cNvPr id="2074269629" name="이등변 삼각형 35"/>
                              <wps:cNvSpPr/>
                              <wps:spPr>
                                <a:xfrm rot="5400000">
                                  <a:off x="-180195" y="1253786"/>
                                  <a:ext cx="1248156" cy="887766"/>
                                </a:xfrm>
                                <a:prstGeom prst="triangle">
                                  <a:avLst/>
                                </a:prstGeom>
                                <a:solidFill>
                                  <a:srgbClr val="2D6A6D"/>
                                </a:solidFill>
                                <a:ln w="12700" cap="flat" cmpd="sng" algn="ctr">
                                  <a:solidFill>
                                    <a:srgbClr val="3D8E92"/>
                                  </a:solidFill>
                                  <a:prstDash val="solid"/>
                                  <a:miter lim="800000"/>
                                </a:ln>
                                <a:effectLst/>
                              </wps:spPr>
                              <wps:bodyPr rtlCol="0" anchor="ctr"/>
                            </wps:wsp>
                            <wps:wsp>
                              <wps:cNvPr id="2074269630" name="이등변 삼각형 36"/>
                              <wps:cNvSpPr/>
                              <wps:spPr>
                                <a:xfrm rot="5400000">
                                  <a:off x="-51101" y="1307443"/>
                                  <a:ext cx="1097280" cy="780453"/>
                                </a:xfrm>
                                <a:prstGeom prst="triangle">
                                  <a:avLst/>
                                </a:prstGeom>
                                <a:solidFill>
                                  <a:srgbClr val="3D8E92"/>
                                </a:solidFill>
                                <a:ln w="12700" cap="flat" cmpd="sng" algn="ctr">
                                  <a:solidFill>
                                    <a:srgbClr val="3D8E92"/>
                                  </a:solidFill>
                                  <a:prstDash val="solid"/>
                                  <a:miter lim="800000"/>
                                </a:ln>
                                <a:effectLst/>
                              </wps:spPr>
                              <wps:bodyPr rtlCol="0" anchor="ctr"/>
                            </wps:wsp>
                          </wpg:grpSp>
                        </wpg:grpSp>
                        <wps:wsp>
                          <wps:cNvPr id="2074269631" name="TextBox 83"/>
                          <wps:cNvSpPr txBox="1"/>
                          <wps:spPr>
                            <a:xfrm>
                              <a:off x="189621" y="1223432"/>
                              <a:ext cx="2598818" cy="724726"/>
                            </a:xfrm>
                            <a:prstGeom prst="rect">
                              <a:avLst/>
                            </a:prstGeom>
                            <a:noFill/>
                          </wps:spPr>
                          <wps:txbx>
                            <w:txbxContent>
                              <w:p w:rsidR="00671334" w:rsidRPr="00FD026C" w:rsidRDefault="00671334"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مراقبة الأداء عبر الإنترنت</w:t>
                                </w:r>
                              </w:p>
                            </w:txbxContent>
                          </wps:txbx>
                          <wps:bodyPr wrap="square">
                            <a:noAutofit/>
                          </wps:bodyPr>
                        </wps:wsp>
                        <wps:wsp>
                          <wps:cNvPr id="2074269632" name="TextBox 84"/>
                          <wps:cNvSpPr txBox="1"/>
                          <wps:spPr>
                            <a:xfrm>
                              <a:off x="2840075" y="1223641"/>
                              <a:ext cx="676870" cy="506151"/>
                            </a:xfrm>
                            <a:prstGeom prst="rect">
                              <a:avLst/>
                            </a:prstGeom>
                            <a:noFill/>
                          </wps:spPr>
                          <wps:txbx>
                            <w:txbxContent>
                              <w:p w:rsidR="00671334" w:rsidRDefault="00671334"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5</w:t>
                                </w:r>
                              </w:p>
                            </w:txbxContent>
                          </wps:txbx>
                          <wps:bodyPr wrap="square">
                            <a:noAutofit/>
                          </wps:bodyPr>
                        </wps:wsp>
                      </wpg:grpSp>
                      <wpg:grpSp>
                        <wpg:cNvPr id="2074269633" name="Group 2074269633"/>
                        <wpg:cNvGrpSpPr/>
                        <wpg:grpSpPr>
                          <a:xfrm>
                            <a:off x="0" y="2147184"/>
                            <a:ext cx="3516954" cy="879148"/>
                            <a:chOff x="0" y="2147184"/>
                            <a:chExt cx="3516954" cy="879148"/>
                          </a:xfrm>
                        </wpg:grpSpPr>
                        <wpg:grpSp>
                          <wpg:cNvPr id="2074269634" name="Group 2074269634"/>
                          <wpg:cNvGrpSpPr/>
                          <wpg:grpSpPr>
                            <a:xfrm flipH="1">
                              <a:off x="0" y="2147184"/>
                              <a:ext cx="3465323" cy="879148"/>
                              <a:chOff x="0" y="2147182"/>
                              <a:chExt cx="4744954" cy="1203788"/>
                            </a:xfrm>
                          </wpg:grpSpPr>
                          <wps:wsp>
                            <wps:cNvPr id="2074269635" name="사각형: 둥근 모서리 33"/>
                            <wps:cNvSpPr/>
                            <wps:spPr>
                              <a:xfrm>
                                <a:off x="460954" y="2169956"/>
                                <a:ext cx="4284000" cy="1158240"/>
                              </a:xfrm>
                              <a:prstGeom prst="roundRect">
                                <a:avLst>
                                  <a:gd name="adj" fmla="val 8396"/>
                                </a:avLst>
                              </a:prstGeom>
                              <a:solidFill>
                                <a:sysClr val="window" lastClr="FFFFFF"/>
                              </a:solidFill>
                              <a:ln w="38100" cap="flat" cmpd="sng" algn="ctr">
                                <a:solidFill>
                                  <a:srgbClr val="777777"/>
                                </a:solidFill>
                                <a:prstDash val="solid"/>
                                <a:miter lim="800000"/>
                              </a:ln>
                              <a:effectLst/>
                            </wps:spPr>
                            <wps:bodyPr rtlCol="0" anchor="ctr"/>
                          </wps:wsp>
                          <wpg:grpSp>
                            <wpg:cNvPr id="2074269636" name="그룹 34"/>
                            <wpg:cNvGrpSpPr/>
                            <wpg:grpSpPr>
                              <a:xfrm>
                                <a:off x="0" y="2147182"/>
                                <a:ext cx="856210" cy="1203788"/>
                                <a:chOff x="0" y="2147182"/>
                                <a:chExt cx="887766" cy="1248156"/>
                              </a:xfrm>
                            </wpg:grpSpPr>
                            <wps:wsp>
                              <wps:cNvPr id="2074269637" name="이등변 삼각형 35"/>
                              <wps:cNvSpPr/>
                              <wps:spPr>
                                <a:xfrm rot="5400000">
                                  <a:off x="-180195" y="2327377"/>
                                  <a:ext cx="1248156" cy="887766"/>
                                </a:xfrm>
                                <a:prstGeom prst="triangle">
                                  <a:avLst/>
                                </a:prstGeom>
                                <a:solidFill>
                                  <a:srgbClr val="777777"/>
                                </a:solidFill>
                                <a:ln w="12700" cap="flat" cmpd="sng" algn="ctr">
                                  <a:noFill/>
                                  <a:prstDash val="solid"/>
                                  <a:miter lim="800000"/>
                                </a:ln>
                                <a:effectLst/>
                              </wps:spPr>
                              <wps:bodyPr rtlCol="0" anchor="ctr"/>
                            </wps:wsp>
                            <wps:wsp>
                              <wps:cNvPr id="2074269638" name="이등변 삼각형 36"/>
                              <wps:cNvSpPr/>
                              <wps:spPr>
                                <a:xfrm rot="5400000">
                                  <a:off x="-51101" y="2381034"/>
                                  <a:ext cx="1097280" cy="780453"/>
                                </a:xfrm>
                                <a:prstGeom prst="triangle">
                                  <a:avLst/>
                                </a:prstGeom>
                                <a:solidFill>
                                  <a:srgbClr val="B0B0B0"/>
                                </a:solidFill>
                                <a:ln w="12700" cap="flat" cmpd="sng" algn="ctr">
                                  <a:noFill/>
                                  <a:prstDash val="solid"/>
                                  <a:miter lim="800000"/>
                                </a:ln>
                                <a:effectLst/>
                              </wps:spPr>
                              <wps:bodyPr rtlCol="0" anchor="ctr"/>
                            </wps:wsp>
                          </wpg:grpSp>
                        </wpg:grpSp>
                        <wps:wsp>
                          <wps:cNvPr id="2074269639" name="TextBox 91"/>
                          <wps:cNvSpPr txBox="1"/>
                          <wps:spPr>
                            <a:xfrm>
                              <a:off x="233209" y="2349344"/>
                              <a:ext cx="2376570" cy="560299"/>
                            </a:xfrm>
                            <a:prstGeom prst="rect">
                              <a:avLst/>
                            </a:prstGeom>
                            <a:noFill/>
                          </wps:spPr>
                          <wps:txbx>
                            <w:txbxContent>
                              <w:p w:rsidR="00671334" w:rsidRPr="00FD026C" w:rsidRDefault="00671334"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التدقيق الإلكتروني</w:t>
                                </w:r>
                              </w:p>
                            </w:txbxContent>
                          </wps:txbx>
                          <wps:bodyPr wrap="square">
                            <a:noAutofit/>
                          </wps:bodyPr>
                        </wps:wsp>
                        <wps:wsp>
                          <wps:cNvPr id="2074269640" name="TextBox 92"/>
                          <wps:cNvSpPr txBox="1"/>
                          <wps:spPr>
                            <a:xfrm>
                              <a:off x="2840084" y="2352905"/>
                              <a:ext cx="676870" cy="506151"/>
                            </a:xfrm>
                            <a:prstGeom prst="rect">
                              <a:avLst/>
                            </a:prstGeom>
                            <a:noFill/>
                          </wps:spPr>
                          <wps:txbx>
                            <w:txbxContent>
                              <w:p w:rsidR="00671334" w:rsidRDefault="00671334"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6</w:t>
                                </w:r>
                              </w:p>
                            </w:txbxContent>
                          </wps:txbx>
                          <wps:bodyPr wrap="square">
                            <a:noAutofit/>
                          </wps:bodyPr>
                        </wps:wsp>
                      </wpg:grpSp>
                    </wpg:wgp>
                  </a:graphicData>
                </a:graphic>
              </wp:inline>
            </w:drawing>
          </mc:Choice>
          <mc:Fallback>
            <w:pict>
              <v:group id="_x0000_s3520" style="width:438.15pt;height:173.1pt;mso-position-horizontal-relative:char;mso-position-vertical-relative:line" coordsize="76873,30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">
                <v:group id="Group 2074270230" o:spid="_x0000_s3521" style="position:absolute;left:41148;top:120;width:35725;height:10378" coordorigin="41148,120" coordsize="35725,10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iT/8LL&#10;AAAA4wAAAA8AAAAAAAAAAAAAAAAAqgIAAGRycy9kb3ducmV2LnhtbFBLBQYAAAAABAAEAPoAAACi&#10;AwAAAAA=&#10;">
                  <v:group id="Group 2074270231" o:spid="_x0000_s3522" style="position:absolute;left:41148;top:120;width:34653;height:8791;flip:x" coordorigin="41148,120" coordsize="47449,12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keELHyQAA&#10;AOMAAAAPAAAAAAAAAAAAAAAAAKoCAABkcnMvZG93bnJldi54bWxQSwUGAAAAAAQABAD6AAAAoAMA&#10;AAAA&#10;">
                    <v:roundrect id="사각형: 둥근 모서리 33" o:spid="_x0000_s3523" style="position:absolute;left:45757;top:348;width:42840;height:11582;visibility:visible;mso-wrap-style:square;v-text-anchor:middle" arcsize="550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4EQskA&#10;AADjAAAADwAAAGRycy9kb3ducmV2LnhtbESPQUsDMRSE70L/Q3gFbzYxlm5ZmxbRKgp66La9PzbP&#10;3cXNy5Kk7frvjSB4HGa+GWa1GV0vzhRi59nA7UyBIK697bgxcNg/3yxBxIRssfdMBr4pwmY9uVph&#10;af2Fd3SuUiNyCccSDbQpDaWUsW7JYZz5gTh7nz44TFmGRtqAl1zueqmVWkiHHeeFFgd6bKn+qk7O&#10;gHanF7+lp6rYf+D7fPtWHBcqGHM9HR/uQSQa03/4j361mVPFXBdK32n4/ZT/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x4EQskAAADjAAAADwAAAAAAAAAAAAAAAACYAgAA&#10;ZHJzL2Rvd25yZXYueG1sUEsFBgAAAAAEAAQA9QAAAI4DAAAAAA==&#10;" fillcolor="window" strokecolor="#ffc000" strokeweight="3pt">
                      <v:stroke joinstyle="miter"/>
                    </v:roundrect>
                    <v:group id="그룹 34" o:spid="_x0000_s3524" style="position:absolute;left:41148;top:120;width:8562;height:12038" coordorigin="41148,120" coordsize="8877,12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oQWG1&#10;zAAAAOMAAAAPAAAAAAAAAAAAAAAAAKoCAABkcnMvZG93bnJldi54bWxQSwUGAAAAAAQABAD6AAAA&#10;ow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이등변 삼각형 35" o:spid="_x0000_s3525" type="#_x0000_t5" style="position:absolute;left:39346;top:1922;width:12481;height:887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9pkcsA&#10;AADjAAAADwAAAGRycy9kb3ducmV2LnhtbESPQUsDMRSE74L/IbyCN5t0ra6sTYsWlIIHsSrb4+vm&#10;ubu6eQlJbNd/bwTB4zAz3zCL1WgHcaAQe8caZlMFgrhxpudWw+vL/fk1iJiQDQ6OScM3RVgtT08W&#10;WBl35Gc6bFMrMoRjhRq6lHwlZWw6shinzhNn790FiynL0EoT8JjhdpCFUlfSYs95oUNP646az+2X&#10;1eDrp7d+t97U+4d4V+JjfTmED6/12WS8vQGRaEz/4b/2xmgoVDkvSlVczOH3U/4Dcvk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YH2mRywAAAOMAAAAPAAAAAAAAAAAAAAAAAJgC&#10;AABkcnMvZG93bnJldi54bWxQSwUGAAAAAAQABAD1AAAAkAMAAAAA&#10;" fillcolor="#bf9000" stroked="f" strokeweight="1pt"/>
                      <v:shape id="이등변 삼각형 36" o:spid="_x0000_s3526" type="#_x0000_t5" style="position:absolute;left:40636;top:2459;width:10973;height:780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fXAsoA&#10;AADjAAAADwAAAGRycy9kb3ducmV2LnhtbESP3WrCQBSE7wu+w3IKvau7jVpr6ioSEIoXij8PcMge&#10;kzTZsyG7anx7Vyj0cpiZb5j5sreNuFLnK8caPoYKBHHuTMWFhtNx/f4Fwgdkg41j0nAnD8vF4GWO&#10;qXE33tP1EAoRIexT1FCG0KZS+rwki37oWuLonV1nMUTZFdJ0eItw28hEqU9pseK4UGJLWUl5fbhY&#10;DaNtv11l2e/kVKvZOhw3Ne7uSuu31371DSJQH/7Df+0foyFR03EyVcloAs9P8Q/Ix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xX1wLKAAAA4wAAAA8AAAAAAAAAAAAAAAAAmAIA&#10;AGRycy9kb3ducmV2LnhtbFBLBQYAAAAABAAEAPUAAACPAwAAAAA=&#10;" fillcolor="#ffc000" stroked="f" strokeweight="1pt"/>
                    </v:group>
                  </v:group>
                  <v:shape id="TextBox 51" o:spid="_x0000_s3527" type="#_x0000_t202" style="position:absolute;left:43468;top:120;width:23766;height:10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GbB8oA&#10;AADjAAAADwAAAGRycy9kb3ducmV2LnhtbESPQWvCQBSE74X+h+UVvNXdRqs2dRWxCJ4qRi309sg+&#10;k9Ds25Ddmvjv3ULB4zAz3zDzZW9rcaHWV441vAwVCOLcmYoLDcfD5nkGwgdkg7Vj0nAlD8vF48Mc&#10;U+M63tMlC4WIEPYpaihDaFIpfV6SRT90DXH0zq61GKJsC2la7CLc1jJRaiItVhwXSmxoXVL+k/1a&#10;DafP8/fXWO2KD/vadK5Xku2b1Hrw1K/eQQTqwz38394aDYmajpOpSkYT+PsU/4Bc3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1BmwfKAAAA4wAAAA8AAAAAAAAAAAAAAAAAmAIA&#10;AGRycy9kb3ducmV2LnhtbFBLBQYAAAAABAAEAPUAAACPAwAAAAA=&#10;" filled="f" stroked="f">
                    <v:textbox>
                      <w:txbxContent>
                        <w:p w:rsidR="00671334" w:rsidRPr="00FD026C" w:rsidRDefault="00671334"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مؤشرات الأداء الرئيسية</w:t>
                          </w:r>
                          <w:r w:rsidRPr="00FD026C">
                            <w:rPr>
                              <w:rFonts w:eastAsia="Calibri" w:hAnsi="Adobe Arabic" w:cs="Adobe Arabic"/>
                              <w:b/>
                              <w:bCs/>
                              <w:color w:val="000000"/>
                              <w:kern w:val="24"/>
                              <w:sz w:val="32"/>
                              <w:szCs w:val="32"/>
                              <w:lang w:bidi="ar-EG"/>
                            </w:rPr>
                            <w:t xml:space="preserve"> (</w:t>
                          </w:r>
                          <w:r w:rsidRPr="00716BE5">
                            <w:rPr>
                              <w:rFonts w:eastAsia="Calibri" w:hAnsi="Adobe Arabic" w:cs="Adobe Arabic"/>
                              <w:b/>
                              <w:bCs/>
                              <w:color w:val="000000"/>
                              <w:kern w:val="24"/>
                              <w:szCs w:val="28"/>
                              <w:lang w:bidi="ar-EG"/>
                            </w:rPr>
                            <w:t>KPIs</w:t>
                          </w:r>
                          <w:r w:rsidRPr="00FD026C">
                            <w:rPr>
                              <w:rFonts w:eastAsia="Calibri" w:hAnsi="Adobe Arabic" w:cs="Adobe Arabic"/>
                              <w:b/>
                              <w:bCs/>
                              <w:color w:val="000000"/>
                              <w:kern w:val="24"/>
                              <w:sz w:val="32"/>
                              <w:szCs w:val="32"/>
                              <w:lang w:bidi="ar-EG"/>
                            </w:rPr>
                            <w:t>)</w:t>
                          </w:r>
                        </w:p>
                      </w:txbxContent>
                    </v:textbox>
                  </v:shape>
                  <v:shape id="TextBox 52" o:spid="_x0000_s3528" type="#_x0000_t202" style="position:absolute;left:70105;top:1678;width:6768;height:5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0+nMoA&#10;AADjAAAADwAAAGRycy9kb3ducmV2LnhtbESPQWvCQBSE70L/w/IKvdVdUzU1uoq0FDxV1Lbg7ZF9&#10;JsHs25Ddmvjvu0LB4zAz3zCLVW9rcaHWV441jIYKBHHuTMWFhq/Dx/MrCB+QDdaOScOVPKyWD4MF&#10;ZsZ1vKPLPhQiQthnqKEMocmk9HlJFv3QNcTRO7nWYoiyLaRpsYtwW8tEqam0WHFcKLGht5Ly8/7X&#10;avj+PB1/xmpbvNtJ07leSbYzqfXTY7+egwjUh3v4v70xGhKVjpNUJS8p3D7FPyCX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INPpzKAAAA4wAAAA8AAAAAAAAAAAAAAAAAmAIA&#10;AGRycy9kb3ducmV2LnhtbFBLBQYAAAAABAAEAPUAAACPAwAAAAA=&#10;" filled="f" stroked="f">
                    <v:textbox>
                      <w:txbxContent>
                        <w:p w:rsidR="00671334" w:rsidRDefault="00671334"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1</w:t>
                          </w:r>
                        </w:p>
                      </w:txbxContent>
                    </v:textbox>
                  </v:shape>
                </v:group>
                <v:group id="Group 2074270238" o:spid="_x0000_s3529" style="position:absolute;left:41148;top:10856;width:35725;height:8791" coordorigin="41148,10856" coordsize="35725,8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m5fPEyQAA&#10;AOMAAAAPAAAAAAAAAAAAAAAAAKoCAABkcnMvZG93bnJldi54bWxQSwUGAAAAAAQABAD6AAAAoAMA&#10;AAAA&#10;">
                  <v:group id="Group 2074270239" o:spid="_x0000_s3530" style="position:absolute;left:41148;top:10856;width:34653;height:8791;flip:x" coordorigin="41148,10856" coordsize="47449,12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Gg5OwcoA&#10;AADjAAAADwAAAAAAAAAAAAAAAACqAgAAZHJzL2Rvd25yZXYueG1sUEsFBgAAAAAEAAQA+gAAAKED&#10;AAAAAA==&#10;">
                    <v:roundrect id="사각형: 둥근 모서리 33" o:spid="_x0000_s3531" style="position:absolute;left:45757;top:11083;width:42840;height:11583;visibility:visible;mso-wrap-style:square;v-text-anchor:middle" arcsize="550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qwOMcA&#10;AADiAAAADwAAAGRycy9kb3ducmV2LnhtbESPy4rCMBSG94LvEI7gTlPtxdIxioojroRx5gEOzbEt&#10;Nielidp5+8liwOXPf+NbbwfTiif1rrGsYDGPQBCXVjdcKfj5/pzlIJxH1thaJgW/5GC7GY/WWGj7&#10;4i96Xn0lwgi7AhXU3neFlK6syaCb2444eDfbG/RB9pXUPb7CuGnlMooyabDh8FBjR4eayvv1YRSs&#10;Dpc0uz1OiY73cXZs02R35kSp6WTYfYDwNPh3+L991griPE+jVZYHiIAUcEB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iKsDjHAAAA4gAAAA8AAAAAAAAAAAAAAAAAmAIAAGRy&#10;cy9kb3ducmV2LnhtbFBLBQYAAAAABAAEAPUAAACMAwAAAAA=&#10;" fillcolor="window" strokecolor="#3d8e92" strokeweight="3pt">
                      <v:stroke joinstyle="miter"/>
                    </v:roundrect>
                    <v:group id="그룹 34" o:spid="_x0000_s3532" style="position:absolute;left:41148;top:10856;width:8562;height:12038" coordorigin="41148,10856" coordsize="8877,12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blIZr8oA&#10;AADiAAAADwAAAAAAAAAAAAAAAACqAgAAZHJzL2Rvd25yZXYueG1sUEsFBgAAAAAEAAQA+gAAAKED&#10;AAAAAA==&#10;">
                      <v:shape id="이등변 삼각형 35" o:spid="_x0000_s3533" type="#_x0000_t5" style="position:absolute;left:39346;top:12658;width:12481;height:887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Sd5soA&#10;AADiAAAADwAAAGRycy9kb3ducmV2LnhtbESPQWvCQBSE74X+h+UVvJS6MVIN0VVKiyhFEFPR6yP7&#10;mgSzb0N2jfHfu4WCx2FmvmHmy97UoqPWVZYVjIYRCOLc6ooLBYef1VsCwnlkjbVlUnAjB8vF89Mc&#10;U22vvKcu84UIEHYpKii9b1IpXV6SQTe0DXHwfm1r0AfZFlK3eA1wU8s4iibSYMVhocSGPkvKz9nF&#10;KNjsd5cv/33KXu3o2Bu3jc/rLlZq8NJ/zEB46v0j/N/eaAXjJHmPppMkhr9L4Q7IxR0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NknebKAAAA4gAAAA8AAAAAAAAAAAAAAAAAmAIA&#10;AGRycy9kb3ducmV2LnhtbFBLBQYAAAAABAAEAPUAAACPAwAAAAA=&#10;" fillcolor="#2d6a6d" strokecolor="#3d8e92" strokeweight="1pt"/>
                      <v:shape id="이등변 삼각형 36" o:spid="_x0000_s3534" type="#_x0000_t5" style="position:absolute;left:40636;top:13195;width:10973;height:780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CU8soA&#10;AADiAAAADwAAAGRycy9kb3ducmV2LnhtbESP0WoCMRRE3wv+Q7hCX6RmVWrTrVG0IhQfhGo/4JLc&#10;7i7d3KybuK5/bwqFPg4zc4ZZrHpXi47aUHnWMBlnIIiNtxUXGr5OuycFIkRki7Vn0nCjAKvl4GGB&#10;ufVX/qTuGAuRIBxy1FDG2ORSBlOSwzD2DXHyvn3rMCbZFtK2eE1wV8tpls2lw4rTQokNvZdkfo4X&#10;p2HfjF4P9cluRtszxotfK9P1RuvHYb9+AxGpj//hv/aH1TBT6jl7masZ/F5Kd0Au7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BAlPLKAAAA4gAAAA8AAAAAAAAAAAAAAAAAmAIA&#10;AGRycy9kb3ducmV2LnhtbFBLBQYAAAAABAAEAPUAAACPAwAAAAA=&#10;" fillcolor="#3d8e92" strokecolor="#3d8e92" strokeweight="1pt"/>
                    </v:group>
                  </v:group>
                  <v:shape id="TextBox 59" o:spid="_x0000_s3535" type="#_x0000_t202" style="position:absolute;left:43471;top:13246;width:23774;height:5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TmAckA&#10;AADiAAAADwAAAGRycy9kb3ducmV2LnhtbESPzWrDMBCE74W8g9hAb42Uf9eNEkJCoKeGOkmht8Xa&#10;2CbWylhq7L59VSj0OMzMN8xq09ta3Kn1lWMN45ECQZw7U3Gh4Xw6PCUgfEA2WDsmDd/kYbMePKww&#10;Na7jd7pnoRARwj5FDWUITSqlz0uy6EeuIY7e1bUWQ5RtIU2LXYTbWk6UWkiLFceFEhvalZTfsi+r&#10;4fJ2/fyYqWOxt/Omc72SbJ+l1o/DfvsCIlAf/sN/7VejYZokc7VcJDP4vRTv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cTmAckAAADiAAAADwAAAAAAAAAAAAAAAACYAgAA&#10;ZHJzL2Rvd25yZXYueG1sUEsFBgAAAAAEAAQA9QAAAI4DAAAAAA==&#10;" filled="f" stroked="f">
                    <v:textbox>
                      <w:txbxContent>
                        <w:p w:rsidR="00671334" w:rsidRPr="00FD026C" w:rsidRDefault="00671334"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تحليل البيانات الضخمة</w:t>
                          </w:r>
                        </w:p>
                      </w:txbxContent>
                    </v:textbox>
                  </v:shape>
                  <v:shape id="TextBox 60" o:spid="_x0000_s3536" type="#_x0000_t202" style="position:absolute;left:70105;top:12236;width:6768;height:50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hDmskA&#10;AADiAAAADwAAAGRycy9kb3ducmV2LnhtbESPQWvCQBSE74L/YXmCN91tbTRNXUWUgqeWWhV6e2Sf&#10;SWj2bciuJv77bqHQ4zAz3zDLdW9rcaPWV441PEwVCOLcmYoLDcfP10kKwgdkg7Vj0nAnD+vVcLDE&#10;zLiOP+h2CIWIEPYZaihDaDIpfV6SRT91DXH0Lq61GKJsC2la7CLc1vJRqbm0WHFcKLGhbUn59+Fq&#10;NZzeLl/nJ/Ve7GzSdK5Xku2z1Ho86jcvIAL14T/8194bDbM0TdRinibweyneAbn6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ohDmskAAADiAAAADwAAAAAAAAAAAAAAAACYAgAA&#10;ZHJzL2Rvd25yZXYueG1sUEsFBgAAAAAEAAQA9QAAAI4DAAAAAA==&#10;" filled="f" stroked="f">
                    <v:textbox>
                      <w:txbxContent>
                        <w:p w:rsidR="00671334" w:rsidRDefault="00671334"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2</w:t>
                          </w:r>
                        </w:p>
                      </w:txbxContent>
                    </v:textbox>
                  </v:shape>
                </v:group>
                <v:group id="Group 388507686" o:spid="_x0000_s3537" style="position:absolute;left:41148;top:21592;width:35725;height:8791" coordorigin="41148,21592" coordsize="35725,8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4buB28oA&#10;AADiAAAADwAAAAAAAAAAAAAAAACqAgAAZHJzL2Rvd25yZXYueG1sUEsFBgAAAAAEAAQA+gAAAKED&#10;AAAAAA==&#10;">
                  <v:group id="Group 388507687" o:spid="_x0000_s3538" style="position:absolute;left:41148;top:21592;width:34653;height:8791;flip:x" coordorigin="41148,21592" coordsize="47449,12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JhxY8yQAA&#10;AOIAAAAPAAAAAAAAAAAAAAAAAKoCAABkcnMvZG93bnJldi54bWxQSwUGAAAAAAQABAD6AAAAoAMA&#10;AAAA&#10;">
                    <v:roundrect id="사각형: 둥근 모서리 33" o:spid="_x0000_s3539" style="position:absolute;left:45757;top:21819;width:42840;height:11583;visibility:visible;mso-wrap-style:square;v-text-anchor:middle" arcsize="550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CkXcoA&#10;AADiAAAADwAAAGRycy9kb3ducmV2LnhtbERPy2rCQBTdF/yH4Qrd1UlbGkPqKNaSIrgo9YF0d5u5&#10;JtHMnZCZmtiv7ywEl4fznsx6U4szta6yrOBxFIEgzq2uuFCw3WQPCQjnkTXWlknBhRzMpoO7Caba&#10;dvxF57UvRAhhl6KC0vsmldLlJRl0I9sQB+5gW4M+wLaQusUuhJtaPkVRLA1WHBpKbGhRUn5a/xoF&#10;x7+P3fd+VcTdz2cWHxZZP3/3b0rdD/v5KwhPvb+Jr+6lVvCcJC/ROE7C5nAp3AE5/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nQpF3KAAAA4gAAAA8AAAAAAAAAAAAAAAAAmAIA&#10;AGRycy9kb3ducmV2LnhtbFBLBQYAAAAABAAEAPUAAACPAwAAAAA=&#10;" fillcolor="window" strokecolor="#777" strokeweight="3pt">
                      <v:stroke joinstyle="miter"/>
                    </v:roundrect>
                    <v:group id="그룹 34" o:spid="_x0000_s3540" style="position:absolute;left:41148;top:21592;width:8562;height:12038" coordorigin="41148,21592" coordsize="8877,12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ZhC58&#10;zAAAAOMAAAAPAAAAAAAAAAAAAAAAAKoCAABkcnMvZG93bnJldi54bWxQSwUGAAAAAAQABAD6AAAA&#10;owMAAAAA&#10;">
                      <v:shape id="이등변 삼각형 35" o:spid="_x0000_s3541" type="#_x0000_t5" style="position:absolute;left:39346;top:23394;width:12481;height:887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" fillcolor="#777" stroked="f" strokeweight="1pt"/>
                      <v:shape id="이등변 삼각형 36" o:spid="_x0000_s3542" type="#_x0000_t5" style="position:absolute;left:40636;top:23931;width:10973;height:780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mQvccA&#10;AADjAAAADwAAAGRycy9kb3ducmV2LnhtbERP3WrCMBS+H/gO4Qx2NxO7WWdnFJEOxm7Enwc4S45t&#10;sTkpTbTd2y8Xg11+fP+rzehacac+NJ41zKYKBLHxtuFKw/n08fwGIkRki61n0vBDATbrycMKC+sH&#10;PtD9GCuRQjgUqKGOsSukDKYmh2HqO+LEXXzvMCbYV9L2OKRw18pMqVw6bDg11NjRriZzPd6chnKY&#10;mevOLsjOzcvXeb8tv02ptH56HLfvICKN8V/85/60GjK1eM3y5TxPo9On9Afk+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4ZkL3HAAAA4wAAAA8AAAAAAAAAAAAAAAAAmAIAAGRy&#10;cy9kb3ducmV2LnhtbFBLBQYAAAAABAAEAPUAAACMAwAAAAA=&#10;" fillcolor="#b0b0b0" stroked="f" strokeweight="1pt"/>
                    </v:group>
                  </v:group>
                  <v:shape id="TextBox 67" o:spid="_x0000_s3543" type="#_x0000_t202" style="position:absolute;left:43479;top:23979;width:23773;height:5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H31coA&#10;AADjAAAADwAAAGRycy9kb3ducmV2LnhtbESPQWvCQBSE7wX/w/IEb3W3QWOTukqpCJ4salvo7ZF9&#10;JqHZtyG7mvjv3UKhx2FmvmGW68E24kqdrx1reJoqEMSFMzWXGj5O28dnED4gG2wck4YbeVivRg9L&#10;zI3r+UDXYyhFhLDPUUMVQptL6YuKLPqpa4mjd3adxRBlV0rTYR/htpGJUqm0WHNcqLClt4qKn+PF&#10;avjcn7+/Zuq93Nh527tBSbaZ1HoyHl5fQAQawn/4r70zGhK1mCVpNk8z+P0U/4Bc3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FB99XKAAAA4wAAAA8AAAAAAAAAAAAAAAAAmAIA&#10;AGRycy9kb3ducmV2LnhtbFBLBQYAAAAABAAEAPUAAACPAwAAAAA=&#10;" filled="f" stroked="f">
                    <v:textbox>
                      <w:txbxContent>
                        <w:p w:rsidR="00671334" w:rsidRPr="00FD026C" w:rsidRDefault="00671334"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التقييم الذاتي والمؤسسي</w:t>
                          </w:r>
                        </w:p>
                      </w:txbxContent>
                    </v:textbox>
                  </v:shape>
                  <v:shape id="TextBox 68" o:spid="_x0000_s3544" type="#_x0000_t202" style="position:absolute;left:70105;top:23368;width:6768;height:5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LIlcgA&#10;AADjAAAADwAAAGRycy9kb3ducmV2LnhtbESPy2rDMBBF94X8g5hAd40Uk6drJZSWQlcNcdJCd4M1&#10;fhBrZCw1dv++WgSyvNwXJ9uPthVX6n3jWMN8pkAQF840XGk4n96fNiB8QDbYOiYNf+Rhv5s8ZJga&#10;N/CRrnmoRBxhn6KGOoQuldIXNVn0M9cRR690vcUQZV9J0+MQx20rE6VW0mLD8aHGjl5rKi75r9Xw&#10;9Vn+fC/UoXqzy25wo5Jst1Lrx+n48gwi0Bju4Vv7w2hI1HqRrLbLdaSITJEH5O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osiVyAAAAOMAAAAPAAAAAAAAAAAAAAAAAJgCAABk&#10;cnMvZG93bnJldi54bWxQSwUGAAAAAAQABAD1AAAAjQMAAAAA&#10;" filled="f" stroked="f">
                    <v:textbox>
                      <w:txbxContent>
                        <w:p w:rsidR="00671334" w:rsidRDefault="00671334"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3</w:t>
                          </w:r>
                        </w:p>
                      </w:txbxContent>
                    </v:textbox>
                  </v:shape>
                </v:group>
                <v:group id="Group 2074269571" o:spid="_x0000_s3545" style="position:absolute;width:35169;height:8791" coordsize="35169,8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fmTQk&#10;zAAAAOMAAAAPAAAAAAAAAAAAAAAAAKoCAABkcnMvZG93bnJldi54bWxQSwUGAAAAAAQABAD6AAAA&#10;owMAAAAA&#10;">
                  <v:group id="Group 2074269572" o:spid="_x0000_s3546" style="position:absolute;width:34653;height:8791;flip:x" coordsize="47449,12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vOyyzcoA&#10;AADjAAAADwAAAAAAAAAAAAAAAACqAgAAZHJzL2Rvd25yZXYueG1sUEsFBgAAAAAEAAQA+gAAAKED&#10;AAAAAA==&#10;">
                    <v:roundrect id="사각형: 둥근 모서리 33" o:spid="_x0000_s3547" style="position:absolute;left:4609;top:227;width:42840;height:11583;visibility:visible;mso-wrap-style:square;v-text-anchor:middle" arcsize="550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TPpMoA&#10;AADjAAAADwAAAGRycy9kb3ducmV2LnhtbESPQUvDQBSE74L/YXmCN7trrEkbuy2iVSzUg2l7f2Sf&#10;STD7Nuxu2/jvXUHwOMx8M8xiNdpenMiHzrGG24kCQVw703GjYb97uZmBCBHZYO+YNHxTgNXy8mKB&#10;pXFn/qBTFRuRSjiUqKGNcSilDHVLFsPEDcTJ+3TeYkzSN9J4PKdy28tMqVxa7DgttDjQU0v1V3W0&#10;GjJ7fHVreq6K3Ttup+tNcciV1/r6anx8ABFpjP/hP/rNJE4V0yyf3xd38Psp/QG5/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QUz6TKAAAA4wAAAA8AAAAAAAAAAAAAAAAAmAIA&#10;AGRycy9kb3ducmV2LnhtbFBLBQYAAAAABAAEAPUAAACPAwAAAAA=&#10;" fillcolor="window" strokecolor="#ffc000" strokeweight="3pt">
                      <v:stroke joinstyle="miter"/>
                    </v:roundrect>
                    <v:group id="그룹 34" o:spid="_x0000_s3548" style="position:absolute;width:8562;height:12037" coordsize="8877,12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7pe8&#10;zAAAAOMAAAAPAAAAAAAAAAAAAAAAAKoCAABkcnMvZG93bnJldi54bWxQSwUGAAAAAAQABAD6AAAA&#10;owMAAAAA&#10;">
                      <v:shape id="이등변 삼각형 35" o:spid="_x0000_s3549" type="#_x0000_t5" style="position:absolute;left:-1802;top:1802;width:12481;height:887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Wid8wA&#10;AADjAAAADwAAAGRycy9kb3ducmV2LnhtbESPQUvDQBSE74L/YXmCN7sxmEZjt0ULSsFDaVXS42v2&#10;mUSzb5fdtY3/3hUKHoeZ+YaZLUYziAP50FtWcD3JQBA3VvfcKnh7fbq6BREissbBMin4oQCL+fnZ&#10;DCttj7yhwza2IkE4VKigi9FVUoamI4NhYh1x8j6sNxiT9K3UHo8JbgaZZ9lUGuw5LXToaNlR87X9&#10;NgpcvX7vd8tVvX8OjyW+1MXgP51Slxfjwz2ISGP8D5/aK60gz8qbfHpXlAX8fUp/QM5/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XxWid8wAAADjAAAADwAAAAAAAAAAAAAAAACY&#10;AgAAZHJzL2Rvd25yZXYueG1sUEsFBgAAAAAEAAQA9QAAAJEDAAAAAA==&#10;" fillcolor="#bf9000" stroked="f" strokeweight="1pt"/>
                      <v:shape id="이등변 삼각형 36" o:spid="_x0000_s3550" type="#_x0000_t5" style="position:absolute;left:-512;top:2339;width:10973;height:780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MnCMsA&#10;AADjAAAADwAAAGRycy9kb3ducmV2LnhtbESP3WrCQBSE7wu+w3IKvau7TWus0VUkIJReKP48wCF7&#10;msRkz4bsqvHtu4WCl8PMfMMsVoNtxZV6XzvW8DZWIIgLZ2ouNZyOm9dPED4gG2wdk4Y7eVgtR08L&#10;zIy78Z6uh1CKCGGfoYYqhC6T0hcVWfRj1xFH78f1FkOUfSlNj7cIt61MlEqlxZrjQoUd5RUVzeFi&#10;Nbxvh+06z8+TU6Nmm3D8bnB3V1q/PA/rOYhAQ3iE/9tfRkOiph9JOptMU/j7FP+AXP4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kwycIywAAAOMAAAAPAAAAAAAAAAAAAAAAAJgC&#10;AABkcnMvZG93bnJldi54bWxQSwUGAAAAAAQABAD1AAAAkAMAAAAA&#10;" fillcolor="#ffc000" stroked="f" strokeweight="1pt"/>
                    </v:group>
                  </v:group>
                  <v:shape id="TextBox 75" o:spid="_x0000_s3551" type="#_x0000_t202" style="position:absolute;left:2324;top:1681;width:23765;height:5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tQ4coA&#10;AADjAAAADwAAAGRycy9kb3ducmV2LnhtbESPT2vCQBTE74V+h+UVvNXdBjUaXaUogqeW+qfQ2yP7&#10;TILZtyG7mvjt3UKhx2FmfsMsVr2txY1aXznW8DZUIIhzZyouNBwP29cpCB+QDdaOScOdPKyWz08L&#10;zIzr+Itu+1CICGGfoYYyhCaT0uclWfRD1xBH7+xaiyHKtpCmxS7CbS0TpSbSYsVxocSG1iXll/3V&#10;ajh9nH++R+qz2Nhx07leSbYzqfXgpX+fgwjUh//wX3tnNCQqHSWT2ThN4fdT/ANy+Q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pLUOHKAAAA4wAAAA8AAAAAAAAAAAAAAAAAmAIA&#10;AGRycy9kb3ducmV2LnhtbFBLBQYAAAAABAAEAPUAAACPAwAAAAA=&#10;" filled="f" stroked="f">
                    <v:textbox>
                      <w:txbxContent>
                        <w:p w:rsidR="00671334" w:rsidRPr="00FD026C" w:rsidRDefault="00671334"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الأدوات التكنولوجية</w:t>
                          </w:r>
                        </w:p>
                      </w:txbxContent>
                    </v:textbox>
                  </v:shape>
                  <v:shape id="TextBox 76" o:spid="_x0000_s3552" type="#_x0000_t202" style="position:absolute;left:28400;top:1677;width:6769;height:50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TEk8cA&#10;AADjAAAADwAAAGRycy9kb3ducmV2LnhtbERPyWrDMBC9F/IPYgK9NVJMVtdKKC2FnhripIXeBmu8&#10;EGtkLDV2/746BHJ8vD3bj7YVV+p941jDfKZAEBfONFxpOJ/enzYgfEA22DomDX/kYb+bPGSYGjfw&#10;ka55qEQMYZ+ihjqELpXSFzVZ9DPXEUeudL3FEGFfSdPjEMNtKxOlVtJiw7Ghxo5eayou+a/V8PVZ&#10;/nwv1KF6s8tucKOSbLdS68fp+PIMItAY7uKb+8NoSNR6kay2y3UcHT/FPyB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UxJPHAAAA4wAAAA8AAAAAAAAAAAAAAAAAmAIAAGRy&#10;cy9kb3ducmV2LnhtbFBLBQYAAAAABAAEAPUAAACMAwAAAAA=&#10;" filled="f" stroked="f">
                    <v:textbox>
                      <w:txbxContent>
                        <w:p w:rsidR="00671334" w:rsidRDefault="00671334"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4</w:t>
                          </w:r>
                        </w:p>
                      </w:txbxContent>
                    </v:textbox>
                  </v:shape>
                </v:group>
                <v:group id="Group 2074269579" o:spid="_x0000_s3553" style="position:absolute;top:10735;width:35169;height:8792" coordorigin=",10735" coordsize="35169,8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h7zgi&#10;zAAAAOMAAAAPAAAAAAAAAAAAAAAAAKoCAABkcnMvZG93bnJldi54bWxQSwUGAAAAAAQABAD6AAAA&#10;owMAAAAA&#10;">
                  <v:group id="Group 2074269626" o:spid="_x0000_s3554" style="position:absolute;top:10735;width:34653;height:8792;flip:x" coordorigin=",10735" coordsize="47449,12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C0H6r8oA&#10;AADjAAAADwAAAAAAAAAAAAAAAACqAgAAZHJzL2Rvd25yZXYueG1sUEsFBgAAAAAEAAQA+gAAAKED&#10;AAAAAA==&#10;">
                    <v:roundrect id="사각형: 둥근 모서리 33" o:spid="_x0000_s3555" style="position:absolute;left:4609;top:10963;width:42840;height:11583;visibility:visible;mso-wrap-style:square;v-text-anchor:middle" arcsize="550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8uMoA&#10;AADjAAAADwAAAGRycy9kb3ducmV2LnhtbESP0WrCQBRE34X+w3ILvummMW7a1FWstOJToWk/4JK9&#10;JqHZuyG7avz7bkHwcZiZM8xqM9pOnGnwrWMNT/MEBHHlTMu1hp/vj9kzCB+QDXaOScOVPGzWD5MV&#10;FsZd+IvOZahFhLAvUEMTQl9I6auGLPq564mjd3SDxRDlUEsz4CXCbSfTJFHSYstxocGedg1Vv+XJ&#10;ash3n0t1PO0zs3hbqPdumW0PnGk9fRy3ryACjeEevrUPRkOa5FmqXlSaw/+n+Afk+g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NP/LjKAAAA4wAAAA8AAAAAAAAAAAAAAAAAmAIA&#10;AGRycy9kb3ducmV2LnhtbFBLBQYAAAAABAAEAPUAAACPAwAAAAA=&#10;" fillcolor="window" strokecolor="#3d8e92" strokeweight="3pt">
                      <v:stroke joinstyle="miter"/>
                    </v:roundrect>
                    <v:group id="그룹 34" o:spid="_x0000_s3556" style="position:absolute;top:10735;width:8562;height:12038" coordorigin=",10735" coordsize="8877,12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GNdPYyQAA&#10;AOMAAAAPAAAAAAAAAAAAAAAAAKoCAABkcnMvZG93bnJldi54bWxQSwUGAAAAAAQABAD6AAAAoAMA&#10;AAAA&#10;">
                      <v:shape id="이등변 삼각형 35" o:spid="_x0000_s3557" type="#_x0000_t5" style="position:absolute;left:-1802;top:12537;width:12482;height:887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yY9swA&#10;AADjAAAADwAAAGRycy9kb3ducmV2LnhtbESPQWvCQBSE74X+h+UVvJS6cZG0pq5SFFFKoZiKvT6y&#10;r0kw+zZk1xj/vVso9DjMzDfMfDnYRvTU+dqxhsk4AUFcOFNzqeHwtXl6AeEDssHGMWm4kofl4v5u&#10;jplxF95Tn4dSRAj7DDVUIbSZlL6oyKIfu5Y4ej+usxii7EppOrxEuG2kSpJUWqw5LlTY0qqi4pSf&#10;rYbd/vO8Du/f+aObHAfrP9Rp2yutRw/D2yuIQEP4D/+1d0aDSp6nKp2laga/n+IfkIsb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fKyY9swAAADjAAAADwAAAAAAAAAAAAAAAACY&#10;AgAAZHJzL2Rvd25yZXYueG1sUEsFBgAAAAAEAAQA9QAAAJEDAAAAAA==&#10;" fillcolor="#2d6a6d" strokecolor="#3d8e92" strokeweight="1pt"/>
                      <v:shape id="이등변 삼각형 36" o:spid="_x0000_s3558" type="#_x0000_t5" style="position:absolute;left:-512;top:13075;width:10973;height:780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ev8oA&#10;AADjAAAADwAAAGRycy9kb3ducmV2LnhtbESPy2rCQBSG94LvMBzBjejEtESNjmIthdJFwcsDHGaO&#10;STBzJs2MMX37zqLg8ue/8W12va1FR62vHCuYzxIQxNqZigsFl/PHdAnCB2SDtWNS8EsedtvhYIO5&#10;cQ8+UncKhYgj7HNUUIbQ5FJ6XZJFP3MNcfSurrUYomwLaVp8xHFbyzRJMmmx4vhQYkOHkvTtdLcK&#10;vprJ6rs+m7fJ+w+Gu9svdddrpcajfr8GEagPz/B/+9MoSJPFa5qtspdIEZkiD8jt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uvnr/KAAAA4wAAAA8AAAAAAAAAAAAAAAAAmAIA&#10;AGRycy9kb3ducmV2LnhtbFBLBQYAAAAABAAEAPUAAACPAwAAAAA=&#10;" fillcolor="#3d8e92" strokecolor="#3d8e92" strokeweight="1pt"/>
                    </v:group>
                  </v:group>
                  <v:shape id="TextBox 83" o:spid="_x0000_s3559" type="#_x0000_t202" style="position:absolute;left:1896;top:12234;width:25988;height:7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G1ssoA&#10;AADjAAAADwAAAGRycy9kb3ducmV2LnhtbESPQWvCQBSE74X+h+UVequ7pjbV1FVKi+BJUavg7ZF9&#10;JqHZtyG7NfHfu0LB4zAz3zDTeW9rcabWV441DAcKBHHuTMWFhp/d4mUMwgdkg7Vj0nAhD/PZ48MU&#10;M+M63tB5GwoRIewz1FCG0GRS+rwki37gGuLonVxrMUTZFtK02EW4rWWiVCotVhwXSmzoq6T8d/tn&#10;NexXp+NhpNbFt31rOtcryXYitX5+6j8/QATqwz38314aDYl6HyXpJH0dwu1T/ANyd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ehtbLKAAAA4wAAAA8AAAAAAAAAAAAAAAAAmAIA&#10;AGRycy9kb3ducmV2LnhtbFBLBQYAAAAABAAEAPUAAACPAwAAAAA=&#10;" filled="f" stroked="f">
                    <v:textbox>
                      <w:txbxContent>
                        <w:p w:rsidR="00671334" w:rsidRPr="00FD026C" w:rsidRDefault="00671334"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مراقبة الأداء عبر الإنترنت</w:t>
                          </w:r>
                        </w:p>
                      </w:txbxContent>
                    </v:textbox>
                  </v:shape>
                  <v:shape id="TextBox 84" o:spid="_x0000_s3560" type="#_x0000_t202" style="position:absolute;left:28400;top:12236;width:6769;height:5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MrxcoA&#10;AADjAAAADwAAAGRycy9kb3ducmV2LnhtbESPQWvCQBSE74L/YXmF3nS3qU1r6ipiETxVtFro7ZF9&#10;JsHs25Ddmvjv3ULB4zAz3zCzRW9rcaHWV441PI0VCOLcmYoLDYev9egNhA/IBmvHpOFKHhbz4WCG&#10;mXEd7+iyD4WIEPYZaihDaDIpfV6SRT92DXH0Tq61GKJsC2la7CLc1jJRKpUWK44LJTa0Kik/73+t&#10;huPn6ed7orbFh31pOtcryXYqtX586JfvIAL14R7+b2+MhkS9TpJ0mj4n8Pcp/gE5v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dzK8XKAAAA4wAAAA8AAAAAAAAAAAAAAAAAmAIA&#10;AGRycy9kb3ducmV2LnhtbFBLBQYAAAAABAAEAPUAAACPAwAAAAA=&#10;" filled="f" stroked="f">
                    <v:textbox>
                      <w:txbxContent>
                        <w:p w:rsidR="00671334" w:rsidRDefault="00671334"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5</w:t>
                          </w:r>
                        </w:p>
                      </w:txbxContent>
                    </v:textbox>
                  </v:shape>
                </v:group>
                <v:group id="Group 2074269633" o:spid="_x0000_s3561" style="position:absolute;top:21471;width:35169;height:8792" coordorigin=",21471" coordsize="35169,8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TUjX&#10;dM0AAADjAAAADwAAAAAAAAAAAAAAAACqAgAAZHJzL2Rvd25yZXYueG1sUEsFBgAAAAAEAAQA+gAA&#10;AKQDAAAAAA==&#10;">
                  <v:group id="Group 2074269634" o:spid="_x0000_s3562" style="position:absolute;top:21471;width:34653;height:8792;flip:x" coordorigin=",21471" coordsize="47449,12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EQZXnsoA&#10;AADjAAAADwAAAAAAAAAAAAAAAACqAgAAZHJzL2Rvd25yZXYueG1sUEsFBgAAAAAEAAQA+gAAAKED&#10;AAAAAA==&#10;">
                    <v:roundrect id="사각형: 둥근 모서리 33" o:spid="_x0000_s3563" style="position:absolute;left:4609;top:21699;width:42840;height:11582;visibility:visible;mso-wrap-style:square;v-text-anchor:middle" arcsize="550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" fillcolor="window" strokecolor="#777" strokeweight="3pt">
                      <v:stroke joinstyle="miter"/>
                    </v:roundrect>
                    <v:group id="그룹 34" o:spid="_x0000_s3564" style="position:absolute;top:21471;width:8562;height:12038" coordorigin=",21471" coordsize="8877,12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XT90&#10;7M0AAADjAAAADwAAAAAAAAAAAAAAAACqAgAAZHJzL2Rvd25yZXYueG1sUEsFBgAAAAAEAAQA+gAA&#10;AKQDAAAAAA==&#10;">
                      <v:shape id="이등변 삼각형 35" o:spid="_x0000_s3565" type="#_x0000_t5" style="position:absolute;left:-1802;top:23273;width:12482;height:887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fxls0A&#10;AADjAAAADwAAAGRycy9kb3ducmV2LnhtbESPQUvDQBSE74L/YXlCL2I3prLV2G0RS8FCD7VVwdsj&#10;+5qEZt+G7CaN/75bEHocZuYbZrYYbC16an3lWMPjOAFBnDtTcaHha796eAbhA7LB2jFp+CMPi/nt&#10;zQwz4078Sf0uFCJC2GeooQyhyaT0eUkW/dg1xNE7uNZiiLItpGnxFOG2lmmSKGmx4rhQYkPvJeXH&#10;XWc1/GzV90Eeu7X67ft1h/f7TVBLrUd3w9sriEBDuIb/2x9GQ5pMn1L1oiZTuHyKf0DOz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Hk38ZbNAAAA4wAAAA8AAAAAAAAAAAAAAAAA&#10;mAIAAGRycy9kb3ducmV2LnhtbFBLBQYAAAAABAAEAPUAAACSAwAAAAA=&#10;" fillcolor="#777" stroked="f" strokeweight="1pt"/>
                      <v:shape id="이등변 삼각형 36" o:spid="_x0000_s3566" type="#_x0000_t5" style="position:absolute;left:-512;top:23811;width:10973;height:780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e3McA&#10;AADjAAAADwAAAGRycy9kb3ducmV2LnhtbERP3WrCMBS+H/gO4Qx2NxPrVmdnFJEOxm7Enwc4S45t&#10;sTkpTbTd2y8Xg11+fP+rzehacac+NJ41zKYKBLHxtuFKw/n08fwGIkRki61n0vBDATbrycMKC+sH&#10;PtD9GCuRQjgUqKGOsSukDKYmh2HqO+LEXXzvMCbYV9L2OKRw18pMqVw6bDg11NjRriZzPd6chnKY&#10;mevOLsi+mvnXeb8tv02ptH56HLfvICKN8V/85/60GjK1eMnyZT5Po9On9Afk+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P3tzHAAAA4wAAAA8AAAAAAAAAAAAAAAAAmAIAAGRy&#10;cy9kb3ducmV2LnhtbFBLBQYAAAAABAAEAPUAAACMAwAAAAA=&#10;" fillcolor="#b0b0b0" stroked="f" strokeweight="1pt"/>
                    </v:group>
                  </v:group>
                  <v:shape id="TextBox 91" o:spid="_x0000_s3567" type="#_x0000_t202" style="position:absolute;left:2332;top:23493;width:23765;height:5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e5tMsA&#10;AADjAAAADwAAAGRycy9kb3ducmV2LnhtbESPzWrDMBCE74W8g9hCb41UN3VqJ0ooLYGcGpqfQm6L&#10;tbFNrJWx1Nh5+6hQ6HGYmW+Y+XKwjbhQ52vHGp7GCgRx4UzNpYb9bvX4CsIHZIONY9JwJQ/Lxehu&#10;jrlxPX/RZRtKESHsc9RQhdDmUvqiIot+7Fri6J1cZzFE2ZXSdNhHuG1kolQqLdYcFyps6b2i4rz9&#10;sRoOn6fj90Rtyg/70vZuUJJtJrV+uB/eZiACDeE//NdeGw2Jmk6SNEufM/j9FP+AXNw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Z17m0ywAAAOMAAAAPAAAAAAAAAAAAAAAAAJgC&#10;AABkcnMvZG93bnJldi54bWxQSwUGAAAAAAQABAD1AAAAkAMAAAAA&#10;" filled="f" stroked="f">
                    <v:textbox>
                      <w:txbxContent>
                        <w:p w:rsidR="00671334" w:rsidRPr="00FD026C" w:rsidRDefault="00671334"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التدقيق الإلكتروني</w:t>
                          </w:r>
                        </w:p>
                      </w:txbxContent>
                    </v:textbox>
                  </v:shape>
                  <v:shape id="TextBox 92" o:spid="_x0000_s3568" type="#_x0000_t202" style="position:absolute;left:28400;top:23529;width:6769;height:5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tjVMkA&#10;AADjAAAADwAAAGRycy9kb3ducmV2LnhtbESPzWrCQBSF9wXfYbiCuzpjSFONjlIqQlctWhXcXTLX&#10;JJi5EzKjSd++syh0eTh/fKvNYBvxoM7XjjXMpgoEceFMzaWG4/fueQ7CB2SDjWPS8EMeNuvR0wpz&#10;43re0+MQShFH2OeooQqhzaX0RUUW/dS1xNG7us5iiLIrpemwj+O2kYlSmbRYc3yosKX3iorb4W41&#10;nD6vl3OqvsqtfWl7NyjJdiG1noyHtyWIQEP4D/+1P4yGRL2mSbbI0kgRmSIPyP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OtjVMkAAADjAAAADwAAAAAAAAAAAAAAAACYAgAA&#10;ZHJzL2Rvd25yZXYueG1sUEsFBgAAAAAEAAQA9QAAAI4DAAAAAA==&#10;" filled="f" stroked="f">
                    <v:textbox>
                      <w:txbxContent>
                        <w:p w:rsidR="00671334" w:rsidRDefault="00671334"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6</w:t>
                          </w:r>
                        </w:p>
                      </w:txbxContent>
                    </v:textbox>
                  </v:shape>
                </v:group>
                <w10:wrap anchorx="page"/>
                <w10:anchorlock/>
              </v:group>
            </w:pict>
          </mc:Fallback>
        </mc:AlternateContent>
      </w:r>
    </w:p>
    <w:p w:rsidR="00D75CDD" w:rsidRPr="007B4302" w:rsidRDefault="001A1818" w:rsidP="00BA05D9">
      <w:pPr>
        <w:rPr>
          <w:rFonts w:ascii="Sakkal Majalla" w:hAnsi="Sakkal Majalla"/>
          <w:b/>
          <w:bCs/>
          <w:sz w:val="32"/>
          <w:szCs w:val="32"/>
          <w:rtl/>
        </w:rPr>
      </w:pPr>
      <w:r w:rsidRPr="002A078C">
        <w:rPr>
          <w:rFonts w:ascii="Sakkal Majalla" w:hAnsi="Sakkal Majalla"/>
          <w:noProof/>
          <w:sz w:val="34"/>
        </w:rPr>
        <mc:AlternateContent>
          <mc:Choice Requires="wpg">
            <w:drawing>
              <wp:inline distT="0" distB="0" distL="0" distR="0" wp14:anchorId="5E2B8CFA" wp14:editId="30B3731E">
                <wp:extent cx="5731510" cy="892088"/>
                <wp:effectExtent l="0" t="0" r="2540" b="22860"/>
                <wp:docPr id="207426928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82" name="مجموعة 47"/>
                        <wpg:cNvGrpSpPr/>
                        <wpg:grpSpPr>
                          <a:xfrm>
                            <a:off x="0" y="0"/>
                            <a:ext cx="5731510" cy="895351"/>
                            <a:chOff x="0" y="0"/>
                            <a:chExt cx="5878196" cy="918845"/>
                          </a:xfrm>
                        </wpg:grpSpPr>
                        <wpg:grpSp>
                          <wpg:cNvPr id="2074269283" name="مجموعة 48"/>
                          <wpg:cNvGrpSpPr/>
                          <wpg:grpSpPr>
                            <a:xfrm>
                              <a:off x="0" y="0"/>
                              <a:ext cx="5878196" cy="918845"/>
                              <a:chOff x="0" y="0"/>
                              <a:chExt cx="6240348" cy="919070"/>
                            </a:xfrm>
                          </wpg:grpSpPr>
                          <wpg:grpSp>
                            <wpg:cNvPr id="2074269284" name="مجموعة 49"/>
                            <wpg:cNvGrpSpPr/>
                            <wpg:grpSpPr>
                              <a:xfrm>
                                <a:off x="0" y="169208"/>
                                <a:ext cx="5433072" cy="580613"/>
                                <a:chOff x="0" y="169208"/>
                                <a:chExt cx="5433072" cy="580613"/>
                              </a:xfrm>
                            </wpg:grpSpPr>
                            <wps:wsp>
                              <wps:cNvPr id="20742692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8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88" name="مربع نص 41"/>
                          <wps:cNvSpPr txBox="1"/>
                          <wps:spPr>
                            <a:xfrm>
                              <a:off x="204466" y="256739"/>
                              <a:ext cx="4615440" cy="434941"/>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مؤشرات الأداء الرئيسية</w:t>
                                </w:r>
                                <w:r w:rsidRPr="00BA05D9">
                                  <w:rPr>
                                    <w:rFonts w:eastAsia="Calibri" w:hAnsi="Adobe Arabic" w:cs="Adobe Arabic"/>
                                    <w:b/>
                                    <w:bCs/>
                                    <w:color w:val="FFFFFF"/>
                                    <w:kern w:val="24"/>
                                    <w:sz w:val="36"/>
                                    <w:szCs w:val="36"/>
                                    <w:lang w:bidi="ar-EG"/>
                                  </w:rPr>
                                  <w:t xml:space="preserve"> (KPIs)</w:t>
                                </w:r>
                              </w:p>
                            </w:txbxContent>
                          </wps:txbx>
                          <wps:bodyPr wrap="square" rtlCol="1">
                            <a:spAutoFit/>
                          </wps:bodyPr>
                        </wps:wsp>
                      </wpg:grpSp>
                      <pic:pic xmlns:pic="http://schemas.openxmlformats.org/drawingml/2006/picture">
                        <pic:nvPicPr>
                          <pic:cNvPr id="2074269289"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56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hGZo4g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CNhGZo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357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aNBcR&#10;zAAAAOMAAAAPAAAAAAAAAAAAAAAAAKoCAABkcnMvZG93bnJldi54bWxQSwUGAAAAAAQABAD6AAAA&#10;owMAAAAA&#10;">
                  <v:group id="مجموعة 48" o:spid="_x0000_s357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1eLKK&#10;zAAAAOMAAAAPAAAAAAAAAAAAAAAAAKoCAABkcnMvZG93bnJldi54bWxQSwUGAAAAAAQABAD6AAAA&#10;owMAAAAA&#10;">
                    <v:group id="مجموعة 49" o:spid="_x0000_s357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6kSr+&#10;zAAAAOMAAAAPAAAAAAAAAAAAAAAAAKoCAABkcnMvZG93bnJldi54bWxQSwUGAAAAAAQABAD6AAAA&#10;owMAAAAA&#10;">
                      <v:shape id="شكل حر 50" o:spid="_x0000_s357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vQZsoA&#10;AADjAAAADwAAAGRycy9kb3ducmV2LnhtbESPQWvCQBSE74X+h+UVvNVNY5Nqmo0UQRDpQdOK10f2&#10;mYRm34bsqum/dwtCj8PMfMPky9F04kKDay0reJlGIIgrq1uuFXx/rZ/nIJxH1thZJgW/5GBZPD7k&#10;mGl75T1dSl+LAGGXoYLG+z6T0lUNGXRT2xMH72QHgz7IoZZ6wGuAm07GUZRKgy2HhQZ7WjVU/ZRn&#10;oyDdJsfdrlon+3Iz+3Rk9EFbr9Tkafx4B+Fp9P/he3ujFcTR22ucLuJ5An+fwh+QxQ0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ML0Gb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7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Yms8kA&#10;AADjAAAADwAAAGRycy9kb3ducmV2LnhtbESPQWvCQBSE7wX/w/IEL6Kbhho1ukppKXhsrXh+Zp+b&#10;YPZtml1j+u/dQsHjMDPfMOttb2vRUesrxwqepwkI4sLpio2Cw/fHZAHCB2SNtWNS8EsetpvB0xpz&#10;7W78Rd0+GBEh7HNUUIbQ5FL6oiSLfuoa4uidXWsxRNkaqVu8RbitZZokmbRYcVwosaG3korL/moV&#10;4I/9PJ5ccL47GfM+njX9WM+UGg371xWIQH14hP/bO60gTeYvabZMFxn8fYp/QG7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0Yms8kAAADjAAAADwAAAAAAAAAAAAAAAACYAgAA&#10;ZHJzL2Rvd25yZXYueG1sUEsFBgAAAAAEAAQA9QAAAI4DAAAAAA==&#10;" fillcolor="#a5a5a5 [2092]" stroked="f" strokeweight="1pt">
                        <v:stroke joinstyle="miter"/>
                      </v:roundrect>
                    </v:group>
                    <v:oval id="شكل بيضاوي 52" o:spid="_x0000_s357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bbnMoA&#10;AADjAAAADwAAAGRycy9kb3ducmV2LnhtbESPUUvDMBSF3wX/Q7gD31yyIN3WLRuiCAoKW6d7vjR3&#10;bVlzU5q4dv/eCIKPh3POdzjr7ehacaE+NJ4NzKYKBHHpbcOVgc/Dy/0CRIjIFlvPZOBKAbab25s1&#10;5tYPvKdLESuRIBxyNFDH2OVShrImh2HqO+LknXzvMCbZV9L2OCS4a6VWKpMOG04LNXb0VFN5Lr6d&#10;gd359HU9vr2rj8oPRTa4Z63twZi7yfi4AhFpjP/hv/arNaDV/EFnS72Yw++n9Afk5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eW25zKAAAA4wAAAA8AAAAAAAAAAAAAAAAAmAIA&#10;AGRycy9kb3ducmV2LnhtbFBLBQYAAAAABAAEAPUAAACPAwAAAAA=&#10;" filled="f" strokecolor="#168489" strokeweight="1pt">
                      <v:stroke joinstyle="miter"/>
                    </v:oval>
                  </v:group>
                  <v:shape id="مربع نص 41" o:spid="_x0000_s3576" type="#_x0000_t202" style="position:absolute;left:2044;top:2567;width:46155;height:4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8JisYA&#10;AADjAAAADwAAAGRycy9kb3ducmV2LnhtbERPPU/DMBDdkfgP1iGxUbsRlBLqVlWhUgcWSthP8RFH&#10;xOcovjbpv68HJMan973aTKFTZxpSG9nCfGZAEdfRtdxYqL72D0tQSZAddpHJwoUSbNa3NyssXRz5&#10;k85HaVQO4VSiBS/Sl1qn2lPANIs9ceZ+4hBQMhwa7QYcc3jodGHMQgdsOTd47Gnnqf49noIFEbed&#10;X6r3kA7f08fb6E39hJW193fT9hWU0CT/4j/3wVkozPNjsXgplnl0/pT/gF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8JisYAAADjAAAADwAAAAAAAAAAAAAAAACYAgAAZHJz&#10;L2Rvd25yZXYueG1sUEsFBgAAAAAEAAQA9QAAAIs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مؤشرات الأداء الرئيسية</w:t>
                          </w:r>
                          <w:r w:rsidRPr="00BA05D9">
                            <w:rPr>
                              <w:rFonts w:eastAsia="Calibri" w:hAnsi="Adobe Arabic" w:cs="Adobe Arabic"/>
                              <w:b/>
                              <w:bCs/>
                              <w:color w:val="FFFFFF"/>
                              <w:kern w:val="24"/>
                              <w:sz w:val="36"/>
                              <w:szCs w:val="36"/>
                              <w:lang w:bidi="ar-EG"/>
                            </w:rPr>
                            <w:t xml:space="preserve"> (KPIs)</w:t>
                          </w:r>
                        </w:p>
                      </w:txbxContent>
                    </v:textbox>
                  </v:shape>
                </v:group>
                <v:shape id="صورة 54" o:spid="_x0000_s357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k5bHMAAAA4wAAAA8AAABkcnMvZG93bnJldi54bWxEj0FLw0AUhO+C/2F5gje7MUqbxG6LSgWh&#10;pzZaenxmn0ns7tu4u7bx37uC4HGYmW+Y+XK0RhzJh96xgutJBoK4cbrnVsFL/XRVgAgRWaNxTAq+&#10;KcBycX42x0q7E2/ouI2tSBAOFSroYhwqKUPTkcUwcQNx8t6dtxiT9K3UHk8Jbo3Ms2wqLfacFjoc&#10;6LGj5rD9sgrW/uHto6x3pv7c7FeFuZm9HlZrpS4vxvs7EJHG+B/+az9rBXk2u82nZV6U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2OTlscwAAADjAAAADwAAAAAA&#10;AAAAAAAAAACfAgAAZHJzL2Rvd25yZXYueG1sUEsFBgAAAAAEAAQA9wAAAJgDA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الشفافية: تتبع مدى توفر المعلومات والبيانات للمستخدمين</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الفعالية: قياس الوقت والتكلفة لإنجاز المعاملات الإلكترونية</w:t>
      </w:r>
      <w:r w:rsidRPr="00E8020A">
        <w:rPr>
          <w:rFonts w:ascii="Sakkal Majalla" w:hAnsi="Sakkal Majalla" w:cs="Sakkal Majalla"/>
          <w:sz w:val="32"/>
          <w:szCs w:val="32"/>
        </w:rPr>
        <w:t>.</w:t>
      </w:r>
    </w:p>
    <w:p w:rsidR="00D75CDD" w:rsidRPr="00BA05D9" w:rsidRDefault="001A1818" w:rsidP="002B74A4">
      <w:pPr>
        <w:pageBreakBefore/>
        <w:rPr>
          <w:rFonts w:ascii="Sakkal Majalla" w:hAnsi="Sakkal Majalla"/>
          <w:sz w:val="32"/>
          <w:szCs w:val="32"/>
          <w:rtl/>
        </w:rPr>
      </w:pPr>
      <w:r w:rsidRPr="002A078C">
        <w:rPr>
          <w:rFonts w:ascii="Sakkal Majalla" w:hAnsi="Sakkal Majalla"/>
          <w:noProof/>
          <w:sz w:val="34"/>
        </w:rPr>
        <w:lastRenderedPageBreak/>
        <mc:AlternateContent>
          <mc:Choice Requires="wpg">
            <w:drawing>
              <wp:inline distT="0" distB="0" distL="0" distR="0" wp14:anchorId="4F072B53" wp14:editId="18A9BA98">
                <wp:extent cx="5731510" cy="892088"/>
                <wp:effectExtent l="0" t="0" r="2540" b="22860"/>
                <wp:docPr id="207426929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91" name="مجموعة 47"/>
                        <wpg:cNvGrpSpPr/>
                        <wpg:grpSpPr>
                          <a:xfrm>
                            <a:off x="0" y="0"/>
                            <a:ext cx="5731510" cy="895351"/>
                            <a:chOff x="0" y="0"/>
                            <a:chExt cx="5878196" cy="918845"/>
                          </a:xfrm>
                        </wpg:grpSpPr>
                        <wpg:grpSp>
                          <wpg:cNvPr id="2074269292" name="مجموعة 48"/>
                          <wpg:cNvGrpSpPr/>
                          <wpg:grpSpPr>
                            <a:xfrm>
                              <a:off x="0" y="0"/>
                              <a:ext cx="5878196" cy="918845"/>
                              <a:chOff x="0" y="0"/>
                              <a:chExt cx="6240348" cy="919070"/>
                            </a:xfrm>
                          </wpg:grpSpPr>
                          <wpg:grpSp>
                            <wpg:cNvPr id="2074269293" name="مجموعة 49"/>
                            <wpg:cNvGrpSpPr/>
                            <wpg:grpSpPr>
                              <a:xfrm>
                                <a:off x="0" y="169208"/>
                                <a:ext cx="5433072" cy="580613"/>
                                <a:chOff x="0" y="169208"/>
                                <a:chExt cx="5433072" cy="580613"/>
                              </a:xfrm>
                            </wpg:grpSpPr>
                            <wps:wsp>
                              <wps:cNvPr id="20742692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97"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تحليل البيانات الضخمة</w:t>
                                </w:r>
                              </w:p>
                            </w:txbxContent>
                          </wps:txbx>
                          <wps:bodyPr wrap="square" rtlCol="1">
                            <a:spAutoFit/>
                          </wps:bodyPr>
                        </wps:wsp>
                      </wpg:grpSp>
                      <pic:pic xmlns:pic="http://schemas.openxmlformats.org/drawingml/2006/picture">
                        <pic:nvPicPr>
                          <pic:cNvPr id="2074269298"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57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3IiP2g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PNyIj9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357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7z8f&#10;u80AAADjAAAADwAAAAAAAAAAAAAAAACqAgAAZHJzL2Rvd25yZXYueG1sUEsFBgAAAAAEAAQA+gAA&#10;AKQDAAAAAA==&#10;">
                  <v:group id="مجموعة 48" o:spid="_x0000_s358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f7YHM&#10;zAAAAOMAAAAPAAAAAAAAAAAAAAAAAKoCAABkcnMvZG93bnJldi54bWxQSwUGAAAAAAQABAD6AAAA&#10;owMAAAAA&#10;">
                    <v:group id="مجموعة 49" o:spid="_x0000_s358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woSRX&#10;zAAAAOMAAAAPAAAAAAAAAAAAAAAAAKoCAABkcnMvZG93bnJldi54bWxQSwUGAAAAAAQABAD6AAAA&#10;owMAAAAA&#10;">
                      <v:shape id="شكل حر 50" o:spid="_x0000_s358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7jIMsA&#10;AADjAAAADwAAAGRycy9kb3ducmV2LnhtbESPQWvCQBSE70L/w/IKvemmqaaaukopCKH0YFLF6yP7&#10;moRm34bsauK/7xYEj8PMfMOst6NpxYV611hW8DyLQBCXVjdcKTh876ZLEM4ja2wtk4IrOdhuHiZr&#10;TLUdOKdL4SsRIOxSVFB736VSurImg25mO+Lg/djeoA+yr6TucQhw08o4ihJpsOGwUGNHHzWVv8XZ&#10;KEg+F6f9vtwt8iJ7+XJk9FFbr9TT4/j+BsLT6O/hWzvTCuLodR4nq3g1h/9P4Q/IzR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ZnuMg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8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0uGckA&#10;AADjAAAADwAAAGRycy9kb3ducmV2LnhtbESPQWvCQBSE7wX/w/KEXkQ3hsbW6CqiCD1WLZ6f2ddN&#10;MPs2Zrcx/ffdQsHjMDPfMMt1b2vRUesrxwqmkwQEceF0xUbB52k/fgPhA7LG2jEp+CEP69XgaYm5&#10;dnc+UHcMRkQI+xwVlCE0uZS+KMmin7iGOHpfrrUYomyN1C3eI9zWMk2SmbRYcVwosaFtScX1+G0V&#10;4M1+nC8uON9djNmNsqYf6Uyp52G/WYAI1IdH+L/9rhWkyetLOpun8wz+PsU/I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k0uGckAAADjAAAADwAAAAAAAAAAAAAAAACYAgAA&#10;ZHJzL2Rvd25yZXYueG1sUEsFBgAAAAAEAAQA9QAAAI4DAAAAAA==&#10;" fillcolor="#a5a5a5 [2092]" stroked="f" strokeweight="1pt">
                        <v:stroke joinstyle="miter"/>
                      </v:roundrect>
                    </v:group>
                    <v:oval id="شكل بيضاوي 52" o:spid="_x0000_s358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Po2soA&#10;AADjAAAADwAAAGRycy9kb3ducmV2LnhtbESPX0vDMBTF3wW/Q7iCb1tikLrVZUMUQWGCdn+eL81d&#10;W9bclCau3bc3g4GPh3PO73AWq9G14kR9aDwbeJgqEMSltw1XBrab98kMRIjIFlvPZOBMAVbL25sF&#10;5tYP/EOnIlYiQTjkaKCOsculDGVNDsPUd8TJO/jeYUyyr6TtcUhw10qtVCYdNpwWauzotabyWPw6&#10;A9/Hw+68/1yrr8oPRTa4N63txpj7u/HlGUSkMf6Hr+0Pa0Crp0edzfU8g8un9Afk8g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0D6NrKAAAA4wAAAA8AAAAAAAAAAAAAAAAAmAIA&#10;AGRycy9kb3ducmV2LnhtbFBLBQYAAAAABAAEAPUAAACPAwAAAAA=&#10;" filled="f" strokecolor="#168489" strokeweight="1pt">
                      <v:stroke joinstyle="miter"/>
                    </v:oval>
                  </v:group>
                  <v:shape id="مربع نص 41" o:spid="_x0000_s358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kLJckA&#10;AADjAAAADwAAAGRycy9kb3ducmV2LnhtbESPzU7DMBCE70i8g7VI3KjdCFqa1q0qfqQeuFDCfRVv&#10;44h4HcVLk749RkLiOJqZbzSb3RQ6daYhtZEtzGcGFHEdXcuNherj9e4RVBJkh11ksnChBLvt9dUG&#10;SxdHfqfzURqVIZxKtOBF+lLrVHsKmGaxJ87eKQ4BJcuh0W7AMcNDpwtjFjpgy3nBY09Pnuqv43ew&#10;IOL280v1EtLhc3p7Hr2pH7Cy9vZm2q9BCU3yH/5rH5yFwizvi8WqWC3h91P+A3r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DkLJc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تحليل البيانات الضخمة</w:t>
                          </w:r>
                        </w:p>
                      </w:txbxContent>
                    </v:textbox>
                  </v:shape>
                </v:group>
                <v:shape id="صورة 54" o:spid="_x0000_s358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x1vfJAAAA4wAAAA8AAABkcnMvZG93bnJldi54bWxET89PwjAUvpP4PzTPxBt0TgNsUggaTEw4&#10;wdR4fK7PbdC+zrbC/O/pwcTjl+/3YjVYI07kQ+dYwe0kA0FcO91xo+C1eh7PQYSIrNE4JgW/FGC1&#10;vBotsNTuzDs67WMjUgiHEhW0MfallKFuyWKYuJ44cV/OW4wJ+kZqj+cUbo3Ms2wqLXacGlrs6aml&#10;+rj/sQq2/vHzUFTvpvrefWzm5m72dtxslbq5HtYPICIN8V/8537RCvJsdp9Pi7xIo9On9Afk8g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MnHW98kAAADjAAAADwAAAAAAAAAA&#10;AAAAAACfAgAAZHJzL2Rvd25yZXYueG1sUEsFBgAAAAAEAAQA9wAAAJUDA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استخدام البيانات: استخراج رؤى من البيانات الكبيرة لتحسين صنع القرار</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التنبؤ: الاستفادة من التحليلات التنبؤية لتوقع التحديات وفرص التحسين</w:t>
      </w:r>
      <w:r w:rsidRPr="00E8020A">
        <w:rPr>
          <w:rFonts w:ascii="Sakkal Majalla" w:hAnsi="Sakkal Majalla" w:cs="Sakkal Majalla"/>
          <w:sz w:val="32"/>
          <w:szCs w:val="32"/>
        </w:rPr>
        <w:t>.</w:t>
      </w:r>
    </w:p>
    <w:p w:rsidR="00D75CDD" w:rsidRPr="00BA05D9" w:rsidRDefault="001A1818" w:rsidP="00BA05D9">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2369E855" wp14:editId="1997E84D">
                <wp:extent cx="5731510" cy="892088"/>
                <wp:effectExtent l="0" t="0" r="2540" b="22860"/>
                <wp:docPr id="207426929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300" name="مجموعة 47"/>
                        <wpg:cNvGrpSpPr/>
                        <wpg:grpSpPr>
                          <a:xfrm>
                            <a:off x="0" y="0"/>
                            <a:ext cx="5731510" cy="895351"/>
                            <a:chOff x="0" y="0"/>
                            <a:chExt cx="5878196" cy="918845"/>
                          </a:xfrm>
                        </wpg:grpSpPr>
                        <wpg:grpSp>
                          <wpg:cNvPr id="2074269301" name="مجموعة 48"/>
                          <wpg:cNvGrpSpPr/>
                          <wpg:grpSpPr>
                            <a:xfrm>
                              <a:off x="0" y="0"/>
                              <a:ext cx="5878196" cy="918845"/>
                              <a:chOff x="0" y="0"/>
                              <a:chExt cx="6240348" cy="919070"/>
                            </a:xfrm>
                          </wpg:grpSpPr>
                          <wpg:grpSp>
                            <wpg:cNvPr id="2074269302" name="مجموعة 49"/>
                            <wpg:cNvGrpSpPr/>
                            <wpg:grpSpPr>
                              <a:xfrm>
                                <a:off x="0" y="169208"/>
                                <a:ext cx="5433072" cy="580613"/>
                                <a:chOff x="0" y="169208"/>
                                <a:chExt cx="5433072" cy="580613"/>
                              </a:xfrm>
                            </wpg:grpSpPr>
                            <wps:wsp>
                              <wps:cNvPr id="20742693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30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06"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التقييم الذاتي والمؤسسي</w:t>
                                </w:r>
                              </w:p>
                            </w:txbxContent>
                          </wps:txbx>
                          <wps:bodyPr wrap="square" rtlCol="1">
                            <a:spAutoFit/>
                          </wps:bodyPr>
                        </wps:wsp>
                      </wpg:grpSp>
                      <pic:pic xmlns:pic="http://schemas.openxmlformats.org/drawingml/2006/picture">
                        <pic:nvPicPr>
                          <pic:cNvPr id="2074269307"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58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FQml4g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ClFQml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358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6YIDrL&#10;AAAA4wAAAA8AAAAAAAAAAAAAAAAAqgIAAGRycy9kb3ducmV2LnhtbFBLBQYAAAAABAAEAPoAAACi&#10;AwAAAAA=&#10;">
                  <v:group id="مجموعة 48" o:spid="_x0000_s358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x1IWh&#10;zAAAAOMAAAAPAAAAAAAAAAAAAAAAAKoCAABkcnMvZG93bnJldi54bWxQSwUGAAAAAAQABAD6AAAA&#10;owMAAAAA&#10;">
                    <v:group id="مجموعة 49" o:spid="_x0000_s359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BBhvW&#10;zAAAAOMAAAAPAAAAAAAAAAAAAAAAAKoCAABkcnMvZG93bnJldi54bWxQSwUGAAAAAAQABAD6AAAA&#10;owMAAAAA&#10;">
                      <v:shape id="شكل حر 50" o:spid="_x0000_s359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zhTsoA&#10;AADjAAAADwAAAGRycy9kb3ducmV2LnhtbESPQWvCQBSE74X+h+UVvNVdE01t6iqlIEjpQWOl10f2&#10;NQlm34bsqvHfdwuCx2FmvmEWq8G24ky9bxxrmIwVCOLSmYYrDd/79fMchA/IBlvHpOFKHlbLx4cF&#10;5sZdeEfnIlQiQtjnqKEOocul9GVNFv3YdcTR+3W9xRBlX0nT4yXCbSsTpTJpseG4UGNHHzWVx+Jk&#10;NWSfs5/ttlzPdsUm/fJkzcG4oPXoaXh/AxFoCPfwrb0xGhL1Mk2y11Sl8P8p/g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ic4U7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9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RmMkA&#10;AADjAAAADwAAAGRycy9kb3ducmV2LnhtbESPQWsCMRSE7wX/Q3hCL1ITt2p1NUppKfRYtfT83Dyz&#10;i5uX7SZdt//eFIQeh5n5hllve1eLjtpQedYwGSsQxIU3FVsNn4e3hwWIEJEN1p5Jwy8F2G4Gd2vM&#10;jb/wjrp9tCJBOOSooYyxyaUMRUkOw9g3xMk7+dZhTLK10rR4SXBXy0ypuXRYcVoosaGXkorz/sdp&#10;wG/38XX00YfuaO3raNb0IzPT+n7YP69AROrjf/jWfjcaMvU0zebLRzWFv0/pD8jNF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oRmMkAAADjAAAADwAAAAAAAAAAAAAAAACYAgAA&#10;ZHJzL2Rvd25yZXYueG1sUEsFBgAAAAAEAAQA9QAAAI4DAAAAAA==&#10;" fillcolor="#a5a5a5 [2092]" stroked="f" strokeweight="1pt">
                        <v:stroke joinstyle="miter"/>
                      </v:roundrect>
                    </v:group>
                    <v:oval id="شكل بيضاوي 52" o:spid="_x0000_s359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rst8sA&#10;AADjAAAADwAAAGRycy9kb3ducmV2LnhtbESPUUvDMBSF3wX/Q7iCby5Z1G7rlg1RBIUJ2umeL81d&#10;W9bclCau3b83guDj4ZzzHc5qM7pWnKgPjWcD04kCQVx623Bl4HP3fDMHESKyxdYzGThTgM368mKF&#10;ufUDf9CpiJVIEA45Gqhj7HIpQ1mTwzDxHXHyDr53GJPsK2l7HBLctVIrlUmHDaeFGjt6rKk8Ft/O&#10;wPvx8HXev27VW+WHIhvck9Z2Z8z11fiwBBFpjP/hv/aLNaDV7E5ni1t1D7+f0h+Q6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jOuy3ywAAAOMAAAAPAAAAAAAAAAAAAAAAAJgC&#10;AABkcnMvZG93bnJldi54bWxQSwUGAAAAAAQABAD1AAAAkAMAAAAA&#10;" filled="f" strokecolor="#168489" strokeweight="1pt">
                      <v:stroke joinstyle="miter"/>
                    </v:oval>
                  </v:group>
                  <v:shape id="مربع نص 41" o:spid="_x0000_s359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40pMkA&#10;AADjAAAADwAAAGRycy9kb3ducmV2LnhtbESPzU7DMBCE70i8g7VI3KjdAAFC3ariR+qhF0q4r+Il&#10;jojXUbw06dtjJCSOo5n5RrPazKFXRxpTF9nCcmFAETfRddxaqN9fr+5BJUF22EcmCydKsFmfn62w&#10;cnHiNzoepFUZwqlCC15kqLROjaeAaREH4ux9xjGgZDm22o04ZXjodWFMqQN2nBc8DvTkqfk6fAcL&#10;Im67PNUvIe0+5v3z5E1zi7W1lxfz9hGU0Cz/4b/2zlkozN1NUT5cmxJ+P+U/oN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Z40pM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التقييم الذاتي والمؤسسي</w:t>
                          </w:r>
                        </w:p>
                      </w:txbxContent>
                    </v:textbox>
                  </v:shape>
                </v:group>
                <v:shape id="صورة 54" o:spid="_x0000_s359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3QXYn8wAAADjAAAADwAAAAAA&#10;AAAAAAAAAACfAgAAZHJzL2Rvd25yZXYueG1sUEsFBgAAAAAEAAQA9wAAAJgDA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hint="cs"/>
          <w:sz w:val="32"/>
          <w:szCs w:val="32"/>
          <w:rtl/>
        </w:rPr>
        <w:t>الا</w:t>
      </w:r>
      <w:r w:rsidRPr="00E8020A">
        <w:rPr>
          <w:rFonts w:ascii="Sakkal Majalla" w:hAnsi="Sakkal Majalla" w:cs="Sakkal Majalla"/>
          <w:sz w:val="32"/>
          <w:szCs w:val="32"/>
          <w:rtl/>
        </w:rPr>
        <w:t>ستبيانات</w:t>
      </w:r>
      <w:r w:rsidRPr="00E8020A">
        <w:rPr>
          <w:rFonts w:ascii="Sakkal Majalla" w:hAnsi="Sakkal Majalla" w:cs="Sakkal Majalla" w:hint="cs"/>
          <w:sz w:val="32"/>
          <w:szCs w:val="32"/>
          <w:rtl/>
        </w:rPr>
        <w:t xml:space="preserve"> </w:t>
      </w:r>
      <w:r w:rsidRPr="00E8020A">
        <w:rPr>
          <w:rFonts w:ascii="Sakkal Majalla" w:hAnsi="Sakkal Majalla" w:cs="Sakkal Majalla"/>
          <w:sz w:val="32"/>
          <w:szCs w:val="32"/>
          <w:rtl/>
        </w:rPr>
        <w:t>وا</w:t>
      </w:r>
      <w:r w:rsidRPr="00E8020A">
        <w:rPr>
          <w:rFonts w:ascii="Sakkal Majalla" w:hAnsi="Sakkal Majalla" w:cs="Sakkal Majalla" w:hint="cs"/>
          <w:sz w:val="32"/>
          <w:szCs w:val="32"/>
          <w:rtl/>
        </w:rPr>
        <w:t>لا</w:t>
      </w:r>
      <w:r w:rsidRPr="00E8020A">
        <w:rPr>
          <w:rFonts w:ascii="Sakkal Majalla" w:hAnsi="Sakkal Majalla" w:cs="Sakkal Majalla"/>
          <w:sz w:val="32"/>
          <w:szCs w:val="32"/>
          <w:rtl/>
        </w:rPr>
        <w:t>ستطلاعات: جمع آراء الموظفين والجمهور حول فعالية الأنظمة الرقمية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hint="cs"/>
          <w:sz w:val="32"/>
          <w:szCs w:val="32"/>
          <w:rtl/>
        </w:rPr>
        <w:t>ال</w:t>
      </w:r>
      <w:r w:rsidRPr="00E8020A">
        <w:rPr>
          <w:rFonts w:ascii="Sakkal Majalla" w:hAnsi="Sakkal Majalla" w:cs="Sakkal Majalla"/>
          <w:sz w:val="32"/>
          <w:szCs w:val="32"/>
          <w:rtl/>
        </w:rPr>
        <w:t xml:space="preserve">مراجعات </w:t>
      </w:r>
      <w:r w:rsidRPr="00E8020A">
        <w:rPr>
          <w:rFonts w:ascii="Sakkal Majalla" w:hAnsi="Sakkal Majalla" w:cs="Sakkal Majalla" w:hint="cs"/>
          <w:sz w:val="32"/>
          <w:szCs w:val="32"/>
          <w:rtl/>
        </w:rPr>
        <w:t>ال</w:t>
      </w:r>
      <w:r w:rsidRPr="00E8020A">
        <w:rPr>
          <w:rFonts w:ascii="Sakkal Majalla" w:hAnsi="Sakkal Majalla" w:cs="Sakkal Majalla"/>
          <w:sz w:val="32"/>
          <w:szCs w:val="32"/>
          <w:rtl/>
        </w:rPr>
        <w:t>داخلية: إجراء تقييمات دورية للأنظمة والسياسات الداخلية</w:t>
      </w:r>
      <w:r w:rsidRPr="00E8020A">
        <w:rPr>
          <w:rFonts w:ascii="Sakkal Majalla" w:hAnsi="Sakkal Majalla" w:cs="Sakkal Majalla"/>
          <w:sz w:val="32"/>
          <w:szCs w:val="32"/>
        </w:rPr>
        <w:t>.</w:t>
      </w:r>
    </w:p>
    <w:p w:rsidR="00D75CDD" w:rsidRPr="00BA05D9" w:rsidRDefault="001A1818" w:rsidP="00BA05D9">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627B8667" wp14:editId="1F4A1A35">
                <wp:extent cx="5731510" cy="892088"/>
                <wp:effectExtent l="0" t="0" r="2540" b="22860"/>
                <wp:docPr id="207426930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309" name="مجموعة 47"/>
                        <wpg:cNvGrpSpPr/>
                        <wpg:grpSpPr>
                          <a:xfrm>
                            <a:off x="0" y="0"/>
                            <a:ext cx="5731510" cy="895351"/>
                            <a:chOff x="0" y="0"/>
                            <a:chExt cx="5878196" cy="918845"/>
                          </a:xfrm>
                        </wpg:grpSpPr>
                        <wpg:grpSp>
                          <wpg:cNvPr id="2074269310" name="مجموعة 48"/>
                          <wpg:cNvGrpSpPr/>
                          <wpg:grpSpPr>
                            <a:xfrm>
                              <a:off x="0" y="0"/>
                              <a:ext cx="5878196" cy="918845"/>
                              <a:chOff x="0" y="0"/>
                              <a:chExt cx="6240348" cy="919070"/>
                            </a:xfrm>
                          </wpg:grpSpPr>
                          <wpg:grpSp>
                            <wpg:cNvPr id="2074269311" name="مجموعة 49"/>
                            <wpg:cNvGrpSpPr/>
                            <wpg:grpSpPr>
                              <a:xfrm>
                                <a:off x="0" y="169208"/>
                                <a:ext cx="5433072" cy="580613"/>
                                <a:chOff x="0" y="169208"/>
                                <a:chExt cx="5433072" cy="580613"/>
                              </a:xfrm>
                            </wpg:grpSpPr>
                            <wps:wsp>
                              <wps:cNvPr id="20742693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3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1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15" name="مربع نص 41"/>
                          <wps:cNvSpPr txBox="1"/>
                          <wps:spPr>
                            <a:xfrm>
                              <a:off x="204466" y="256663"/>
                              <a:ext cx="4615440" cy="389157"/>
                            </a:xfrm>
                            <a:prstGeom prst="rect">
                              <a:avLst/>
                            </a:prstGeom>
                            <a:noFill/>
                          </wps:spPr>
                          <wps:txbx>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الأدوات التكنولوجية</w:t>
                                </w:r>
                              </w:p>
                            </w:txbxContent>
                          </wps:txbx>
                          <wps:bodyPr wrap="square" rtlCol="1">
                            <a:spAutoFit/>
                          </wps:bodyPr>
                        </wps:wsp>
                      </wpg:grpSp>
                      <pic:pic xmlns:pic="http://schemas.openxmlformats.org/drawingml/2006/picture">
                        <pic:nvPicPr>
                          <pic:cNvPr id="2074269316"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59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tYNE2wcAAOU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HO1g0T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359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oomn&#10;zAAAAOMAAAAPAAAAAAAAAAAAAAAAAKoCAABkcnMvZG93bnJldi54bWxQSwUGAAAAAAQABAD6AAAA&#10;owMAAAAA&#10;">
                  <v:group id="مجموعة 48" o:spid="_x0000_s359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tBtufL&#10;AAAA4wAAAA8AAAAAAAAAAAAAAAAAqgIAAGRycy9kb3ducmV2LnhtbFBLBQYAAAAABAAEAPoAAACi&#10;AwAAAAA=&#10;">
                    <v:group id="مجموعة 49" o:spid="_x0000_s359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0DRN8&#10;zAAAAOMAAAAPAAAAAAAAAAAAAAAAAKoCAABkcnMvZG93bnJldi54bWxQSwUGAAAAAAQABAD6AAAA&#10;owMAAAAA&#10;">
                      <v:shape id="شكل حر 50" o:spid="_x0000_s360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nSCMsA&#10;AADjAAAADwAAAGRycy9kb3ducmV2LnhtbESPQWvCQBSE74X+h+UVvNVNoqZtmlVEEEQ8mLSl10f2&#10;NQnNvg3ZVeO/d4VCj8PMfMPkq9F04kyDay0riKcRCOLK6pZrBZ8f2+dXEM4ja+wsk4IrOVgtHx9y&#10;zLS9cEHn0tciQNhlqKDxvs+kdFVDBt3U9sTB+7GDQR/kUEs94CXATSeTKEqlwZbDQoM9bRqqfsuT&#10;UZDuF9/HY7VdFOVudnBk9Je2XqnJ07h+B+Fp9P/hv/ZOK0iil3mSvs3iBO6fwh+Qyx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iCdII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0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ofMckA&#10;AADjAAAADwAAAGRycy9kb3ducmV2LnhtbESPQWvCQBSE7wX/w/IEL1I3xmprdJWiFHpUK56f2ecm&#10;mH2bZteY/vtuoeBxmJlvmOW6s5VoqfGlYwXjUQKCOHe6ZKPg+PXx/AbCB2SNlWNS8EMe1qve0xIz&#10;7e68p/YQjIgQ9hkqKEKoMyl9XpBFP3I1cfQurrEYomyM1A3eI9xWMk2SmbRYclwosKZNQfn1cLMK&#10;8NvuTmcXnG/PxmyH07ob6qlSg373vgARqAuP8H/7UytIk9eXdDafjCfw9yn+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dofMckAAADjAAAADwAAAAAAAAAAAAAAAACYAgAA&#10;ZHJzL2Rvd25yZXYueG1sUEsFBgAAAAAEAAQA9QAAAI4DAAAAAA==&#10;" fillcolor="#a5a5a5 [2092]" stroked="f" strokeweight="1pt">
                        <v:stroke joinstyle="miter"/>
                      </v:roundrect>
                    </v:group>
                    <v:oval id="شكل بيضاوي 52" o:spid="_x0000_s360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f8csA&#10;AADjAAAADwAAAGRycy9kb3ducmV2LnhtbESPUUvDMBSF3wX/Q7iCby5ZHJ3rlg1RBAUF17k9X5q7&#10;tqy5KU1cu39vBMHHwznnO5zVZnStOFMfGs8GphMFgrj0tuHKwNfu5e4BRIjIFlvPZOBCATbr66sV&#10;5tYPvKVzESuRIBxyNFDH2OVShrImh2HiO+LkHX3vMCbZV9L2OCS4a6VWKpMOG04LNXb0VFN5Kr6d&#10;gc/TcX85vL2rj8oPRTa4Z63tzpjbm/FxCSLSGP/Df+1Xa0Cr+Uxni/vpDH4/pT8g1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Jr9/xywAAAOMAAAAPAAAAAAAAAAAAAAAAAJgC&#10;AABkcnMvZG93bnJldi54bWxQSwUGAAAAAAQABAD1AAAAkAMAAAAA&#10;" filled="f" strokecolor="#168489" strokeweight="1pt">
                      <v:stroke joinstyle="miter"/>
                    </v:oval>
                  </v:group>
                  <v:shape id="مربع نص 41" o:spid="_x0000_s3603"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U8DskA&#10;AADjAAAADwAAAGRycy9kb3ducmV2LnhtbESPzU7DMBCE70i8g7VI3KidQAuEulXFj9QDF0q4r+Il&#10;jojXUbw06dtjJCSOo5n5RrPezqFXRxpTF9lCsTCgiJvoOm4t1O8vV3egkiA77COThRMl2G7Oz9ZY&#10;uTjxGx0P0qoM4VShBS8yVFqnxlPAtIgDcfY+4xhQshxb7UacMjz0ujRmpQN2nBc8DvToqfk6fAcL&#10;Im5XnOrnkPYf8+vT5E2zxNray4t59wBKaJb/8F977yyU5vamXN1fF0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JU8DskAAADjAAAADwAAAAAAAAAAAAAAAACYAgAA&#10;ZHJzL2Rvd25yZXYueG1sUEsFBgAAAAAEAAQA9QAAAI4DAAAAAA==&#10;" filled="f" stroked="f">
                    <v:textbox style="mso-fit-shape-to-text:t">
                      <w:txbxContent>
                        <w:p w:rsidR="00671334" w:rsidRDefault="00671334"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الأدوات التكنولوجية</w:t>
                          </w:r>
                        </w:p>
                      </w:txbxContent>
                    </v:textbox>
                  </v:shape>
                </v:group>
                <v:shape id="صورة 54" o:spid="_x0000_s360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DeQ69nNAAAA4wAAAA8AAAAA&#10;AAAAAAAAAAAAnwIAAGRycy9kb3ducmV2LnhtbFBLBQYAAAAABAAEAPcAAACZAw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الذكاء الاصطناعي: تحسين العمليات من خلال التعل</w:t>
      </w:r>
      <w:r w:rsidRPr="00E8020A">
        <w:rPr>
          <w:rFonts w:ascii="Sakkal Majalla" w:hAnsi="Sakkal Majalla" w:cs="Sakkal Majalla" w:hint="cs"/>
          <w:sz w:val="32"/>
          <w:szCs w:val="32"/>
          <w:rtl/>
        </w:rPr>
        <w:t>ّ</w:t>
      </w:r>
      <w:r w:rsidRPr="00E8020A">
        <w:rPr>
          <w:rFonts w:ascii="Sakkal Majalla" w:hAnsi="Sakkal Majalla" w:cs="Sakkal Majalla"/>
          <w:sz w:val="32"/>
          <w:szCs w:val="32"/>
          <w:rtl/>
        </w:rPr>
        <w:t>م الآلي وتحليل الأنماط</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البلوك تشين: تعزيز الشفافية والأمان في المعاملات الرقمية</w:t>
      </w:r>
      <w:r w:rsidRPr="00E8020A">
        <w:rPr>
          <w:rFonts w:ascii="Sakkal Majalla" w:hAnsi="Sakkal Majalla" w:cs="Sakkal Majalla"/>
          <w:sz w:val="32"/>
          <w:szCs w:val="32"/>
        </w:rPr>
        <w:t>.</w:t>
      </w:r>
    </w:p>
    <w:p w:rsidR="00D75CDD" w:rsidRPr="00BA05D9" w:rsidRDefault="001A1818" w:rsidP="00BA05D9">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11D91399" wp14:editId="2FC05B30">
                <wp:extent cx="5731510" cy="892088"/>
                <wp:effectExtent l="0" t="0" r="2540" b="22860"/>
                <wp:docPr id="207426931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318" name="مجموعة 47"/>
                        <wpg:cNvGrpSpPr/>
                        <wpg:grpSpPr>
                          <a:xfrm>
                            <a:off x="0" y="0"/>
                            <a:ext cx="5731510" cy="895351"/>
                            <a:chOff x="0" y="0"/>
                            <a:chExt cx="5878196" cy="918845"/>
                          </a:xfrm>
                        </wpg:grpSpPr>
                        <wpg:grpSp>
                          <wpg:cNvPr id="2074269319" name="مجموعة 48"/>
                          <wpg:cNvGrpSpPr/>
                          <wpg:grpSpPr>
                            <a:xfrm>
                              <a:off x="0" y="0"/>
                              <a:ext cx="5878196" cy="918845"/>
                              <a:chOff x="0" y="0"/>
                              <a:chExt cx="6240348" cy="919070"/>
                            </a:xfrm>
                          </wpg:grpSpPr>
                          <wpg:grpSp>
                            <wpg:cNvPr id="2074269320" name="مجموعة 49"/>
                            <wpg:cNvGrpSpPr/>
                            <wpg:grpSpPr>
                              <a:xfrm>
                                <a:off x="0" y="169208"/>
                                <a:ext cx="5433072" cy="580613"/>
                                <a:chOff x="0" y="169208"/>
                                <a:chExt cx="5433072" cy="580613"/>
                              </a:xfrm>
                            </wpg:grpSpPr>
                            <wps:wsp>
                              <wps:cNvPr id="20742693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3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24"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مراقبة الأداء عبر الإنترنت</w:t>
                                </w:r>
                              </w:p>
                            </w:txbxContent>
                          </wps:txbx>
                          <wps:bodyPr wrap="square" rtlCol="1">
                            <a:spAutoFit/>
                          </wps:bodyPr>
                        </wps:wsp>
                      </wpg:grpSp>
                      <pic:pic xmlns:pic="http://schemas.openxmlformats.org/drawingml/2006/picture">
                        <pic:nvPicPr>
                          <pic:cNvPr id="2074269325"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60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BQI3Dn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360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N7rhyQAA&#10;AOMAAAAPAAAAAAAAAAAAAAAAAKoCAABkcnMvZG93bnJldi54bWxQSwUGAAAAAAQABAD6AAAAoAMA&#10;AAAA&#10;">
                  <v:group id="مجموعة 48" o:spid="_x0000_s360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Kex96&#10;zAAAAOMAAAAPAAAAAAAAAAAAAAAAAKoCAABkcnMvZG93bnJldi54bWxQSwUGAAAAAAQABAD6AAAA&#10;owMAAAAA&#10;">
                    <v:group id="مجموعة 49" o:spid="_x0000_s360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VS18WsoA&#10;AADjAAAADwAAAAAAAAAAAAAAAACqAgAAZHJzL2Rvd25yZXYueG1sUEsFBgAAAAAEAAQA+gAAAKED&#10;AAAAAA==&#10;">
                      <v:shape id="شكل حر 50" o:spid="_x0000_s360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eGwssA&#10;AADjAAAADwAAAGRycy9kb3ducmV2LnhtbESPQWvCQBSE74X+h+UVvNVNoqZtmlVEEEQ8mLSl10f2&#10;NQnNvg3ZVeO/d4VCj8PMfMPkq9F04kyDay0riKcRCOLK6pZrBZ8f2+dXEM4ja+wsk4IrOVgtHx9y&#10;zLS9cEHn0tciQNhlqKDxvs+kdFVDBt3U9sTB+7GDQR/kUEs94CXATSeTKEqlwZbDQoM9bRqqfsuT&#10;UZDuF9/HY7VdFOVudnBk9Je2XqnJ07h+B+Fp9P/hv/ZOK0iil3mSvs2SGO6fwh+Qyx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ct4bC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1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pwF8kA&#10;AADjAAAADwAAAGRycy9kb3ducmV2LnhtbESPQWsCMRSE74L/ITyhF6nZpmrr1ijFUuhRrXh+bp7Z&#10;pZuX7Sau23/fFAoeh5n5hlmue1eLjtpQedbwMMlAEBfeVGw1HD7f759BhIhssPZMGn4owHo1HCwx&#10;N/7KO+r20YoE4ZCjhjLGJpcyFCU5DBPfECfv7FuHMcnWStPiNcFdLVWWzaXDitNCiQ1tSiq+9hen&#10;Ab/d9njy0YfuZO3beNb0YzPT+m7Uv76AiNTHW/i//WE0qOxpquaLR6Xg71P6A3L1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PpwF8kAAADjAAAADwAAAAAAAAAAAAAAAACYAgAA&#10;ZHJzL2Rvd25yZXYueG1sUEsFBgAAAAAEAAQA9QAAAI4DAAAAAA==&#10;" fillcolor="#a5a5a5 [2092]" stroked="f" strokeweight="1pt">
                        <v:stroke joinstyle="miter"/>
                      </v:roundrect>
                    </v:group>
                    <v:oval id="شكل بيضاوي 52" o:spid="_x0000_s361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qNOMsA&#10;AADjAAAADwAAAGRycy9kb3ducmV2LnhtbESPUUvDMBSF34X9h3AHvrlkmVTXLRuiCAoOtJs+X5q7&#10;tqy5KU1cu39vBMHHwznnO5z1dnStOFMfGs8G5jMFgrj0tuHKwGH/fHMPIkRki61nMnChANvN5GqN&#10;ufUDf9C5iJVIEA45Gqhj7HIpQ1mTwzDzHXHyjr53GJPsK2l7HBLctVIrlUmHDaeFGjt6rKk8Fd/O&#10;wPvp+Hn5en1Tu8oPRTa4J63t3pjr6fiwAhFpjP/hv/aLNaDV3a3Olgu9gN9P6Q/Iz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IKo04ywAAAOMAAAAPAAAAAAAAAAAAAAAAAJgC&#10;AABkcnMvZG93bnJldi54bWxQSwUGAAAAAAQABAD1AAAAkAMAAAAA&#10;" filled="f" strokecolor="#168489" strokeweight="1pt">
                      <v:stroke joinstyle="miter"/>
                    </v:oval>
                  </v:group>
                  <v:shape id="مربع نص 41" o:spid="_x0000_s361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VTKMkA&#10;AADjAAAADwAAAGRycy9kb3ducmV2LnhtbESPzU7DMBCE70i8g7VI3KjdUEoJdauKH6kHLpT0voqX&#10;OCJeR/HSpG+PkZA4jmbmG816O4VOnWhIbWQL85kBRVxH13Jjofp4vVmBSoLssItMFs6UYLu5vFhj&#10;6eLI73Q6SKMyhFOJFrxIX2qdak8B0yz2xNn7jENAyXJotBtwzPDQ6cKYpQ7Ycl7w2NOTp/rr8B0s&#10;iLjd/Fy9hLQ/Tm/Pozf1HVbWXl9Nu0dQQpP8h//ae2ehMPeLYvlwWyzg91P+A3r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bVTKM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مراقبة الأداء عبر الإنترنت</w:t>
                          </w:r>
                        </w:p>
                      </w:txbxContent>
                    </v:textbox>
                  </v:shape>
                </v:group>
                <v:shape id="صورة 54" o:spid="_x0000_s361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AkuvxPNAAAA4wAAAA8AAAAA&#10;AAAAAAAAAAAAnwIAAGRycy9kb3ducmV2LnhtbFBLBQYAAAAABAAEAPcAAACZAw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لوحات التحكم الرقمية: عرض مؤشرات الأداء بشكل فوري ومباشر</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sz w:val="32"/>
          <w:szCs w:val="32"/>
          <w:rtl/>
        </w:rPr>
      </w:pPr>
      <w:r w:rsidRPr="00E8020A">
        <w:rPr>
          <w:rFonts w:ascii="Sakkal Majalla" w:hAnsi="Sakkal Majalla" w:cs="Sakkal Majalla"/>
          <w:sz w:val="32"/>
          <w:szCs w:val="32"/>
          <w:rtl/>
        </w:rPr>
        <w:t>التقارير الزمنية: إعداد تقارير دورية لمتابعة الأداء والتقدم</w:t>
      </w:r>
      <w:r w:rsidRPr="00E8020A">
        <w:rPr>
          <w:rFonts w:ascii="Sakkal Majalla" w:hAnsi="Sakkal Majalla"/>
          <w:sz w:val="32"/>
          <w:szCs w:val="32"/>
        </w:rPr>
        <w:t>.</w:t>
      </w:r>
    </w:p>
    <w:p w:rsidR="00D75CDD" w:rsidRPr="00BA05D9" w:rsidRDefault="001A1818" w:rsidP="002B74A4">
      <w:pPr>
        <w:pageBreakBefore/>
        <w:rPr>
          <w:rFonts w:ascii="Sakkal Majalla" w:hAnsi="Sakkal Majalla"/>
          <w:sz w:val="32"/>
          <w:szCs w:val="32"/>
          <w:rtl/>
        </w:rPr>
      </w:pPr>
      <w:r w:rsidRPr="002A078C">
        <w:rPr>
          <w:rFonts w:ascii="Sakkal Majalla" w:hAnsi="Sakkal Majalla"/>
          <w:noProof/>
          <w:sz w:val="34"/>
        </w:rPr>
        <w:lastRenderedPageBreak/>
        <mc:AlternateContent>
          <mc:Choice Requires="wpg">
            <w:drawing>
              <wp:inline distT="0" distB="0" distL="0" distR="0" wp14:anchorId="185C66D2" wp14:editId="13B54A43">
                <wp:extent cx="5731510" cy="892088"/>
                <wp:effectExtent l="0" t="0" r="2540" b="22860"/>
                <wp:docPr id="207426932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327" name="مجموعة 47"/>
                        <wpg:cNvGrpSpPr/>
                        <wpg:grpSpPr>
                          <a:xfrm>
                            <a:off x="0" y="0"/>
                            <a:ext cx="5731510" cy="895351"/>
                            <a:chOff x="0" y="0"/>
                            <a:chExt cx="5878196" cy="918845"/>
                          </a:xfrm>
                        </wpg:grpSpPr>
                        <wpg:grpSp>
                          <wpg:cNvPr id="2074269328" name="مجموعة 48"/>
                          <wpg:cNvGrpSpPr/>
                          <wpg:grpSpPr>
                            <a:xfrm>
                              <a:off x="0" y="0"/>
                              <a:ext cx="5878196" cy="918845"/>
                              <a:chOff x="0" y="0"/>
                              <a:chExt cx="6240348" cy="919070"/>
                            </a:xfrm>
                          </wpg:grpSpPr>
                          <wpg:grpSp>
                            <wpg:cNvPr id="2074269329" name="مجموعة 49"/>
                            <wpg:cNvGrpSpPr/>
                            <wpg:grpSpPr>
                              <a:xfrm>
                                <a:off x="0" y="169208"/>
                                <a:ext cx="5433072" cy="580613"/>
                                <a:chOff x="0" y="169208"/>
                                <a:chExt cx="5433072" cy="580613"/>
                              </a:xfrm>
                            </wpg:grpSpPr>
                            <wps:wsp>
                              <wps:cNvPr id="20742693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3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33" name="مربع نص 41"/>
                          <wps:cNvSpPr txBox="1"/>
                          <wps:spPr>
                            <a:xfrm>
                              <a:off x="204466" y="256739"/>
                              <a:ext cx="4615440" cy="389157"/>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التدقيق الإلكتروني</w:t>
                                </w:r>
                              </w:p>
                            </w:txbxContent>
                          </wps:txbx>
                          <wps:bodyPr wrap="square" rtlCol="1">
                            <a:spAutoFit/>
                          </wps:bodyPr>
                        </wps:wsp>
                      </wpg:grpSp>
                      <pic:pic xmlns:pic="http://schemas.openxmlformats.org/drawingml/2006/picture">
                        <pic:nvPicPr>
                          <pic:cNvPr id="2074269334"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61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Am3GGO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361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axOQu&#10;zAAAAOMAAAAPAAAAAAAAAAAAAAAAAKoCAABkcnMvZG93bnJldi54bWxQSwUGAAAAAAQABAD6AAAA&#10;owMAAAAA&#10;">
                  <v:group id="مجموعة 48" o:spid="_x0000_s361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rW3BcyQAA&#10;AOMAAAAPAAAAAAAAAAAAAAAAAKoCAABkcnMvZG93bnJldi54bWxQSwUGAAAAAAQABAD6AAAAoAMA&#10;AAAA&#10;">
                    <v:group id="مجموعة 49" o:spid="_x0000_s361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EF9XH&#10;zAAAAOMAAAAPAAAAAAAAAAAAAAAAAKoCAABkcnMvZG93bnJldi54bWxQSwUGAAAAAAQABAD6AAAA&#10;owMAAAAA&#10;">
                      <v:shape id="شكل حر 50" o:spid="_x0000_s361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K1hMkA&#10;AADjAAAADwAAAGRycy9kb3ducmV2LnhtbESPzWrCQBSF90LfYbgFdzox0bRNnYRSEES60NjS7SVz&#10;mwQzd0Jm1Pj2zqLg8nD++NbFaDpxocG1lhUs5hEI4srqlmsF38fN7BWE88gaO8uk4EYOivxpssZM&#10;2ysf6FL6WoQRdhkqaLzvMyld1ZBBN7c9cfD+7GDQBznUUg94DeOmk3EUpdJgy+GhwZ4+G6pO5dko&#10;SHer3/2+2qwO5Tb5cmT0j7Zeqenz+PEOwtPoH+H/9lYriKOXZZy+JUmgCEyBB2R+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iK1hM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1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F4vckA&#10;AADjAAAADwAAAGRycy9kb3ducmV2LnhtbESPQWvCQBSE7wX/w/IEL1I3xmprdJWiFHpUK56f2ecm&#10;mH2bZteY/vtuoeBxmJlvmOW6s5VoqfGlYwXjUQKCOHe6ZKPg+PXx/AbCB2SNlWNS8EMe1qve0xIz&#10;7e68p/YQjIgQ9hkqKEKoMyl9XpBFP3I1cfQurrEYomyM1A3eI9xWMk2SmbRYclwosKZNQfn1cLMK&#10;8NvuTmcXnG/PxmyH07ob6qlSg373vgARqAuP8H/7UytIk9eXdDafTMbw9yn+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fF4vckAAADjAAAADwAAAAAAAAAAAAAAAACYAgAA&#10;ZHJzL2Rvd25yZXYueG1sUEsFBgAAAAAEAAQA9QAAAI4DAAAAAA==&#10;" fillcolor="#a5a5a5 [2092]" stroked="f" strokeweight="1pt">
                        <v:stroke joinstyle="miter"/>
                      </v:roundrect>
                    </v:group>
                    <v:oval id="شكل بيضاوي 52" o:spid="_x0000_s362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fssA&#10;AADjAAAADwAAAGRycy9kb3ducmV2LnhtbESPUUvDMBSF34X9h3AHvrlkmVTXLRuiCAoOtJs+X5q7&#10;tqy5KU1cu39vBMHHwznnO5z1dnStOFMfGs8G5jMFgrj0tuHKwGH/fHMPIkRki61nMnChANvN5GqN&#10;ufUDf9C5iJVIEA45Gqhj7HIpQ1mTwzDzHXHyjr53GJPsK2l7HBLctVIrlUmHDaeFGjt6rKk8Fd/O&#10;wPvp+Hn5en1Tu8oPRTa4J63t3pjr6fiwAhFpjP/hv/aLNaDV3a3OlouFht9P6Q/Iz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iv75+ywAAAOMAAAAPAAAAAAAAAAAAAAAAAJgC&#10;AABkcnMvZG93bnJldi54bWxQSwUGAAAAAAQABAD1AAAAkAMAAAAA&#10;" filled="f" strokecolor="#168489" strokeweight="1pt">
                      <v:stroke joinstyle="miter"/>
                    </v:oval>
                  </v:group>
                  <v:shape id="مربع نص 41" o:spid="_x0000_s362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VdgckA&#10;AADjAAAADwAAAGRycy9kb3ducmV2LnhtbESPzU7DMBCE70i8g7VI3KjdBAqEulXFj9QDF0q4r+Il&#10;jojXUbw06dtjJCSOo5n5RrPezqFXRxpTF9nCcmFAETfRddxaqN9fru5AJUF22EcmCydKsN2cn62x&#10;cnHiNzoepFUZwqlCC15kqLROjaeAaREH4ux9xjGgZDm22o04ZXjodWHMSgfsOC94HOjRU/N1+A4W&#10;RNxueaqfQ9p/zK9PkzfNDdbWXl7MuwdQQrP8h//ae2ehMLfXxeq+LE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4Vdgc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التدقيق الإلكتروني</w:t>
                          </w:r>
                        </w:p>
                      </w:txbxContent>
                    </v:textbox>
                  </v:shape>
                </v:group>
                <v:shape id="صورة 54" o:spid="_x0000_s362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OO7jFXNAAAA4wAAAA8AAAAA&#10;AAAAAAAAAAAAnwIAAGRycy9kb3ducmV2LnhtbFBLBQYAAAAABAAEAPcAAACZAw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التحقق من الامتثال: التأكد من التزام الأنظمة بالمعايير والقوانين</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تحليل المخاطر: تحديد وتقييم المخاطر المرتبطة بالحوكمة الرقمية</w:t>
      </w:r>
      <w:r w:rsidRPr="00E8020A">
        <w:rPr>
          <w:rFonts w:ascii="Sakkal Majalla" w:hAnsi="Sakkal Majalla" w:cs="Sakkal Majalla"/>
          <w:sz w:val="32"/>
          <w:szCs w:val="32"/>
        </w:rPr>
        <w:t>.</w:t>
      </w:r>
    </w:p>
    <w:p w:rsidR="00D75CDD" w:rsidRDefault="00D75CDD" w:rsidP="00E8020A">
      <w:pPr>
        <w:spacing w:line="360" w:lineRule="auto"/>
        <w:rPr>
          <w:rFonts w:ascii="Sakkal Majalla" w:hAnsi="Sakkal Majalla"/>
          <w:sz w:val="32"/>
          <w:szCs w:val="32"/>
          <w:rtl/>
        </w:rPr>
      </w:pPr>
      <w:r>
        <w:rPr>
          <w:rFonts w:ascii="Sakkal Majalla" w:hAnsi="Sakkal Majalla" w:hint="cs"/>
          <w:sz w:val="32"/>
          <w:szCs w:val="32"/>
          <w:rtl/>
        </w:rPr>
        <w:t xml:space="preserve">خلاصة القول: </w:t>
      </w:r>
      <w:r w:rsidRPr="007B4302">
        <w:rPr>
          <w:rFonts w:ascii="Sakkal Majalla" w:hAnsi="Sakkal Majalla"/>
          <w:sz w:val="32"/>
          <w:szCs w:val="32"/>
          <w:rtl/>
        </w:rPr>
        <w:t>ت</w:t>
      </w:r>
      <w:r>
        <w:rPr>
          <w:rFonts w:ascii="Sakkal Majalla" w:hAnsi="Sakkal Majalla" w:hint="cs"/>
          <w:sz w:val="32"/>
          <w:szCs w:val="32"/>
          <w:rtl/>
        </w:rPr>
        <w:t>ُ</w:t>
      </w:r>
      <w:r w:rsidRPr="007B4302">
        <w:rPr>
          <w:rFonts w:ascii="Sakkal Majalla" w:hAnsi="Sakkal Majalla"/>
          <w:sz w:val="32"/>
          <w:szCs w:val="32"/>
          <w:rtl/>
        </w:rPr>
        <w:t>عتبر أدوات تقييم أداء الحوكمة في البيئة الرقمية ضرورية لتحسين الكفاءة والشفافية في المؤسسات. من خلال استخدام هذه الأدوات، يمكن للمؤسسات تعزيز قدرتها على التكيف مع التغيرات التكنولوجية وتحقيق أهدافها بفعالية.</w:t>
      </w:r>
    </w:p>
    <w:p w:rsidR="00765F8F" w:rsidRDefault="00765F8F" w:rsidP="00765F8F">
      <w:pPr>
        <w:spacing w:line="360" w:lineRule="auto"/>
        <w:jc w:val="center"/>
        <w:rPr>
          <w:rFonts w:ascii="Sakkal Majalla" w:hAnsi="Sakkal Majalla"/>
          <w:sz w:val="32"/>
          <w:szCs w:val="32"/>
          <w:rtl/>
        </w:rPr>
      </w:pPr>
      <w:r>
        <w:rPr>
          <w:rFonts w:ascii="Sakkal Majalla" w:hAnsi="Sakkal Majalla"/>
          <w:noProof/>
          <w:sz w:val="32"/>
          <w:szCs w:val="32"/>
        </w:rPr>
        <w:drawing>
          <wp:inline distT="0" distB="0" distL="0" distR="0" wp14:anchorId="7A6D5648" wp14:editId="046C6B0C">
            <wp:extent cx="3031958" cy="3031958"/>
            <wp:effectExtent l="0" t="0" r="0" b="0"/>
            <wp:docPr id="2074270268" name="Picture 2074270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3036616" cy="3036616"/>
                    </a:xfrm>
                    <a:prstGeom prst="rect">
                      <a:avLst/>
                    </a:prstGeom>
                    <a:noFill/>
                    <a:ln>
                      <a:noFill/>
                    </a:ln>
                  </pic:spPr>
                </pic:pic>
              </a:graphicData>
            </a:graphic>
          </wp:inline>
        </w:drawing>
      </w:r>
    </w:p>
    <w:tbl>
      <w:tblPr>
        <w:tblStyle w:val="TableGrid"/>
        <w:bidiVisual/>
        <w:tblW w:w="9251"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271"/>
      </w:tblGrid>
      <w:tr w:rsidR="007D2351" w:rsidRPr="00563DBD" w:rsidTr="001A1818">
        <w:tc>
          <w:tcPr>
            <w:tcW w:w="1980" w:type="dxa"/>
            <w:tcBorders>
              <w:right w:val="single" w:sz="36" w:space="0" w:color="168489"/>
            </w:tcBorders>
            <w:shd w:val="clear" w:color="auto" w:fill="F2F2F2" w:themeFill="background1" w:themeFillShade="F2"/>
            <w:vAlign w:val="center"/>
          </w:tcPr>
          <w:p w:rsidR="007D2351" w:rsidRPr="008113E1" w:rsidRDefault="007D2351" w:rsidP="00671334">
            <w:pPr>
              <w:pStyle w:val="a1"/>
              <w:pageBreakBefore/>
              <w:jc w:val="center"/>
              <w:rPr>
                <w:rtl/>
              </w:rPr>
            </w:pPr>
            <w:r w:rsidRPr="008113E1">
              <w:rPr>
                <w:noProof/>
                <w:rtl/>
              </w:rPr>
              <w:lastRenderedPageBreak/>
              <w:drawing>
                <wp:inline distT="0" distB="0" distL="0" distR="0" wp14:anchorId="004FDA83" wp14:editId="127E96F4">
                  <wp:extent cx="563984" cy="563914"/>
                  <wp:effectExtent l="0" t="0" r="7620" b="7620"/>
                  <wp:docPr id="2074268745" name="Picture 207426874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71" w:type="dxa"/>
            <w:vMerge w:val="restart"/>
            <w:tcBorders>
              <w:left w:val="single" w:sz="36" w:space="0" w:color="168489"/>
            </w:tcBorders>
            <w:shd w:val="clear" w:color="auto" w:fill="F2F2F2" w:themeFill="background1" w:themeFillShade="F2"/>
            <w:vAlign w:val="center"/>
          </w:tcPr>
          <w:p w:rsidR="007D2351" w:rsidRPr="007D2351" w:rsidRDefault="007D2351" w:rsidP="007D2351">
            <w:pPr>
              <w:jc w:val="center"/>
              <w:rPr>
                <w:rFonts w:ascii="Adobe Arabic" w:eastAsia="Times New Roman" w:hAnsi="Adobe Arabic" w:cs="Adobe Arabic"/>
                <w:b/>
                <w:bCs/>
                <w:color w:val="168489"/>
                <w:kern w:val="24"/>
                <w:sz w:val="44"/>
                <w:szCs w:val="44"/>
                <w:rtl/>
                <w:lang w:bidi="ar-SY"/>
              </w:rPr>
            </w:pPr>
            <w:r w:rsidRPr="007D2351">
              <w:rPr>
                <w:rFonts w:ascii="Adobe Arabic" w:eastAsia="Times New Roman" w:hAnsi="Adobe Arabic" w:cs="Adobe Arabic"/>
                <w:b/>
                <w:bCs/>
                <w:color w:val="168489"/>
                <w:kern w:val="24"/>
                <w:sz w:val="44"/>
                <w:szCs w:val="44"/>
                <w:rtl/>
                <w:lang w:bidi="ar-SY"/>
              </w:rPr>
              <w:t>ما هي مزايا وعيوب استخدام الأدوات التقليدية مقابل الأدوات الرقمية في تقييم الحوكمة؟</w:t>
            </w:r>
          </w:p>
        </w:tc>
      </w:tr>
      <w:tr w:rsidR="007D2351" w:rsidTr="001A1818">
        <w:tc>
          <w:tcPr>
            <w:tcW w:w="1980" w:type="dxa"/>
            <w:tcBorders>
              <w:right w:val="single" w:sz="36" w:space="0" w:color="168489"/>
            </w:tcBorders>
            <w:shd w:val="clear" w:color="auto" w:fill="F2F2F2" w:themeFill="background1" w:themeFillShade="F2"/>
            <w:vAlign w:val="center"/>
          </w:tcPr>
          <w:p w:rsidR="007D2351" w:rsidRPr="008113E1" w:rsidRDefault="007D2351" w:rsidP="00671334">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71" w:type="dxa"/>
            <w:vMerge/>
            <w:tcBorders>
              <w:left w:val="single" w:sz="36" w:space="0" w:color="168489"/>
            </w:tcBorders>
          </w:tcPr>
          <w:p w:rsidR="007D2351" w:rsidRDefault="007D2351" w:rsidP="00671334">
            <w:pPr>
              <w:pStyle w:val="a1"/>
              <w:rPr>
                <w:rtl/>
              </w:rPr>
            </w:pPr>
          </w:p>
        </w:tc>
      </w:tr>
      <w:tr w:rsidR="007D2351" w:rsidRPr="00895D2F" w:rsidTr="001A1818">
        <w:tc>
          <w:tcPr>
            <w:tcW w:w="9251" w:type="dxa"/>
            <w:gridSpan w:val="2"/>
          </w:tcPr>
          <w:p w:rsidR="007D2351" w:rsidRPr="000C553B" w:rsidRDefault="007D2351" w:rsidP="007D2351">
            <w:pPr>
              <w:jc w:val="left"/>
              <w:rPr>
                <w:rFonts w:ascii="Sakkal Majalla" w:hAnsi="Sakkal Majalla"/>
                <w:b/>
                <w:bCs/>
                <w:color w:val="C00000"/>
                <w:sz w:val="32"/>
                <w:szCs w:val="32"/>
                <w:rtl/>
              </w:rPr>
            </w:pPr>
            <w:r w:rsidRPr="000C553B">
              <w:rPr>
                <w:rFonts w:ascii="Sakkal Majalla" w:hAnsi="Sakkal Majalla" w:hint="cs"/>
                <w:b/>
                <w:bCs/>
                <w:color w:val="C00000"/>
                <w:sz w:val="32"/>
                <w:szCs w:val="32"/>
                <w:rtl/>
              </w:rPr>
              <w:t>الحل:</w:t>
            </w:r>
          </w:p>
          <w:p w:rsidR="007D2351" w:rsidRPr="007D2351" w:rsidRDefault="007D2351" w:rsidP="007D2351">
            <w:pPr>
              <w:rPr>
                <w:rFonts w:ascii="Sakkal Majalla" w:hAnsi="Sakkal Majalla"/>
                <w:b/>
                <w:bCs/>
                <w:color w:val="168489"/>
                <w:sz w:val="32"/>
                <w:szCs w:val="32"/>
                <w:rtl/>
              </w:rPr>
            </w:pPr>
            <w:r w:rsidRPr="007D2351">
              <w:rPr>
                <w:rFonts w:ascii="Sakkal Majalla" w:hAnsi="Sakkal Majalla" w:hint="eastAsia"/>
                <w:b/>
                <w:bCs/>
                <w:color w:val="168489"/>
                <w:sz w:val="32"/>
                <w:szCs w:val="32"/>
                <w:rtl/>
              </w:rPr>
              <w:t>الأدوات</w:t>
            </w:r>
            <w:r w:rsidRPr="007D2351">
              <w:rPr>
                <w:rFonts w:ascii="Sakkal Majalla" w:hAnsi="Sakkal Majalla"/>
                <w:b/>
                <w:bCs/>
                <w:color w:val="168489"/>
                <w:sz w:val="32"/>
                <w:szCs w:val="32"/>
                <w:rtl/>
              </w:rPr>
              <w:t xml:space="preserve"> </w:t>
            </w:r>
            <w:r w:rsidRPr="007D2351">
              <w:rPr>
                <w:rFonts w:ascii="Sakkal Majalla" w:hAnsi="Sakkal Majalla" w:hint="eastAsia"/>
                <w:b/>
                <w:bCs/>
                <w:color w:val="168489"/>
                <w:sz w:val="32"/>
                <w:szCs w:val="32"/>
                <w:rtl/>
              </w:rPr>
              <w:t>التقليدية</w:t>
            </w:r>
            <w:r w:rsidRPr="007D2351">
              <w:rPr>
                <w:rFonts w:ascii="Sakkal Majalla" w:hAnsi="Sakkal Majalla"/>
                <w:b/>
                <w:bCs/>
                <w:color w:val="168489"/>
                <w:sz w:val="32"/>
                <w:szCs w:val="32"/>
                <w:rtl/>
              </w:rPr>
              <w:t>:</w:t>
            </w:r>
          </w:p>
          <w:p w:rsidR="007D2351" w:rsidRPr="007D2351" w:rsidRDefault="007D2351" w:rsidP="007D2351">
            <w:pPr>
              <w:rPr>
                <w:rFonts w:ascii="Sakkal Majalla" w:hAnsi="Sakkal Majalla"/>
                <w:b/>
                <w:bCs/>
                <w:color w:val="168489"/>
                <w:sz w:val="32"/>
                <w:szCs w:val="32"/>
                <w:rtl/>
              </w:rPr>
            </w:pPr>
            <w:r w:rsidRPr="007D2351">
              <w:rPr>
                <w:rFonts w:ascii="Sakkal Majalla" w:hAnsi="Sakkal Majalla" w:hint="eastAsia"/>
                <w:b/>
                <w:bCs/>
                <w:color w:val="168489"/>
                <w:sz w:val="32"/>
                <w:szCs w:val="32"/>
                <w:rtl/>
              </w:rPr>
              <w:t>المزايا</w:t>
            </w:r>
            <w:r w:rsidRPr="007D2351">
              <w:rPr>
                <w:rFonts w:ascii="Sakkal Majalla" w:hAnsi="Sakkal Majalla"/>
                <w:b/>
                <w:bCs/>
                <w:color w:val="168489"/>
                <w:sz w:val="32"/>
                <w:szCs w:val="32"/>
                <w:rtl/>
              </w:rPr>
              <w:t>:</w:t>
            </w:r>
          </w:p>
          <w:p w:rsidR="007D2351" w:rsidRPr="007D2351" w:rsidRDefault="007D2351">
            <w:pPr>
              <w:pStyle w:val="a2"/>
              <w:numPr>
                <w:ilvl w:val="1"/>
                <w:numId w:val="4"/>
              </w:numPr>
              <w:spacing w:line="360" w:lineRule="auto"/>
              <w:ind w:left="576" w:hanging="576"/>
              <w:rPr>
                <w:rtl/>
              </w:rPr>
            </w:pPr>
            <w:r w:rsidRPr="007D2351">
              <w:rPr>
                <w:rFonts w:hint="eastAsia"/>
                <w:rtl/>
              </w:rPr>
              <w:t>سهولة</w:t>
            </w:r>
            <w:r w:rsidRPr="007D2351">
              <w:rPr>
                <w:rtl/>
              </w:rPr>
              <w:t xml:space="preserve"> </w:t>
            </w:r>
            <w:r w:rsidRPr="007D2351">
              <w:rPr>
                <w:rFonts w:hint="eastAsia"/>
                <w:rtl/>
              </w:rPr>
              <w:t>الاستخدام</w:t>
            </w:r>
            <w:r w:rsidRPr="007D2351">
              <w:rPr>
                <w:rtl/>
              </w:rPr>
              <w:t>.</w:t>
            </w:r>
          </w:p>
          <w:p w:rsidR="007D2351" w:rsidRPr="007D2351" w:rsidRDefault="007D2351">
            <w:pPr>
              <w:pStyle w:val="a2"/>
              <w:numPr>
                <w:ilvl w:val="1"/>
                <w:numId w:val="4"/>
              </w:numPr>
              <w:spacing w:line="360" w:lineRule="auto"/>
              <w:ind w:left="576" w:hanging="576"/>
              <w:rPr>
                <w:rtl/>
              </w:rPr>
            </w:pPr>
            <w:r w:rsidRPr="007D2351">
              <w:rPr>
                <w:rFonts w:hint="eastAsia"/>
                <w:rtl/>
              </w:rPr>
              <w:t>عدم</w:t>
            </w:r>
            <w:r w:rsidRPr="007D2351">
              <w:rPr>
                <w:rtl/>
              </w:rPr>
              <w:t xml:space="preserve"> </w:t>
            </w:r>
            <w:r w:rsidRPr="007D2351">
              <w:rPr>
                <w:rFonts w:hint="eastAsia"/>
                <w:rtl/>
              </w:rPr>
              <w:t>اعتمادها</w:t>
            </w:r>
            <w:r w:rsidRPr="007D2351">
              <w:rPr>
                <w:rtl/>
              </w:rPr>
              <w:t xml:space="preserve"> </w:t>
            </w:r>
            <w:r w:rsidRPr="007D2351">
              <w:rPr>
                <w:rFonts w:hint="eastAsia"/>
                <w:rtl/>
              </w:rPr>
              <w:t>على</w:t>
            </w:r>
            <w:r w:rsidRPr="007D2351">
              <w:rPr>
                <w:rtl/>
              </w:rPr>
              <w:t xml:space="preserve"> </w:t>
            </w:r>
            <w:r w:rsidRPr="007D2351">
              <w:rPr>
                <w:rFonts w:hint="eastAsia"/>
                <w:rtl/>
              </w:rPr>
              <w:t>التكنولوجيا</w:t>
            </w:r>
            <w:r w:rsidRPr="007D2351">
              <w:rPr>
                <w:rtl/>
              </w:rPr>
              <w:t>.</w:t>
            </w:r>
          </w:p>
          <w:p w:rsidR="007D2351" w:rsidRPr="007D2351" w:rsidRDefault="007D2351" w:rsidP="007D2351">
            <w:pPr>
              <w:rPr>
                <w:rFonts w:ascii="Sakkal Majalla" w:hAnsi="Sakkal Majalla"/>
                <w:b/>
                <w:bCs/>
                <w:color w:val="168489"/>
                <w:sz w:val="32"/>
                <w:szCs w:val="32"/>
                <w:rtl/>
              </w:rPr>
            </w:pPr>
            <w:r w:rsidRPr="007D2351">
              <w:rPr>
                <w:rFonts w:ascii="Sakkal Majalla" w:hAnsi="Sakkal Majalla" w:hint="eastAsia"/>
                <w:b/>
                <w:bCs/>
                <w:color w:val="168489"/>
                <w:sz w:val="32"/>
                <w:szCs w:val="32"/>
                <w:rtl/>
              </w:rPr>
              <w:t>العيوب</w:t>
            </w:r>
            <w:r w:rsidRPr="007D2351">
              <w:rPr>
                <w:rFonts w:ascii="Sakkal Majalla" w:hAnsi="Sakkal Majalla"/>
                <w:b/>
                <w:bCs/>
                <w:color w:val="168489"/>
                <w:sz w:val="32"/>
                <w:szCs w:val="32"/>
                <w:rtl/>
              </w:rPr>
              <w:t xml:space="preserve">: </w:t>
            </w:r>
          </w:p>
          <w:p w:rsidR="007D2351" w:rsidRPr="007D2351" w:rsidRDefault="007D2351">
            <w:pPr>
              <w:pStyle w:val="a2"/>
              <w:numPr>
                <w:ilvl w:val="1"/>
                <w:numId w:val="4"/>
              </w:numPr>
              <w:spacing w:line="360" w:lineRule="auto"/>
              <w:ind w:left="576" w:hanging="576"/>
              <w:rPr>
                <w:rtl/>
              </w:rPr>
            </w:pPr>
            <w:r w:rsidRPr="007D2351">
              <w:rPr>
                <w:rFonts w:hint="eastAsia"/>
                <w:rtl/>
              </w:rPr>
              <w:t>صعوبة</w:t>
            </w:r>
            <w:r w:rsidRPr="007D2351">
              <w:rPr>
                <w:rtl/>
              </w:rPr>
              <w:t xml:space="preserve"> </w:t>
            </w:r>
            <w:r w:rsidRPr="007D2351">
              <w:rPr>
                <w:rFonts w:hint="eastAsia"/>
                <w:rtl/>
              </w:rPr>
              <w:t>تخزين</w:t>
            </w:r>
            <w:r w:rsidRPr="007D2351">
              <w:rPr>
                <w:rtl/>
              </w:rPr>
              <w:t xml:space="preserve"> </w:t>
            </w:r>
            <w:r w:rsidRPr="007D2351">
              <w:rPr>
                <w:rFonts w:hint="eastAsia"/>
                <w:rtl/>
              </w:rPr>
              <w:t>ومعالجة</w:t>
            </w:r>
            <w:r w:rsidRPr="007D2351">
              <w:rPr>
                <w:rtl/>
              </w:rPr>
              <w:t xml:space="preserve"> </w:t>
            </w:r>
            <w:r w:rsidRPr="007D2351">
              <w:rPr>
                <w:rFonts w:hint="eastAsia"/>
                <w:rtl/>
              </w:rPr>
              <w:t>البيانات</w:t>
            </w:r>
            <w:r w:rsidRPr="007D2351">
              <w:rPr>
                <w:rtl/>
              </w:rPr>
              <w:t xml:space="preserve">.  </w:t>
            </w:r>
          </w:p>
          <w:p w:rsidR="007D2351" w:rsidRPr="007D2351" w:rsidRDefault="007D2351">
            <w:pPr>
              <w:pStyle w:val="a2"/>
              <w:numPr>
                <w:ilvl w:val="1"/>
                <w:numId w:val="4"/>
              </w:numPr>
              <w:spacing w:line="360" w:lineRule="auto"/>
              <w:ind w:left="576" w:hanging="576"/>
              <w:rPr>
                <w:rtl/>
              </w:rPr>
            </w:pPr>
            <w:r w:rsidRPr="007D2351">
              <w:rPr>
                <w:rFonts w:hint="eastAsia"/>
                <w:rtl/>
              </w:rPr>
              <w:t>عرضة</w:t>
            </w:r>
            <w:r w:rsidRPr="007D2351">
              <w:rPr>
                <w:rtl/>
              </w:rPr>
              <w:t xml:space="preserve"> </w:t>
            </w:r>
            <w:r w:rsidRPr="007D2351">
              <w:rPr>
                <w:rFonts w:hint="eastAsia"/>
                <w:rtl/>
              </w:rPr>
              <w:t>للضياع</w:t>
            </w:r>
            <w:r w:rsidRPr="007D2351">
              <w:rPr>
                <w:rtl/>
              </w:rPr>
              <w:t xml:space="preserve"> </w:t>
            </w:r>
            <w:r w:rsidRPr="007D2351">
              <w:rPr>
                <w:rFonts w:hint="eastAsia"/>
                <w:rtl/>
              </w:rPr>
              <w:t>أو</w:t>
            </w:r>
            <w:r w:rsidRPr="007D2351">
              <w:rPr>
                <w:rtl/>
              </w:rPr>
              <w:t xml:space="preserve"> </w:t>
            </w:r>
            <w:r w:rsidRPr="007D2351">
              <w:rPr>
                <w:rFonts w:hint="eastAsia"/>
                <w:rtl/>
              </w:rPr>
              <w:t>التلف</w:t>
            </w:r>
            <w:r w:rsidRPr="007D2351">
              <w:rPr>
                <w:rtl/>
              </w:rPr>
              <w:t>.</w:t>
            </w:r>
          </w:p>
          <w:p w:rsidR="007D2351" w:rsidRPr="007D2351" w:rsidRDefault="007D2351">
            <w:pPr>
              <w:pStyle w:val="a2"/>
              <w:numPr>
                <w:ilvl w:val="1"/>
                <w:numId w:val="4"/>
              </w:numPr>
              <w:spacing w:line="360" w:lineRule="auto"/>
              <w:ind w:left="576" w:hanging="576"/>
              <w:rPr>
                <w:rtl/>
              </w:rPr>
            </w:pPr>
            <w:r w:rsidRPr="007D2351">
              <w:rPr>
                <w:rFonts w:hint="eastAsia"/>
                <w:rtl/>
              </w:rPr>
              <w:t>صعوبة</w:t>
            </w:r>
            <w:r w:rsidRPr="007D2351">
              <w:rPr>
                <w:rtl/>
              </w:rPr>
              <w:t xml:space="preserve"> </w:t>
            </w:r>
            <w:r w:rsidRPr="007D2351">
              <w:rPr>
                <w:rFonts w:hint="eastAsia"/>
                <w:rtl/>
              </w:rPr>
              <w:t>تحليل</w:t>
            </w:r>
            <w:r w:rsidRPr="007D2351">
              <w:rPr>
                <w:rtl/>
              </w:rPr>
              <w:t xml:space="preserve"> </w:t>
            </w:r>
            <w:r w:rsidRPr="007D2351">
              <w:rPr>
                <w:rFonts w:hint="eastAsia"/>
                <w:rtl/>
              </w:rPr>
              <w:t>البيانات</w:t>
            </w:r>
            <w:r w:rsidRPr="007D2351">
              <w:rPr>
                <w:rtl/>
              </w:rPr>
              <w:t xml:space="preserve"> </w:t>
            </w:r>
            <w:r w:rsidRPr="007D2351">
              <w:rPr>
                <w:rFonts w:hint="eastAsia"/>
                <w:rtl/>
              </w:rPr>
              <w:t>وربطها</w:t>
            </w:r>
            <w:r w:rsidRPr="007D2351">
              <w:rPr>
                <w:rtl/>
              </w:rPr>
              <w:t>.</w:t>
            </w:r>
          </w:p>
          <w:p w:rsidR="007D2351" w:rsidRPr="007D2351" w:rsidRDefault="007D2351" w:rsidP="007D2351">
            <w:pPr>
              <w:rPr>
                <w:rFonts w:ascii="Sakkal Majalla" w:hAnsi="Sakkal Majalla"/>
                <w:b/>
                <w:bCs/>
                <w:color w:val="168489"/>
                <w:sz w:val="32"/>
                <w:szCs w:val="32"/>
                <w:rtl/>
              </w:rPr>
            </w:pPr>
            <w:r w:rsidRPr="007D2351">
              <w:rPr>
                <w:rFonts w:ascii="Sakkal Majalla" w:hAnsi="Sakkal Majalla" w:hint="eastAsia"/>
                <w:b/>
                <w:bCs/>
                <w:color w:val="168489"/>
                <w:sz w:val="32"/>
                <w:szCs w:val="32"/>
                <w:rtl/>
              </w:rPr>
              <w:t>الأدوات</w:t>
            </w:r>
            <w:r w:rsidRPr="007D2351">
              <w:rPr>
                <w:rFonts w:ascii="Sakkal Majalla" w:hAnsi="Sakkal Majalla"/>
                <w:b/>
                <w:bCs/>
                <w:color w:val="168489"/>
                <w:sz w:val="32"/>
                <w:szCs w:val="32"/>
                <w:rtl/>
              </w:rPr>
              <w:t xml:space="preserve"> </w:t>
            </w:r>
            <w:r w:rsidRPr="007D2351">
              <w:rPr>
                <w:rFonts w:ascii="Sakkal Majalla" w:hAnsi="Sakkal Majalla" w:hint="eastAsia"/>
                <w:b/>
                <w:bCs/>
                <w:color w:val="168489"/>
                <w:sz w:val="32"/>
                <w:szCs w:val="32"/>
                <w:rtl/>
              </w:rPr>
              <w:t>الرقمية</w:t>
            </w:r>
            <w:r w:rsidRPr="007D2351">
              <w:rPr>
                <w:rFonts w:ascii="Sakkal Majalla" w:hAnsi="Sakkal Majalla"/>
                <w:b/>
                <w:bCs/>
                <w:color w:val="168489"/>
                <w:sz w:val="32"/>
                <w:szCs w:val="32"/>
                <w:rtl/>
              </w:rPr>
              <w:t>:</w:t>
            </w:r>
          </w:p>
          <w:p w:rsidR="007D2351" w:rsidRPr="007D2351" w:rsidRDefault="007D2351" w:rsidP="007D2351">
            <w:pPr>
              <w:rPr>
                <w:rFonts w:ascii="Sakkal Majalla" w:hAnsi="Sakkal Majalla"/>
                <w:b/>
                <w:bCs/>
                <w:color w:val="168489"/>
                <w:sz w:val="32"/>
                <w:szCs w:val="32"/>
                <w:rtl/>
              </w:rPr>
            </w:pPr>
            <w:r w:rsidRPr="007D2351">
              <w:rPr>
                <w:rFonts w:ascii="Sakkal Majalla" w:hAnsi="Sakkal Majalla" w:hint="eastAsia"/>
                <w:b/>
                <w:bCs/>
                <w:color w:val="168489"/>
                <w:sz w:val="32"/>
                <w:szCs w:val="32"/>
                <w:rtl/>
              </w:rPr>
              <w:t>المزايا</w:t>
            </w:r>
            <w:r w:rsidRPr="007D2351">
              <w:rPr>
                <w:rFonts w:ascii="Sakkal Majalla" w:hAnsi="Sakkal Majalla"/>
                <w:b/>
                <w:bCs/>
                <w:color w:val="168489"/>
                <w:sz w:val="32"/>
                <w:szCs w:val="32"/>
                <w:rtl/>
              </w:rPr>
              <w:t>:</w:t>
            </w:r>
          </w:p>
          <w:p w:rsidR="007D2351" w:rsidRPr="007D2351" w:rsidRDefault="007D2351">
            <w:pPr>
              <w:pStyle w:val="a2"/>
              <w:numPr>
                <w:ilvl w:val="1"/>
                <w:numId w:val="4"/>
              </w:numPr>
              <w:spacing w:line="360" w:lineRule="auto"/>
              <w:ind w:left="576" w:hanging="576"/>
              <w:rPr>
                <w:rtl/>
              </w:rPr>
            </w:pPr>
            <w:r w:rsidRPr="007D2351">
              <w:rPr>
                <w:rFonts w:hint="eastAsia"/>
                <w:rtl/>
              </w:rPr>
              <w:t>سهولة</w:t>
            </w:r>
            <w:r w:rsidRPr="007D2351">
              <w:rPr>
                <w:rtl/>
              </w:rPr>
              <w:t xml:space="preserve"> </w:t>
            </w:r>
            <w:r w:rsidRPr="007D2351">
              <w:rPr>
                <w:rFonts w:hint="eastAsia"/>
                <w:rtl/>
              </w:rPr>
              <w:t>تخزين</w:t>
            </w:r>
            <w:r w:rsidRPr="007D2351">
              <w:rPr>
                <w:rtl/>
              </w:rPr>
              <w:t xml:space="preserve"> </w:t>
            </w:r>
            <w:r w:rsidRPr="007D2351">
              <w:rPr>
                <w:rFonts w:hint="eastAsia"/>
                <w:rtl/>
              </w:rPr>
              <w:t>ومعالجة</w:t>
            </w:r>
            <w:r w:rsidRPr="007D2351">
              <w:rPr>
                <w:rtl/>
              </w:rPr>
              <w:t xml:space="preserve"> </w:t>
            </w:r>
            <w:r w:rsidRPr="007D2351">
              <w:rPr>
                <w:rFonts w:hint="eastAsia"/>
                <w:rtl/>
              </w:rPr>
              <w:t>وتحليل</w:t>
            </w:r>
            <w:r w:rsidRPr="007D2351">
              <w:rPr>
                <w:rtl/>
              </w:rPr>
              <w:t xml:space="preserve"> </w:t>
            </w:r>
            <w:r w:rsidRPr="007D2351">
              <w:rPr>
                <w:rFonts w:hint="eastAsia"/>
                <w:rtl/>
              </w:rPr>
              <w:t>البيانات</w:t>
            </w:r>
            <w:r w:rsidRPr="007D2351">
              <w:rPr>
                <w:rtl/>
              </w:rPr>
              <w:t>.</w:t>
            </w:r>
          </w:p>
          <w:p w:rsidR="007D2351" w:rsidRPr="007D2351" w:rsidRDefault="007D2351">
            <w:pPr>
              <w:pStyle w:val="a2"/>
              <w:numPr>
                <w:ilvl w:val="1"/>
                <w:numId w:val="4"/>
              </w:numPr>
              <w:spacing w:line="360" w:lineRule="auto"/>
              <w:ind w:left="576" w:hanging="576"/>
              <w:rPr>
                <w:rtl/>
              </w:rPr>
            </w:pPr>
            <w:r w:rsidRPr="007D2351">
              <w:rPr>
                <w:rFonts w:hint="eastAsia"/>
                <w:rtl/>
              </w:rPr>
              <w:t>إمكانية</w:t>
            </w:r>
            <w:r w:rsidRPr="007D2351">
              <w:rPr>
                <w:rtl/>
              </w:rPr>
              <w:t xml:space="preserve"> </w:t>
            </w:r>
            <w:r w:rsidRPr="007D2351">
              <w:rPr>
                <w:rFonts w:hint="eastAsia"/>
                <w:rtl/>
              </w:rPr>
              <w:t>ربط</w:t>
            </w:r>
            <w:r w:rsidRPr="007D2351">
              <w:rPr>
                <w:rtl/>
              </w:rPr>
              <w:t xml:space="preserve"> </w:t>
            </w:r>
            <w:r w:rsidRPr="007D2351">
              <w:rPr>
                <w:rFonts w:hint="eastAsia"/>
                <w:rtl/>
              </w:rPr>
              <w:t>البيانات</w:t>
            </w:r>
            <w:r w:rsidRPr="007D2351">
              <w:rPr>
                <w:rtl/>
              </w:rPr>
              <w:t xml:space="preserve"> </w:t>
            </w:r>
            <w:r w:rsidRPr="007D2351">
              <w:rPr>
                <w:rFonts w:hint="eastAsia"/>
                <w:rtl/>
              </w:rPr>
              <w:t>وتقديم</w:t>
            </w:r>
            <w:r w:rsidRPr="007D2351">
              <w:rPr>
                <w:rtl/>
              </w:rPr>
              <w:t xml:space="preserve"> </w:t>
            </w:r>
            <w:r w:rsidRPr="007D2351">
              <w:rPr>
                <w:rFonts w:hint="eastAsia"/>
                <w:rtl/>
              </w:rPr>
              <w:t>رؤى</w:t>
            </w:r>
            <w:r w:rsidRPr="007D2351">
              <w:rPr>
                <w:rtl/>
              </w:rPr>
              <w:t xml:space="preserve"> </w:t>
            </w:r>
            <w:r w:rsidRPr="007D2351">
              <w:rPr>
                <w:rFonts w:hint="eastAsia"/>
                <w:rtl/>
              </w:rPr>
              <w:t>بصورة</w:t>
            </w:r>
            <w:r w:rsidRPr="007D2351">
              <w:rPr>
                <w:rtl/>
              </w:rPr>
              <w:t xml:space="preserve"> </w:t>
            </w:r>
            <w:r w:rsidRPr="007D2351">
              <w:rPr>
                <w:rFonts w:hint="eastAsia"/>
                <w:rtl/>
              </w:rPr>
              <w:t>سريعة</w:t>
            </w:r>
            <w:r w:rsidRPr="007D2351">
              <w:rPr>
                <w:rtl/>
              </w:rPr>
              <w:t>.</w:t>
            </w:r>
          </w:p>
          <w:p w:rsidR="007D2351" w:rsidRPr="007D2351" w:rsidRDefault="007D2351">
            <w:pPr>
              <w:pStyle w:val="a2"/>
              <w:numPr>
                <w:ilvl w:val="1"/>
                <w:numId w:val="4"/>
              </w:numPr>
              <w:spacing w:line="360" w:lineRule="auto"/>
              <w:ind w:left="576" w:hanging="576"/>
              <w:rPr>
                <w:rtl/>
              </w:rPr>
            </w:pPr>
            <w:r w:rsidRPr="007D2351">
              <w:rPr>
                <w:rFonts w:hint="eastAsia"/>
                <w:rtl/>
              </w:rPr>
              <w:t>إمكانية</w:t>
            </w:r>
            <w:r w:rsidRPr="007D2351">
              <w:rPr>
                <w:rtl/>
              </w:rPr>
              <w:t xml:space="preserve"> </w:t>
            </w:r>
            <w:r w:rsidRPr="007D2351">
              <w:rPr>
                <w:rFonts w:hint="eastAsia"/>
                <w:rtl/>
              </w:rPr>
              <w:t>مشاركة</w:t>
            </w:r>
            <w:r w:rsidRPr="007D2351">
              <w:rPr>
                <w:rtl/>
              </w:rPr>
              <w:t xml:space="preserve"> </w:t>
            </w:r>
            <w:r w:rsidRPr="007D2351">
              <w:rPr>
                <w:rFonts w:hint="eastAsia"/>
                <w:rtl/>
              </w:rPr>
              <w:t>البيانات</w:t>
            </w:r>
            <w:r w:rsidRPr="007D2351">
              <w:rPr>
                <w:rtl/>
              </w:rPr>
              <w:t xml:space="preserve"> </w:t>
            </w:r>
            <w:r w:rsidRPr="007D2351">
              <w:rPr>
                <w:rFonts w:hint="eastAsia"/>
                <w:rtl/>
              </w:rPr>
              <w:t>وتحديثها</w:t>
            </w:r>
            <w:r w:rsidRPr="007D2351">
              <w:rPr>
                <w:rtl/>
              </w:rPr>
              <w:t xml:space="preserve"> </w:t>
            </w:r>
            <w:r w:rsidRPr="007D2351">
              <w:rPr>
                <w:rFonts w:hint="eastAsia"/>
                <w:rtl/>
              </w:rPr>
              <w:t>عن</w:t>
            </w:r>
            <w:r w:rsidRPr="007D2351">
              <w:rPr>
                <w:rtl/>
              </w:rPr>
              <w:t xml:space="preserve"> </w:t>
            </w:r>
            <w:r w:rsidRPr="007D2351">
              <w:rPr>
                <w:rFonts w:hint="eastAsia"/>
                <w:rtl/>
              </w:rPr>
              <w:t>بُعد</w:t>
            </w:r>
            <w:r w:rsidRPr="007D2351">
              <w:rPr>
                <w:rtl/>
              </w:rPr>
              <w:t>.</w:t>
            </w:r>
          </w:p>
          <w:p w:rsidR="007D2351" w:rsidRPr="007D2351" w:rsidRDefault="007D2351" w:rsidP="007D2351">
            <w:pPr>
              <w:rPr>
                <w:rFonts w:ascii="Sakkal Majalla" w:hAnsi="Sakkal Majalla"/>
                <w:b/>
                <w:bCs/>
                <w:color w:val="168489"/>
                <w:sz w:val="32"/>
                <w:szCs w:val="32"/>
                <w:rtl/>
              </w:rPr>
            </w:pPr>
            <w:r w:rsidRPr="007D2351">
              <w:rPr>
                <w:rFonts w:ascii="Sakkal Majalla" w:hAnsi="Sakkal Majalla" w:hint="eastAsia"/>
                <w:b/>
                <w:bCs/>
                <w:color w:val="168489"/>
                <w:sz w:val="32"/>
                <w:szCs w:val="32"/>
                <w:rtl/>
              </w:rPr>
              <w:t>العيوب</w:t>
            </w:r>
            <w:r w:rsidRPr="007D2351">
              <w:rPr>
                <w:rFonts w:ascii="Sakkal Majalla" w:hAnsi="Sakkal Majalla"/>
                <w:b/>
                <w:bCs/>
                <w:color w:val="168489"/>
                <w:sz w:val="32"/>
                <w:szCs w:val="32"/>
                <w:rtl/>
              </w:rPr>
              <w:t xml:space="preserve">: </w:t>
            </w:r>
          </w:p>
          <w:p w:rsidR="007D2351" w:rsidRPr="007D2351" w:rsidRDefault="002B74A4">
            <w:pPr>
              <w:pStyle w:val="a2"/>
              <w:numPr>
                <w:ilvl w:val="1"/>
                <w:numId w:val="4"/>
              </w:numPr>
              <w:spacing w:line="360" w:lineRule="auto"/>
              <w:ind w:left="576" w:hanging="576"/>
              <w:rPr>
                <w:rtl/>
              </w:rPr>
            </w:pPr>
            <w:r w:rsidRPr="00F131A0">
              <w:rPr>
                <w:noProof/>
              </w:rPr>
              <w:drawing>
                <wp:anchor distT="0" distB="0" distL="114300" distR="114300" simplePos="0" relativeHeight="252814336" behindDoc="0" locked="0" layoutInCell="1" allowOverlap="1" wp14:anchorId="1D71CD6F" wp14:editId="44CF004E">
                  <wp:simplePos x="0" y="0"/>
                  <wp:positionH relativeFrom="column">
                    <wp:posOffset>210218</wp:posOffset>
                  </wp:positionH>
                  <wp:positionV relativeFrom="paragraph">
                    <wp:posOffset>440890</wp:posOffset>
                  </wp:positionV>
                  <wp:extent cx="1140394" cy="1060892"/>
                  <wp:effectExtent l="0" t="0" r="3175" b="6350"/>
                  <wp:wrapSquare wrapText="bothSides"/>
                  <wp:docPr id="2074268746" name="Picture 2074268746"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204" cstate="print">
                            <a:duotone>
                              <a:schemeClr val="accent3">
                                <a:shade val="45000"/>
                                <a:satMod val="135000"/>
                              </a:schemeClr>
                              <a:prstClr val="white"/>
                            </a:duotone>
                            <a:extLst>
                              <a:ext uri="{BEBA8EAE-BF5A-486C-A8C5-ECC9F3942E4B}">
                                <a14:imgProps xmlns:a14="http://schemas.microsoft.com/office/drawing/2010/main">
                                  <a14:imgLayer r:embed="rId205">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0394" cy="1060892"/>
                          </a:xfrm>
                          <a:prstGeom prst="rect">
                            <a:avLst/>
                          </a:prstGeom>
                          <a:noFill/>
                        </pic:spPr>
                      </pic:pic>
                    </a:graphicData>
                  </a:graphic>
                </wp:anchor>
              </w:drawing>
            </w:r>
            <w:r w:rsidR="007D2351" w:rsidRPr="007D2351">
              <w:rPr>
                <w:rFonts w:hint="eastAsia"/>
                <w:rtl/>
              </w:rPr>
              <w:t>اعتمادها</w:t>
            </w:r>
            <w:r w:rsidR="007D2351" w:rsidRPr="007D2351">
              <w:rPr>
                <w:rtl/>
              </w:rPr>
              <w:t xml:space="preserve"> </w:t>
            </w:r>
            <w:r w:rsidR="007D2351" w:rsidRPr="007D2351">
              <w:rPr>
                <w:rFonts w:hint="eastAsia"/>
                <w:rtl/>
              </w:rPr>
              <w:t>على</w:t>
            </w:r>
            <w:r w:rsidR="007D2351" w:rsidRPr="007D2351">
              <w:rPr>
                <w:rtl/>
              </w:rPr>
              <w:t xml:space="preserve"> </w:t>
            </w:r>
            <w:r w:rsidR="007D2351" w:rsidRPr="007D2351">
              <w:rPr>
                <w:rFonts w:hint="eastAsia"/>
                <w:rtl/>
              </w:rPr>
              <w:t>البنية</w:t>
            </w:r>
            <w:r w:rsidR="007D2351" w:rsidRPr="007D2351">
              <w:rPr>
                <w:rtl/>
              </w:rPr>
              <w:t xml:space="preserve"> </w:t>
            </w:r>
            <w:r w:rsidR="007D2351" w:rsidRPr="007D2351">
              <w:rPr>
                <w:rFonts w:hint="eastAsia"/>
                <w:rtl/>
              </w:rPr>
              <w:t>التحتية</w:t>
            </w:r>
            <w:r w:rsidR="007D2351" w:rsidRPr="007D2351">
              <w:rPr>
                <w:rtl/>
              </w:rPr>
              <w:t xml:space="preserve"> </w:t>
            </w:r>
            <w:r w:rsidR="007D2351" w:rsidRPr="007D2351">
              <w:rPr>
                <w:rFonts w:hint="eastAsia"/>
                <w:rtl/>
              </w:rPr>
              <w:t>الرقمية</w:t>
            </w:r>
            <w:r w:rsidR="007D2351" w:rsidRPr="007D2351">
              <w:rPr>
                <w:rtl/>
              </w:rPr>
              <w:t xml:space="preserve"> </w:t>
            </w:r>
            <w:r w:rsidR="007D2351" w:rsidRPr="007D2351">
              <w:rPr>
                <w:rFonts w:hint="eastAsia"/>
                <w:rtl/>
              </w:rPr>
              <w:t>والتكنولوجيا</w:t>
            </w:r>
            <w:r w:rsidR="007D2351" w:rsidRPr="007D2351">
              <w:rPr>
                <w:rtl/>
              </w:rPr>
              <w:t>.</w:t>
            </w:r>
          </w:p>
          <w:p w:rsidR="007D2351" w:rsidRPr="007D2351" w:rsidRDefault="007D2351">
            <w:pPr>
              <w:pStyle w:val="a2"/>
              <w:numPr>
                <w:ilvl w:val="1"/>
                <w:numId w:val="4"/>
              </w:numPr>
              <w:spacing w:line="360" w:lineRule="auto"/>
              <w:ind w:left="576" w:hanging="576"/>
              <w:rPr>
                <w:rtl/>
              </w:rPr>
            </w:pPr>
            <w:r w:rsidRPr="007D2351">
              <w:rPr>
                <w:rFonts w:hint="eastAsia"/>
                <w:rtl/>
              </w:rPr>
              <w:t>حاجة</w:t>
            </w:r>
            <w:r w:rsidRPr="007D2351">
              <w:rPr>
                <w:rtl/>
              </w:rPr>
              <w:t xml:space="preserve"> </w:t>
            </w:r>
            <w:r w:rsidRPr="007D2351">
              <w:rPr>
                <w:rFonts w:hint="eastAsia"/>
                <w:rtl/>
              </w:rPr>
              <w:t>تدريب</w:t>
            </w:r>
            <w:r w:rsidRPr="007D2351">
              <w:rPr>
                <w:rtl/>
              </w:rPr>
              <w:t xml:space="preserve"> </w:t>
            </w:r>
            <w:r w:rsidRPr="007D2351">
              <w:rPr>
                <w:rFonts w:hint="eastAsia"/>
                <w:rtl/>
              </w:rPr>
              <w:t>الفريق</w:t>
            </w:r>
            <w:r w:rsidRPr="007D2351">
              <w:rPr>
                <w:rtl/>
              </w:rPr>
              <w:t xml:space="preserve"> </w:t>
            </w:r>
            <w:r w:rsidRPr="007D2351">
              <w:rPr>
                <w:rFonts w:hint="eastAsia"/>
                <w:rtl/>
              </w:rPr>
              <w:t>على</w:t>
            </w:r>
            <w:r w:rsidRPr="007D2351">
              <w:rPr>
                <w:rtl/>
              </w:rPr>
              <w:t xml:space="preserve"> </w:t>
            </w:r>
            <w:r w:rsidRPr="007D2351">
              <w:rPr>
                <w:rFonts w:hint="eastAsia"/>
                <w:rtl/>
              </w:rPr>
              <w:t>استخدامها</w:t>
            </w:r>
            <w:r w:rsidRPr="007D2351">
              <w:rPr>
                <w:rtl/>
              </w:rPr>
              <w:t>.</w:t>
            </w:r>
          </w:p>
          <w:p w:rsidR="007D2351" w:rsidRPr="00895D2F" w:rsidRDefault="007D2351">
            <w:pPr>
              <w:pStyle w:val="a2"/>
              <w:numPr>
                <w:ilvl w:val="1"/>
                <w:numId w:val="4"/>
              </w:numPr>
              <w:spacing w:line="360" w:lineRule="auto"/>
              <w:ind w:left="576" w:hanging="576"/>
              <w:rPr>
                <w:rtl/>
              </w:rPr>
            </w:pPr>
            <w:r w:rsidRPr="007D2351">
              <w:rPr>
                <w:rFonts w:hint="eastAsia"/>
                <w:rtl/>
              </w:rPr>
              <w:t>إمكانية</w:t>
            </w:r>
            <w:r w:rsidRPr="007D2351">
              <w:rPr>
                <w:rtl/>
              </w:rPr>
              <w:t xml:space="preserve"> </w:t>
            </w:r>
            <w:r w:rsidRPr="007D2351">
              <w:rPr>
                <w:rFonts w:hint="eastAsia"/>
                <w:rtl/>
              </w:rPr>
              <w:t>حدوث</w:t>
            </w:r>
            <w:r w:rsidRPr="007D2351">
              <w:rPr>
                <w:rtl/>
              </w:rPr>
              <w:t xml:space="preserve"> </w:t>
            </w:r>
            <w:r w:rsidRPr="007D2351">
              <w:rPr>
                <w:rFonts w:hint="eastAsia"/>
                <w:rtl/>
              </w:rPr>
              <w:t>أعطال</w:t>
            </w:r>
            <w:r w:rsidRPr="007D2351">
              <w:rPr>
                <w:rtl/>
              </w:rPr>
              <w:t xml:space="preserve"> </w:t>
            </w:r>
            <w:r w:rsidRPr="007D2351">
              <w:rPr>
                <w:rFonts w:hint="eastAsia"/>
                <w:rtl/>
              </w:rPr>
              <w:t>تقنية</w:t>
            </w:r>
            <w:r w:rsidRPr="007D2351">
              <w:rPr>
                <w:rtl/>
              </w:rPr>
              <w:t xml:space="preserve"> </w:t>
            </w:r>
            <w:r w:rsidRPr="007D2351">
              <w:rPr>
                <w:rFonts w:hint="eastAsia"/>
                <w:rtl/>
              </w:rPr>
              <w:t>قد</w:t>
            </w:r>
            <w:r w:rsidRPr="007D2351">
              <w:rPr>
                <w:rtl/>
              </w:rPr>
              <w:t xml:space="preserve"> </w:t>
            </w:r>
            <w:r w:rsidRPr="007D2351">
              <w:rPr>
                <w:rFonts w:hint="eastAsia"/>
                <w:rtl/>
              </w:rPr>
              <w:t>تؤثر</w:t>
            </w:r>
            <w:r w:rsidRPr="007D2351">
              <w:rPr>
                <w:rtl/>
              </w:rPr>
              <w:t xml:space="preserve"> </w:t>
            </w:r>
            <w:r w:rsidRPr="007D2351">
              <w:rPr>
                <w:rFonts w:hint="eastAsia"/>
                <w:rtl/>
              </w:rPr>
              <w:t>على</w:t>
            </w:r>
            <w:r w:rsidRPr="007D2351">
              <w:rPr>
                <w:rtl/>
              </w:rPr>
              <w:t xml:space="preserve"> </w:t>
            </w:r>
            <w:r w:rsidRPr="007D2351">
              <w:rPr>
                <w:rFonts w:hint="eastAsia"/>
                <w:rtl/>
              </w:rPr>
              <w:t>البيانات</w:t>
            </w:r>
            <w:r w:rsidRPr="007D2351">
              <w:rPr>
                <w:rtl/>
              </w:rPr>
              <w:t>.</w:t>
            </w:r>
          </w:p>
        </w:tc>
      </w:tr>
    </w:tbl>
    <w:p w:rsidR="00D75CDD" w:rsidRPr="007145FC" w:rsidRDefault="001A1818" w:rsidP="007145FC">
      <w:pPr>
        <w:rPr>
          <w:rFonts w:ascii="Sakkal Majalla" w:hAnsi="Sakkal Majalla"/>
          <w:sz w:val="32"/>
          <w:szCs w:val="32"/>
        </w:rPr>
      </w:pPr>
      <w:r w:rsidRPr="002A078C">
        <w:rPr>
          <w:rFonts w:ascii="Sakkal Majalla" w:hAnsi="Sakkal Majalla"/>
          <w:noProof/>
          <w:color w:val="002060"/>
          <w:sz w:val="34"/>
        </w:rPr>
        <w:lastRenderedPageBreak/>
        <mc:AlternateContent>
          <mc:Choice Requires="wpg">
            <w:drawing>
              <wp:inline distT="0" distB="0" distL="0" distR="0" wp14:anchorId="40868643" wp14:editId="2C61F3B4">
                <wp:extent cx="5731510" cy="895350"/>
                <wp:effectExtent l="0" t="0" r="21590" b="19050"/>
                <wp:docPr id="207426890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904"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905" name="مجموعة 39"/>
                        <wpg:cNvGrpSpPr/>
                        <wpg:grpSpPr>
                          <a:xfrm>
                            <a:off x="0" y="0"/>
                            <a:ext cx="5731510" cy="895350"/>
                            <a:chOff x="0" y="0"/>
                            <a:chExt cx="5878196" cy="918845"/>
                          </a:xfrm>
                        </wpg:grpSpPr>
                        <wpg:grpSp>
                          <wpg:cNvPr id="2074268906" name="مجموعة 40"/>
                          <wpg:cNvGrpSpPr/>
                          <wpg:grpSpPr>
                            <a:xfrm>
                              <a:off x="0" y="0"/>
                              <a:ext cx="5878196" cy="918845"/>
                              <a:chOff x="0" y="0"/>
                              <a:chExt cx="6240348" cy="919070"/>
                            </a:xfrm>
                          </wpg:grpSpPr>
                          <wpg:grpSp>
                            <wpg:cNvPr id="2074268907" name="مجموعة 41"/>
                            <wpg:cNvGrpSpPr/>
                            <wpg:grpSpPr>
                              <a:xfrm>
                                <a:off x="0" y="169208"/>
                                <a:ext cx="5433072" cy="580613"/>
                                <a:chOff x="0" y="169208"/>
                                <a:chExt cx="5433072" cy="580613"/>
                              </a:xfrm>
                            </wpg:grpSpPr>
                            <wps:wsp>
                              <wps:cNvPr id="207426890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0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1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11" name="مربع نص 41"/>
                          <wps:cNvSpPr txBox="1"/>
                          <wps:spPr>
                            <a:xfrm>
                              <a:off x="204484" y="257055"/>
                              <a:ext cx="4616071" cy="387740"/>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التحسين المستمر لممارسات الحوكمة الرقمية</w:t>
                                </w:r>
                              </w:p>
                            </w:txbxContent>
                          </wps:txbx>
                          <wps:bodyPr wrap="square" rtlCol="1">
                            <a:spAutoFit/>
                          </wps:bodyPr>
                        </wps:wsp>
                      </wpg:grpSp>
                    </wpg:wgp>
                  </a:graphicData>
                </a:graphic>
              </wp:inline>
            </w:drawing>
          </mc:Choice>
          <mc:Fallback>
            <w:pict>
              <v:group id="_x0000_s362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">
                <v:shape id="صورة 38" o:spid="_x0000_s362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RFozLAAAA4wAAAA8AAABkcnMvZG93bnJldi54bWxEj0FrAjEUhO+F/ofwhN5q4ipWV6OIWOil&#10;tK6FXh+b183Szct2k67rvzeFgsdhZr5h1tvBNaKnLtSeNUzGCgRx6U3NlYaP0/PjAkSIyAYbz6Th&#10;QgG2m/u7NebGn/lIfRErkSAcctRgY2xzKUNpyWEY+5Y4eV++cxiT7CppOjwnuGtkptRcOqw5LVhs&#10;aW+p/C5+nYbpoR8O0/3ba/i07emncLs6HN+1fhgNuxWISEO8hf/bL0ZDpp5m2XyxVDP4+5T+gNxc&#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EURaMywAAAOMAAAAPAAAAAAAA&#10;AAAAAAAAAJ8CAABkcnMvZG93bnJldi54bWxQSwUGAAAAAAQABAD3AAAAlwMAAAAA&#10;">
                  <v:imagedata r:id="rId67" o:title=""/>
                </v:shape>
                <v:group id="مجموعة 39" o:spid="_x0000_s362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97k/J&#10;zAAAAOMAAAAPAAAAAAAAAAAAAAAAAKoCAABkcnMvZG93bnJldi54bWxQSwUGAAAAAAQABAD6AAAA&#10;owMAAAAA&#10;">
                  <v:group id="مجموعة 40" o:spid="_x0000_s362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NPNG+&#10;zAAAAOMAAAAPAAAAAAAAAAAAAAAAAKoCAABkcnMvZG93bnJldi54bWxQSwUGAAAAAAQABAD6AAAA&#10;owMAAAAA&#10;">
                    <v:group id="مجموعة 41" o:spid="_x0000_s362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4nB0&#10;Jc0AAADjAAAADwAAAAAAAAAAAAAAAACqAgAAZHJzL2Rvd25yZXYueG1sUEsFBgAAAAAEAAQA+gAA&#10;AKQDAAAAAA==&#10;">
                      <v:shape id="شكل حر 42" o:spid="_x0000_s362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WV2sYA&#10;AADjAAAADwAAAGRycy9kb3ducmV2LnhtbERPS27CMBDdV+odrKnUXbFJIwIpBlUIRBfdkPYAo3iI&#10;U+JxGhsIt8eLSl0+vf9yPbpOXGgIrWcN04kCQVx703Kj4ftr9zIHESKywc4zabhRgPXq8WGJpfFX&#10;PtClio1IIRxK1GBj7EspQ23JYZj4njhxRz84jAkOjTQDXlO462Sm1Ew6bDk1WOxpY6k+VWenwah8&#10;6/JiX9Dm99Oqn6mJp1ej9fPT+P4GItIY/8V/7g+jIVNFns3mC5VGp0/pD8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2WV2sYAAADjAAAADwAAAAAAAAAAAAAAAACYAgAAZHJz&#10;L2Rvd25yZXYueG1sUEsFBgAAAAAEAAQA9QAAAIs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62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kcs8wA&#10;AADjAAAADwAAAGRycy9kb3ducmV2LnhtbESPQUsDMRSE70L/Q3iCN5u4yLZdm5YqVER7qK2018fm&#10;ubs0eVk2aXf990YQehxm5htmvhycFRfqQuNZw8NYgSAuvWm40vC1X99PQYSIbNB6Jg0/FGC5GN3M&#10;sTC+50+67GIlEoRDgRrqGNtCylDW5DCMfUucvG/fOYxJdpU0HfYJ7qzMlMqlw4bTQo0tvdRUnnZn&#10;p2GyXZ/78Jrv358PdtMoe1xlH6z13e2wegIRaYjX8H/7zWjI1OQxy6czNYO/T+kPyMU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Vbkcs8wAAADjAAAADwAAAAAAAAAAAAAAAACY&#10;AgAAZHJzL2Rvd25yZXYueG1sUEsFBgAAAAAEAAQA9QAAAJEDAAAAAA==&#10;" fillcolor="#168489" stroked="f" strokeweight="1pt">
                        <v:stroke joinstyle="miter"/>
                      </v:roundrect>
                    </v:group>
                    <v:oval id="شكل بيضاوي 44" o:spid="_x0000_s363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uxR8kA&#10;AADjAAAADwAAAGRycy9kb3ducmV2LnhtbESP32rCMBTG7wd7h3AG3s20RZyrRhnCmAxkGH2As+bY&#10;1DUntcm0e/vlQvDy4/vHb7EaXCsu1IfGs4J8nIEgrrxpuFZw2L8/z0CEiGyw9UwK/ijAavn4sMDS&#10;+Cvv6KJjLdIIhxIV2Bi7UspQWXIYxr4jTt7R9w5jkn0tTY/XNO5aWWTZVDpsOD1Y7GhtqfrRv06B&#10;Hvb66+NYS7/V9vM7P/mz222UGj0Nb3MQkYZ4D9/aG6OgyF4mxXT2mieKxJR4QC7/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zuxR8kAAADjAAAADwAAAAAAAAAAAAAAAACYAgAA&#10;ZHJzL2Rvd25yZXYueG1sUEsFBgAAAAAEAAQA9QAAAI4DAAAAAA==&#10;" filled="f" strokecolor="#a5a5a5 [2092]" strokeweight="1pt">
                      <v:stroke joinstyle="miter"/>
                    </v:oval>
                  </v:group>
                  <v:shape id="مربع نص 41" o:spid="_x0000_s3631"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2ZskA&#10;AADjAAAADwAAAGRycy9kb3ducmV2LnhtbESPzU7DMBCE70i8g7VI3KidCEoJdauKH6kHLi3hvoqX&#10;OCJeR/HSpG+PkZA4jmbmG816O4denWhMXWQLxcKAIm6i67i1UL+/3qxAJUF22EcmC2dKsN1cXqyx&#10;cnHiA52O0qoM4VShBS8yVFqnxlPAtIgDcfY+4xhQshxb7UacMjz0ujRmqQN2nBc8DvTkqfk6fgcL&#10;Im5XnOuXkPYf89vz5E1zh7W111fz7hGU0Cz/4b/23lkozf1tuVw9FA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K/2Zs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التحسين المستمر لممارسات الحوكمة الرقمية</w:t>
                          </w:r>
                        </w:p>
                      </w:txbxContent>
                    </v:textbox>
                  </v:shape>
                </v:group>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ت</w:t>
      </w:r>
      <w:r w:rsidRPr="00E8020A">
        <w:rPr>
          <w:rFonts w:ascii="Sakkal Majalla" w:hAnsi="Sakkal Majalla" w:cs="Sakkal Majalla" w:hint="cs"/>
          <w:sz w:val="32"/>
          <w:szCs w:val="32"/>
          <w:rtl/>
        </w:rPr>
        <w:t>ُ</w:t>
      </w:r>
      <w:r w:rsidRPr="00E8020A">
        <w:rPr>
          <w:rFonts w:ascii="Sakkal Majalla" w:hAnsi="Sakkal Majalla" w:cs="Sakkal Majalla"/>
          <w:sz w:val="32"/>
          <w:szCs w:val="32"/>
          <w:rtl/>
        </w:rPr>
        <w:t>عتبر الحوكمة الرقمية إطارا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مهما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لتعزيز الشفافية والكفاءة في المؤسسات من خلال استخدام التكنولوجيا في الإدارة واتخاذ القرارات. لتحقيق النجاح في هذا المجال، يجب تبني نهج التحسين المستمر. سنستعرض في هذا المقال استراتيجيات وأساليب التحسين المستمر لممارسات الحوكمة الرقمية</w:t>
      </w:r>
      <w:r w:rsidRPr="00E8020A">
        <w:rPr>
          <w:rFonts w:ascii="Sakkal Majalla" w:hAnsi="Sakkal Majalla" w:cs="Sakkal Majalla"/>
          <w:sz w:val="32"/>
          <w:szCs w:val="32"/>
        </w:rPr>
        <w:t>.</w:t>
      </w:r>
    </w:p>
    <w:p w:rsidR="00D75CDD" w:rsidRPr="00E8020A" w:rsidRDefault="00E8020A" w:rsidP="00E8020A">
      <w:pPr>
        <w:spacing w:line="360" w:lineRule="auto"/>
        <w:rPr>
          <w:rFonts w:ascii="Sakkal Majalla" w:hAnsi="Sakkal Majalla"/>
          <w:b/>
          <w:bCs/>
          <w:color w:val="C00000"/>
          <w:sz w:val="32"/>
          <w:szCs w:val="32"/>
          <w:rtl/>
        </w:rPr>
      </w:pPr>
      <w:r w:rsidRPr="00E8020A">
        <w:rPr>
          <w:rFonts w:ascii="Sakkal Majalla" w:hAnsi="Sakkal Majalla"/>
          <w:noProof/>
          <w:color w:val="C00000"/>
          <w:sz w:val="32"/>
          <w:szCs w:val="32"/>
        </w:rPr>
        <mc:AlternateContent>
          <mc:Choice Requires="wpg">
            <w:drawing>
              <wp:anchor distT="0" distB="0" distL="114300" distR="114300" simplePos="0" relativeHeight="252813312" behindDoc="0" locked="0" layoutInCell="1" allowOverlap="1" wp14:anchorId="239FD01B" wp14:editId="44FF5CD9">
                <wp:simplePos x="0" y="0"/>
                <wp:positionH relativeFrom="column">
                  <wp:posOffset>4946650</wp:posOffset>
                </wp:positionH>
                <wp:positionV relativeFrom="paragraph">
                  <wp:posOffset>325755</wp:posOffset>
                </wp:positionV>
                <wp:extent cx="784860" cy="638175"/>
                <wp:effectExtent l="0" t="0" r="0" b="28575"/>
                <wp:wrapSquare wrapText="bothSides"/>
                <wp:docPr id="2074270261"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2074270262" name="Picture 2074270262" descr="Problem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074270263" name="Rectangle: Rounded Corners 207427026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46A6514" id="Group 29" o:spid="_x0000_s1026" style="position:absolute;margin-left:389.5pt;margin-top:25.65pt;width:61.8pt;height:50.25pt;z-index:252813312"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">
                <v:shape id="Picture 2074270262"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">
                  <v:imagedata r:id="rId122" o:title="Problem "/>
                </v:shape>
                <v:roundrect id="Rectangle: Rounded Corners 207427026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" fillcolor="#168489" strokecolor="#168489" strokeweight="1pt">
                  <v:stroke joinstyle="miter"/>
                </v:roundrect>
                <w10:wrap type="square"/>
              </v:group>
            </w:pict>
          </mc:Fallback>
        </mc:AlternateContent>
      </w:r>
      <w:r w:rsidR="00D75CDD" w:rsidRPr="00E8020A">
        <w:rPr>
          <w:rFonts w:ascii="Sakkal Majalla" w:hAnsi="Sakkal Majalla"/>
          <w:b/>
          <w:bCs/>
          <w:color w:val="C00000"/>
          <w:sz w:val="32"/>
          <w:szCs w:val="32"/>
          <w:rtl/>
        </w:rPr>
        <w:t>مفهوم التحسين المستمر</w:t>
      </w:r>
    </w:p>
    <w:p w:rsidR="00D75CDD" w:rsidRPr="007B4302" w:rsidRDefault="00D75CDD" w:rsidP="00E8020A">
      <w:pPr>
        <w:spacing w:line="360" w:lineRule="auto"/>
        <w:rPr>
          <w:rFonts w:ascii="Sakkal Majalla" w:hAnsi="Sakkal Majalla"/>
          <w:sz w:val="32"/>
          <w:szCs w:val="32"/>
          <w:rtl/>
        </w:rPr>
      </w:pPr>
      <w:r w:rsidRPr="007B4302">
        <w:rPr>
          <w:rFonts w:ascii="Sakkal Majalla" w:hAnsi="Sakkal Majalla"/>
          <w:sz w:val="32"/>
          <w:szCs w:val="32"/>
          <w:rtl/>
        </w:rPr>
        <w:t>التحسين المستمر هو عملية منهجية تهدف إلى تحسين العمليات والخدمات بشكل تدريجي ومستمر. يعتمد هذا النهج على التقييم المستمر والابتكار والتكيف مع التغيرات</w:t>
      </w:r>
      <w:r w:rsidRPr="007B4302">
        <w:rPr>
          <w:rFonts w:ascii="Sakkal Majalla" w:hAnsi="Sakkal Majalla"/>
          <w:sz w:val="32"/>
          <w:szCs w:val="32"/>
        </w:rPr>
        <w:t>.</w:t>
      </w:r>
    </w:p>
    <w:p w:rsidR="00D75CDD" w:rsidRDefault="001A1818" w:rsidP="00D75CDD">
      <w:pPr>
        <w:rPr>
          <w:rFonts w:ascii="Sakkal Majalla" w:hAnsi="Sakkal Majalla"/>
          <w:sz w:val="32"/>
          <w:szCs w:val="32"/>
          <w:rtl/>
        </w:rPr>
      </w:pPr>
      <w:r w:rsidRPr="002A078C">
        <w:rPr>
          <w:rFonts w:ascii="Sakkal Majalla" w:hAnsi="Sakkal Majalla"/>
          <w:noProof/>
          <w:color w:val="002060"/>
          <w:sz w:val="34"/>
        </w:rPr>
        <mc:AlternateContent>
          <mc:Choice Requires="wpg">
            <w:drawing>
              <wp:inline distT="0" distB="0" distL="0" distR="0" wp14:anchorId="0024E6BB" wp14:editId="622E7C43">
                <wp:extent cx="5731510" cy="895350"/>
                <wp:effectExtent l="0" t="0" r="21590" b="19050"/>
                <wp:docPr id="207426891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913"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914" name="مجموعة 39"/>
                        <wpg:cNvGrpSpPr/>
                        <wpg:grpSpPr>
                          <a:xfrm>
                            <a:off x="0" y="0"/>
                            <a:ext cx="5731510" cy="895350"/>
                            <a:chOff x="0" y="0"/>
                            <a:chExt cx="5878196" cy="918845"/>
                          </a:xfrm>
                        </wpg:grpSpPr>
                        <wpg:grpSp>
                          <wpg:cNvPr id="2074268915" name="مجموعة 40"/>
                          <wpg:cNvGrpSpPr/>
                          <wpg:grpSpPr>
                            <a:xfrm>
                              <a:off x="0" y="0"/>
                              <a:ext cx="5878196" cy="918845"/>
                              <a:chOff x="0" y="0"/>
                              <a:chExt cx="6240348" cy="919070"/>
                            </a:xfrm>
                          </wpg:grpSpPr>
                          <wpg:grpSp>
                            <wpg:cNvPr id="2074268916" name="مجموعة 41"/>
                            <wpg:cNvGrpSpPr/>
                            <wpg:grpSpPr>
                              <a:xfrm>
                                <a:off x="0" y="169208"/>
                                <a:ext cx="5433072" cy="580613"/>
                                <a:chOff x="0" y="169208"/>
                                <a:chExt cx="5433072" cy="580613"/>
                              </a:xfrm>
                            </wpg:grpSpPr>
                            <wps:wsp>
                              <wps:cNvPr id="207426891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1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1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20" name="مربع نص 41"/>
                          <wps:cNvSpPr txBox="1"/>
                          <wps:spPr>
                            <a:xfrm>
                              <a:off x="204484" y="256918"/>
                              <a:ext cx="4616071" cy="387739"/>
                            </a:xfrm>
                            <a:prstGeom prst="rect">
                              <a:avLst/>
                            </a:prstGeom>
                            <a:noFill/>
                          </wps:spPr>
                          <wps:txbx>
                            <w:txbxContent>
                              <w:p w:rsidR="00671334" w:rsidRDefault="00671334"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أهمية التحسين المستمر في الحوكمة الرقمية</w:t>
                                </w:r>
                              </w:p>
                            </w:txbxContent>
                          </wps:txbx>
                          <wps:bodyPr wrap="square" rtlCol="1">
                            <a:spAutoFit/>
                          </wps:bodyPr>
                        </wps:wsp>
                      </wpg:grpSp>
                    </wpg:wgp>
                  </a:graphicData>
                </a:graphic>
              </wp:inline>
            </w:drawing>
          </mc:Choice>
          <mc:Fallback>
            <w:pict>
              <v:group id="_x0000_s363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">
                <v:shape id="صورة 38" o:spid="_x0000_s3633"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5hGCXLAAAA4wAAAA8AAABkcnMvZG93bnJldi54bWxEj0FrwkAUhO+F/oflFXqrG5NiNbqKiIVe&#10;pDUKXh/ZZzaYfZtmtzH9912h4HGYmW+YxWqwjeip87VjBeNRAoK4dLrmSsHx8P4yBeEDssbGMSn4&#10;JQ+r5ePDAnPtrrynvgiViBD2OSowIbS5lL40ZNGPXEscvbPrLIYou0rqDq8RbhuZJslEWqw5Lhhs&#10;aWOovBQ/VkG27Ydttvnc+ZNpD9+FXdd+/6XU89OwnoMINIR7+L/9oRWkydtrOpnOxhncPsU/IJd/&#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OYRglywAAAOMAAAAPAAAAAAAA&#10;AAAAAAAAAJ8CAABkcnMvZG93bnJldi54bWxQSwUGAAAAAAQABAD3AAAAlwMAAAAA&#10;">
                  <v:imagedata r:id="rId67" o:title=""/>
                </v:shape>
                <v:group id="مجموعة 39" o:spid="_x0000_s363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Xe3yP&#10;zAAAAOMAAAAPAAAAAAAAAAAAAAAAAKoCAABkcnMvZG93bnJldi54bWxQSwUGAAAAAAQABAD6AAAA&#10;owMAAAAA&#10;">
                  <v:group id="مجموعة 40" o:spid="_x0000_s363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4N9kU&#10;zAAAAOMAAAAPAAAAAAAAAAAAAAAAAKoCAABkcnMvZG93bnJldi54bWxQSwUGAAAAAAQABAD6AAAA&#10;owMAAAAA&#10;">
                    <v:group id="مجموعة 41" o:spid="_x0000_s363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COVH&#10;Y80AAADjAAAADwAAAAAAAAAAAAAAAACqAgAAZHJzL2Rvd25yZXYueG1sUEsFBgAAAAAEAAQA+gAA&#10;AKQDAAAAAA==&#10;">
                      <v:shape id="شكل حر 42" o:spid="_x0000_s363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OXdcoA&#10;AADjAAAADwAAAGRycy9kb3ducmV2LnhtbESPwU7DMBBE70j8g7VI3KidEDUl1K1QBWoPXBr4gFW8&#10;xKHxOsSmDX9fV0LqcTQzbzTL9eR6caQxdJ41ZDMFgrjxpuNWw+fH28MCRIjIBnvPpOGPAqxXtzdL&#10;rIw/8Z6OdWxFgnCoUIONcaikDI0lh2HmB+LkffnRYUxybKUZ8ZTgrpe5UnPpsOO0YHGgjaXmUP86&#10;DUYVr64otyVtft6t+s5MPDware/vppdnEJGmeA3/t3dGQ67KIp8vnrISLp/SH5CrM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Mjl3X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63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wv9ckA&#10;AADjAAAADwAAAGRycy9kb3ducmV2LnhtbERPz2vCMBS+D/Y/hCfsNhPLqK4zigqKzB02Hdv10Tzb&#10;suSlNNF2/705DHb8+H7Pl4Oz4kpdaDxrmIwVCOLSm4YrDZ+n7eMMRIjIBq1n0vBLAZaL+7s5Fsb3&#10;/EHXY6xECuFQoIY6xraQMpQ1OQxj3xIn7uw7hzHBrpKmwz6FOyszpXLpsOHUUGNLm5rKn+PFaZi+&#10;by992OWn1/WXfWuU/V5lB9b6YTSsXkBEGuK/+M+9NxoyNX3K8tnzJI1On9IfkI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ywv9ckAAADjAAAADwAAAAAAAAAAAAAAAACYAgAA&#10;ZHJzL2Rvd25yZXYueG1sUEsFBgAAAAAEAAQA9QAAAI4DAAAAAA==&#10;" fillcolor="#168489" stroked="f" strokeweight="1pt">
                        <v:stroke joinstyle="miter"/>
                      </v:roundrect>
                    </v:group>
                    <v:oval id="شكل بيضاوي 44" o:spid="_x0000_s363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EY2ssA&#10;AADjAAAADwAAAGRycy9kb3ducmV2LnhtbESPUUvDMBSF3wX/Q7iCby5tkbnVZUMG4hBElvoDrs1d&#10;U21uuiZu3b9fhMEeD+ec73AWq9F14kBDaD0ryCcZCOLam5YbBV/V68MMRIjIBjvPpOBEAVbL25sF&#10;lsYfeUsHHRuRIBxKVGBj7EspQ23JYZj4njh5Oz84jEkOjTQDHhPcdbLIsql02HJasNjT2lL9q/+c&#10;Aj1W+vNt10j/oe37d/7j9267Uer+bnx5BhFpjNfwpb0xCors6bGYzub5HP4/pT8gl2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mARjaywAAAOMAAAAPAAAAAAAAAAAAAAAAAJgC&#10;AABkcnMvZG93bnJldi54bWxQSwUGAAAAAAQABAD1AAAAkAMAAAAA&#10;" filled="f" strokecolor="#a5a5a5 [2092]" strokeweight="1pt">
                      <v:stroke joinstyle="miter"/>
                    </v:oval>
                  </v:group>
                  <v:shape id="مربع نص 41" o:spid="_x0000_s3640"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ZQMgA&#10;AADjAAAADwAAAGRycy9kb3ducmV2LnhtbESPPU/DMBCGdyT+g3VIbNRuBKWEulVVqNSBhRL2U3zE&#10;EfE5iq9N+u/rAYnx1fulZ7WZQqfONKQ2soX5zIAirqNrubFQfe0flqCSIDvsIpOFCyXYrG9vVli6&#10;OPInnY/SqDzCqUQLXqQvtU61p4BpFnvi7P3EIaBkOTTaDTjm8dDpwpiFDthyfvDY085T/Xs8BQsi&#10;bju/VO8hHb6nj7fRm/oJK2vv76btKyihSf7Df+2Ds1CY58disXwpMkVmyjyg1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j5lAyAAAAOMAAAAPAAAAAAAAAAAAAAAAAJgCAABk&#10;cnMvZG93bnJldi54bWxQSwUGAAAAAAQABAD1AAAAjQMAAAAA&#10;" filled="f" stroked="f">
                    <v:textbox style="mso-fit-shape-to-text:t">
                      <w:txbxContent>
                        <w:p w:rsidR="00671334" w:rsidRDefault="00671334"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أهمية التحسين المستمر في الحوكمة الرقمية</w:t>
                          </w:r>
                        </w:p>
                      </w:txbxContent>
                    </v:textbox>
                  </v:shape>
                </v:group>
                <w10:wrap anchorx="page"/>
                <w10:anchorlock/>
              </v:group>
            </w:pict>
          </mc:Fallback>
        </mc:AlternateContent>
      </w:r>
    </w:p>
    <w:p w:rsidR="00716BE5" w:rsidRDefault="00716BE5" w:rsidP="00D75CDD">
      <w:pPr>
        <w:rPr>
          <w:rFonts w:ascii="Sakkal Majalla" w:hAnsi="Sakkal Majalla"/>
          <w:sz w:val="32"/>
          <w:szCs w:val="32"/>
          <w:rtl/>
        </w:rPr>
      </w:pPr>
    </w:p>
    <w:p w:rsidR="00342F76" w:rsidRPr="007B4302" w:rsidRDefault="00342F76" w:rsidP="00342F76">
      <w:pPr>
        <w:jc w:val="center"/>
        <w:rPr>
          <w:rFonts w:ascii="Sakkal Majalla" w:hAnsi="Sakkal Majalla"/>
          <w:sz w:val="32"/>
          <w:szCs w:val="32"/>
          <w:rtl/>
        </w:rPr>
      </w:pPr>
      <w:r w:rsidRPr="00342F76">
        <w:rPr>
          <w:rFonts w:ascii="Sakkal Majalla" w:hAnsi="Sakkal Majalla"/>
          <w:noProof/>
          <w:sz w:val="32"/>
          <w:szCs w:val="32"/>
        </w:rPr>
        <mc:AlternateContent>
          <mc:Choice Requires="wpg">
            <w:drawing>
              <wp:inline distT="0" distB="0" distL="0" distR="0" wp14:anchorId="4EC694A3" wp14:editId="4ED273F2">
                <wp:extent cx="4492651" cy="2656118"/>
                <wp:effectExtent l="0" t="114300" r="0" b="0"/>
                <wp:docPr id="2074269789" name="Group 72"/>
                <wp:cNvGraphicFramePr/>
                <a:graphic xmlns:a="http://schemas.openxmlformats.org/drawingml/2006/main">
                  <a:graphicData uri="http://schemas.microsoft.com/office/word/2010/wordprocessingGroup">
                    <wpg:wgp>
                      <wpg:cNvGrpSpPr/>
                      <wpg:grpSpPr>
                        <a:xfrm>
                          <a:off x="0" y="0"/>
                          <a:ext cx="4492651" cy="2656118"/>
                          <a:chOff x="0" y="0"/>
                          <a:chExt cx="7343905" cy="4341820"/>
                        </a:xfrm>
                      </wpg:grpSpPr>
                      <wpg:grpSp>
                        <wpg:cNvPr id="2074269790" name="Group 2074269790"/>
                        <wpg:cNvGrpSpPr/>
                        <wpg:grpSpPr>
                          <a:xfrm>
                            <a:off x="4120594" y="0"/>
                            <a:ext cx="3223311" cy="2260846"/>
                            <a:chOff x="4120594" y="0"/>
                            <a:chExt cx="3223311" cy="2260846"/>
                          </a:xfrm>
                        </wpg:grpSpPr>
                        <wps:wsp>
                          <wps:cNvPr id="2074269791" name="Block Arc 20"/>
                          <wps:cNvSpPr/>
                          <wps:spPr>
                            <a:xfrm rot="5400000">
                              <a:off x="3733679" y="386915"/>
                              <a:ext cx="2260846" cy="1487016"/>
                            </a:xfrm>
                            <a:custGeom>
                              <a:avLst/>
                              <a:gdLst/>
                              <a:ahLst/>
                              <a:cxnLst/>
                              <a:rect l="l" t="t" r="r" b="b"/>
                              <a:pathLst>
                                <a:path w="2260846" h="1487016">
                                  <a:moveTo>
                                    <a:pt x="126" y="1487016"/>
                                  </a:moveTo>
                                  <a:cubicBezTo>
                                    <a:pt x="-4997" y="1096104"/>
                                    <a:pt x="146037" y="719300"/>
                                    <a:pt x="419742" y="440151"/>
                                  </a:cubicBezTo>
                                  <a:cubicBezTo>
                                    <a:pt x="693447" y="161002"/>
                                    <a:pt x="1067203" y="2576"/>
                                    <a:pt x="1458140" y="0"/>
                                  </a:cubicBezTo>
                                  <a:lnTo>
                                    <a:pt x="1460343" y="334356"/>
                                  </a:lnTo>
                                  <a:lnTo>
                                    <a:pt x="2018530" y="334356"/>
                                  </a:lnTo>
                                  <a:lnTo>
                                    <a:pt x="2018530" y="213198"/>
                                  </a:lnTo>
                                  <a:lnTo>
                                    <a:pt x="2260846" y="455514"/>
                                  </a:lnTo>
                                  <a:lnTo>
                                    <a:pt x="2018530" y="697830"/>
                                  </a:lnTo>
                                  <a:lnTo>
                                    <a:pt x="2018530" y="576672"/>
                                  </a:lnTo>
                                  <a:lnTo>
                                    <a:pt x="1461940" y="576672"/>
                                  </a:lnTo>
                                  <a:cubicBezTo>
                                    <a:pt x="1462705" y="692809"/>
                                    <a:pt x="1463470" y="808946"/>
                                    <a:pt x="1464235" y="925083"/>
                                  </a:cubicBezTo>
                                  <a:cubicBezTo>
                                    <a:pt x="1319690" y="926035"/>
                                    <a:pt x="1181497" y="984612"/>
                                    <a:pt x="1080298" y="1087824"/>
                                  </a:cubicBezTo>
                                  <a:cubicBezTo>
                                    <a:pt x="979099" y="1191036"/>
                                    <a:pt x="923255" y="1330356"/>
                                    <a:pt x="925149" y="1474891"/>
                                  </a:cubicBezTo>
                                  <a:close/>
                                </a:path>
                              </a:pathLst>
                            </a:custGeom>
                            <a:solidFill>
                              <a:srgbClr val="9FCFD1"/>
                            </a:solidFill>
                            <a:ln w="38100" cap="flat" cmpd="sng" algn="ctr">
                              <a:solidFill>
                                <a:sysClr val="window" lastClr="FFFFFF"/>
                              </a:solidFill>
                              <a:prstDash val="solid"/>
                              <a:miter lim="800000"/>
                            </a:ln>
                            <a:effectLst>
                              <a:outerShdw blurRad="63500" sx="102000" sy="102000" algn="ctr" rotWithShape="0">
                                <a:prstClr val="black">
                                  <a:alpha val="40000"/>
                                </a:prstClr>
                              </a:outerShdw>
                            </a:effectLst>
                          </wps:spPr>
                          <wps:bodyPr rtlCol="0" anchor="ctr"/>
                        </wps:wsp>
                        <wps:wsp>
                          <wps:cNvPr id="2074270240" name="TextBox 58"/>
                          <wps:cNvSpPr txBox="1"/>
                          <wps:spPr>
                            <a:xfrm>
                              <a:off x="5480692" y="236449"/>
                              <a:ext cx="1863213" cy="1552850"/>
                            </a:xfrm>
                            <a:prstGeom prst="rect">
                              <a:avLst/>
                            </a:prstGeom>
                            <a:noFill/>
                          </wps:spPr>
                          <wps:txbx>
                            <w:txbxContent>
                              <w:p w:rsidR="00671334" w:rsidRDefault="00671334" w:rsidP="00342F7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التكيف مع التطورات التقنية</w:t>
                                </w:r>
                              </w:p>
                            </w:txbxContent>
                          </wps:txbx>
                          <wps:bodyPr wrap="square">
                            <a:spAutoFit/>
                          </wps:bodyPr>
                        </wps:wsp>
                      </wpg:grpSp>
                      <wpg:grpSp>
                        <wpg:cNvPr id="2074270241" name="Group 2074270241"/>
                        <wpg:cNvGrpSpPr/>
                        <wpg:grpSpPr>
                          <a:xfrm>
                            <a:off x="3331036" y="2234876"/>
                            <a:ext cx="3888528" cy="1670674"/>
                            <a:chOff x="3331036" y="2234876"/>
                            <a:chExt cx="3888528" cy="1670674"/>
                          </a:xfrm>
                        </wpg:grpSpPr>
                        <wps:wsp>
                          <wps:cNvPr id="2074270242" name="Block Arc 21"/>
                          <wps:cNvSpPr/>
                          <wps:spPr>
                            <a:xfrm rot="10800000">
                              <a:off x="3331036" y="2234876"/>
                              <a:ext cx="2276605" cy="1509539"/>
                            </a:xfrm>
                            <a:custGeom>
                              <a:avLst/>
                              <a:gdLst/>
                              <a:ahLst/>
                              <a:cxnLst/>
                              <a:rect l="l" t="t" r="r" b="b"/>
                              <a:pathLst>
                                <a:path w="2276605" h="1509539">
                                  <a:moveTo>
                                    <a:pt x="593" y="1509539"/>
                                  </a:moveTo>
                                  <a:cubicBezTo>
                                    <a:pt x="-10743" y="1110932"/>
                                    <a:pt x="140588" y="724868"/>
                                    <a:pt x="419780" y="440143"/>
                                  </a:cubicBezTo>
                                  <a:cubicBezTo>
                                    <a:pt x="698972" y="155419"/>
                                    <a:pt x="1081993" y="-3457"/>
                                    <a:pt x="1480746" y="57"/>
                                  </a:cubicBezTo>
                                  <a:lnTo>
                                    <a:pt x="1478073" y="303452"/>
                                  </a:lnTo>
                                  <a:lnTo>
                                    <a:pt x="2034289" y="303452"/>
                                  </a:lnTo>
                                  <a:lnTo>
                                    <a:pt x="2034289" y="182294"/>
                                  </a:lnTo>
                                  <a:lnTo>
                                    <a:pt x="2276605" y="424610"/>
                                  </a:lnTo>
                                  <a:lnTo>
                                    <a:pt x="2034289" y="666926"/>
                                  </a:lnTo>
                                  <a:lnTo>
                                    <a:pt x="2034289" y="545768"/>
                                  </a:lnTo>
                                  <a:lnTo>
                                    <a:pt x="1475937" y="545768"/>
                                  </a:lnTo>
                                  <a:lnTo>
                                    <a:pt x="1472760" y="906248"/>
                                  </a:lnTo>
                                  <a:cubicBezTo>
                                    <a:pt x="1320197" y="904903"/>
                                    <a:pt x="1173654" y="965689"/>
                                    <a:pt x="1066835" y="1074625"/>
                                  </a:cubicBezTo>
                                  <a:cubicBezTo>
                                    <a:pt x="960016" y="1183560"/>
                                    <a:pt x="902117" y="1331268"/>
                                    <a:pt x="906454" y="1483775"/>
                                  </a:cubicBezTo>
                                  <a:close/>
                                </a:path>
                              </a:pathLst>
                            </a:custGeom>
                            <a:solidFill>
                              <a:srgbClr val="A5A5A5"/>
                            </a:solidFill>
                            <a:ln w="38100" cap="flat" cmpd="sng" algn="ctr">
                              <a:solidFill>
                                <a:sysClr val="window" lastClr="FFFFFF"/>
                              </a:solidFill>
                              <a:prstDash val="solid"/>
                              <a:miter lim="800000"/>
                            </a:ln>
                            <a:effectLst>
                              <a:outerShdw blurRad="63500" sx="102000" sy="102000" algn="ctr" rotWithShape="0">
                                <a:prstClr val="black">
                                  <a:alpha val="40000"/>
                                </a:prstClr>
                              </a:outerShdw>
                            </a:effectLst>
                          </wps:spPr>
                          <wps:bodyPr rtlCol="0" anchor="ctr"/>
                        </wps:wsp>
                        <wps:wsp>
                          <wps:cNvPr id="2074270243" name="TextBox 61"/>
                          <wps:cNvSpPr txBox="1"/>
                          <wps:spPr>
                            <a:xfrm>
                              <a:off x="4835274" y="3287939"/>
                              <a:ext cx="2384290" cy="617611"/>
                            </a:xfrm>
                            <a:prstGeom prst="rect">
                              <a:avLst/>
                            </a:prstGeom>
                            <a:noFill/>
                          </wps:spPr>
                          <wps:txbx>
                            <w:txbxContent>
                              <w:p w:rsidR="00671334" w:rsidRDefault="00671334" w:rsidP="00342F7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تعزيز الكفاءة</w:t>
                                </w:r>
                              </w:p>
                            </w:txbxContent>
                          </wps:txbx>
                          <wps:bodyPr wrap="square">
                            <a:spAutoFit/>
                          </wps:bodyPr>
                        </wps:wsp>
                      </wpg:grpSp>
                      <wpg:grpSp>
                        <wpg:cNvPr id="2074270244" name="Group 2074270244"/>
                        <wpg:cNvGrpSpPr/>
                        <wpg:grpSpPr>
                          <a:xfrm>
                            <a:off x="213023" y="1467811"/>
                            <a:ext cx="3118014" cy="2874009"/>
                            <a:chOff x="213023" y="1467811"/>
                            <a:chExt cx="3118014" cy="2874009"/>
                          </a:xfrm>
                        </wpg:grpSpPr>
                        <wps:wsp>
                          <wps:cNvPr id="2074270245" name="Block Arc 22"/>
                          <wps:cNvSpPr/>
                          <wps:spPr>
                            <a:xfrm rot="16200000">
                              <a:off x="1458845" y="1872224"/>
                              <a:ext cx="2276605" cy="1467779"/>
                            </a:xfrm>
                            <a:custGeom>
                              <a:avLst/>
                              <a:gdLst/>
                              <a:ahLst/>
                              <a:cxnLst/>
                              <a:rect l="l" t="t" r="r" b="b"/>
                              <a:pathLst>
                                <a:path w="2276605" h="1467779">
                                  <a:moveTo>
                                    <a:pt x="2276605" y="442016"/>
                                  </a:moveTo>
                                  <a:lnTo>
                                    <a:pt x="2034289" y="684332"/>
                                  </a:lnTo>
                                  <a:lnTo>
                                    <a:pt x="2034289" y="563174"/>
                                  </a:lnTo>
                                  <a:lnTo>
                                    <a:pt x="1461851" y="563174"/>
                                  </a:lnTo>
                                  <a:cubicBezTo>
                                    <a:pt x="1462645" y="683810"/>
                                    <a:pt x="1463440" y="804446"/>
                                    <a:pt x="1464235" y="925082"/>
                                  </a:cubicBezTo>
                                  <a:cubicBezTo>
                                    <a:pt x="1165908" y="927048"/>
                                    <a:pt x="925103" y="1169444"/>
                                    <a:pt x="925103" y="1467778"/>
                                  </a:cubicBezTo>
                                  <a:lnTo>
                                    <a:pt x="0" y="1467779"/>
                                  </a:lnTo>
                                  <a:cubicBezTo>
                                    <a:pt x="0" y="660904"/>
                                    <a:pt x="651282" y="5316"/>
                                    <a:pt x="1458140" y="0"/>
                                  </a:cubicBezTo>
                                  <a:lnTo>
                                    <a:pt x="1460254" y="320858"/>
                                  </a:lnTo>
                                  <a:lnTo>
                                    <a:pt x="2034289" y="320858"/>
                                  </a:lnTo>
                                  <a:lnTo>
                                    <a:pt x="2034289" y="199700"/>
                                  </a:lnTo>
                                  <a:close/>
                                </a:path>
                              </a:pathLst>
                            </a:custGeom>
                            <a:solidFill>
                              <a:srgbClr val="FFCC5E"/>
                            </a:solidFill>
                            <a:ln w="38100" cap="flat" cmpd="sng" algn="ctr">
                              <a:solidFill>
                                <a:sysClr val="window" lastClr="FFFFFF"/>
                              </a:solidFill>
                              <a:prstDash val="solid"/>
                              <a:miter lim="800000"/>
                            </a:ln>
                            <a:effectLst>
                              <a:outerShdw blurRad="63500" sx="102000" sy="102000" algn="ctr" rotWithShape="0">
                                <a:prstClr val="black">
                                  <a:alpha val="40000"/>
                                </a:prstClr>
                              </a:outerShdw>
                            </a:effectLst>
                          </wps:spPr>
                          <wps:bodyPr rtlCol="0" anchor="ctr"/>
                        </wps:wsp>
                        <wps:wsp>
                          <wps:cNvPr id="2074270246" name="TextBox 64"/>
                          <wps:cNvSpPr txBox="1"/>
                          <wps:spPr>
                            <a:xfrm>
                              <a:off x="213023" y="3256070"/>
                              <a:ext cx="2384290" cy="1085750"/>
                            </a:xfrm>
                            <a:prstGeom prst="rect">
                              <a:avLst/>
                            </a:prstGeom>
                            <a:noFill/>
                          </wps:spPr>
                          <wps:txbx>
                            <w:txbxContent>
                              <w:p w:rsidR="00671334" w:rsidRDefault="00671334" w:rsidP="00342F7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تحقيق رضا المستخدمين</w:t>
                                </w:r>
                              </w:p>
                            </w:txbxContent>
                          </wps:txbx>
                          <wps:bodyPr wrap="square">
                            <a:spAutoFit/>
                          </wps:bodyPr>
                        </wps:wsp>
                      </wpg:grpSp>
                      <wpg:grpSp>
                        <wpg:cNvPr id="2074270247" name="Group 2074270247"/>
                        <wpg:cNvGrpSpPr/>
                        <wpg:grpSpPr>
                          <a:xfrm>
                            <a:off x="0" y="30"/>
                            <a:ext cx="4139831" cy="1486295"/>
                            <a:chOff x="0" y="30"/>
                            <a:chExt cx="4139831" cy="1486295"/>
                          </a:xfrm>
                        </wpg:grpSpPr>
                        <wps:wsp>
                          <wps:cNvPr id="2074270248" name="Up Arrow 23"/>
                          <wps:cNvSpPr/>
                          <wps:spPr>
                            <a:xfrm rot="5400000">
                              <a:off x="2258381" y="-395124"/>
                              <a:ext cx="1486295" cy="2276604"/>
                            </a:xfrm>
                            <a:custGeom>
                              <a:avLst/>
                              <a:gdLst/>
                              <a:ahLst/>
                              <a:cxnLst/>
                              <a:rect l="l" t="t" r="r" b="b"/>
                              <a:pathLst>
                                <a:path w="1486295" h="2276604">
                                  <a:moveTo>
                                    <a:pt x="0" y="818464"/>
                                  </a:moveTo>
                                  <a:lnTo>
                                    <a:pt x="327724" y="816305"/>
                                  </a:lnTo>
                                  <a:lnTo>
                                    <a:pt x="327724" y="242316"/>
                                  </a:lnTo>
                                  <a:lnTo>
                                    <a:pt x="206566" y="242316"/>
                                  </a:lnTo>
                                  <a:lnTo>
                                    <a:pt x="448882" y="0"/>
                                  </a:lnTo>
                                  <a:lnTo>
                                    <a:pt x="691198" y="242316"/>
                                  </a:lnTo>
                                  <a:lnTo>
                                    <a:pt x="570040" y="242316"/>
                                  </a:lnTo>
                                  <a:lnTo>
                                    <a:pt x="570040" y="814708"/>
                                  </a:lnTo>
                                  <a:cubicBezTo>
                                    <a:pt x="688388" y="813929"/>
                                    <a:pt x="806735" y="813149"/>
                                    <a:pt x="925083" y="812370"/>
                                  </a:cubicBezTo>
                                  <a:cubicBezTo>
                                    <a:pt x="926035" y="956869"/>
                                    <a:pt x="984574" y="1095021"/>
                                    <a:pt x="1087729" y="1196214"/>
                                  </a:cubicBezTo>
                                  <a:cubicBezTo>
                                    <a:pt x="1190884" y="1297406"/>
                                    <a:pt x="1330135" y="1353282"/>
                                    <a:pt x="1474625" y="1351460"/>
                                  </a:cubicBezTo>
                                  <a:lnTo>
                                    <a:pt x="1486295" y="2276488"/>
                                  </a:lnTo>
                                  <a:cubicBezTo>
                                    <a:pt x="1095506" y="2281418"/>
                                    <a:pt x="718886" y="2130296"/>
                                    <a:pt x="439894" y="1856610"/>
                                  </a:cubicBezTo>
                                  <a:cubicBezTo>
                                    <a:pt x="160901" y="1582924"/>
                                    <a:pt x="2575" y="1209276"/>
                                    <a:pt x="0" y="818464"/>
                                  </a:cubicBezTo>
                                  <a:close/>
                                </a:path>
                              </a:pathLst>
                            </a:custGeom>
                            <a:solidFill>
                              <a:srgbClr val="3D8E92"/>
                            </a:solidFill>
                            <a:ln w="38100" cap="flat" cmpd="sng" algn="ctr">
                              <a:solidFill>
                                <a:sysClr val="window" lastClr="FFFFFF"/>
                              </a:solidFill>
                              <a:prstDash val="solid"/>
                              <a:miter lim="800000"/>
                            </a:ln>
                            <a:effectLst>
                              <a:outerShdw blurRad="63500" sx="102000" sy="102000" algn="ctr" rotWithShape="0">
                                <a:prstClr val="black">
                                  <a:alpha val="40000"/>
                                </a:prstClr>
                              </a:outerShdw>
                            </a:effectLst>
                          </wps:spPr>
                          <wps:bodyPr rtlCol="0" anchor="ctr"/>
                        </wps:wsp>
                        <wps:wsp>
                          <wps:cNvPr id="2074270249" name="TextBox 67"/>
                          <wps:cNvSpPr txBox="1"/>
                          <wps:spPr>
                            <a:xfrm>
                              <a:off x="0" y="161166"/>
                              <a:ext cx="2384290" cy="1085750"/>
                            </a:xfrm>
                            <a:prstGeom prst="rect">
                              <a:avLst/>
                            </a:prstGeom>
                            <a:noFill/>
                          </wps:spPr>
                          <wps:txbx>
                            <w:txbxContent>
                              <w:p w:rsidR="00671334" w:rsidRDefault="00671334" w:rsidP="00342F7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الاستجابة للتحديات والأزمات</w:t>
                                </w:r>
                              </w:p>
                            </w:txbxContent>
                          </wps:txbx>
                          <wps:bodyPr wrap="square">
                            <a:spAutoFit/>
                          </wps:bodyPr>
                        </wps:wsp>
                      </wpg:grpSp>
                      <pic:pic xmlns:pic="http://schemas.openxmlformats.org/drawingml/2006/picture">
                        <pic:nvPicPr>
                          <pic:cNvPr id="2074270250" name="Picture 2074270250"/>
                          <pic:cNvPicPr>
                            <a:picLocks noChangeAspect="1"/>
                          </pic:cNvPicPr>
                        </pic:nvPicPr>
                        <pic:blipFill>
                          <a:blip r:embed="rId206"/>
                          <a:stretch>
                            <a:fillRect/>
                          </a:stretch>
                        </pic:blipFill>
                        <pic:spPr>
                          <a:xfrm>
                            <a:off x="4563317" y="486212"/>
                            <a:ext cx="643393" cy="643393"/>
                          </a:xfrm>
                          <a:prstGeom prst="rect">
                            <a:avLst/>
                          </a:prstGeom>
                        </pic:spPr>
                      </pic:pic>
                      <pic:pic xmlns:pic="http://schemas.openxmlformats.org/drawingml/2006/picture">
                        <pic:nvPicPr>
                          <pic:cNvPr id="2074270251" name="Picture 2074270251"/>
                          <pic:cNvPicPr>
                            <a:picLocks noChangeAspect="1"/>
                          </pic:cNvPicPr>
                        </pic:nvPicPr>
                        <pic:blipFill>
                          <a:blip r:embed="rId168">
                            <a:lum bright="70000" contrast="-70000"/>
                          </a:blip>
                          <a:stretch>
                            <a:fillRect/>
                          </a:stretch>
                        </pic:blipFill>
                        <pic:spPr>
                          <a:xfrm>
                            <a:off x="2349849" y="444996"/>
                            <a:ext cx="512108" cy="512108"/>
                          </a:xfrm>
                          <a:prstGeom prst="rect">
                            <a:avLst/>
                          </a:prstGeom>
                        </pic:spPr>
                      </pic:pic>
                      <pic:pic xmlns:pic="http://schemas.openxmlformats.org/drawingml/2006/picture">
                        <pic:nvPicPr>
                          <pic:cNvPr id="2074270252" name="Picture 2074270252"/>
                          <pic:cNvPicPr>
                            <a:picLocks noChangeAspect="1"/>
                          </pic:cNvPicPr>
                        </pic:nvPicPr>
                        <pic:blipFill>
                          <a:blip r:embed="rId176">
                            <a:lum bright="70000" contrast="-70000"/>
                          </a:blip>
                          <a:stretch>
                            <a:fillRect/>
                          </a:stretch>
                        </pic:blipFill>
                        <pic:spPr>
                          <a:xfrm>
                            <a:off x="4516600" y="2561555"/>
                            <a:ext cx="695004" cy="695004"/>
                          </a:xfrm>
                          <a:prstGeom prst="rect">
                            <a:avLst/>
                          </a:prstGeom>
                        </pic:spPr>
                      </pic:pic>
                      <pic:pic xmlns:pic="http://schemas.openxmlformats.org/drawingml/2006/picture">
                        <pic:nvPicPr>
                          <pic:cNvPr id="2074270253" name="Picture 2074270253"/>
                          <pic:cNvPicPr>
                            <a:picLocks noChangeAspect="1"/>
                          </pic:cNvPicPr>
                        </pic:nvPicPr>
                        <pic:blipFill>
                          <a:blip r:embed="rId207"/>
                          <a:stretch>
                            <a:fillRect/>
                          </a:stretch>
                        </pic:blipFill>
                        <pic:spPr>
                          <a:xfrm>
                            <a:off x="2263113" y="2604865"/>
                            <a:ext cx="588836" cy="588836"/>
                          </a:xfrm>
                          <a:prstGeom prst="rect">
                            <a:avLst/>
                          </a:prstGeom>
                        </pic:spPr>
                      </pic:pic>
                    </wpg:wgp>
                  </a:graphicData>
                </a:graphic>
              </wp:inline>
            </w:drawing>
          </mc:Choice>
          <mc:Fallback>
            <w:pict>
              <v:group id="Group 72" o:spid="_x0000_s3641" style="width:353.75pt;height:209.15pt;mso-position-horizontal-relative:char;mso-position-vertical-relative:line" coordsize="73439,434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">
                <v:group id="Group 2074269790" o:spid="_x0000_s3642" style="position:absolute;left:41205;width:32234;height:22608" coordorigin="41205" coordsize="32233,22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0dGaTL&#10;AAAA4wAAAA8AAAAAAAAAAAAAAAAAqgIAAGRycy9kb3ducmV2LnhtbFBLBQYAAAAABAAEAPoAAACi&#10;AwAAAAA=&#10;">
                  <v:shape id="Block Arc 20" o:spid="_x0000_s3643" style="position:absolute;left:37337;top:3868;width:22608;height:14871;rotation:90;visibility:visible;mso-wrap-style:square;v-text-anchor:middle" coordsize="2260846,14870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kDV8sA&#10;AADjAAAADwAAAGRycy9kb3ducmV2LnhtbESPzWrDMBCE74W+g9hCb40cU5zGiRIah9LeQv4gx420&#10;sU2tlbHU2H37KhDocZiZb5j5crCNuFLna8cKxqMEBLF2puZSwWH/8fIGwgdkg41jUvBLHpaLx4c5&#10;5sb1vKXrLpQiQtjnqKAKoc2l9Loii37kWuLoXVxnMUTZldJ02Ee4bWSaJJm0WHNcqLCloiL9vfux&#10;Crblpl+lWbs6XQqtj5+FXK/PG6Wen4b3GYhAQ/gP39tfRkGaTF7TbDqZjuH2Kf4Bufg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c6QNXywAAAOMAAAAPAAAAAAAAAAAAAAAAAJgC&#10;AABkcnMvZG93bnJldi54bWxQSwUGAAAAAAQABAD1AAAAkAMAAAAA&#10;" path="m126,1487016c-4997,1096104,146037,719300,419742,440151,693447,161002,1067203,2576,1458140,r2203,334356l2018530,334356r,-121158l2260846,455514,2018530,697830r,-121158l1461940,576672v765,116137,1530,232274,2295,348411c1319690,926035,1181497,984612,1080298,1087824,979099,1191036,923255,1330356,925149,1474891l126,1487016xe" fillcolor="#9fcfd1" strokecolor="window" strokeweight="3pt">
                    <v:stroke joinstyle="miter"/>
                    <v:shadow on="t" type="perspective" color="black" opacity="26214f" offset="0,0" matrix="66847f,,,66847f"/>
                    <v:path arrowok="t"/>
                  </v:shape>
                  <v:shape id="TextBox 58" o:spid="_x0000_s3644" type="#_x0000_t202" style="position:absolute;left:54806;top:2364;width:18633;height:15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alzscA&#10;AADjAAAADwAAAGRycy9kb3ducmV2LnhtbESPTUvDQBCG70L/wzKCN7vbUK3EbkupCj300jbeh+yY&#10;DWZnQ3Zs0n/vHgSPL+8Xz3o7hU5daUhtZAuLuQFFXEfXcmOhunw8voBKguywi0wWbpRgu5ndrbF0&#10;ceQTXc/SqDzCqUQLXqQvtU61p4BpHnvi7H3FIaBkOTTaDTjm8dDpwphnHbDl/OCxp72n+vv8EyyI&#10;uN3iVr2HdPicjm+jN/UTVtY+3E+7V1BCk/yH/9oHZ6Ewq2WxMsUyU2SmzAN68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2pc7HAAAA4wAAAA8AAAAAAAAAAAAAAAAAmAIAAGRy&#10;cy9kb3ducmV2LnhtbFBLBQYAAAAABAAEAPUAAACMAwAAAAA=&#10;" filled="f" stroked="f">
                    <v:textbox style="mso-fit-shape-to-text:t">
                      <w:txbxContent>
                        <w:p w:rsidR="00671334" w:rsidRDefault="00671334" w:rsidP="00342F7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التكيف مع التطورات التقنية</w:t>
                          </w:r>
                        </w:p>
                      </w:txbxContent>
                    </v:textbox>
                  </v:shape>
                </v:group>
                <v:group id="Group 2074270241" o:spid="_x0000_s3645" style="position:absolute;left:33310;top:22348;width:38885;height:16707" coordorigin="33310,22348" coordsize="38885,167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v2Skk&#10;zAAAAOMAAAAPAAAAAAAAAAAAAAAAAKoCAABkcnMvZG93bnJldi54bWxQSwUGAAAAAAQABAD6AAAA&#10;owMAAAAA&#10;">
                  <v:shape id="Block Arc 21" o:spid="_x0000_s3646" style="position:absolute;left:33310;top:22348;width:22766;height:15096;rotation:180;visibility:visible;mso-wrap-style:square;v-text-anchor:middle" coordsize="2276605,15095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xsE8sA&#10;AADjAAAADwAAAGRycy9kb3ducmV2LnhtbESPQUsDMRSE70L/Q3gFL8UmDbUta9NSC4InwVXQ43Pz&#10;3CzdvGw3sd3+eyMIPQ4z8w2z3g6+FSfqYxPYwGyqQBBXwTZcG3h/e7pbgYgJ2WIbmAxcKMJ2M7pZ&#10;Y2HDmV/pVKZaZAjHAg24lLpCylg58hinoSPO3nfoPaYs+1raHs8Z7luplVpIjw3nBYcd7R1Vh/LH&#10;Gzge2tXjxE3qhXWftPt4Ke+/LntjbsfD7gFEoiFdw//tZ2tAq+VcL5Wea/j7lP+A3Pw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xDGwTywAAAOMAAAAPAAAAAAAAAAAAAAAAAJgC&#10;AABkcnMvZG93bnJldi54bWxQSwUGAAAAAAQABAD1AAAAkAMAAAAA&#10;" path="m593,1509539c-10743,1110932,140588,724868,419780,440143,698972,155419,1081993,-3457,1480746,57r-2673,303395l2034289,303452r,-121158l2276605,424610,2034289,666926r,-121158l1475937,545768r-3177,360480c1320197,904903,1173654,965689,1066835,1074625,960016,1183560,902117,1331268,906454,1483775l593,1509539xe" fillcolor="#a5a5a5" strokecolor="window" strokeweight="3pt">
                    <v:stroke joinstyle="miter"/>
                    <v:shadow on="t" type="perspective" color="black" opacity="26214f" offset="0,0" matrix="66847f,,,66847f"/>
                    <v:path arrowok="t"/>
                  </v:shape>
                  <v:shape id="TextBox 61" o:spid="_x0000_s3647" type="#_x0000_t202" style="position:absolute;left:48352;top:32879;width:23843;height:6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7uckA&#10;AADjAAAADwAAAGRycy9kb3ducmV2LnhtbESPzU7DMBCE70i8g7VI3KjdUChK61YVP1IPXFrCfRVv&#10;44h4HcVLk749RkLiOJqZbzTr7RQ6daYhtZEtzGcGFHEdXcuNherj7e4JVBJkh11ksnChBNvN9dUa&#10;SxdHPtD5KI3KEE4lWvAifal1qj0FTLPYE2fvFIeAkuXQaDfgmOGh04Uxjzpgy3nBY0/Pnuqv43ew&#10;IOJ280v1GtL+c3p/Gb2pH7Cy9vZm2q1ACU3yH/5r752FwiwXxdIUi3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Q7uckAAADjAAAADwAAAAAAAAAAAAAAAACYAgAA&#10;ZHJzL2Rvd25yZXYueG1sUEsFBgAAAAAEAAQA9QAAAI4DAAAAAA==&#10;" filled="f" stroked="f">
                    <v:textbox style="mso-fit-shape-to-text:t">
                      <w:txbxContent>
                        <w:p w:rsidR="00671334" w:rsidRDefault="00671334" w:rsidP="00342F7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تعزيز الكفاءة</w:t>
                          </w:r>
                        </w:p>
                      </w:txbxContent>
                    </v:textbox>
                  </v:shape>
                </v:group>
                <v:group id="Group 2074270244" o:spid="_x0000_s3648" style="position:absolute;left:2130;top:14678;width:31180;height:28740" coordorigin="2130,14678" coordsize="31180,287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roq8&#10;zAAAAOMAAAAPAAAAAAAAAAAAAAAAAKoCAABkcnMvZG93bnJldi54bWxQSwUGAAAAAAQABAD6AAAA&#10;owMAAAAA&#10;">
                  <v:shape id="Block Arc 22" o:spid="_x0000_s3649" style="position:absolute;left:14588;top:18722;width:22766;height:14678;rotation:-90;visibility:visible;mso-wrap-style:square;v-text-anchor:middle" coordsize="2276605,14677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x3tMoA&#10;AADjAAAADwAAAGRycy9kb3ducmV2LnhtbESPT2vCQBTE74LfYXkFb7rb4J8aXcUGpB6trXh9ZF+T&#10;0OzbkN3GtJ++Kwgeh5n5DbPe9rYWHbW+cqzheaJAEOfOVFxo+PzYj19A+IBssHZMGn7Jw3YzHKwx&#10;Ne7K79SdQiEihH2KGsoQmlRKn5dk0U9cQxy9L9daDFG2hTQtXiPc1jJRai4tVhwXSmwoKyn/Pv1Y&#10;DW+H7PKXHQ2+5kc3u5juHObLs9ajp363AhGoD4/wvX0wGhK1mCYLlUxncPsU/4Dc/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cMd7TKAAAA4wAAAA8AAAAAAAAAAAAAAAAAmAIA&#10;AGRycy9kb3ducmV2LnhtbFBLBQYAAAAABAAEAPUAAACPAwAAAAA=&#10;" path="m2276605,442016l2034289,684332r,-121158l1461851,563174v794,120636,1589,241272,2384,361908c1165908,927048,925103,1169444,925103,1467778l,1467779c,660904,651282,5316,1458140,r2114,320858l2034289,320858r,-121158l2276605,442016xe" fillcolor="#ffcc5e" strokecolor="window" strokeweight="3pt">
                    <v:stroke joinstyle="miter"/>
                    <v:shadow on="t" type="perspective" color="black" opacity="26214f" offset="0,0" matrix="66847f,,,66847f"/>
                    <v:path arrowok="t"/>
                  </v:shape>
                  <v:shape id="TextBox 64" o:spid="_x0000_s3650" type="#_x0000_t202" style="position:absolute;left:2130;top:32560;width:23843;height:10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OYIckA&#10;AADjAAAADwAAAGRycy9kb3ducmV2LnhtbESPzWrDMBCE74W+g9hAb40UkybFjRJCfyCHXpq498Xa&#10;WibWyljb2Hn7qlDocZiZb5jNbgqdutCQ2sgWFnMDiriOruXGQnV6u38ElQTZYReZLFwpwW57e7PB&#10;0sWRP+hylEZlCKcSLXiRvtQ61Z4CpnnsibP3FYeAkuXQaDfgmOGh04UxKx2w5bzgsadnT/X5+B0s&#10;iLj94lq9hnT4nN5fRm/qB6ysvZtN+ydQQpP8h//aB2ehMOtlsTbFcgW/n/If0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5OYIckAAADjAAAADwAAAAAAAAAAAAAAAACYAgAA&#10;ZHJzL2Rvd25yZXYueG1sUEsFBgAAAAAEAAQA9QAAAI4DAAAAAA==&#10;" filled="f" stroked="f">
                    <v:textbox style="mso-fit-shape-to-text:t">
                      <w:txbxContent>
                        <w:p w:rsidR="00671334" w:rsidRDefault="00671334" w:rsidP="00342F7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تحقيق رضا المستخدمين</w:t>
                          </w:r>
                        </w:p>
                      </w:txbxContent>
                    </v:textbox>
                  </v:shape>
                </v:group>
                <v:group id="Group 2074270247" o:spid="_x0000_s3651" style="position:absolute;width:41398;height:14863" coordorigin="" coordsize="41398,14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fBTL&#10;zAAAAOMAAAAPAAAAAAAAAAAAAAAAAKoCAABkcnMvZG93bnJldi54bWxQSwUGAAAAAAQABAD6AAAA&#10;owMAAAAA&#10;">
                  <v:shape id="Up Arrow 23" o:spid="_x0000_s3652" style="position:absolute;left:22583;top:-3951;width:14863;height:22766;rotation:90;visibility:visible;mso-wrap-style:square;v-text-anchor:middle" coordsize="1486295,2276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57u8UA&#10;AADjAAAADwAAAGRycy9kb3ducmV2LnhtbERPz2vCMBS+C/sfwhN206SlzFqNIhvCYCfrdn80z7ba&#10;vJQm1u6/Xw4Djx/f7+1+sp0YafCtYw3JUoEgrpxpudbwfT4uchA+IBvsHJOGX/Kw373MtlgY9+AT&#10;jWWoRQxhX6CGJoS+kNJXDVn0S9cTR+7iBoshwqGWZsBHDLedTJV6kxZbjg0N9vTeUHUr71ZDndwP&#10;Y5nltj9+sMTr10++DonWr/PpsAERaApP8b/702hI1SpLVyrN4uj4Kf4Bu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Dnu7xQAAAOMAAAAPAAAAAAAAAAAAAAAAAJgCAABkcnMv&#10;ZG93bnJldi54bWxQSwUGAAAAAAQABAD1AAAAigMAAAAA&#10;" path="m,818464r327724,-2159l327724,242316r-121158,l448882,,691198,242316r-121158,l570040,814708v118348,-779,236695,-1559,355043,-2338c926035,956869,984574,1095021,1087729,1196214v103155,101192,242406,157068,386896,155246l1486295,2276488c1095506,2281418,718886,2130296,439894,1856610,160901,1582924,2575,1209276,,818464xe" fillcolor="#3d8e92" strokecolor="window" strokeweight="3pt">
                    <v:stroke joinstyle="miter"/>
                    <v:shadow on="t" type="perspective" color="black" opacity="26214f" offset="0,0" matrix="66847f,,,66847f"/>
                    <v:path arrowok="t"/>
                  </v:shape>
                  <v:shape id="TextBox 67" o:spid="_x0000_s3653" type="#_x0000_t202" style="position:absolute;top:1611;width:23842;height:10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wMU8kA&#10;AADjAAAADwAAAGRycy9kb3ducmV2LnhtbESPzU7DMBCE70i8g7VI3KjdqFBI61YVP1IPXFrCfRVv&#10;44h4HcVLk749RkLiOJqZbzTr7RQ6daYhtZEtzGcGFHEdXcuNherj7e4RVBJkh11ksnChBNvN9dUa&#10;SxdHPtD5KI3KEE4lWvAifal1qj0FTLPYE2fvFIeAkuXQaDfgmOGh04UxDzpgy3nBY0/Pnuqv43ew&#10;IOJ280v1GtL+c3p/Gb2p77Gy9vZm2q1ACU3yH/5r752FwiwXxdIUiyf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gwMU8kAAADjAAAADwAAAAAAAAAAAAAAAACYAgAA&#10;ZHJzL2Rvd25yZXYueG1sUEsFBgAAAAAEAAQA9QAAAI4DAAAAAA==&#10;" filled="f" stroked="f">
                    <v:textbox style="mso-fit-shape-to-text:t">
                      <w:txbxContent>
                        <w:p w:rsidR="00671334" w:rsidRDefault="00671334" w:rsidP="00342F7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الاستجابة للتحديات والأزمات</w:t>
                          </w:r>
                        </w:p>
                      </w:txbxContent>
                    </v:textbox>
                  </v:shape>
                </v:group>
                <v:shape id="Picture 2074270250" o:spid="_x0000_s3654" type="#_x0000_t75" style="position:absolute;left:45633;top:4862;width:6434;height:6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kQ7PKAAAA4wAAAA8AAABkcnMvZG93bnJldi54bWxEj99qwjAUxu8He4dwBrubyYquUo0yppvi&#10;hTDnAxyaY1PWnNQms9WnXy4Gu/z4/vGbLwfXiAt1ofas4XmkQBCX3tRcaTh+vT9NQYSIbLDxTBqu&#10;FGC5uL+bY2F8z590OcRKpBEOBWqwMbaFlKG05DCMfEucvJPvHMYku0qaDvs07hqZKfUiHdacHiy2&#10;9Gap/D78OA39UJ/3+W6ar9sNfni7v+2O25XWjw/D6wxEpCH+h//aW6MhU/k4y1U2SRSJKfGAXPwC&#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NRkQ7PKAAAA4wAAAA8AAAAAAAAA&#10;AAAAAAAAnwIAAGRycy9kb3ducmV2LnhtbFBLBQYAAAAABAAEAPcAAACWAwAAAAA=&#10;">
                  <v:imagedata r:id="rId208" o:title=""/>
                  <v:path arrowok="t"/>
                </v:shape>
                <v:shape id="Picture 2074270251" o:spid="_x0000_s3655" type="#_x0000_t75" style="position:absolute;left:23498;top:4449;width:5121;height:51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XxljIAAAA4wAAAA8AAABkcnMvZG93bnJldi54bWxEj1FrwjAUhd8H/odwB77ITBq2VTqjlIHg&#10;q84fcGmuTbFJSnPVul+/DAZ7PJxzvsNZbyffixuNqYvBQLFUICg00XahNXD62r2sQCTGYLGPgQw8&#10;KMF2M3taY2XjPRzoduRWZEhIFRpwzEMlZWoceUzLOFDI3jmOHjnLsZV2xHuG+15qpd6lxy7kBYcD&#10;fTpqLserN+D39WVVl6z4uzkvioV2j6k9GDN/nuoPEEwT/4f/2ntrQKvyVZdKvxXw+yn/Abn5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Ul8ZYyAAAAOMAAAAPAAAAAAAAAAAA&#10;AAAAAJ8CAABkcnMvZG93bnJldi54bWxQSwUGAAAAAAQABAD3AAAAlAMAAAAA&#10;">
                  <v:imagedata r:id="rId173" o:title="" gain="19661f" blacklevel="22938f"/>
                  <v:path arrowok="t"/>
                </v:shape>
                <v:shape id="Picture 2074270252" o:spid="_x0000_s3656" type="#_x0000_t75" style="position:absolute;left:45166;top:25615;width:6950;height:6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O9TzJAAAA4wAAAA8AAABkcnMvZG93bnJldi54bWxEj0FLAzEUhO9C/0N4gjebNKxuWZuWKgii&#10;KLgt9PqaPDeLm2RJYrv+eyMIHoeZ+YZZbSY3sBPF1AevYDEXwMjrYHrfKdjvHq+XwFJGb3AInhR8&#10;U4LNenaxwsaEs3+nU5s7ViA+NajA5jw2nCdtyWGah5F88T5CdJiLjB03Ec8F7gYuhbjlDntfFiyO&#10;9GBJf7ZfTsFbZVNbx9ca7xeVls9HoQ8ve6WuLqftHbBMU/4P/7WfjAIp6krWQt5I+P1U/gB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w71PMkAAADjAAAADwAAAAAAAAAA&#10;AAAAAACfAgAAZHJzL2Rvd25yZXYueG1sUEsFBgAAAAAEAAQA9wAAAJUDAAAAAA==&#10;">
                  <v:imagedata r:id="rId179" o:title="" gain="19661f" blacklevel="22938f"/>
                  <v:path arrowok="t"/>
                </v:shape>
                <v:shape id="Picture 2074270253" o:spid="_x0000_s3657" type="#_x0000_t75" style="position:absolute;left:22631;top:26048;width:5888;height:5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8YRcDKAAAA4wAAAA8AAABkcnMvZG93bnJldi54bWxEj19LAzEQxN+FfoewBd9s4vmncjYtRRF8&#10;EbEt9XV7WXOHl81x2V6v394Igo/DzPyGWazG0KqB+tREtnA9M6CIq+ga9hZ225erB1BJkB22kcnC&#10;mRKslpOLBZYunviDho14lSGcSrRQi3Sl1qmqKWCaxY44e1+xDyhZ9l67Hk8ZHlpdGHOvAzacF2rs&#10;6Kmm6ntzDBYOfv12kOSMP3+KO76H58Hst9ZeTsf1IyihUf7Df+1XZ6Ew89tiboq7G/j9lP+AXv4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G8YRcDKAAAA4wAAAA8AAAAAAAAA&#10;AAAAAAAAnwIAAGRycy9kb3ducmV2LnhtbFBLBQYAAAAABAAEAPcAAACWAwAAAAA=&#10;">
                  <v:imagedata r:id="rId209" o:title=""/>
                  <v:path arrowok="t"/>
                </v:shape>
                <w10:wrap anchorx="page"/>
                <w10:anchorlock/>
              </v:group>
            </w:pict>
          </mc:Fallback>
        </mc:AlternateContent>
      </w:r>
    </w:p>
    <w:p w:rsidR="00E8020A" w:rsidRDefault="00BA05D9" w:rsidP="002B74A4">
      <w:pPr>
        <w:pageBreakBefore/>
        <w:rPr>
          <w:rFonts w:ascii="Sakkal Majalla" w:hAnsi="Sakkal Majalla"/>
          <w:sz w:val="32"/>
          <w:szCs w:val="32"/>
          <w:rtl/>
        </w:rPr>
      </w:pPr>
      <w:r w:rsidRPr="002A078C">
        <w:rPr>
          <w:rFonts w:ascii="Sakkal Majalla" w:hAnsi="Sakkal Majalla"/>
          <w:noProof/>
          <w:sz w:val="34"/>
        </w:rPr>
        <w:lastRenderedPageBreak/>
        <mc:AlternateContent>
          <mc:Choice Requires="wpg">
            <w:drawing>
              <wp:inline distT="0" distB="0" distL="0" distR="0" wp14:anchorId="5D3121D7" wp14:editId="0AC097CC">
                <wp:extent cx="5731510" cy="892088"/>
                <wp:effectExtent l="0" t="0" r="2540" b="22860"/>
                <wp:docPr id="207426933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336" name="مجموعة 47"/>
                        <wpg:cNvGrpSpPr/>
                        <wpg:grpSpPr>
                          <a:xfrm>
                            <a:off x="0" y="0"/>
                            <a:ext cx="5731510" cy="895351"/>
                            <a:chOff x="0" y="0"/>
                            <a:chExt cx="5878196" cy="918845"/>
                          </a:xfrm>
                        </wpg:grpSpPr>
                        <wpg:grpSp>
                          <wpg:cNvPr id="2074269337" name="مجموعة 48"/>
                          <wpg:cNvGrpSpPr/>
                          <wpg:grpSpPr>
                            <a:xfrm>
                              <a:off x="0" y="0"/>
                              <a:ext cx="5878196" cy="918845"/>
                              <a:chOff x="0" y="0"/>
                              <a:chExt cx="6240348" cy="919070"/>
                            </a:xfrm>
                          </wpg:grpSpPr>
                          <wpg:grpSp>
                            <wpg:cNvPr id="2074269338" name="مجموعة 49"/>
                            <wpg:cNvGrpSpPr/>
                            <wpg:grpSpPr>
                              <a:xfrm>
                                <a:off x="0" y="169208"/>
                                <a:ext cx="5433072" cy="580613"/>
                                <a:chOff x="0" y="169208"/>
                                <a:chExt cx="5433072" cy="580613"/>
                              </a:xfrm>
                            </wpg:grpSpPr>
                            <wps:wsp>
                              <wps:cNvPr id="20742693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3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42" name="مربع نص 41"/>
                          <wps:cNvSpPr txBox="1"/>
                          <wps:spPr>
                            <a:xfrm>
                              <a:off x="204466" y="256739"/>
                              <a:ext cx="4615440" cy="389157"/>
                            </a:xfrm>
                            <a:prstGeom prst="rect">
                              <a:avLst/>
                            </a:prstGeom>
                            <a:noFill/>
                          </wps:spPr>
                          <wps:txbx>
                            <w:txbxContent>
                              <w:p w:rsidR="00671334" w:rsidRDefault="00671334"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التكيف مع التطورات التقنية</w:t>
                                </w:r>
                              </w:p>
                            </w:txbxContent>
                          </wps:txbx>
                          <wps:bodyPr wrap="square" rtlCol="1">
                            <a:spAutoFit/>
                          </wps:bodyPr>
                        </wps:wsp>
                      </wpg:grpSp>
                      <pic:pic xmlns:pic="http://schemas.openxmlformats.org/drawingml/2006/picture">
                        <pic:nvPicPr>
                          <pic:cNvPr id="2074269343"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65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DoL5ns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365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MFHX&#10;aM0AAADjAAAADwAAAAAAAAAAAAAAAACqAgAAZHJzL2Rvd25yZXYueG1sUEsFBgAAAAAEAAQA+gAA&#10;AKQDAAAAAA==&#10;">
                  <v:group id="مجموعة 48" o:spid="_x0000_s366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fHXLz&#10;zAAAAOMAAAAPAAAAAAAAAAAAAAAAAKoCAABkcnMvZG93bnJldi54bWxQSwUGAAAAAAQABAD6AAAA&#10;owMAAAAA&#10;">
                    <v:group id="مجموعة 49" o:spid="_x0000_s366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uguaByQAA&#10;AOMAAAAPAAAAAAAAAAAAAAAAAKoCAABkcnMvZG93bnJldi54bWxQSwUGAAAAAAQABAD6AAAAoAMA&#10;AAAA&#10;">
                      <v:shape id="شكل حر 50" o:spid="_x0000_s366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gcGcoA&#10;AADjAAAADwAAAGRycy9kb3ducmV2LnhtbESPQWvCQBSE74L/YXlCb7ppUqNGVykFQYoHjYrXR/aZ&#10;hGbfhuxW03/fFQo9DjPzDbPa9KYRd+pcbVnB6yQCQVxYXXOp4HzajucgnEfW2FgmBT/kYLMeDlaY&#10;afvgI91zX4oAYZehgsr7NpPSFRUZdBPbEgfvZjuDPsiulLrDR4CbRsZRlEqDNYeFClv6qKj4yr+N&#10;gvRzej0ciu30mO+SvSOjL9p6pV5G/fsShKfe/4f/2jutII5mb3G6SJIFPD+FPyD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cYHBn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6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uuW8cA&#10;AADjAAAADwAAAGRycy9kb3ducmV2LnhtbESPy27CMBBF95X4B2sqdYPAIbwDBlWtKrHkJdZDPDhR&#10;43EauyH8fb1A6vLqvnTW285WoqXGl44VjIYJCOLc6ZKNgvPpa7AA4QOyxsoxKXiQh+2m97LGTLs7&#10;H6g9BiPiCPsMFRQh1JmUPi/Ioh+6mjh6N9dYDFE2RuoG73HcVjJNkpm0WHJ8KLCmj4Ly7+OvVYA/&#10;dn+5uuB8ezXmsz+tu76eKvX22r2vQATqwn/42d5pBWkyn6Sz5XgSKSJT5AG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7rlvHAAAA4wAAAA8AAAAAAAAAAAAAAAAAmAIAAGRy&#10;cy9kb3ducmV2LnhtbFBLBQYAAAAABAAEAPUAAACMAwAAAAA=&#10;" fillcolor="#a5a5a5 [2092]" stroked="f" strokeweight="1pt">
                        <v:stroke joinstyle="miter"/>
                      </v:roundrect>
                    </v:group>
                    <v:oval id="شكل بيضاوي 52" o:spid="_x0000_s366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tTdMsA&#10;AADjAAAADwAAAGRycy9kb3ducmV2LnhtbESPUUvDMBSF3wX/Q7iCby5ZHJ3rlg1RBAUF17k9X5q7&#10;tqy5KU1cu39vBMHHwznnO5zVZnStOFMfGs8GphMFgrj0tuHKwNfu5e4BRIjIFlvPZOBCATbr66sV&#10;5tYPvKVzESuRIBxyNFDH2OVShrImh2HiO+LkHX3vMCbZV9L2OCS4a6VWKpMOG04LNXb0VFN5Kr6d&#10;gc/TcX85vL2rj8oPRTa4Z63tzpjbm/FxCSLSGP/Df+1Xa0Cr+Uxni/vZFH4/pT8g1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Ka1N0ywAAAOMAAAAPAAAAAAAAAAAAAAAAAJgC&#10;AABkcnMvZG93bnJldi54bWxQSwUGAAAAAAQABAD1AAAAkAMAAAAA&#10;" filled="f" strokecolor="#168489" strokeweight="1pt">
                      <v:stroke joinstyle="miter"/>
                    </v:oval>
                  </v:group>
                  <v:shape id="مربع نص 41" o:spid="_x0000_s366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LZ8kA&#10;AADjAAAADwAAAGRycy9kb3ducmV2LnhtbESPzU7DMBCE70i8g7VI3KjdUEoJdauKH6kHLpT0voqX&#10;OCJeR/HSpG+PkZA4jmbmG816O4VOnWhIbWQL85kBRVxH13Jjofp4vVmBSoLssItMFs6UYLu5vFhj&#10;6eLI73Q6SKMyhFOJFrxIX2qdak8B0yz2xNn7jENAyXJotBtwzPDQ6cKYpQ7Ycl7w2NOTp/rr8B0s&#10;iLjd/Fy9hLQ/Tm/Pozf1HVbWXl9Nu0dQQpP8h//ae2ehMPeLYvlwuyjg91P+A3r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M+LZ8kAAADjAAAADwAAAAAAAAAAAAAAAACYAgAA&#10;ZHJzL2Rvd25yZXYueG1sUEsFBgAAAAAEAAQA9QAAAI4DAAAAAA==&#10;" filled="f" stroked="f">
                    <v:textbox style="mso-fit-shape-to-text:t">
                      <w:txbxContent>
                        <w:p w:rsidR="00671334" w:rsidRDefault="00671334"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التكيف مع التطورات التقنية</w:t>
                          </w:r>
                        </w:p>
                      </w:txbxContent>
                    </v:textbox>
                  </v:shape>
                </v:group>
                <v:shape id="صورة 54" o:spid="_x0000_s366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DRUZ1zNAAAA4wAAAA8AAAAA&#10;AAAAAAAAAAAAnwIAAGRycy9kb3ducmV2LnhtbFBLBQYAAAAABAAEAPcAAACZAwAAAAA=&#10;">
                  <v:imagedata r:id="rId81" o:title=""/>
                  <v:path arrowok="t"/>
                </v:shape>
                <w10:wrap anchorx="page"/>
                <w10:anchorlock/>
              </v:group>
            </w:pict>
          </mc:Fallback>
        </mc:AlternateContent>
      </w:r>
      <w:r w:rsidR="00D75CDD" w:rsidRPr="007B4302">
        <w:rPr>
          <w:rFonts w:ascii="Sakkal Majalla" w:hAnsi="Sakkal Majalla"/>
          <w:sz w:val="32"/>
          <w:szCs w:val="32"/>
          <w:rtl/>
        </w:rPr>
        <w:t xml:space="preserve"> </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تفرض التكنولوجيا الحديثة تطورات مستمرة تتطلب من المؤسسات تحديث ممارساتها بانتظام</w:t>
      </w:r>
      <w:r w:rsidRPr="00E8020A">
        <w:rPr>
          <w:rFonts w:ascii="Sakkal Majalla" w:hAnsi="Sakkal Majalla" w:cs="Sakkal Majalla"/>
          <w:sz w:val="32"/>
          <w:szCs w:val="32"/>
        </w:rPr>
        <w:t>.</w:t>
      </w:r>
    </w:p>
    <w:p w:rsidR="00BA05D9" w:rsidRPr="007B4302" w:rsidRDefault="00BA05D9" w:rsidP="00D75CDD">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6F9B8E38" wp14:editId="508A3EBE">
                <wp:extent cx="5731510" cy="892088"/>
                <wp:effectExtent l="0" t="0" r="2540" b="22860"/>
                <wp:docPr id="207426935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354" name="مجموعة 47"/>
                        <wpg:cNvGrpSpPr/>
                        <wpg:grpSpPr>
                          <a:xfrm>
                            <a:off x="0" y="0"/>
                            <a:ext cx="5731510" cy="895351"/>
                            <a:chOff x="0" y="0"/>
                            <a:chExt cx="5878196" cy="918845"/>
                          </a:xfrm>
                        </wpg:grpSpPr>
                        <wpg:grpSp>
                          <wpg:cNvPr id="2074269355" name="مجموعة 48"/>
                          <wpg:cNvGrpSpPr/>
                          <wpg:grpSpPr>
                            <a:xfrm>
                              <a:off x="0" y="0"/>
                              <a:ext cx="5878196" cy="918845"/>
                              <a:chOff x="0" y="0"/>
                              <a:chExt cx="6240348" cy="919070"/>
                            </a:xfrm>
                          </wpg:grpSpPr>
                          <wpg:grpSp>
                            <wpg:cNvPr id="2074269356" name="مجموعة 49"/>
                            <wpg:cNvGrpSpPr/>
                            <wpg:grpSpPr>
                              <a:xfrm>
                                <a:off x="0" y="169208"/>
                                <a:ext cx="5433072" cy="580613"/>
                                <a:chOff x="0" y="169208"/>
                                <a:chExt cx="5433072" cy="580613"/>
                              </a:xfrm>
                            </wpg:grpSpPr>
                            <wps:wsp>
                              <wps:cNvPr id="20742693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3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60" name="مربع نص 41"/>
                          <wps:cNvSpPr txBox="1"/>
                          <wps:spPr>
                            <a:xfrm>
                              <a:off x="204466" y="256739"/>
                              <a:ext cx="4615440" cy="389157"/>
                            </a:xfrm>
                            <a:prstGeom prst="rect">
                              <a:avLst/>
                            </a:prstGeom>
                            <a:noFill/>
                          </wps:spPr>
                          <wps:txbx>
                            <w:txbxContent>
                              <w:p w:rsidR="00671334" w:rsidRDefault="00671334"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تعزيز الكفاءة</w:t>
                                </w:r>
                              </w:p>
                            </w:txbxContent>
                          </wps:txbx>
                          <wps:bodyPr wrap="square" rtlCol="1">
                            <a:spAutoFit/>
                          </wps:bodyPr>
                        </wps:wsp>
                      </wpg:grpSp>
                      <pic:pic xmlns:pic="http://schemas.openxmlformats.org/drawingml/2006/picture">
                        <pic:nvPicPr>
                          <pic:cNvPr id="2074269361"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66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ASsk4Q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NwBKyT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366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yEAkk&#10;zAAAAOMAAAAPAAAAAAAAAAAAAAAAAKoCAABkcnMvZG93bnJldi54bWxQSwUGAAAAAAQABAD6AAAA&#10;owMAAAAA&#10;">
                  <v:group id="مجموعة 48" o:spid="_x0000_s366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dXKy/&#10;zAAAAOMAAAAPAAAAAAAAAAAAAAAAAKoCAABkcnMvZG93bnJldi54bWxQSwUGAAAAAAQABAD6AAAA&#10;owMAAAAA&#10;">
                    <v:group id="مجموعة 49" o:spid="_x0000_s367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tjjLI&#10;zAAAAOMAAAAPAAAAAAAAAAAAAAAAAKoCAABkcnMvZG93bnJldi54bWxQSwUGAAAAAAQABAD6AAAA&#10;owMAAAAA&#10;">
                      <v:shape id="شكل حر 50" o:spid="_x0000_s367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TIUMoA&#10;AADjAAAADwAAAGRycy9kb3ducmV2LnhtbESPQWvCQBSE7wX/w/IEb3XTaKJNXaUUBJEeNCq9PrKv&#10;SWj2bciuGv+9WxA8DjPzDbNY9aYRF+pcbVnB2zgCQVxYXXOp4HhYv85BOI+ssbFMCm7kYLUcvCww&#10;0/bKe7rkvhQBwi5DBZX3bSalKyoy6Ma2JQ7er+0M+iC7UuoOrwFuGhlHUSoN1hwWKmzpq6LiLz8b&#10;Bek2+dntinWyzzeTb0dGn7T1So2G/ecHCE+9f4Yf7Y1WEEezaZy+T5IZ/H8Kf0Au7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QUyFD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7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Q0gMcA&#10;AADjAAAADwAAAGRycy9kb3ducmV2LnhtbERPyW7CMBC9V+IfrEHqBYFD2rCkGFS1qtQjBMR5iAcn&#10;ajwOsRvSv68PlXp8evtmN9hG9NT52rGC+SwBQVw6XbNRcDp+TFcgfEDW2DgmBT/kYbcdPWww1+7O&#10;B+qLYEQMYZ+jgiqENpfSlxVZ9DPXEkfu6jqLIcLOSN3hPYbbRqZJspAWa44NFbb0VlH5VXxbBXiz&#10;+/PFBef7izHvk6wdJjpT6nE8vL6ACDSEf/Gf+1MrSJPlc7pYP2VxdPwU/4D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0UNIDHAAAA4wAAAA8AAAAAAAAAAAAAAAAAmAIAAGRy&#10;cy9kb3ducmV2LnhtbFBLBQYAAAAABAAEAPUAAACMAwAAAAA=&#10;" fillcolor="#a5a5a5 [2092]" stroked="f" strokeweight="1pt">
                        <v:stroke joinstyle="miter"/>
                      </v:roundrect>
                    </v:group>
                    <v:oval id="شكل بيضاوي 52" o:spid="_x0000_s367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TJr8sA&#10;AADjAAAADwAAAGRycy9kb3ducmV2LnhtbESPUUvDMBSF34X9h3AHvrnEqHWry8aYCAoK2k2fL81d&#10;W9bclCau3b83guDj4ZzzHc5yPbpWnKgPjWcD1zMFgrj0tuHKwH73dDUHESKyxdYzGThTgPVqcrHE&#10;3PqBP+hUxEokCIccDdQxdrmUoazJYZj5jjh5B987jEn2lbQ9DgnuWqmVyqTDhtNCjR1tayqPxbcz&#10;8H48fJ6/Xl7VW+WHIhvco9Z2Z8zldNw8gIg0xv/wX/vZGtDq/lZni5u7Bfx+Sn9Arn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xxMmvywAAAOMAAAAPAAAAAAAAAAAAAAAAAJgC&#10;AABkcnMvZG93bnJldi54bWxQSwUGAAAAAAQABAD1AAAAkAMAAAAA&#10;" filled="f" strokecolor="#168489" strokeweight="1pt">
                      <v:stroke joinstyle="miter"/>
                    </v:oval>
                  </v:group>
                  <v:shape id="مربع نص 41" o:spid="_x0000_s367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Ts68gA&#10;AADjAAAADwAAAGRycy9kb3ducmV2LnhtbESPy07DMBBF90j8gzVI7KjdAKGEulXFQ+qCDSXdj+Ih&#10;jojHUTw06d/jBRLLq/vSWW/n0KsTjamLbGG5MKCIm+g6bi3Un283K1BJkB32kcnCmRJsN5cXa6xc&#10;nPiDTgdpVR7hVKEFLzJUWqfGU8C0iANx9r7iGFCyHFvtRpzyeOh1YUypA3acHzwO9Oyp+T78BAsi&#10;brc8168h7Y/z+8vkTXOPtbXXV/PuCZTQLP/hv/beWSjMw11RPt6WmSIzZR7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5OzryAAAAOMAAAAPAAAAAAAAAAAAAAAAAJgCAABk&#10;cnMvZG93bnJldi54bWxQSwUGAAAAAAQABAD1AAAAjQMAAAAA&#10;" filled="f" stroked="f">
                    <v:textbox style="mso-fit-shape-to-text:t">
                      <w:txbxContent>
                        <w:p w:rsidR="00671334" w:rsidRDefault="00671334"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تعزيز الكفاءة</w:t>
                          </w:r>
                        </w:p>
                      </w:txbxContent>
                    </v:textbox>
                  </v:shape>
                </v:group>
                <v:shape id="صورة 54" o:spid="_x0000_s367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OB/ANDNAAAA4wAAAA8AAAAA&#10;AAAAAAAAAAAAnwIAAGRycy9kb3ducmV2LnhtbFBLBQYAAAAABAAEAPcAAACZAwAAAAA=&#10;">
                  <v:imagedata r:id="rId81" o:title=""/>
                  <v:path arrowok="t"/>
                </v:shape>
                <w10:wrap anchorx="page"/>
                <w10:anchorlock/>
              </v:group>
            </w:pict>
          </mc:Fallback>
        </mc:AlternateContent>
      </w:r>
    </w:p>
    <w:p w:rsidR="00BA05D9"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يساعد التحسين المستمر في تبسيط العمليات وإزالة العوائق، مما يؤدي إلى تحسين الكفاءة</w:t>
      </w:r>
    </w:p>
    <w:p w:rsidR="00D75CDD" w:rsidRPr="007B4302" w:rsidRDefault="00BA05D9" w:rsidP="00BA05D9">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6F9D75DD" wp14:editId="0DB5EA59">
                <wp:extent cx="5731510" cy="892088"/>
                <wp:effectExtent l="0" t="0" r="2540" b="22860"/>
                <wp:docPr id="207426936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363" name="مجموعة 47"/>
                        <wpg:cNvGrpSpPr/>
                        <wpg:grpSpPr>
                          <a:xfrm>
                            <a:off x="0" y="0"/>
                            <a:ext cx="5731510" cy="895351"/>
                            <a:chOff x="0" y="0"/>
                            <a:chExt cx="5878196" cy="918845"/>
                          </a:xfrm>
                        </wpg:grpSpPr>
                        <wpg:grpSp>
                          <wpg:cNvPr id="2074269364" name="مجموعة 48"/>
                          <wpg:cNvGrpSpPr/>
                          <wpg:grpSpPr>
                            <a:xfrm>
                              <a:off x="0" y="0"/>
                              <a:ext cx="5878196" cy="918845"/>
                              <a:chOff x="0" y="0"/>
                              <a:chExt cx="6240348" cy="919070"/>
                            </a:xfrm>
                          </wpg:grpSpPr>
                          <wpg:grpSp>
                            <wpg:cNvPr id="2074269365" name="مجموعة 49"/>
                            <wpg:cNvGrpSpPr/>
                            <wpg:grpSpPr>
                              <a:xfrm>
                                <a:off x="0" y="169208"/>
                                <a:ext cx="5433072" cy="580613"/>
                                <a:chOff x="0" y="169208"/>
                                <a:chExt cx="5433072" cy="580613"/>
                              </a:xfrm>
                            </wpg:grpSpPr>
                            <wps:wsp>
                              <wps:cNvPr id="20742693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3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69" name="مربع نص 41"/>
                          <wps:cNvSpPr txBox="1"/>
                          <wps:spPr>
                            <a:xfrm>
                              <a:off x="204466" y="256739"/>
                              <a:ext cx="4615440" cy="389157"/>
                            </a:xfrm>
                            <a:prstGeom prst="rect">
                              <a:avLst/>
                            </a:prstGeom>
                            <a:noFill/>
                          </wps:spPr>
                          <wps:txbx>
                            <w:txbxContent>
                              <w:p w:rsidR="00671334" w:rsidRDefault="00671334"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تحقيق رضا المستخدمين</w:t>
                                </w:r>
                              </w:p>
                            </w:txbxContent>
                          </wps:txbx>
                          <wps:bodyPr wrap="square" rtlCol="1">
                            <a:spAutoFit/>
                          </wps:bodyPr>
                        </wps:wsp>
                      </wpg:grpSp>
                      <pic:pic xmlns:pic="http://schemas.openxmlformats.org/drawingml/2006/picture">
                        <pic:nvPicPr>
                          <pic:cNvPr id="2074269370"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67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wh3A3g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MvCHcD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367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M5Vb&#10;7c0AAADjAAAADwAAAAAAAAAAAAAAAACqAgAAZHJzL2Rvd25yZXYueG1sUEsFBgAAAAAEAAQA+gAA&#10;AKQDAAAAAA==&#10;">
                  <v:group id="مجموعة 48" o:spid="_x0000_s367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8fMOZ&#10;zAAAAOMAAAAPAAAAAAAAAAAAAAAAAKoCAABkcnMvZG93bnJldi54bWxQSwUGAAAAAAQABAD6AAAA&#10;owMAAAAA&#10;">
                    <v:group id="مجموعة 49" o:spid="_x0000_s367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TMGYC&#10;zAAAAOMAAAAPAAAAAAAAAAAAAAAAAKoCAABkcnMvZG93bnJldi54bWxQSwUGAAAAAAQABAD6AAAA&#10;owMAAAAA&#10;">
                      <v:shape id="شكل حر 50" o:spid="_x0000_s368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SndsoA&#10;AADjAAAADwAAAGRycy9kb3ducmV2LnhtbESPQWvCQBSE74L/YXmCN9001m2bukopCCIeTNrS6yP7&#10;moRm34bsqum/dwWhx2FmvmFWm8G24ky9bxxreJgnIIhLZxquNHx+bGfPIHxANtg6Jg1/5GGzHo9W&#10;mBl34ZzORahEhLDPUEMdQpdJ6cuaLPq564ij9+N6iyHKvpKmx0uE21amSaKkxYbjQo0dvddU/hYn&#10;q0Htl9/HY7ld5sVucfBkzZdxQevpZHh7BRFoCP/he3tnNKTJ02OqXhZKwe1T/ANyf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U0p3b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8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dqT8kA&#10;AADjAAAADwAAAGRycy9kb3ducmV2LnhtbESPQWvCQBSE7wX/w/IEL1I3pjXa6CpiEXpsbfH8zL5u&#10;gtm3MbvG+O+7hUKPw8x8w6w2va1FR62vHCuYThIQxIXTFRsFX5/7xwUIH5A11o5JwZ08bNaDhxXm&#10;2t34g7pDMCJC2OeooAyhyaX0RUkW/cQ1xNH7dq3FEGVrpG7xFuG2lmmSZNJixXGhxIZ2JRXnw9Uq&#10;wIt9P55ccL47GfM6njX9WM+UGg377RJEoD78h//ab1pBmsyf0+zlKZvD76f4B+T6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udqT8kAAADjAAAADwAAAAAAAAAAAAAAAACYAgAA&#10;ZHJzL2Rvd25yZXYueG1sUEsFBgAAAAAEAAQA9QAAAI4DAAAAAA==&#10;" fillcolor="#a5a5a5 [2092]" stroked="f" strokeweight="1pt">
                        <v:stroke joinstyle="miter"/>
                      </v:roundrect>
                    </v:group>
                    <v:oval id="شكل بيضاوي 52" o:spid="_x0000_s368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SmicgA&#10;AADjAAAADwAAAGRycy9kb3ducmV2LnhtbERPXUvDMBR9F/wP4Qq+ucRsdFqXDXEIDjaYnfp8ae7a&#10;suamNHHt/v3yIPh4ON+L1ehacaY+NJ4NPE4UCOLS24YrA1+H94cnECEiW2w9k4ELBVgtb28WmFs/&#10;8Cedi1iJFMIhRwN1jF0uZShrchgmviNO3NH3DmOCfSVtj0MKd63USmXSYcOpocaO3moqT8WvM7A/&#10;Hb8vP5ut2lV+KLLBrbW2B2Pu78bXFxCRxvgv/nN/WANazWc6e55maXT6lP6AXF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5KaJyAAAAOMAAAAPAAAAAAAAAAAAAAAAAJgCAABk&#10;cnMvZG93bnJldi54bWxQSwUGAAAAAAQABAD1AAAAjQMAAAAA&#10;" filled="f" strokecolor="#168489" strokeweight="1pt">
                      <v:stroke joinstyle="miter"/>
                    </v:oval>
                  </v:group>
                  <v:shape id="مربع نص 41" o:spid="_x0000_s368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5FdskA&#10;AADjAAAADwAAAGRycy9kb3ducmV2LnhtbESPzU7DMBCE70i8g7VI3KjdAIGGulXFj9QDF0q4r+Il&#10;jojXUbw06dtjJCSOo5n5RrPezqFXRxpTF9nCcmFAETfRddxaqN9fru5BJUF22EcmCydKsN2cn62x&#10;cnHiNzoepFUZwqlCC15kqLROjaeAaREH4ux9xjGgZDm22o04ZXjodWFMqQN2nBc8DvToqfk6fAcL&#10;Im63PNXPIe0/5tenyZvmFmtrLy/m3QMooVn+w3/tvbNQmLubolxdly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d5FdskAAADjAAAADwAAAAAAAAAAAAAAAACYAgAA&#10;ZHJzL2Rvd25yZXYueG1sUEsFBgAAAAAEAAQA9QAAAI4DAAAAAA==&#10;" filled="f" stroked="f">
                    <v:textbox style="mso-fit-shape-to-text:t">
                      <w:txbxContent>
                        <w:p w:rsidR="00671334" w:rsidRDefault="00671334"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تحقيق رضا المستخدمين</w:t>
                          </w:r>
                        </w:p>
                      </w:txbxContent>
                    </v:textbox>
                  </v:shape>
                </v:group>
                <v:shape id="صورة 54" o:spid="_x0000_s368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K6jOWywAAAOMAAAAPAAAAAAAA&#10;AAAAAAAAAJ8CAABkcnMvZG93bnJldi54bWxQSwUGAAAAAAQABAD3AAAAlwM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 xml:space="preserve"> من خلال تحسين الخدمات الرقمية، يمكن زيادة رضا المستخدمين وتعزيز تجربتهم</w:t>
      </w:r>
      <w:r w:rsidRPr="00E8020A">
        <w:rPr>
          <w:rFonts w:ascii="Sakkal Majalla" w:hAnsi="Sakkal Majalla" w:cs="Sakkal Majalla"/>
          <w:sz w:val="32"/>
          <w:szCs w:val="32"/>
        </w:rPr>
        <w:t>.</w:t>
      </w:r>
    </w:p>
    <w:p w:rsidR="00BA05D9" w:rsidRPr="007B4302" w:rsidRDefault="00BA05D9" w:rsidP="00D75CDD">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6A07E691" wp14:editId="0509AC29">
                <wp:extent cx="5731510" cy="892088"/>
                <wp:effectExtent l="0" t="0" r="2540" b="22860"/>
                <wp:docPr id="20742693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390" name="مجموعة 47"/>
                        <wpg:cNvGrpSpPr/>
                        <wpg:grpSpPr>
                          <a:xfrm>
                            <a:off x="0" y="0"/>
                            <a:ext cx="5731510" cy="895351"/>
                            <a:chOff x="0" y="0"/>
                            <a:chExt cx="5878196" cy="918845"/>
                          </a:xfrm>
                        </wpg:grpSpPr>
                        <wpg:grpSp>
                          <wpg:cNvPr id="2074269391" name="مجموعة 48"/>
                          <wpg:cNvGrpSpPr/>
                          <wpg:grpSpPr>
                            <a:xfrm>
                              <a:off x="0" y="0"/>
                              <a:ext cx="5878196" cy="918845"/>
                              <a:chOff x="0" y="0"/>
                              <a:chExt cx="6240348" cy="919070"/>
                            </a:xfrm>
                          </wpg:grpSpPr>
                          <wpg:grpSp>
                            <wpg:cNvPr id="2074269392" name="مجموعة 49"/>
                            <wpg:cNvGrpSpPr/>
                            <wpg:grpSpPr>
                              <a:xfrm>
                                <a:off x="0" y="169208"/>
                                <a:ext cx="5433072" cy="580613"/>
                                <a:chOff x="0" y="169208"/>
                                <a:chExt cx="5433072" cy="580613"/>
                              </a:xfrm>
                            </wpg:grpSpPr>
                            <wps:wsp>
                              <wps:cNvPr id="20742693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39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96" name="مربع نص 41"/>
                          <wps:cNvSpPr txBox="1"/>
                          <wps:spPr>
                            <a:xfrm>
                              <a:off x="204466" y="256739"/>
                              <a:ext cx="4615440" cy="389157"/>
                            </a:xfrm>
                            <a:prstGeom prst="rect">
                              <a:avLst/>
                            </a:prstGeom>
                            <a:noFill/>
                          </wps:spPr>
                          <wps:txbx>
                            <w:txbxContent>
                              <w:p w:rsidR="00671334" w:rsidRDefault="00671334"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الاستجابة للتحديات والأزمات</w:t>
                                </w:r>
                              </w:p>
                            </w:txbxContent>
                          </wps:txbx>
                          <wps:bodyPr wrap="square" rtlCol="1">
                            <a:spAutoFit/>
                          </wps:bodyPr>
                        </wps:wsp>
                      </wpg:grpSp>
                      <pic:pic xmlns:pic="http://schemas.openxmlformats.org/drawingml/2006/picture">
                        <pic:nvPicPr>
                          <pic:cNvPr id="2074269397"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68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&#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NSmeu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368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aStb3L&#10;AAAA4wAAAA8AAAAAAAAAAAAAAAAAqgIAAGRycy9kb3ducmV2LnhtbFBLBQYAAAAABAAEAPoAAACi&#10;AwAAAAA=&#10;">
                  <v:group id="مجموعة 48" o:spid="_x0000_s368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Z3hAm&#10;zAAAAOMAAAAPAAAAAAAAAAAAAAAAAKoCAABkcnMvZG93bnJldi54bWxQSwUGAAAAAAQABAD6AAAA&#10;owMAAAAA&#10;">
                    <v:group id="مجموعة 49" o:spid="_x0000_s368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pDI5R&#10;zAAAAOMAAAAPAAAAAAAAAAAAAAAAAKoCAABkcnMvZG93bnJldi54bWxQSwUGAAAAAAQABAD6AAAA&#10;owMAAAAA&#10;">
                      <v:shape id="شكل حر 50" o:spid="_x0000_s368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Z0ycoA&#10;AADjAAAADwAAAGRycy9kb3ducmV2LnhtbESPQWvCQBSE74L/YXlCb7ppUqNGVykFQYoHjYrXR/aZ&#10;hGbfhuxW03/fFQo9DjPzDbPa9KYRd+pcbVnB6yQCQVxYXXOp4HzajucgnEfW2FgmBT/kYLMeDlaY&#10;afvgI91zX4oAYZehgsr7NpPSFRUZdBPbEgfvZjuDPsiulLrDR4CbRsZRlEqDNYeFClv6qKj4yr+N&#10;gvRzej0ciu30mO+SvSOjL9p6pV5G/fsShKfe/4f/2jutII5mb3G6SBYJPD+FPyD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CWdMn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9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EH8oA&#10;AADjAAAADwAAAGRycy9kb3ducmV2LnhtbESPT2vCQBTE74V+h+UJXqRuGv+0RleRlkKPasXzM/vc&#10;BLNvY3aN8dt3CwWPw8z8hlmsOluJlhpfOlbwOkxAEOdOl2wU7H++Xt5B+ICssXJMCu7kYbV8flpg&#10;pt2Nt9TughERwj5DBUUIdSalzwuy6IeuJo7eyTUWQ5SNkbrBW4TbSqZJMpUWS44LBdb0UVB+3l2t&#10;ArzYzeHogvPt0ZjPwaTuBnqiVL/XrecgAnXhEf5vf2sFafI2Tqez0WwMf5/iH5DL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fghB/KAAAA4wAAAA8AAAAAAAAAAAAAAAAAmAIA&#10;AGRycy9kb3ducmV2LnhtbFBLBQYAAAAABAAEAPUAAACPAwAAAAA=&#10;" fillcolor="#a5a5a5 [2092]" stroked="f" strokeweight="1pt">
                        <v:stroke joinstyle="miter"/>
                      </v:roundrect>
                    </v:group>
                    <v:oval id="شكل بيضاوي 52" o:spid="_x0000_s369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B5MMsA&#10;AADjAAAADwAAAGRycy9kb3ducmV2LnhtbESPUUvDMBSF34X9h3AHvrnEqHWry8aYCAoK2k2fL81d&#10;W9bclCau3b83guDj4ZzzHc5yPbpWnKgPjWcD1zMFgrj0tuHKwH73dDUHESKyxdYzGThTgPVqcrHE&#10;3PqBP+hUxEokCIccDdQxdrmUoazJYZj5jjh5B987jEn2lbQ9DgnuWqmVyqTDhtNCjR1tayqPxbcz&#10;8H48fJ6/Xl7VW+WHIhvco9Z2Z8zldNw8gIg0xv/wX/vZGtDq/lZni5vFHfx+Sn9Arn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LMHkwywAAAOMAAAAPAAAAAAAAAAAAAAAAAJgC&#10;AABkcnMvZG93bnJldi54bWxQSwUGAAAAAAQABAD1AAAAkAMAAAAA&#10;" filled="f" strokecolor="#168489" strokeweight="1pt">
                      <v:stroke joinstyle="miter"/>
                    </v:oval>
                  </v:group>
                  <v:shape id="مربع نص 41" o:spid="_x0000_s369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ShI8kA&#10;AADjAAAADwAAAGRycy9kb3ducmV2LnhtbESPzU7DMBCE70i8g7VI3KjdAIGGulXFj9QDF0q4r+Il&#10;jojXUbw06dtjJCSOo5n5RrPezqFXRxpTF9nCcmFAETfRddxaqN9fru5BJUF22EcmCydKsN2cn62x&#10;cnHiNzoepFUZwqlCC15kqLROjaeAaREH4ux9xjGgZDm22o04ZXjodWFMqQN2nBc8DvToqfk6fAcL&#10;Im63PNXPIe0/5tenyZvmFmtrLy/m3QMooVn+w3/tvbNQmLubolxdr0r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ZShI8kAAADjAAAADwAAAAAAAAAAAAAAAACYAgAA&#10;ZHJzL2Rvd25yZXYueG1sUEsFBgAAAAAEAAQA9QAAAI4DAAAAAA==&#10;" filled="f" stroked="f">
                    <v:textbox style="mso-fit-shape-to-text:t">
                      <w:txbxContent>
                        <w:p w:rsidR="00671334" w:rsidRDefault="00671334"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الاستجابة للتحديات والأزمات</w:t>
                          </w:r>
                        </w:p>
                      </w:txbxContent>
                    </v:textbox>
                  </v:shape>
                </v:group>
                <v:shape id="صورة 54" o:spid="_x0000_s369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PTRjMAAAA4wAAAA8AAABkcnMvZG93bnJldi54bWxEj0FLw0AUhO+C/2F5gje7MZWmid0WlQpC&#10;T21UPD6zzyR2923cXdv477uC4HGYmW+YxWq0RhzIh96xgutJBoK4cbrnVsFz/Xg1BxEiskbjmBT8&#10;UIDV8vxsgZV2R97SYRdbkSAcKlTQxThUUoamI4th4gbi5H04bzEm6VupPR4T3BqZZ9lMWuw5LXQ4&#10;0ENHzX73bRVs/P37Z1m/mvpr+7aem2nxsl9vlLq8GO9uQUQa43/4r/2kFeRZcZPPymlZwO+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NQ9NGMwAAADjAAAADwAAAAAA&#10;AAAAAAAAAACfAgAAZHJzL2Rvd25yZXYueG1sUEsFBgAAAAAEAAQA9wAAAJgDA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يمكن أن يساعد التحسين المستمر في تجهيز المؤسسات للتعامل مع التحديات الجديدة بطريقة مرنة وسريعة</w:t>
      </w:r>
      <w:r w:rsidRPr="00E8020A">
        <w:rPr>
          <w:rFonts w:ascii="Sakkal Majalla" w:hAnsi="Sakkal Majalla" w:cs="Sakkal Majalla"/>
          <w:sz w:val="32"/>
          <w:szCs w:val="32"/>
        </w:rPr>
        <w:t>.</w:t>
      </w:r>
    </w:p>
    <w:p w:rsidR="00BA05D9" w:rsidRPr="007145FC" w:rsidRDefault="001A1818" w:rsidP="00322EA5">
      <w:pPr>
        <w:pageBreakBefore/>
        <w:rPr>
          <w:rFonts w:ascii="Sakkal Majalla" w:hAnsi="Sakkal Majalla"/>
          <w:sz w:val="32"/>
          <w:szCs w:val="32"/>
          <w:rtl/>
        </w:rPr>
      </w:pPr>
      <w:r w:rsidRPr="002A078C">
        <w:rPr>
          <w:rFonts w:ascii="Sakkal Majalla" w:hAnsi="Sakkal Majalla"/>
          <w:noProof/>
          <w:color w:val="002060"/>
          <w:sz w:val="34"/>
        </w:rPr>
        <w:lastRenderedPageBreak/>
        <mc:AlternateContent>
          <mc:Choice Requires="wpg">
            <w:drawing>
              <wp:inline distT="0" distB="0" distL="0" distR="0" wp14:anchorId="63C1E471" wp14:editId="4EE27EFD">
                <wp:extent cx="5731510" cy="895350"/>
                <wp:effectExtent l="0" t="0" r="21590" b="19050"/>
                <wp:docPr id="207426892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922"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923" name="مجموعة 39"/>
                        <wpg:cNvGrpSpPr/>
                        <wpg:grpSpPr>
                          <a:xfrm>
                            <a:off x="0" y="0"/>
                            <a:ext cx="5731510" cy="895350"/>
                            <a:chOff x="0" y="0"/>
                            <a:chExt cx="5878196" cy="918845"/>
                          </a:xfrm>
                        </wpg:grpSpPr>
                        <wpg:grpSp>
                          <wpg:cNvPr id="2074268924" name="مجموعة 40"/>
                          <wpg:cNvGrpSpPr/>
                          <wpg:grpSpPr>
                            <a:xfrm>
                              <a:off x="0" y="0"/>
                              <a:ext cx="5878196" cy="918845"/>
                              <a:chOff x="0" y="0"/>
                              <a:chExt cx="6240348" cy="919070"/>
                            </a:xfrm>
                          </wpg:grpSpPr>
                          <wpg:grpSp>
                            <wpg:cNvPr id="2074268925" name="مجموعة 41"/>
                            <wpg:cNvGrpSpPr/>
                            <wpg:grpSpPr>
                              <a:xfrm>
                                <a:off x="0" y="169208"/>
                                <a:ext cx="5433072" cy="580613"/>
                                <a:chOff x="0" y="169208"/>
                                <a:chExt cx="5433072" cy="580613"/>
                              </a:xfrm>
                            </wpg:grpSpPr>
                            <wps:wsp>
                              <wps:cNvPr id="207426892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2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2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29" name="مربع نص 41"/>
                          <wps:cNvSpPr txBox="1"/>
                          <wps:spPr>
                            <a:xfrm>
                              <a:off x="204484" y="256918"/>
                              <a:ext cx="4616071" cy="387739"/>
                            </a:xfrm>
                            <a:prstGeom prst="rect">
                              <a:avLst/>
                            </a:prstGeom>
                            <a:noFill/>
                          </wps:spPr>
                          <wps:txbx>
                            <w:txbxContent>
                              <w:p w:rsidR="00671334" w:rsidRDefault="00671334"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استراتيجيات التحسين المستمر</w:t>
                                </w:r>
                              </w:p>
                            </w:txbxContent>
                          </wps:txbx>
                          <wps:bodyPr wrap="square" rtlCol="1">
                            <a:spAutoFit/>
                          </wps:bodyPr>
                        </wps:wsp>
                      </wpg:grpSp>
                    </wpg:wgp>
                  </a:graphicData>
                </a:graphic>
              </wp:inline>
            </w:drawing>
          </mc:Choice>
          <mc:Fallback>
            <w:pict>
              <v:group id="_x0000_s369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">
                <v:shape id="صورة 38" o:spid="_x0000_s3695"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9BdwPLAAAA4wAAAA8AAABkcnMvZG93bnJldi54bWxEj0FrAjEUhO8F/0N4greabSzWrkYRsdCL&#10;tK6FXh+b52bp5mXdpOv23zdCocdhZr5hVpvBNaKnLtSeNTxMMxDEpTc1Vxo+Ti/3CxAhIhtsPJOG&#10;HwqwWY/uVpgbf+Uj9UWsRIJwyFGDjbHNpQylJYdh6lvi5J195zAm2VXSdHhNcNdIlWVz6bDmtGCx&#10;pZ2l8qv4dhpm+37Yz3Zvh/Bp29OlcNs6HN+1noyH7RJEpCH+h//ar0aDyp4e1XzxrBTcPqU/INe/&#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vQXcDywAAAOMAAAAPAAAAAAAA&#10;AAAAAAAAAJ8CAABkcnMvZG93bnJldi54bWxQSwUGAAAAAAQABAD3AAAAlwMAAAAA&#10;">
                  <v:imagedata r:id="rId67" o:title=""/>
                </v:shape>
                <v:group id="مجموعة 39" o:spid="_x0000_s369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W/i5G&#10;zAAAAOMAAAAPAAAAAAAAAAAAAAAAAKoCAABkcnMvZG93bnJldi54bWxQSwUGAAAAAAQABAD6AAAA&#10;owMAAAAA&#10;">
                  <v:group id="مجموعة 40" o:spid="_x0000_s369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ZF7Yy&#10;zAAAAOMAAAAPAAAAAAAAAAAAAAAAAKoCAABkcnMvZG93bnJldi54bWxQSwUGAAAAAAQABAD6AAAA&#10;owMAAAAA&#10;">
                    <v:group id="مجموعة 41" o:spid="_x0000_s369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2WxOp&#10;zAAAAOMAAAAPAAAAAAAAAAAAAAAAAKoCAABkcnMvZG93bnJldi54bWxQSwUGAAAAAAQABAD6AAAA&#10;owMAAAAA&#10;">
                      <v:shape id="شكل حر 42" o:spid="_x0000_s369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P4U8oA&#10;AADjAAAADwAAAGRycy9kb3ducmV2LnhtbESPwU7DMBBE70j8g7VI3KjdECUl1K1QBWoPXBr4gFW8&#10;xKHxOsSmDX9fV0LqcTQzbzTL9eR6caQxdJ41zGcKBHHjTceths+Pt4cFiBCRDfaeScMfBVivbm+W&#10;WBl/4j0d69iKBOFQoQYb41BJGRpLDsPMD8TJ+/Kjw5jk2Eoz4inBXS8zpQrpsOO0YHGgjaXmUP86&#10;DUblry4vtyVtft6t+p6beHg0Wt/fTS/PICJN8Rr+b++MhkyVeVYsnrICLp/SH5CrM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ID+FP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70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9xOssA&#10;AADjAAAADwAAAGRycy9kb3ducmV2LnhtbESPQUsDMRSE74L/ITzBm00MslvXpqUKFVEP2kp7fWye&#10;u4vJy7JJu+u/N4LgcZiZb5jFavJOnGiIXWAD1zMFgrgOtuPGwMduczUHEROyRReYDHxThNXy/GyB&#10;lQ0jv9NpmxqRIRwrNNCm1FdSxrolj3EWeuLsfYbBY8pyaKQdcMxw76RWqpAeO84LLfb00FL9tT16&#10;A+Xb5jjGx2L3fL93r51yh7V+YWMuL6b1HYhEU/oP/7WfrAGtyhtdzG91Cb+f8h+Qy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A33E6ywAAAOMAAAAPAAAAAAAAAAAAAAAAAJgC&#10;AABkcnMvZG93bnJldi54bWxQSwUGAAAAAAQABAD1AAAAkAMAAAAA&#10;" fillcolor="#168489" stroked="f" strokeweight="1pt">
                        <v:stroke joinstyle="miter"/>
                      </v:roundrect>
                    </v:group>
                    <v:oval id="شكل بيضاوي 44" o:spid="_x0000_s370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F3/McA&#10;AADjAAAADwAAAGRycy9kb3ducmV2LnhtbERP3WrCMBS+F3yHcITdaWoZznVGkYEoAxlGH+CsOTad&#10;zUnXZNq9/XIhePnx/S9WvWvElbpQe1YwnWQgiEtvaq4UnI6b8RxEiMgGG8+k4I8CrJbDwQIL4298&#10;oKuOlUghHApUYGNsCylDaclhmPiWOHFn3zmMCXaVNB3eUrhrZJ5lM+mw5tRgsaV3S+VF/zoFuj/q&#10;z+25kn6v7cfX9Nv/uMNOqadRv34DEamPD/HdvTMK8uzlOZ/NX/M0On1Kf0A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hd/zHAAAA4wAAAA8AAAAAAAAAAAAAAAAAmAIAAGRy&#10;cy9kb3ducmV2LnhtbFBLBQYAAAAABAAEAPUAAACMAwAAAAA=&#10;" filled="f" strokecolor="#a5a5a5 [2092]" strokeweight="1pt">
                      <v:stroke joinstyle="miter"/>
                    </v:oval>
                  </v:group>
                  <v:shape id="مربع نص 41" o:spid="_x0000_s3702"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Uw3ckA&#10;AADjAAAADwAAAGRycy9kb3ducmV2LnhtbESPzU7DMBCE70i8g7VI3KjdCEqb1q0qfqQeuFDCfRVv&#10;44h4HcVLk749RkLiOJqZbzSb3RQ6daYhtZEtzGcGFHEdXcuNherj9W4JKgmywy4yWbhQgt32+mqD&#10;pYsjv9P5KI3KEE4lWvAifal1qj0FTLPYE2fvFIeAkuXQaDfgmOGh04UxCx2w5bzgsacnT/XX8TtY&#10;EHH7+aV6CenwOb09j97UD1hZe3sz7deghCb5D/+1D85CYR7vi8VyVazg91P+A3r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LUw3ckAAADjAAAADwAAAAAAAAAAAAAAAACYAgAA&#10;ZHJzL2Rvd25yZXYueG1sUEsFBgAAAAAEAAQA9QAAAI4DAAAAAA==&#10;" filled="f" stroked="f">
                    <v:textbox style="mso-fit-shape-to-text:t">
                      <w:txbxContent>
                        <w:p w:rsidR="00671334" w:rsidRDefault="00671334"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استراتيجيات التحسين المستمر</w:t>
                          </w:r>
                        </w:p>
                      </w:txbxContent>
                    </v:textbox>
                  </v:shape>
                </v:group>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color w:val="168489"/>
          <w:sz w:val="32"/>
          <w:szCs w:val="32"/>
          <w:rtl/>
        </w:rPr>
        <w:t xml:space="preserve">التقييم الدوري: </w:t>
      </w:r>
      <w:r w:rsidRPr="00E8020A">
        <w:rPr>
          <w:rFonts w:ascii="Sakkal Majalla" w:hAnsi="Sakkal Majalla" w:cs="Sakkal Majalla"/>
          <w:sz w:val="32"/>
          <w:szCs w:val="32"/>
          <w:rtl/>
        </w:rPr>
        <w:t>إجراء تقييمات دورية للعمليات والسياسات الرقمية لتحديد المجالات التي تحتاج إلى تحسين</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color w:val="168489"/>
          <w:sz w:val="32"/>
          <w:szCs w:val="32"/>
          <w:rtl/>
        </w:rPr>
        <w:t xml:space="preserve">التغذية الراجعة: </w:t>
      </w:r>
      <w:r w:rsidRPr="00E8020A">
        <w:rPr>
          <w:rFonts w:ascii="Sakkal Majalla" w:hAnsi="Sakkal Majalla" w:cs="Sakkal Majalla"/>
          <w:sz w:val="32"/>
          <w:szCs w:val="32"/>
          <w:rtl/>
        </w:rPr>
        <w:t>جمع آراء المستخدمين والموظفين بشكل منتظم لتحديد نقاط القوة والضعف في الممارسات الرقمية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color w:val="168489"/>
          <w:sz w:val="32"/>
          <w:szCs w:val="32"/>
          <w:rtl/>
        </w:rPr>
        <w:t xml:space="preserve">الابتكار والتجريب: </w:t>
      </w:r>
      <w:r w:rsidRPr="00E8020A">
        <w:rPr>
          <w:rFonts w:ascii="Sakkal Majalla" w:hAnsi="Sakkal Majalla" w:cs="Sakkal Majalla"/>
          <w:sz w:val="32"/>
          <w:szCs w:val="32"/>
          <w:rtl/>
        </w:rPr>
        <w:t>تشجيع ثقافة الابتكار من خلال تجربة تقنيات وحلول جديدة بشكل مستمر</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color w:val="168489"/>
          <w:sz w:val="32"/>
          <w:szCs w:val="32"/>
          <w:rtl/>
        </w:rPr>
        <w:t xml:space="preserve">استخدام التحليلات والبيانات: </w:t>
      </w:r>
      <w:r w:rsidRPr="00E8020A">
        <w:rPr>
          <w:rFonts w:ascii="Sakkal Majalla" w:hAnsi="Sakkal Majalla" w:cs="Sakkal Majalla"/>
          <w:sz w:val="32"/>
          <w:szCs w:val="32"/>
          <w:rtl/>
        </w:rPr>
        <w:t>استغلال البيانات الضخمة والتحليلات لفهم الأنماط وتحسين القرارات</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color w:val="168489"/>
          <w:sz w:val="32"/>
          <w:szCs w:val="32"/>
          <w:rtl/>
        </w:rPr>
        <w:t xml:space="preserve">التدريب والتطوير: </w:t>
      </w:r>
      <w:r w:rsidRPr="00E8020A">
        <w:rPr>
          <w:rFonts w:ascii="Sakkal Majalla" w:hAnsi="Sakkal Majalla" w:cs="Sakkal Majalla"/>
          <w:sz w:val="32"/>
          <w:szCs w:val="32"/>
          <w:rtl/>
        </w:rPr>
        <w:t>توفير برامج تدريب مستمرة للموظفين لضمان مواكبتهم لأحدث التقنيات والممارسات</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color w:val="168489"/>
          <w:sz w:val="32"/>
          <w:szCs w:val="32"/>
          <w:rtl/>
        </w:rPr>
        <w:t>التعاون والشراكات</w:t>
      </w:r>
      <w:r w:rsidRPr="00E8020A">
        <w:rPr>
          <w:rFonts w:ascii="Sakkal Majalla" w:hAnsi="Sakkal Majalla" w:cs="Sakkal Majalla"/>
          <w:sz w:val="32"/>
          <w:szCs w:val="32"/>
          <w:rtl/>
        </w:rPr>
        <w:t>: بناء شراكات مع مؤسسات أخرى لتبادل الخبرات وأفضل الممارسات في الحوكمة الرقمية</w:t>
      </w:r>
      <w:r w:rsidRPr="00E8020A">
        <w:rPr>
          <w:rFonts w:ascii="Sakkal Majalla" w:hAnsi="Sakkal Majalla" w:cs="Sakkal Majalla"/>
          <w:sz w:val="32"/>
          <w:szCs w:val="32"/>
        </w:rPr>
        <w:t>.</w:t>
      </w:r>
    </w:p>
    <w:p w:rsidR="00D75CDD" w:rsidRPr="007B4302" w:rsidRDefault="001A1818" w:rsidP="00D75CDD">
      <w:pPr>
        <w:rPr>
          <w:rFonts w:ascii="Sakkal Majalla" w:hAnsi="Sakkal Majalla"/>
          <w:sz w:val="32"/>
          <w:szCs w:val="32"/>
          <w:rtl/>
        </w:rPr>
      </w:pPr>
      <w:r w:rsidRPr="002A078C">
        <w:rPr>
          <w:rFonts w:ascii="Sakkal Majalla" w:hAnsi="Sakkal Majalla"/>
          <w:noProof/>
          <w:color w:val="002060"/>
          <w:sz w:val="34"/>
        </w:rPr>
        <mc:AlternateContent>
          <mc:Choice Requires="wpg">
            <w:drawing>
              <wp:inline distT="0" distB="0" distL="0" distR="0" wp14:anchorId="3C3FC314" wp14:editId="7C792738">
                <wp:extent cx="5731510" cy="895350"/>
                <wp:effectExtent l="0" t="0" r="21590" b="19050"/>
                <wp:docPr id="207426893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931"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932" name="مجموعة 39"/>
                        <wpg:cNvGrpSpPr/>
                        <wpg:grpSpPr>
                          <a:xfrm>
                            <a:off x="0" y="0"/>
                            <a:ext cx="5731510" cy="895350"/>
                            <a:chOff x="0" y="0"/>
                            <a:chExt cx="5878196" cy="918845"/>
                          </a:xfrm>
                        </wpg:grpSpPr>
                        <wpg:grpSp>
                          <wpg:cNvPr id="2074268933" name="مجموعة 40"/>
                          <wpg:cNvGrpSpPr/>
                          <wpg:grpSpPr>
                            <a:xfrm>
                              <a:off x="0" y="0"/>
                              <a:ext cx="5878196" cy="918845"/>
                              <a:chOff x="0" y="0"/>
                              <a:chExt cx="6240348" cy="919070"/>
                            </a:xfrm>
                          </wpg:grpSpPr>
                          <wpg:grpSp>
                            <wpg:cNvPr id="2074268934" name="مجموعة 41"/>
                            <wpg:cNvGrpSpPr/>
                            <wpg:grpSpPr>
                              <a:xfrm>
                                <a:off x="0" y="169208"/>
                                <a:ext cx="5433072" cy="580613"/>
                                <a:chOff x="0" y="169208"/>
                                <a:chExt cx="5433072" cy="580613"/>
                              </a:xfrm>
                            </wpg:grpSpPr>
                            <wps:wsp>
                              <wps:cNvPr id="207426893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3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3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38" name="مربع نص 41"/>
                          <wps:cNvSpPr txBox="1"/>
                          <wps:spPr>
                            <a:xfrm>
                              <a:off x="204484" y="256918"/>
                              <a:ext cx="4616071" cy="387739"/>
                            </a:xfrm>
                            <a:prstGeom prst="rect">
                              <a:avLst/>
                            </a:prstGeom>
                            <a:noFill/>
                          </wps:spPr>
                          <wps:txbx>
                            <w:txbxContent>
                              <w:p w:rsidR="00671334" w:rsidRDefault="00671334"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أدوات التحسين المستمر</w:t>
                                </w:r>
                              </w:p>
                            </w:txbxContent>
                          </wps:txbx>
                          <wps:bodyPr wrap="square" rtlCol="1">
                            <a:spAutoFit/>
                          </wps:bodyPr>
                        </wps:wsp>
                      </wpg:grpSp>
                    </wpg:wgp>
                  </a:graphicData>
                </a:graphic>
              </wp:inline>
            </w:drawing>
          </mc:Choice>
          <mc:Fallback>
            <w:pict>
              <v:group id="_x0000_s370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">
                <v:shape id="صورة 38" o:spid="_x0000_s370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Kf6nLAAAA4wAAAA8AAABkcnMvZG93bnJldi54bWxEj0FrwkAUhO+F/oflFXqrG5NiNbqKiIVe&#10;pDUKXh/ZZzaYfZtmtzH9912h4HGYmW+YxWqwjeip87VjBeNRAoK4dLrmSsHx8P4yBeEDssbGMSn4&#10;JQ+r5ePDAnPtrrynvgiViBD2OSowIbS5lL40ZNGPXEscvbPrLIYou0rqDq8RbhuZJslEWqw5Lhhs&#10;aWOovBQ/VkG27Ydttvnc+ZNpD9+FXdd+/6XU89OwnoMINIR7+L/9oRWkydtrOpnOsjHcPsU/IJd/&#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aSn+pywAAAOMAAAAPAAAAAAAA&#10;AAAAAAAAAJ8CAABkcnMvZG93bnJldi54bWxQSwUGAAAAAAQABAD3AAAAlwMAAAAA&#10;">
                  <v:imagedata r:id="rId67" o:title=""/>
                </v:shape>
                <v:group id="مجموعة 39" o:spid="_x0000_s370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8ax0A&#10;zAAAAOMAAAAPAAAAAAAAAAAAAAAAAKoCAABkcnMvZG93bnJldi54bWxQSwUGAAAAAAQABAD6AAAA&#10;owMAAAAA&#10;">
                  <v:group id="مجموعة 40" o:spid="_x0000_s370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TJ7ib&#10;zAAAAOMAAAAPAAAAAAAAAAAAAAAAAKoCAABkcnMvZG93bnJldi54bWxQSwUGAAAAAAQABAD6AAAA&#10;owMAAAAA&#10;">
                    <v:group id="مجموعة 41" o:spid="_x0000_s370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3M4g&#10;780AAADjAAAADwAAAAAAAAAAAAAAAACqAgAAZHJzL2Rvd25yZXYueG1sUEsFBgAAAAAEAAQA+gAA&#10;AKQDAAAAAA==&#10;">
                      <v:shape id="شكل حر 42" o:spid="_x0000_s370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jw+coA&#10;AADjAAAADwAAAGRycy9kb3ducmV2LnhtbESPwW7CMBBE75X6D9ZW4lZsQkogYFCFQO2hl9J+wCpe&#10;4kC8TmMD6d/XlSr1OJqZN5rVZnCtuFIfGs8aJmMFgrjypuFaw+fH/nEOIkRkg61n0vBNATbr+7sV&#10;lsbf+J2uh1iLBOFQogYbY1dKGSpLDsPYd8TJO/reYUyyr6Xp8ZbgrpWZUjPpsOG0YLGjraXqfLg4&#10;DUblO5cXLwVtv96sOk1MPE+N1qOH4XkJItIQ/8N/7VejIVNFns3mi+kT/H5Kf0Cu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cI8Pn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70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pCfMwA&#10;AADjAAAADwAAAGRycy9kb3ducmV2LnhtbESPQUsDMRSE70L/Q3hCbzZxK9t2bVqqUBHrQdui18fm&#10;ubs0eVk2aXf990YQPA4z8w2zXA/Oigt1ofGs4XaiQBCX3jRcaTgetjdzECEiG7SeScM3BVivRldL&#10;LIzv+Z0u+1iJBOFQoIY6xraQMpQ1OQwT3xIn78t3DmOSXSVNh32COyszpXLpsOG0UGNLjzWVp/3Z&#10;aZi9bc99eMoPLw8f9rVR9nOT7Vjr8fWwuQcRaYj/4b/2s9GQqdldls8X0xx+P6U/IFc/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6kpCfMwAAADjAAAADwAAAAAAAAAAAAAAAACY&#10;AgAAZHJzL2Rvd25yZXYueG1sUEsFBgAAAAAEAAQA9QAAAJEDAAAAAA==&#10;" fillcolor="#168489" stroked="f" strokeweight="1pt">
                        <v:stroke joinstyle="miter"/>
                      </v:roundrect>
                    </v:group>
                    <v:oval id="شكل بيضاوي 44" o:spid="_x0000_s371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d1U8sA&#10;AADjAAAADwAAAGRycy9kb3ducmV2LnhtbESP0WoCMRRE3wv9h3ALfatZt6J2a5QiSEUoYuwH3G6u&#10;m203N9tNquvfN4Lg4zAzZ5jZoneNOFIXas8KhoMMBHHpTc2Vgs/96mkKIkRkg41nUnCmAIv5/d0M&#10;C+NPvKOjjpVIEA4FKrAxtoWUobTkMAx8S5y8g+8cxiS7SpoOTwnuGpln2Vg6rDktWGxpaan80X9O&#10;ge73evt+qKT/0HbzNfz2v263VurxoX97BRGpj7fwtb02CvJsMsrH05fnCVw+pT8g5/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zZ3VTywAAAOMAAAAPAAAAAAAAAAAAAAAAAJgC&#10;AABkcnMvZG93bnJldi54bWxQSwUGAAAAAAQABAD1AAAAkAMAAAAA&#10;" filled="f" strokecolor="#a5a5a5 [2092]" strokeweight="1pt">
                      <v:stroke joinstyle="miter"/>
                    </v:oval>
                  </v:group>
                  <v:shape id="مربع نص 41" o:spid="_x0000_s3711"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ADm8YA&#10;AADjAAAADwAAAGRycy9kb3ducmV2LnhtbERPO0/DMBDekfgP1iGxUbsBShvqVhUPqUMXSthP8TWO&#10;iM9RfDTpv8cDEuOn773eTqFTZxpSG9nCfGZAEdfRtdxYqD7f75agkiA77CKThQsl2G6ur9ZYujjy&#10;B52P0qgcwqlEC16kL7VOtaeAaRZ74syd4hBQMhwa7QYcc3jodGHMQgdsOTd47OnFU/19/AkWRNxu&#10;fqneQtp/TYfX0Zv6EStrb2+m3TMooUn+xX/uvbNQmKeHYrFc3efR+VP+A3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iADm8YAAADjAAAADwAAAAAAAAAAAAAAAACYAgAAZHJz&#10;L2Rvd25yZXYueG1sUEsFBgAAAAAEAAQA9QAAAIsDAAAAAA==&#10;" filled="f" stroked="f">
                    <v:textbox style="mso-fit-shape-to-text:t">
                      <w:txbxContent>
                        <w:p w:rsidR="00671334" w:rsidRDefault="00671334"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أدوات التحسين المستمر</w:t>
                          </w:r>
                        </w:p>
                      </w:txbxContent>
                    </v:textbox>
                  </v:shape>
                </v:group>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أنظمة إدارة الجودة: مثل</w:t>
      </w:r>
      <w:r w:rsidRPr="00E8020A">
        <w:rPr>
          <w:rFonts w:ascii="Sakkal Majalla" w:hAnsi="Sakkal Majalla" w:cs="Sakkal Majalla"/>
          <w:sz w:val="32"/>
          <w:szCs w:val="32"/>
        </w:rPr>
        <w:t xml:space="preserve"> ISO 9001</w:t>
      </w:r>
      <w:r w:rsidRPr="00E8020A">
        <w:rPr>
          <w:rFonts w:ascii="Sakkal Majalla" w:hAnsi="Sakkal Majalla" w:cs="Sakkal Majalla"/>
          <w:sz w:val="32"/>
          <w:szCs w:val="32"/>
          <w:rtl/>
        </w:rPr>
        <w:t>، لضمان تطبيق معايير الجودة في العمليات الرقمية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منهجيات الأجايل</w:t>
      </w:r>
      <w:r w:rsidRPr="00E8020A">
        <w:rPr>
          <w:rFonts w:ascii="Sakkal Majalla" w:hAnsi="Sakkal Majalla" w:cs="Sakkal Majalla"/>
          <w:sz w:val="32"/>
          <w:szCs w:val="32"/>
        </w:rPr>
        <w:t xml:space="preserve"> (Agile): </w:t>
      </w:r>
      <w:r w:rsidRPr="00E8020A">
        <w:rPr>
          <w:rFonts w:ascii="Sakkal Majalla" w:hAnsi="Sakkal Majalla" w:cs="Sakkal Majalla"/>
          <w:sz w:val="32"/>
          <w:szCs w:val="32"/>
          <w:rtl/>
        </w:rPr>
        <w:t>لتطبيق عمليات تطوير مرنة وسريعة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لوحات التحكم الرقمية: لمراقبة الأداء وتتبع التقدم بشكل مستمر</w:t>
      </w:r>
      <w:r w:rsidRPr="00E8020A">
        <w:rPr>
          <w:rFonts w:ascii="Sakkal Majalla" w:hAnsi="Sakkal Majalla" w:cs="Sakkal Majalla"/>
          <w:sz w:val="32"/>
          <w:szCs w:val="32"/>
        </w:rPr>
        <w:t>.</w:t>
      </w:r>
    </w:p>
    <w:p w:rsidR="00D75CDD" w:rsidRPr="007B4302" w:rsidRDefault="00D75CDD" w:rsidP="00E8020A">
      <w:pPr>
        <w:spacing w:line="360" w:lineRule="auto"/>
        <w:rPr>
          <w:rFonts w:ascii="Sakkal Majalla" w:hAnsi="Sakkal Majalla"/>
          <w:sz w:val="32"/>
          <w:szCs w:val="32"/>
        </w:rPr>
      </w:pPr>
      <w:r w:rsidRPr="00E8020A">
        <w:rPr>
          <w:rFonts w:ascii="Sakkal Majalla" w:hAnsi="Sakkal Majalla" w:hint="cs"/>
          <w:color w:val="C00000"/>
          <w:sz w:val="32"/>
          <w:szCs w:val="32"/>
          <w:rtl/>
        </w:rPr>
        <w:lastRenderedPageBreak/>
        <w:t xml:space="preserve">خلاصة القول: </w:t>
      </w:r>
      <w:r w:rsidRPr="007B4302">
        <w:rPr>
          <w:rFonts w:ascii="Sakkal Majalla" w:hAnsi="Sakkal Majalla"/>
          <w:sz w:val="32"/>
          <w:szCs w:val="32"/>
          <w:rtl/>
        </w:rPr>
        <w:t>ي</w:t>
      </w:r>
      <w:r>
        <w:rPr>
          <w:rFonts w:ascii="Sakkal Majalla" w:hAnsi="Sakkal Majalla" w:hint="cs"/>
          <w:sz w:val="32"/>
          <w:szCs w:val="32"/>
          <w:rtl/>
        </w:rPr>
        <w:t>ُ</w:t>
      </w:r>
      <w:r w:rsidRPr="007B4302">
        <w:rPr>
          <w:rFonts w:ascii="Sakkal Majalla" w:hAnsi="Sakkal Majalla"/>
          <w:sz w:val="32"/>
          <w:szCs w:val="32"/>
          <w:rtl/>
        </w:rPr>
        <w:t>مثل التحسين المستمر لممارسات الحوكمة الرقمية عنصر</w:t>
      </w:r>
      <w:r>
        <w:rPr>
          <w:rFonts w:ascii="Sakkal Majalla" w:hAnsi="Sakkal Majalla" w:hint="cs"/>
          <w:sz w:val="32"/>
          <w:szCs w:val="32"/>
          <w:rtl/>
        </w:rPr>
        <w:t>اً</w:t>
      </w:r>
      <w:r w:rsidRPr="007B4302">
        <w:rPr>
          <w:rFonts w:ascii="Sakkal Majalla" w:hAnsi="Sakkal Majalla"/>
          <w:sz w:val="32"/>
          <w:szCs w:val="32"/>
          <w:rtl/>
        </w:rPr>
        <w:t xml:space="preserve"> حيويا</w:t>
      </w:r>
      <w:r>
        <w:rPr>
          <w:rFonts w:ascii="Sakkal Majalla" w:hAnsi="Sakkal Majalla" w:hint="cs"/>
          <w:sz w:val="32"/>
          <w:szCs w:val="32"/>
          <w:rtl/>
        </w:rPr>
        <w:t>ً</w:t>
      </w:r>
      <w:r w:rsidRPr="007B4302">
        <w:rPr>
          <w:rFonts w:ascii="Sakkal Majalla" w:hAnsi="Sakkal Majalla"/>
          <w:sz w:val="32"/>
          <w:szCs w:val="32"/>
          <w:rtl/>
        </w:rPr>
        <w:t xml:space="preserve"> لنجاح المؤسسات في العصر الرقمي. من خلال التقييم المستمر، الابتكار، والتكي</w:t>
      </w:r>
      <w:r>
        <w:rPr>
          <w:rFonts w:ascii="Sakkal Majalla" w:hAnsi="Sakkal Majalla" w:hint="cs"/>
          <w:sz w:val="32"/>
          <w:szCs w:val="32"/>
          <w:rtl/>
        </w:rPr>
        <w:t>ّ</w:t>
      </w:r>
      <w:r w:rsidRPr="007B4302">
        <w:rPr>
          <w:rFonts w:ascii="Sakkal Majalla" w:hAnsi="Sakkal Majalla"/>
          <w:sz w:val="32"/>
          <w:szCs w:val="32"/>
          <w:rtl/>
        </w:rPr>
        <w:t>ف مع التغيرات، يمكن للمؤسسات تحسين أدائها وزيادة قيمتها. يعتمد النجاح على الالتزام بالتغيير وتبني ثقافة التحسين المستمر في كافة جوانب العمل المؤسسي.</w:t>
      </w:r>
    </w:p>
    <w:p w:rsidR="00D75CDD" w:rsidRPr="007145FC" w:rsidRDefault="001A1818" w:rsidP="007145FC">
      <w:pPr>
        <w:rPr>
          <w:rFonts w:ascii="Sakkal Majalla" w:hAnsi="Sakkal Majalla"/>
          <w:sz w:val="32"/>
          <w:szCs w:val="32"/>
        </w:rPr>
      </w:pPr>
      <w:r w:rsidRPr="002A078C">
        <w:rPr>
          <w:rFonts w:ascii="Sakkal Majalla" w:hAnsi="Sakkal Majalla"/>
          <w:noProof/>
          <w:color w:val="002060"/>
          <w:sz w:val="34"/>
        </w:rPr>
        <mc:AlternateContent>
          <mc:Choice Requires="wpg">
            <w:drawing>
              <wp:inline distT="0" distB="0" distL="0" distR="0" wp14:anchorId="631F8964" wp14:editId="223C403D">
                <wp:extent cx="5731510" cy="895350"/>
                <wp:effectExtent l="0" t="0" r="21590" b="19050"/>
                <wp:docPr id="207426893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940"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941" name="مجموعة 39"/>
                        <wpg:cNvGrpSpPr/>
                        <wpg:grpSpPr>
                          <a:xfrm>
                            <a:off x="0" y="0"/>
                            <a:ext cx="5731510" cy="895350"/>
                            <a:chOff x="0" y="0"/>
                            <a:chExt cx="5878196" cy="918845"/>
                          </a:xfrm>
                        </wpg:grpSpPr>
                        <wpg:grpSp>
                          <wpg:cNvPr id="2074268942" name="مجموعة 40"/>
                          <wpg:cNvGrpSpPr/>
                          <wpg:grpSpPr>
                            <a:xfrm>
                              <a:off x="0" y="0"/>
                              <a:ext cx="5878196" cy="918845"/>
                              <a:chOff x="0" y="0"/>
                              <a:chExt cx="6240348" cy="919070"/>
                            </a:xfrm>
                          </wpg:grpSpPr>
                          <wpg:grpSp>
                            <wpg:cNvPr id="2074268943" name="مجموعة 41"/>
                            <wpg:cNvGrpSpPr/>
                            <wpg:grpSpPr>
                              <a:xfrm>
                                <a:off x="0" y="169208"/>
                                <a:ext cx="5433072" cy="580613"/>
                                <a:chOff x="0" y="169208"/>
                                <a:chExt cx="5433072" cy="580613"/>
                              </a:xfrm>
                            </wpg:grpSpPr>
                            <wps:wsp>
                              <wps:cNvPr id="207426894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4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4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47" name="مربع نص 41"/>
                          <wps:cNvSpPr txBox="1"/>
                          <wps:spPr>
                            <a:xfrm>
                              <a:off x="204484" y="257055"/>
                              <a:ext cx="4616071" cy="387740"/>
                            </a:xfrm>
                            <a:prstGeom prst="rect">
                              <a:avLst/>
                            </a:prstGeom>
                            <a:noFill/>
                          </wps:spPr>
                          <wps:txbx>
                            <w:txbxContent>
                              <w:p w:rsidR="00671334" w:rsidRDefault="00671334" w:rsidP="001A1818">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مستقبل الحوكمة في ظل التطورات التكنولوجية المتسارعة</w:t>
                                </w:r>
                              </w:p>
                            </w:txbxContent>
                          </wps:txbx>
                          <wps:bodyPr wrap="square" rtlCol="1">
                            <a:spAutoFit/>
                          </wps:bodyPr>
                        </wps:wsp>
                      </wpg:grpSp>
                    </wpg:wgp>
                  </a:graphicData>
                </a:graphic>
              </wp:inline>
            </w:drawing>
          </mc:Choice>
          <mc:Fallback>
            <w:pict>
              <v:group id="_x0000_s371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">
                <v:shape id="صورة 38" o:spid="_x0000_s3713"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AqU/KAAAA4wAAAA8AAABkcnMvZG93bnJldi54bWxEj81qwkAUhfcF32G4grs6MYq10UkQsdBN&#10;aY2Fbi+ZayaYuRMz05i+fWdR6PJw/vh2xWhbMVDvG8cKFvMEBHHldMO1gs/zy+MGhA/IGlvHpOCH&#10;PBT55GGHmXZ3PtFQhlrEEfYZKjAhdJmUvjJk0c9dRxy9i+sthij7Wuoe73HctjJNkrW02HB8MNjR&#10;wVB1Lb+tguVxGI/Lw/ub/zLd+VbafeNPH0rNpuN+CyLQGP7Df+1XrSBNnlbpevO8ihSRKfKAzH8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O0AqU/KAAAA4wAAAA8AAAAAAAAA&#10;AAAAAAAAnwIAAGRycy9kb3ducmV2LnhtbFBLBQYAAAAABAAEAPcAAACWAwAAAAA=&#10;">
                  <v:imagedata r:id="rId67" o:title=""/>
                </v:shape>
                <v:group id="مجموعة 39" o:spid="_x0000_s371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v/AK&#10;zAAAAOMAAAAPAAAAAAAAAAAAAAAAAKoCAABkcnMvZG93bnJldi54bWxQSwUGAAAAAAQABAD6AAAA&#10;owMAAAAA&#10;">
                  <v:group id="مجموعة 40" o:spid="_x0000_s371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kbW59&#10;zAAAAOMAAAAPAAAAAAAAAAAAAAAAAKoCAABkcnMvZG93bnJldi54bWxQSwUGAAAAAAQABAD6AAAA&#10;owMAAAAA&#10;">
                    <v:group id="مجموعة 41" o:spid="_x0000_s371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CyHL&#10;5s0AAADjAAAADwAAAAAAAAAAAAAAAACqAgAAZHJzL2Rvd25yZXYueG1sUEsFBgAAAAAEAAQA+gAA&#10;AKQDAAAAAA==&#10;">
                      <v:shape id="شكل حر 42" o:spid="_x0000_s371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ImH8kA&#10;AADjAAAADwAAAGRycy9kb3ducmV2LnhtbESPwU7DMBBE70j9B2srcaN2g9W0oW5VVSA4cKHwAat4&#10;G4fG6zQ2bfh7jITEcTQzbzTr7eg7caEhtoENzGcKBHEdbMuNgY/3p7sliJiQLXaBycA3RdhuJjdr&#10;rGy48htdDqkRGcKxQgMupb6SMtaOPMZZ6ImzdwyDx5Tl0Eg74DXDfScLpRbSY8t5wWFPe0f16fDl&#10;DVilH70un0van1+d+pzbdLq3xtxOx90DiERj+g//tV+sgUKVulgsV1rD76f8B+Tm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EImH8kAAADj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71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6vdswA&#10;AADjAAAADwAAAGRycy9kb3ducmV2LnhtbESPQUsDMRSE74L/ITyhN5u4tNu6Ni210CLqQdtSr4/N&#10;c3cxeVk2aXf990YQPA4z8w2zWA3Oigt1ofGs4W6sQBCX3jRcaTgetrdzECEiG7SeScM3BVgtr68W&#10;WBjf8ztd9rESCcKhQA11jG0hZShrchjGviVO3qfvHMYku0qaDvsEd1ZmSuXSYcNpocaWNjWVX/uz&#10;0zB72577sMsPz48n+9oo+7HOXljr0c2wfgARaYj/4b/2k9GQqdkky+f3kyn8fkp/QC5/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Qp6vdswAAADjAAAADwAAAAAAAAAAAAAAAACY&#10;AgAAZHJzL2Rvd25yZXYueG1sUEsFBgAAAAAEAAQA9QAAAJEDAAAAAA==&#10;" fillcolor="#168489" stroked="f" strokeweight="1pt">
                        <v:stroke joinstyle="miter"/>
                      </v:roundrect>
                    </v:group>
                    <v:oval id="شكل بيضاوي 44" o:spid="_x0000_s371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2jtcsA&#10;AADjAAAADwAAAGRycy9kb3ducmV2LnhtbESPUWvCMBSF3wf7D+EOfJupRTpXjTIGQxHGMO4HXJtr&#10;U21uuiZq9++XwWCPh3POdziL1eBacaU+NJ4VTMYZCOLKm4ZrBZ/7t8cZiBCRDbaeScE3BVgt7+8W&#10;WBp/4x1ddaxFgnAoUYGNsSulDJUlh2HsO+LkHX3vMCbZ19L0eEtw18o8ywrpsOG0YLGjV0vVWV+c&#10;Aj3s9cf6WEv/ru32MDn5L7fbKDV6GF7mICIN8T/8194YBXn2NM2L2fO0gN9P6Q/I5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ELaO1ywAAAOMAAAAPAAAAAAAAAAAAAAAAAJgC&#10;AABkcnMvZG93bnJldi54bWxQSwUGAAAAAAQABAD1AAAAkAMAAAAA&#10;" filled="f" strokecolor="#a5a5a5 [2092]" strokeweight="1pt">
                      <v:stroke joinstyle="miter"/>
                    </v:oval>
                  </v:group>
                  <v:shape id="مربع نص 41" o:spid="_x0000_s3720"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klMkA&#10;AADjAAAADwAAAGRycy9kb3ducmV2LnhtbESPzU7DMBCE70i8g7VI3KjdqLQl1K0qfqQeuLSE+ype&#10;4oh4HcVLk749RkLiOJqZbzSb3RQ6daYhtZEtzGcGFHEdXcuNher99W4NKgmywy4yWbhQgt32+mqD&#10;pYsjH+l8kkZlCKcSLXiRvtQ61Z4CplnsibP3GYeAkuXQaDfgmOGh04UxSx2w5bzgsacnT/XX6TtY&#10;EHH7+aV6CenwMb09j97U91hZe3sz7R9BCU3yH/5rH5yFwqwWxXL9sFjB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nklMkAAADjAAAADwAAAAAAAAAAAAAAAACYAgAA&#10;ZHJzL2Rvd25yZXYueG1sUEsFBgAAAAAEAAQA9QAAAI4DAAAAAA==&#10;" filled="f" stroked="f">
                    <v:textbox style="mso-fit-shape-to-text:t">
                      <w:txbxContent>
                        <w:p w:rsidR="00671334" w:rsidRDefault="00671334" w:rsidP="001A1818">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مستقبل الحوكمة في ظل التطورات التكنولوجية المتسارعة</w:t>
                          </w:r>
                        </w:p>
                      </w:txbxContent>
                    </v:textbox>
                  </v:shape>
                </v:group>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يشهد العالم تطورا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تكنولوجيا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متسارعا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يؤثر على مختلف جوانب الحياة، بما في ذلك الحوكمة. تلعب التقنيات الحديثة دورا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محوريا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في تشكيل مستقبل الحوكمة، مما يتطلب من المؤسسات والدول التكيف مع هذه التغيرات لتعزيز الكفاءة والشفافية. </w:t>
      </w:r>
      <w:r w:rsidRPr="00E8020A">
        <w:rPr>
          <w:rFonts w:ascii="Sakkal Majalla" w:hAnsi="Sakkal Majalla" w:cs="Sakkal Majalla" w:hint="cs"/>
          <w:sz w:val="32"/>
          <w:szCs w:val="32"/>
          <w:rtl/>
        </w:rPr>
        <w:t xml:space="preserve">وفيما يلي </w:t>
      </w:r>
      <w:r w:rsidRPr="00E8020A">
        <w:rPr>
          <w:rFonts w:ascii="Sakkal Majalla" w:hAnsi="Sakkal Majalla" w:cs="Sakkal Majalla"/>
          <w:sz w:val="32"/>
          <w:szCs w:val="32"/>
          <w:rtl/>
        </w:rPr>
        <w:t>سنستعرض تأثير هذه التطورات على الحوكمة وكيفية الاستفادة منها</w:t>
      </w:r>
      <w:r w:rsidRPr="00E8020A">
        <w:rPr>
          <w:rFonts w:ascii="Sakkal Majalla" w:hAnsi="Sakkal Majalla" w:cs="Sakkal Majalla"/>
          <w:sz w:val="32"/>
          <w:szCs w:val="32"/>
        </w:rPr>
        <w:t>.</w:t>
      </w:r>
    </w:p>
    <w:p w:rsidR="00D75CDD" w:rsidRDefault="001A1818" w:rsidP="00D75CDD">
      <w:pPr>
        <w:rPr>
          <w:rFonts w:ascii="Sakkal Majalla" w:hAnsi="Sakkal Majalla"/>
          <w:sz w:val="32"/>
          <w:szCs w:val="32"/>
          <w:rtl/>
        </w:rPr>
      </w:pPr>
      <w:r w:rsidRPr="002A078C">
        <w:rPr>
          <w:rFonts w:ascii="Sakkal Majalla" w:hAnsi="Sakkal Majalla"/>
          <w:noProof/>
          <w:color w:val="002060"/>
          <w:sz w:val="34"/>
        </w:rPr>
        <mc:AlternateContent>
          <mc:Choice Requires="wpg">
            <w:drawing>
              <wp:inline distT="0" distB="0" distL="0" distR="0" wp14:anchorId="3D777047" wp14:editId="14768796">
                <wp:extent cx="5731510" cy="895350"/>
                <wp:effectExtent l="0" t="0" r="21590" b="19050"/>
                <wp:docPr id="207426894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949"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950" name="مجموعة 39"/>
                        <wpg:cNvGrpSpPr/>
                        <wpg:grpSpPr>
                          <a:xfrm>
                            <a:off x="0" y="0"/>
                            <a:ext cx="5731510" cy="895350"/>
                            <a:chOff x="0" y="0"/>
                            <a:chExt cx="5878196" cy="918845"/>
                          </a:xfrm>
                        </wpg:grpSpPr>
                        <wpg:grpSp>
                          <wpg:cNvPr id="2074268951" name="مجموعة 40"/>
                          <wpg:cNvGrpSpPr/>
                          <wpg:grpSpPr>
                            <a:xfrm>
                              <a:off x="0" y="0"/>
                              <a:ext cx="5878196" cy="918845"/>
                              <a:chOff x="0" y="0"/>
                              <a:chExt cx="6240348" cy="919070"/>
                            </a:xfrm>
                          </wpg:grpSpPr>
                          <wpg:grpSp>
                            <wpg:cNvPr id="2074268952" name="مجموعة 41"/>
                            <wpg:cNvGrpSpPr/>
                            <wpg:grpSpPr>
                              <a:xfrm>
                                <a:off x="0" y="169208"/>
                                <a:ext cx="5433072" cy="580613"/>
                                <a:chOff x="0" y="169208"/>
                                <a:chExt cx="5433072" cy="580613"/>
                              </a:xfrm>
                            </wpg:grpSpPr>
                            <wps:wsp>
                              <wps:cNvPr id="207426895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5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5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56" name="مربع نص 41"/>
                          <wps:cNvSpPr txBox="1"/>
                          <wps:spPr>
                            <a:xfrm>
                              <a:off x="204484" y="256918"/>
                              <a:ext cx="4616071" cy="387739"/>
                            </a:xfrm>
                            <a:prstGeom prst="rect">
                              <a:avLst/>
                            </a:prstGeom>
                            <a:noFill/>
                          </wps:spPr>
                          <wps:txbx>
                            <w:txbxContent>
                              <w:p w:rsidR="00671334" w:rsidRDefault="00671334"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تأثير التطورات التكنولوجية على الحوكمة</w:t>
                                </w:r>
                              </w:p>
                            </w:txbxContent>
                          </wps:txbx>
                          <wps:bodyPr wrap="square" rtlCol="1">
                            <a:spAutoFit/>
                          </wps:bodyPr>
                        </wps:wsp>
                      </wpg:grpSp>
                    </wpg:wgp>
                  </a:graphicData>
                </a:graphic>
              </wp:inline>
            </w:drawing>
          </mc:Choice>
          <mc:Fallback>
            <w:pict>
              <v:group id="_x0000_s372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">
                <v:shape id="صورة 38" o:spid="_x0000_s3722"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6ANLLAAAA4wAAAA8AAABkcnMvZG93bnJldi54bWxEj0FrwkAUhO+C/2F5hd500yhWo6uIKHiR&#10;1ljw+si+ZkOzb2N2G9N/3xUKPQ4z8w2z2vS2Fh21vnKs4GWcgCAunK64VPBxOYzmIHxA1lg7JgU/&#10;5GGzHg5WmGl35zN1eShFhLDPUIEJocmk9IUhi37sGuLofbrWYoiyLaVu8R7htpZpksykxYrjgsGG&#10;doaKr/zbKpjsu34/2b2d/NU0l1tut5U/vyv1/NRvlyAC9eE//Nc+agVp8jpNZ/PFdAGPT/EPyPUv&#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8OgDSywAAAOMAAAAPAAAAAAAA&#10;AAAAAAAAAJ8CAABkcnMvZG93bnJldi54bWxQSwUGAAAAAAQABAD3AAAAlwMAAAAA&#10;">
                  <v:imagedata r:id="rId67" o:title=""/>
                </v:shape>
                <v:group id="مجموعة 39" o:spid="_x0000_s372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4qw0zL&#10;AAAA4wAAAA8AAAAAAAAAAAAAAAAAqgIAAGRycy9kb3ducmV2LnhtbFBLBQYAAAAABAAEAPoAAACi&#10;AwAAAAA=&#10;">
                  <v:group id="مجموعة 40" o:spid="_x0000_s372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RZmbX&#10;zAAAAOMAAAAPAAAAAAAAAAAAAAAAAKoCAABkcnMvZG93bnJldi54bWxQSwUGAAAAAAQABAD6AAAA&#10;owMAAAAA&#10;">
                    <v:group id="مجموعة 41" o:spid="_x0000_s372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htPig&#10;zAAAAOMAAAAPAAAAAAAAAAAAAAAAAKoCAABkcnMvZG93bnJldi54bWxQSwUGAAAAAAQABAD6AAAA&#10;owMAAAAA&#10;">
                      <v:shape id="شكل حر 42" o:spid="_x0000_s372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IotsoA&#10;AADjAAAADwAAAGRycy9kb3ducmV2LnhtbESPwW7CMBBE75X6D9ZW4lZsQkogYFCFQO2hl9J+wCpe&#10;4kC8TmMD6d/XlSr1OJqZN5rVZnCtuFIfGs8aJmMFgrjypuFaw+fH/nEOIkRkg61n0vBNATbr+7sV&#10;lsbf+J2uh1iLBOFQogYbY1dKGSpLDsPYd8TJO/reYUyyr6Xp8ZbgrpWZUjPpsOG0YLGjraXqfLg4&#10;DUblO5cXLwVtv96sOk1MPE+N1qOH4XkJItIQ/8N/7VejIVNFns3mi6cp/H5Kf0Cu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pyKLb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72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ucMMwA&#10;AADjAAAADwAAAGRycy9kb3ducmV2LnhtbESPQUsDMRSE74L/ITyhN5u4tNu6Ni210CLqQdtSr4/N&#10;c3cxeVk2aXf990YQPA4z8w2zWA3Oigt1ofGs4W6sQBCX3jRcaTgetrdzECEiG7SeScM3BVgtr68W&#10;WBjf8ztd9rESCcKhQA11jG0hZShrchjGviVO3qfvHMYku0qaDvsEd1ZmSuXSYcNpocaWNjWVX/uz&#10;0zB72577sMsPz48n+9oo+7HOXljr0c2wfgARaYj/4b/2k9GQqdkky+f30wn8fkp/QC5/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qAucMMwAAADjAAAADwAAAAAAAAAAAAAAAACY&#10;AgAAZHJzL2Rvd25yZXYueG1sUEsFBgAAAAAEAAQA9QAAAJEDAAAAAA==&#10;" fillcolor="#168489" stroked="f" strokeweight="1pt">
                        <v:stroke joinstyle="miter"/>
                      </v:roundrect>
                    </v:group>
                    <v:oval id="شكل بيضاوي 44" o:spid="_x0000_s372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arH8sA&#10;AADjAAAADwAAAGRycy9kb3ducmV2LnhtbESP3WoCMRSE7wt9h3AKvatZl/rTrVGKIIpQxNgHON0c&#10;N9tuTrabqOvbN4WCl8PMfMPMFr1rxJm6UHtWMBxkIIhLb2quFHwcVk9TECEiG2w8k4IrBVjM7+9m&#10;WBh/4T2ddaxEgnAoUIGNsS2kDKUlh2HgW+LkHX3nMCbZVdJ0eElw18g8y8bSYc1pwWJLS0vltz45&#10;Bbo/6N36WEn/ru32c/jlf9x+o9TjQ//2CiJSH2/h//bGKMizyXM+nr6MRvD3Kf0BOf8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xJqsfywAAAOMAAAAPAAAAAAAAAAAAAAAAAJgC&#10;AABkcnMvZG93bnJldi54bWxQSwUGAAAAAAQABAD1AAAAkAMAAAAA&#10;" filled="f" strokecolor="#a5a5a5 [2092]" strokeweight="1pt">
                      <v:stroke joinstyle="miter"/>
                    </v:oval>
                  </v:group>
                  <v:shape id="مربع نص 41" o:spid="_x0000_s3729"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zX0skA&#10;AADjAAAADwAAAGRycy9kb3ducmV2LnhtbESPzU7DMBCE70i8g7VI3KjdiIYS6lYVP1IPXCjhvoqX&#10;OCJeR/HSpG+PkZA4jmbmG81mN4denWhMXWQLy4UBRdxE13FroX5/uVmDSoLssI9MFs6UYLe9vNhg&#10;5eLEb3Q6SqsyhFOFFrzIUGmdGk8B0yIOxNn7jGNAyXJstRtxyvDQ68KYUgfsOC94HOjRU/N1/A4W&#10;RNx+ea6fQzp8zK9PkzfNCmtrr6/m/QMooVn+w3/tg7NQmLvbolzfr0r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SzX0skAAADjAAAADwAAAAAAAAAAAAAAAACYAgAA&#10;ZHJzL2Rvd25yZXYueG1sUEsFBgAAAAAEAAQA9QAAAI4DAAAAAA==&#10;" filled="f" stroked="f">
                    <v:textbox style="mso-fit-shape-to-text:t">
                      <w:txbxContent>
                        <w:p w:rsidR="00671334" w:rsidRDefault="00671334"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تأثير التطورات التكنولوجية على الحوكمة</w:t>
                          </w:r>
                        </w:p>
                      </w:txbxContent>
                    </v:textbox>
                  </v:shape>
                </v:group>
                <w10:wrap anchorx="page"/>
                <w10:anchorlock/>
              </v:group>
            </w:pict>
          </mc:Fallback>
        </mc:AlternateContent>
      </w:r>
    </w:p>
    <w:p w:rsidR="00342F76" w:rsidRPr="007B4302" w:rsidRDefault="00342F76" w:rsidP="00342F76">
      <w:pPr>
        <w:rPr>
          <w:rFonts w:ascii="Sakkal Majalla" w:hAnsi="Sakkal Majalla"/>
          <w:sz w:val="32"/>
          <w:szCs w:val="32"/>
          <w:rtl/>
        </w:rPr>
      </w:pPr>
      <w:r w:rsidRPr="00342F76">
        <w:rPr>
          <w:rFonts w:ascii="Sakkal Majalla" w:hAnsi="Sakkal Majalla"/>
          <w:noProof/>
          <w:sz w:val="32"/>
          <w:szCs w:val="32"/>
        </w:rPr>
        <mc:AlternateContent>
          <mc:Choice Requires="wpg">
            <w:drawing>
              <wp:inline distT="0" distB="0" distL="0" distR="0" wp14:anchorId="51BB2920" wp14:editId="29D06B82">
                <wp:extent cx="5731510" cy="1231516"/>
                <wp:effectExtent l="0" t="19050" r="2540" b="6985"/>
                <wp:docPr id="2074269641" name="Group 41"/>
                <wp:cNvGraphicFramePr/>
                <a:graphic xmlns:a="http://schemas.openxmlformats.org/drawingml/2006/main">
                  <a:graphicData uri="http://schemas.microsoft.com/office/word/2010/wordprocessingGroup">
                    <wpg:wgp>
                      <wpg:cNvGrpSpPr/>
                      <wpg:grpSpPr>
                        <a:xfrm>
                          <a:off x="0" y="0"/>
                          <a:ext cx="5731510" cy="1231516"/>
                          <a:chOff x="0" y="0"/>
                          <a:chExt cx="9710200" cy="2088000"/>
                        </a:xfrm>
                      </wpg:grpSpPr>
                      <wps:wsp>
                        <wps:cNvPr id="2074269642" name="Rectangle 2074269642"/>
                        <wps:cNvSpPr/>
                        <wps:spPr>
                          <a:xfrm>
                            <a:off x="0" y="122951"/>
                            <a:ext cx="9710200" cy="231848"/>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074269643" name="그룹 8"/>
                        <wpg:cNvGrpSpPr/>
                        <wpg:grpSpPr>
                          <a:xfrm>
                            <a:off x="7412275" y="0"/>
                            <a:ext cx="1851414" cy="2088000"/>
                            <a:chOff x="7412275" y="0"/>
                            <a:chExt cx="1851414" cy="2088000"/>
                          </a:xfrm>
                          <a:solidFill>
                            <a:srgbClr val="168489"/>
                          </a:solidFill>
                        </wpg:grpSpPr>
                        <wps:wsp>
                          <wps:cNvPr id="2074269644" name="Rounded Rectangle 14"/>
                          <wps:cNvSpPr/>
                          <wps:spPr>
                            <a:xfrm rot="5400000">
                              <a:off x="7482268" y="-61550"/>
                              <a:ext cx="133445" cy="273432"/>
                            </a:xfrm>
                            <a:custGeom>
                              <a:avLst/>
                              <a:gdLst/>
                              <a:ahLst/>
                              <a:cxnLst/>
                              <a:rect l="l" t="t" r="r" b="b"/>
                              <a:pathLst>
                                <a:path w="142312" h="291601">
                                  <a:moveTo>
                                    <a:pt x="142312" y="0"/>
                                  </a:moveTo>
                                  <a:lnTo>
                                    <a:pt x="142312" y="291601"/>
                                  </a:lnTo>
                                  <a:cubicBezTo>
                                    <a:pt x="63311" y="290095"/>
                                    <a:pt x="0" y="225341"/>
                                    <a:pt x="0" y="145800"/>
                                  </a:cubicBezTo>
                                  <a:cubicBezTo>
                                    <a:pt x="0" y="66260"/>
                                    <a:pt x="63311" y="1506"/>
                                    <a:pt x="142312" y="0"/>
                                  </a:cubicBezTo>
                                  <a:close/>
                                </a:path>
                              </a:pathLst>
                            </a:cu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45" name="자유형: 도형 83"/>
                          <wps:cNvSpPr/>
                          <wps:spPr>
                            <a:xfrm flipH="1">
                              <a:off x="7549395" y="0"/>
                              <a:ext cx="1714294" cy="2088000"/>
                            </a:xfrm>
                            <a:custGeom>
                              <a:avLst/>
                              <a:gdLst>
                                <a:gd name="connsiteX0" fmla="*/ 1714294 w 1714294"/>
                                <a:gd name="connsiteY0" fmla="*/ 0 h 1905362"/>
                                <a:gd name="connsiteX1" fmla="*/ 131707 w 1714294"/>
                                <a:gd name="connsiteY1" fmla="*/ 8140 h 1905362"/>
                                <a:gd name="connsiteX2" fmla="*/ 2812 w 1714294"/>
                                <a:gd name="connsiteY2" fmla="*/ 161974 h 1905362"/>
                                <a:gd name="connsiteX3" fmla="*/ 4240 w 1714294"/>
                                <a:gd name="connsiteY3" fmla="*/ 210924 h 1905362"/>
                                <a:gd name="connsiteX4" fmla="*/ 0 w 1714294"/>
                                <a:gd name="connsiteY4" fmla="*/ 210924 h 1905362"/>
                                <a:gd name="connsiteX5" fmla="*/ 0 w 1714294"/>
                                <a:gd name="connsiteY5" fmla="*/ 1583698 h 1905362"/>
                                <a:gd name="connsiteX6" fmla="*/ 792510 w 1714294"/>
                                <a:gd name="connsiteY6" fmla="*/ 1905362 h 1905362"/>
                                <a:gd name="connsiteX7" fmla="*/ 1585021 w 1714294"/>
                                <a:gd name="connsiteY7" fmla="*/ 1583698 h 1905362"/>
                                <a:gd name="connsiteX8" fmla="*/ 1585021 w 1714294"/>
                                <a:gd name="connsiteY8" fmla="*/ 210924 h 1905362"/>
                                <a:gd name="connsiteX9" fmla="*/ 1584247 w 1714294"/>
                                <a:gd name="connsiteY9" fmla="*/ 210924 h 1905362"/>
                                <a:gd name="connsiteX10" fmla="*/ 1583747 w 1714294"/>
                                <a:gd name="connsiteY10" fmla="*/ 164137 h 1905362"/>
                                <a:gd name="connsiteX11" fmla="*/ 1714294 w 1714294"/>
                                <a:gd name="connsiteY11" fmla="*/ 0 h 1905362"/>
                                <a:gd name="connsiteX0" fmla="*/ 1714294 w 1714294"/>
                                <a:gd name="connsiteY0" fmla="*/ 0 h 1905362"/>
                                <a:gd name="connsiteX1" fmla="*/ 131707 w 1714294"/>
                                <a:gd name="connsiteY1" fmla="*/ 3116 h 1905362"/>
                                <a:gd name="connsiteX2" fmla="*/ 2812 w 1714294"/>
                                <a:gd name="connsiteY2" fmla="*/ 161974 h 1905362"/>
                                <a:gd name="connsiteX3" fmla="*/ 4240 w 1714294"/>
                                <a:gd name="connsiteY3" fmla="*/ 210924 h 1905362"/>
                                <a:gd name="connsiteX4" fmla="*/ 0 w 1714294"/>
                                <a:gd name="connsiteY4" fmla="*/ 210924 h 1905362"/>
                                <a:gd name="connsiteX5" fmla="*/ 0 w 1714294"/>
                                <a:gd name="connsiteY5" fmla="*/ 1583698 h 1905362"/>
                                <a:gd name="connsiteX6" fmla="*/ 792510 w 1714294"/>
                                <a:gd name="connsiteY6" fmla="*/ 1905362 h 1905362"/>
                                <a:gd name="connsiteX7" fmla="*/ 1585021 w 1714294"/>
                                <a:gd name="connsiteY7" fmla="*/ 1583698 h 1905362"/>
                                <a:gd name="connsiteX8" fmla="*/ 1585021 w 1714294"/>
                                <a:gd name="connsiteY8" fmla="*/ 210924 h 1905362"/>
                                <a:gd name="connsiteX9" fmla="*/ 1584247 w 1714294"/>
                                <a:gd name="connsiteY9" fmla="*/ 210924 h 1905362"/>
                                <a:gd name="connsiteX10" fmla="*/ 1583747 w 1714294"/>
                                <a:gd name="connsiteY10" fmla="*/ 164137 h 1905362"/>
                                <a:gd name="connsiteX11" fmla="*/ 1714294 w 1714294"/>
                                <a:gd name="connsiteY11" fmla="*/ 0 h 1905362"/>
                                <a:gd name="connsiteX0" fmla="*/ 1714294 w 1714294"/>
                                <a:gd name="connsiteY0" fmla="*/ 1908 h 1907270"/>
                                <a:gd name="connsiteX1" fmla="*/ 131707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14294 w 1714294"/>
                                <a:gd name="connsiteY0" fmla="*/ 1908 h 1907270"/>
                                <a:gd name="connsiteX1" fmla="*/ 151804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14294 w 1714294"/>
                                <a:gd name="connsiteY0" fmla="*/ 1908 h 1907270"/>
                                <a:gd name="connsiteX1" fmla="*/ 151804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603196 w 1733743"/>
                                <a:gd name="connsiteY9" fmla="*/ 166045 h 1907270"/>
                                <a:gd name="connsiteX10" fmla="*/ 1733743 w 1733743"/>
                                <a:gd name="connsiteY10" fmla="*/ 1908 h 1907270"/>
                                <a:gd name="connsiteX0" fmla="*/ 1733743 w 1817187"/>
                                <a:gd name="connsiteY0" fmla="*/ 1908 h 1907270"/>
                                <a:gd name="connsiteX1" fmla="*/ 171253 w 1817187"/>
                                <a:gd name="connsiteY1" fmla="*/ 0 h 1907270"/>
                                <a:gd name="connsiteX2" fmla="*/ 23689 w 1817187"/>
                                <a:gd name="connsiteY2" fmla="*/ 212832 h 1907270"/>
                                <a:gd name="connsiteX3" fmla="*/ 19449 w 1817187"/>
                                <a:gd name="connsiteY3" fmla="*/ 212832 h 1907270"/>
                                <a:gd name="connsiteX4" fmla="*/ 19449 w 1817187"/>
                                <a:gd name="connsiteY4" fmla="*/ 1585606 h 1907270"/>
                                <a:gd name="connsiteX5" fmla="*/ 811959 w 1817187"/>
                                <a:gd name="connsiteY5" fmla="*/ 1907270 h 1907270"/>
                                <a:gd name="connsiteX6" fmla="*/ 1604470 w 1817187"/>
                                <a:gd name="connsiteY6" fmla="*/ 1585606 h 1907270"/>
                                <a:gd name="connsiteX7" fmla="*/ 1604470 w 1817187"/>
                                <a:gd name="connsiteY7" fmla="*/ 212832 h 1907270"/>
                                <a:gd name="connsiteX8" fmla="*/ 1603696 w 1817187"/>
                                <a:gd name="connsiteY8" fmla="*/ 212832 h 1907270"/>
                                <a:gd name="connsiteX9" fmla="*/ 1733743 w 1817187"/>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593647 w 1733743"/>
                                <a:gd name="connsiteY8" fmla="*/ 167614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14294 w 1714294"/>
                                <a:gd name="connsiteY0" fmla="*/ 1908 h 1907270"/>
                                <a:gd name="connsiteX1" fmla="*/ 151804 w 1714294"/>
                                <a:gd name="connsiteY1" fmla="*/ 0 h 1907270"/>
                                <a:gd name="connsiteX2" fmla="*/ 4240 w 1714294"/>
                                <a:gd name="connsiteY2" fmla="*/ 212832 h 1907270"/>
                                <a:gd name="connsiteX3" fmla="*/ 0 w 1714294"/>
                                <a:gd name="connsiteY3" fmla="*/ 212832 h 1907270"/>
                                <a:gd name="connsiteX4" fmla="*/ 0 w 1714294"/>
                                <a:gd name="connsiteY4" fmla="*/ 1585606 h 1907270"/>
                                <a:gd name="connsiteX5" fmla="*/ 792510 w 1714294"/>
                                <a:gd name="connsiteY5" fmla="*/ 1907270 h 1907270"/>
                                <a:gd name="connsiteX6" fmla="*/ 1585021 w 1714294"/>
                                <a:gd name="connsiteY6" fmla="*/ 1585606 h 1907270"/>
                                <a:gd name="connsiteX7" fmla="*/ 1585021 w 1714294"/>
                                <a:gd name="connsiteY7" fmla="*/ 212832 h 1907270"/>
                                <a:gd name="connsiteX8" fmla="*/ 1714294 w 1714294"/>
                                <a:gd name="connsiteY8" fmla="*/ 1908 h 1907270"/>
                                <a:gd name="connsiteX0" fmla="*/ 1714294 w 1714294"/>
                                <a:gd name="connsiteY0" fmla="*/ 2010 h 1907372"/>
                                <a:gd name="connsiteX1" fmla="*/ 15180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4294 w 1714294"/>
                                <a:gd name="connsiteY0" fmla="*/ 2010 h 1907372"/>
                                <a:gd name="connsiteX1" fmla="*/ 21209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4294 w 1714294"/>
                                <a:gd name="connsiteY0" fmla="*/ 2010 h 1907372"/>
                                <a:gd name="connsiteX1" fmla="*/ 21209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9318 w 1719318"/>
                                <a:gd name="connsiteY0" fmla="*/ 2010 h 1907372"/>
                                <a:gd name="connsiteX1" fmla="*/ 217118 w 1719318"/>
                                <a:gd name="connsiteY1" fmla="*/ 102 h 1907372"/>
                                <a:gd name="connsiteX2" fmla="*/ 9264 w 1719318"/>
                                <a:gd name="connsiteY2" fmla="*/ 212934 h 1907372"/>
                                <a:gd name="connsiteX3" fmla="*/ 0 w 1719318"/>
                                <a:gd name="connsiteY3" fmla="*/ 152644 h 1907372"/>
                                <a:gd name="connsiteX4" fmla="*/ 5024 w 1719318"/>
                                <a:gd name="connsiteY4" fmla="*/ 1585708 h 1907372"/>
                                <a:gd name="connsiteX5" fmla="*/ 797534 w 1719318"/>
                                <a:gd name="connsiteY5" fmla="*/ 1907372 h 1907372"/>
                                <a:gd name="connsiteX6" fmla="*/ 1590045 w 1719318"/>
                                <a:gd name="connsiteY6" fmla="*/ 1585708 h 1907372"/>
                                <a:gd name="connsiteX7" fmla="*/ 1590045 w 1719318"/>
                                <a:gd name="connsiteY7" fmla="*/ 212934 h 1907372"/>
                                <a:gd name="connsiteX8" fmla="*/ 1719318 w 1719318"/>
                                <a:gd name="connsiteY8" fmla="*/ 2010 h 1907372"/>
                                <a:gd name="connsiteX0" fmla="*/ 1854970 w 1854970"/>
                                <a:gd name="connsiteY0" fmla="*/ 2010 h 1907372"/>
                                <a:gd name="connsiteX1" fmla="*/ 352770 w 1854970"/>
                                <a:gd name="connsiteY1" fmla="*/ 102 h 1907372"/>
                                <a:gd name="connsiteX2" fmla="*/ 144916 w 1854970"/>
                                <a:gd name="connsiteY2" fmla="*/ 212934 h 1907372"/>
                                <a:gd name="connsiteX3" fmla="*/ 0 w 1854970"/>
                                <a:gd name="connsiteY3" fmla="*/ 172741 h 1907372"/>
                                <a:gd name="connsiteX4" fmla="*/ 140676 w 1854970"/>
                                <a:gd name="connsiteY4" fmla="*/ 1585708 h 1907372"/>
                                <a:gd name="connsiteX5" fmla="*/ 933186 w 1854970"/>
                                <a:gd name="connsiteY5" fmla="*/ 1907372 h 1907372"/>
                                <a:gd name="connsiteX6" fmla="*/ 1725697 w 1854970"/>
                                <a:gd name="connsiteY6" fmla="*/ 1585708 h 1907372"/>
                                <a:gd name="connsiteX7" fmla="*/ 1725697 w 1854970"/>
                                <a:gd name="connsiteY7" fmla="*/ 212934 h 1907372"/>
                                <a:gd name="connsiteX8" fmla="*/ 1854970 w 1854970"/>
                                <a:gd name="connsiteY8" fmla="*/ 2010 h 1907372"/>
                                <a:gd name="connsiteX0" fmla="*/ 1854970 w 1854970"/>
                                <a:gd name="connsiteY0" fmla="*/ 2043 h 1907405"/>
                                <a:gd name="connsiteX1" fmla="*/ 352770 w 1854970"/>
                                <a:gd name="connsiteY1" fmla="*/ 135 h 1907405"/>
                                <a:gd name="connsiteX2" fmla="*/ 144916 w 1854970"/>
                                <a:gd name="connsiteY2" fmla="*/ 212967 h 1907405"/>
                                <a:gd name="connsiteX3" fmla="*/ 0 w 1854970"/>
                                <a:gd name="connsiteY3" fmla="*/ 172774 h 1907405"/>
                                <a:gd name="connsiteX4" fmla="*/ 140676 w 1854970"/>
                                <a:gd name="connsiteY4" fmla="*/ 1585741 h 1907405"/>
                                <a:gd name="connsiteX5" fmla="*/ 933186 w 1854970"/>
                                <a:gd name="connsiteY5" fmla="*/ 1907405 h 1907405"/>
                                <a:gd name="connsiteX6" fmla="*/ 1725697 w 1854970"/>
                                <a:gd name="connsiteY6" fmla="*/ 1585741 h 1907405"/>
                                <a:gd name="connsiteX7" fmla="*/ 1725697 w 1854970"/>
                                <a:gd name="connsiteY7" fmla="*/ 212967 h 1907405"/>
                                <a:gd name="connsiteX8" fmla="*/ 1854970 w 1854970"/>
                                <a:gd name="connsiteY8" fmla="*/ 2043 h 1907405"/>
                                <a:gd name="connsiteX0" fmla="*/ 1714294 w 1714294"/>
                                <a:gd name="connsiteY0" fmla="*/ 2043 h 1907405"/>
                                <a:gd name="connsiteX1" fmla="*/ 212094 w 1714294"/>
                                <a:gd name="connsiteY1" fmla="*/ 135 h 1907405"/>
                                <a:gd name="connsiteX2" fmla="*/ 4240 w 1714294"/>
                                <a:gd name="connsiteY2" fmla="*/ 212967 h 1907405"/>
                                <a:gd name="connsiteX3" fmla="*/ 0 w 1714294"/>
                                <a:gd name="connsiteY3" fmla="*/ 1585741 h 1907405"/>
                                <a:gd name="connsiteX4" fmla="*/ 792510 w 1714294"/>
                                <a:gd name="connsiteY4" fmla="*/ 1907405 h 1907405"/>
                                <a:gd name="connsiteX5" fmla="*/ 1585021 w 1714294"/>
                                <a:gd name="connsiteY5" fmla="*/ 1585741 h 1907405"/>
                                <a:gd name="connsiteX6" fmla="*/ 1585021 w 1714294"/>
                                <a:gd name="connsiteY6" fmla="*/ 212967 h 1907405"/>
                                <a:gd name="connsiteX7" fmla="*/ 1714294 w 1714294"/>
                                <a:gd name="connsiteY7" fmla="*/ 2043 h 1907405"/>
                                <a:gd name="connsiteX0" fmla="*/ 1714294 w 1714294"/>
                                <a:gd name="connsiteY0" fmla="*/ 2043 h 1907405"/>
                                <a:gd name="connsiteX1" fmla="*/ 212094 w 1714294"/>
                                <a:gd name="connsiteY1" fmla="*/ 135 h 1907405"/>
                                <a:gd name="connsiteX2" fmla="*/ 4240 w 1714294"/>
                                <a:gd name="connsiteY2" fmla="*/ 212967 h 1907405"/>
                                <a:gd name="connsiteX3" fmla="*/ 0 w 1714294"/>
                                <a:gd name="connsiteY3" fmla="*/ 1585741 h 1907405"/>
                                <a:gd name="connsiteX4" fmla="*/ 792510 w 1714294"/>
                                <a:gd name="connsiteY4" fmla="*/ 1907405 h 1907405"/>
                                <a:gd name="connsiteX5" fmla="*/ 1585021 w 1714294"/>
                                <a:gd name="connsiteY5" fmla="*/ 1585741 h 1907405"/>
                                <a:gd name="connsiteX6" fmla="*/ 1585021 w 1714294"/>
                                <a:gd name="connsiteY6" fmla="*/ 212967 h 1907405"/>
                                <a:gd name="connsiteX7" fmla="*/ 1714294 w 1714294"/>
                                <a:gd name="connsiteY7" fmla="*/ 2043 h 1907405"/>
                                <a:gd name="connsiteX0" fmla="*/ 1714294 w 1714294"/>
                                <a:gd name="connsiteY0" fmla="*/ 2014 h 1907376"/>
                                <a:gd name="connsiteX1" fmla="*/ 212094 w 1714294"/>
                                <a:gd name="connsiteY1" fmla="*/ 106 h 1907376"/>
                                <a:gd name="connsiteX2" fmla="*/ 4240 w 1714294"/>
                                <a:gd name="connsiteY2" fmla="*/ 212938 h 1907376"/>
                                <a:gd name="connsiteX3" fmla="*/ 0 w 1714294"/>
                                <a:gd name="connsiteY3" fmla="*/ 1585712 h 1907376"/>
                                <a:gd name="connsiteX4" fmla="*/ 792510 w 1714294"/>
                                <a:gd name="connsiteY4" fmla="*/ 1907376 h 1907376"/>
                                <a:gd name="connsiteX5" fmla="*/ 1585021 w 1714294"/>
                                <a:gd name="connsiteY5" fmla="*/ 1585712 h 1907376"/>
                                <a:gd name="connsiteX6" fmla="*/ 1585021 w 1714294"/>
                                <a:gd name="connsiteY6" fmla="*/ 212938 h 1907376"/>
                                <a:gd name="connsiteX7" fmla="*/ 1714294 w 1714294"/>
                                <a:gd name="connsiteY7" fmla="*/ 2014 h 1907376"/>
                                <a:gd name="connsiteX0" fmla="*/ 1714294 w 1714294"/>
                                <a:gd name="connsiteY0" fmla="*/ 2014 h 1907376"/>
                                <a:gd name="connsiteX1" fmla="*/ 212094 w 1714294"/>
                                <a:gd name="connsiteY1" fmla="*/ 106 h 1907376"/>
                                <a:gd name="connsiteX2" fmla="*/ 4240 w 1714294"/>
                                <a:gd name="connsiteY2" fmla="*/ 212938 h 1907376"/>
                                <a:gd name="connsiteX3" fmla="*/ 0 w 1714294"/>
                                <a:gd name="connsiteY3" fmla="*/ 1585712 h 1907376"/>
                                <a:gd name="connsiteX4" fmla="*/ 792510 w 1714294"/>
                                <a:gd name="connsiteY4" fmla="*/ 1907376 h 1907376"/>
                                <a:gd name="connsiteX5" fmla="*/ 1585021 w 1714294"/>
                                <a:gd name="connsiteY5" fmla="*/ 1585712 h 1907376"/>
                                <a:gd name="connsiteX6" fmla="*/ 1585021 w 1714294"/>
                                <a:gd name="connsiteY6" fmla="*/ 212938 h 1907376"/>
                                <a:gd name="connsiteX7" fmla="*/ 1714294 w 1714294"/>
                                <a:gd name="connsiteY7" fmla="*/ 2014 h 19073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714294" h="1907376">
                                  <a:moveTo>
                                    <a:pt x="1714294" y="2014"/>
                                  </a:moveTo>
                                  <a:lnTo>
                                    <a:pt x="212094" y="106"/>
                                  </a:lnTo>
                                  <a:cubicBezTo>
                                    <a:pt x="-22673" y="-4933"/>
                                    <a:pt x="4419" y="172442"/>
                                    <a:pt x="4240" y="212938"/>
                                  </a:cubicBezTo>
                                  <a:cubicBezTo>
                                    <a:pt x="2827" y="670529"/>
                                    <a:pt x="1413" y="1128121"/>
                                    <a:pt x="0" y="1585712"/>
                                  </a:cubicBezTo>
                                  <a:lnTo>
                                    <a:pt x="792510" y="1907376"/>
                                  </a:lnTo>
                                  <a:lnTo>
                                    <a:pt x="1585021" y="1585712"/>
                                  </a:lnTo>
                                  <a:lnTo>
                                    <a:pt x="1585021" y="212938"/>
                                  </a:lnTo>
                                  <a:cubicBezTo>
                                    <a:pt x="1587919" y="137605"/>
                                    <a:pt x="1570719" y="27105"/>
                                    <a:pt x="1714294" y="2014"/>
                                  </a:cubicBezTo>
                                  <a:close/>
                                </a:path>
                              </a:pathLst>
                            </a:cu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074269646" name="그룹 8"/>
                        <wpg:cNvGrpSpPr/>
                        <wpg:grpSpPr>
                          <a:xfrm>
                            <a:off x="5127576" y="0"/>
                            <a:ext cx="1851414" cy="2088000"/>
                            <a:chOff x="5127576" y="0"/>
                            <a:chExt cx="1851414" cy="2088000"/>
                          </a:xfrm>
                          <a:solidFill>
                            <a:srgbClr val="9FCFD1"/>
                          </a:solidFill>
                        </wpg:grpSpPr>
                        <wps:wsp>
                          <wps:cNvPr id="2074269647" name="Rounded Rectangle 14"/>
                          <wps:cNvSpPr/>
                          <wps:spPr>
                            <a:xfrm rot="5400000">
                              <a:off x="5197569" y="-61550"/>
                              <a:ext cx="133445" cy="273432"/>
                            </a:xfrm>
                            <a:custGeom>
                              <a:avLst/>
                              <a:gdLst/>
                              <a:ahLst/>
                              <a:cxnLst/>
                              <a:rect l="l" t="t" r="r" b="b"/>
                              <a:pathLst>
                                <a:path w="142312" h="291601">
                                  <a:moveTo>
                                    <a:pt x="142312" y="0"/>
                                  </a:moveTo>
                                  <a:lnTo>
                                    <a:pt x="142312" y="291601"/>
                                  </a:lnTo>
                                  <a:cubicBezTo>
                                    <a:pt x="63311" y="290095"/>
                                    <a:pt x="0" y="225341"/>
                                    <a:pt x="0" y="145800"/>
                                  </a:cubicBezTo>
                                  <a:cubicBezTo>
                                    <a:pt x="0" y="66260"/>
                                    <a:pt x="63311" y="1506"/>
                                    <a:pt x="142312" y="0"/>
                                  </a:cubicBezTo>
                                  <a:close/>
                                </a:path>
                              </a:pathLst>
                            </a:cu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48" name="자유형: 도형 83"/>
                          <wps:cNvSpPr/>
                          <wps:spPr>
                            <a:xfrm flipH="1">
                              <a:off x="5264696" y="0"/>
                              <a:ext cx="1714294" cy="2088000"/>
                            </a:xfrm>
                            <a:custGeom>
                              <a:avLst/>
                              <a:gdLst>
                                <a:gd name="connsiteX0" fmla="*/ 1714294 w 1714294"/>
                                <a:gd name="connsiteY0" fmla="*/ 0 h 1905362"/>
                                <a:gd name="connsiteX1" fmla="*/ 131707 w 1714294"/>
                                <a:gd name="connsiteY1" fmla="*/ 8140 h 1905362"/>
                                <a:gd name="connsiteX2" fmla="*/ 2812 w 1714294"/>
                                <a:gd name="connsiteY2" fmla="*/ 161974 h 1905362"/>
                                <a:gd name="connsiteX3" fmla="*/ 4240 w 1714294"/>
                                <a:gd name="connsiteY3" fmla="*/ 210924 h 1905362"/>
                                <a:gd name="connsiteX4" fmla="*/ 0 w 1714294"/>
                                <a:gd name="connsiteY4" fmla="*/ 210924 h 1905362"/>
                                <a:gd name="connsiteX5" fmla="*/ 0 w 1714294"/>
                                <a:gd name="connsiteY5" fmla="*/ 1583698 h 1905362"/>
                                <a:gd name="connsiteX6" fmla="*/ 792510 w 1714294"/>
                                <a:gd name="connsiteY6" fmla="*/ 1905362 h 1905362"/>
                                <a:gd name="connsiteX7" fmla="*/ 1585021 w 1714294"/>
                                <a:gd name="connsiteY7" fmla="*/ 1583698 h 1905362"/>
                                <a:gd name="connsiteX8" fmla="*/ 1585021 w 1714294"/>
                                <a:gd name="connsiteY8" fmla="*/ 210924 h 1905362"/>
                                <a:gd name="connsiteX9" fmla="*/ 1584247 w 1714294"/>
                                <a:gd name="connsiteY9" fmla="*/ 210924 h 1905362"/>
                                <a:gd name="connsiteX10" fmla="*/ 1583747 w 1714294"/>
                                <a:gd name="connsiteY10" fmla="*/ 164137 h 1905362"/>
                                <a:gd name="connsiteX11" fmla="*/ 1714294 w 1714294"/>
                                <a:gd name="connsiteY11" fmla="*/ 0 h 1905362"/>
                                <a:gd name="connsiteX0" fmla="*/ 1714294 w 1714294"/>
                                <a:gd name="connsiteY0" fmla="*/ 0 h 1905362"/>
                                <a:gd name="connsiteX1" fmla="*/ 131707 w 1714294"/>
                                <a:gd name="connsiteY1" fmla="*/ 3116 h 1905362"/>
                                <a:gd name="connsiteX2" fmla="*/ 2812 w 1714294"/>
                                <a:gd name="connsiteY2" fmla="*/ 161974 h 1905362"/>
                                <a:gd name="connsiteX3" fmla="*/ 4240 w 1714294"/>
                                <a:gd name="connsiteY3" fmla="*/ 210924 h 1905362"/>
                                <a:gd name="connsiteX4" fmla="*/ 0 w 1714294"/>
                                <a:gd name="connsiteY4" fmla="*/ 210924 h 1905362"/>
                                <a:gd name="connsiteX5" fmla="*/ 0 w 1714294"/>
                                <a:gd name="connsiteY5" fmla="*/ 1583698 h 1905362"/>
                                <a:gd name="connsiteX6" fmla="*/ 792510 w 1714294"/>
                                <a:gd name="connsiteY6" fmla="*/ 1905362 h 1905362"/>
                                <a:gd name="connsiteX7" fmla="*/ 1585021 w 1714294"/>
                                <a:gd name="connsiteY7" fmla="*/ 1583698 h 1905362"/>
                                <a:gd name="connsiteX8" fmla="*/ 1585021 w 1714294"/>
                                <a:gd name="connsiteY8" fmla="*/ 210924 h 1905362"/>
                                <a:gd name="connsiteX9" fmla="*/ 1584247 w 1714294"/>
                                <a:gd name="connsiteY9" fmla="*/ 210924 h 1905362"/>
                                <a:gd name="connsiteX10" fmla="*/ 1583747 w 1714294"/>
                                <a:gd name="connsiteY10" fmla="*/ 164137 h 1905362"/>
                                <a:gd name="connsiteX11" fmla="*/ 1714294 w 1714294"/>
                                <a:gd name="connsiteY11" fmla="*/ 0 h 1905362"/>
                                <a:gd name="connsiteX0" fmla="*/ 1714294 w 1714294"/>
                                <a:gd name="connsiteY0" fmla="*/ 1908 h 1907270"/>
                                <a:gd name="connsiteX1" fmla="*/ 131707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14294 w 1714294"/>
                                <a:gd name="connsiteY0" fmla="*/ 1908 h 1907270"/>
                                <a:gd name="connsiteX1" fmla="*/ 151804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14294 w 1714294"/>
                                <a:gd name="connsiteY0" fmla="*/ 1908 h 1907270"/>
                                <a:gd name="connsiteX1" fmla="*/ 151804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603196 w 1733743"/>
                                <a:gd name="connsiteY9" fmla="*/ 166045 h 1907270"/>
                                <a:gd name="connsiteX10" fmla="*/ 1733743 w 1733743"/>
                                <a:gd name="connsiteY10" fmla="*/ 1908 h 1907270"/>
                                <a:gd name="connsiteX0" fmla="*/ 1733743 w 1817187"/>
                                <a:gd name="connsiteY0" fmla="*/ 1908 h 1907270"/>
                                <a:gd name="connsiteX1" fmla="*/ 171253 w 1817187"/>
                                <a:gd name="connsiteY1" fmla="*/ 0 h 1907270"/>
                                <a:gd name="connsiteX2" fmla="*/ 23689 w 1817187"/>
                                <a:gd name="connsiteY2" fmla="*/ 212832 h 1907270"/>
                                <a:gd name="connsiteX3" fmla="*/ 19449 w 1817187"/>
                                <a:gd name="connsiteY3" fmla="*/ 212832 h 1907270"/>
                                <a:gd name="connsiteX4" fmla="*/ 19449 w 1817187"/>
                                <a:gd name="connsiteY4" fmla="*/ 1585606 h 1907270"/>
                                <a:gd name="connsiteX5" fmla="*/ 811959 w 1817187"/>
                                <a:gd name="connsiteY5" fmla="*/ 1907270 h 1907270"/>
                                <a:gd name="connsiteX6" fmla="*/ 1604470 w 1817187"/>
                                <a:gd name="connsiteY6" fmla="*/ 1585606 h 1907270"/>
                                <a:gd name="connsiteX7" fmla="*/ 1604470 w 1817187"/>
                                <a:gd name="connsiteY7" fmla="*/ 212832 h 1907270"/>
                                <a:gd name="connsiteX8" fmla="*/ 1603696 w 1817187"/>
                                <a:gd name="connsiteY8" fmla="*/ 212832 h 1907270"/>
                                <a:gd name="connsiteX9" fmla="*/ 1733743 w 1817187"/>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593647 w 1733743"/>
                                <a:gd name="connsiteY8" fmla="*/ 167614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14294 w 1714294"/>
                                <a:gd name="connsiteY0" fmla="*/ 1908 h 1907270"/>
                                <a:gd name="connsiteX1" fmla="*/ 151804 w 1714294"/>
                                <a:gd name="connsiteY1" fmla="*/ 0 h 1907270"/>
                                <a:gd name="connsiteX2" fmla="*/ 4240 w 1714294"/>
                                <a:gd name="connsiteY2" fmla="*/ 212832 h 1907270"/>
                                <a:gd name="connsiteX3" fmla="*/ 0 w 1714294"/>
                                <a:gd name="connsiteY3" fmla="*/ 212832 h 1907270"/>
                                <a:gd name="connsiteX4" fmla="*/ 0 w 1714294"/>
                                <a:gd name="connsiteY4" fmla="*/ 1585606 h 1907270"/>
                                <a:gd name="connsiteX5" fmla="*/ 792510 w 1714294"/>
                                <a:gd name="connsiteY5" fmla="*/ 1907270 h 1907270"/>
                                <a:gd name="connsiteX6" fmla="*/ 1585021 w 1714294"/>
                                <a:gd name="connsiteY6" fmla="*/ 1585606 h 1907270"/>
                                <a:gd name="connsiteX7" fmla="*/ 1585021 w 1714294"/>
                                <a:gd name="connsiteY7" fmla="*/ 212832 h 1907270"/>
                                <a:gd name="connsiteX8" fmla="*/ 1714294 w 1714294"/>
                                <a:gd name="connsiteY8" fmla="*/ 1908 h 1907270"/>
                                <a:gd name="connsiteX0" fmla="*/ 1714294 w 1714294"/>
                                <a:gd name="connsiteY0" fmla="*/ 2010 h 1907372"/>
                                <a:gd name="connsiteX1" fmla="*/ 15180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4294 w 1714294"/>
                                <a:gd name="connsiteY0" fmla="*/ 2010 h 1907372"/>
                                <a:gd name="connsiteX1" fmla="*/ 21209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4294 w 1714294"/>
                                <a:gd name="connsiteY0" fmla="*/ 2010 h 1907372"/>
                                <a:gd name="connsiteX1" fmla="*/ 21209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9318 w 1719318"/>
                                <a:gd name="connsiteY0" fmla="*/ 2010 h 1907372"/>
                                <a:gd name="connsiteX1" fmla="*/ 217118 w 1719318"/>
                                <a:gd name="connsiteY1" fmla="*/ 102 h 1907372"/>
                                <a:gd name="connsiteX2" fmla="*/ 9264 w 1719318"/>
                                <a:gd name="connsiteY2" fmla="*/ 212934 h 1907372"/>
                                <a:gd name="connsiteX3" fmla="*/ 0 w 1719318"/>
                                <a:gd name="connsiteY3" fmla="*/ 152644 h 1907372"/>
                                <a:gd name="connsiteX4" fmla="*/ 5024 w 1719318"/>
                                <a:gd name="connsiteY4" fmla="*/ 1585708 h 1907372"/>
                                <a:gd name="connsiteX5" fmla="*/ 797534 w 1719318"/>
                                <a:gd name="connsiteY5" fmla="*/ 1907372 h 1907372"/>
                                <a:gd name="connsiteX6" fmla="*/ 1590045 w 1719318"/>
                                <a:gd name="connsiteY6" fmla="*/ 1585708 h 1907372"/>
                                <a:gd name="connsiteX7" fmla="*/ 1590045 w 1719318"/>
                                <a:gd name="connsiteY7" fmla="*/ 212934 h 1907372"/>
                                <a:gd name="connsiteX8" fmla="*/ 1719318 w 1719318"/>
                                <a:gd name="connsiteY8" fmla="*/ 2010 h 1907372"/>
                                <a:gd name="connsiteX0" fmla="*/ 1854970 w 1854970"/>
                                <a:gd name="connsiteY0" fmla="*/ 2010 h 1907372"/>
                                <a:gd name="connsiteX1" fmla="*/ 352770 w 1854970"/>
                                <a:gd name="connsiteY1" fmla="*/ 102 h 1907372"/>
                                <a:gd name="connsiteX2" fmla="*/ 144916 w 1854970"/>
                                <a:gd name="connsiteY2" fmla="*/ 212934 h 1907372"/>
                                <a:gd name="connsiteX3" fmla="*/ 0 w 1854970"/>
                                <a:gd name="connsiteY3" fmla="*/ 172741 h 1907372"/>
                                <a:gd name="connsiteX4" fmla="*/ 140676 w 1854970"/>
                                <a:gd name="connsiteY4" fmla="*/ 1585708 h 1907372"/>
                                <a:gd name="connsiteX5" fmla="*/ 933186 w 1854970"/>
                                <a:gd name="connsiteY5" fmla="*/ 1907372 h 1907372"/>
                                <a:gd name="connsiteX6" fmla="*/ 1725697 w 1854970"/>
                                <a:gd name="connsiteY6" fmla="*/ 1585708 h 1907372"/>
                                <a:gd name="connsiteX7" fmla="*/ 1725697 w 1854970"/>
                                <a:gd name="connsiteY7" fmla="*/ 212934 h 1907372"/>
                                <a:gd name="connsiteX8" fmla="*/ 1854970 w 1854970"/>
                                <a:gd name="connsiteY8" fmla="*/ 2010 h 1907372"/>
                                <a:gd name="connsiteX0" fmla="*/ 1854970 w 1854970"/>
                                <a:gd name="connsiteY0" fmla="*/ 2043 h 1907405"/>
                                <a:gd name="connsiteX1" fmla="*/ 352770 w 1854970"/>
                                <a:gd name="connsiteY1" fmla="*/ 135 h 1907405"/>
                                <a:gd name="connsiteX2" fmla="*/ 144916 w 1854970"/>
                                <a:gd name="connsiteY2" fmla="*/ 212967 h 1907405"/>
                                <a:gd name="connsiteX3" fmla="*/ 0 w 1854970"/>
                                <a:gd name="connsiteY3" fmla="*/ 172774 h 1907405"/>
                                <a:gd name="connsiteX4" fmla="*/ 140676 w 1854970"/>
                                <a:gd name="connsiteY4" fmla="*/ 1585741 h 1907405"/>
                                <a:gd name="connsiteX5" fmla="*/ 933186 w 1854970"/>
                                <a:gd name="connsiteY5" fmla="*/ 1907405 h 1907405"/>
                                <a:gd name="connsiteX6" fmla="*/ 1725697 w 1854970"/>
                                <a:gd name="connsiteY6" fmla="*/ 1585741 h 1907405"/>
                                <a:gd name="connsiteX7" fmla="*/ 1725697 w 1854970"/>
                                <a:gd name="connsiteY7" fmla="*/ 212967 h 1907405"/>
                                <a:gd name="connsiteX8" fmla="*/ 1854970 w 1854970"/>
                                <a:gd name="connsiteY8" fmla="*/ 2043 h 1907405"/>
                                <a:gd name="connsiteX0" fmla="*/ 1714294 w 1714294"/>
                                <a:gd name="connsiteY0" fmla="*/ 2043 h 1907405"/>
                                <a:gd name="connsiteX1" fmla="*/ 212094 w 1714294"/>
                                <a:gd name="connsiteY1" fmla="*/ 135 h 1907405"/>
                                <a:gd name="connsiteX2" fmla="*/ 4240 w 1714294"/>
                                <a:gd name="connsiteY2" fmla="*/ 212967 h 1907405"/>
                                <a:gd name="connsiteX3" fmla="*/ 0 w 1714294"/>
                                <a:gd name="connsiteY3" fmla="*/ 1585741 h 1907405"/>
                                <a:gd name="connsiteX4" fmla="*/ 792510 w 1714294"/>
                                <a:gd name="connsiteY4" fmla="*/ 1907405 h 1907405"/>
                                <a:gd name="connsiteX5" fmla="*/ 1585021 w 1714294"/>
                                <a:gd name="connsiteY5" fmla="*/ 1585741 h 1907405"/>
                                <a:gd name="connsiteX6" fmla="*/ 1585021 w 1714294"/>
                                <a:gd name="connsiteY6" fmla="*/ 212967 h 1907405"/>
                                <a:gd name="connsiteX7" fmla="*/ 1714294 w 1714294"/>
                                <a:gd name="connsiteY7" fmla="*/ 2043 h 1907405"/>
                                <a:gd name="connsiteX0" fmla="*/ 1714294 w 1714294"/>
                                <a:gd name="connsiteY0" fmla="*/ 2043 h 1907405"/>
                                <a:gd name="connsiteX1" fmla="*/ 212094 w 1714294"/>
                                <a:gd name="connsiteY1" fmla="*/ 135 h 1907405"/>
                                <a:gd name="connsiteX2" fmla="*/ 4240 w 1714294"/>
                                <a:gd name="connsiteY2" fmla="*/ 212967 h 1907405"/>
                                <a:gd name="connsiteX3" fmla="*/ 0 w 1714294"/>
                                <a:gd name="connsiteY3" fmla="*/ 1585741 h 1907405"/>
                                <a:gd name="connsiteX4" fmla="*/ 792510 w 1714294"/>
                                <a:gd name="connsiteY4" fmla="*/ 1907405 h 1907405"/>
                                <a:gd name="connsiteX5" fmla="*/ 1585021 w 1714294"/>
                                <a:gd name="connsiteY5" fmla="*/ 1585741 h 1907405"/>
                                <a:gd name="connsiteX6" fmla="*/ 1585021 w 1714294"/>
                                <a:gd name="connsiteY6" fmla="*/ 212967 h 1907405"/>
                                <a:gd name="connsiteX7" fmla="*/ 1714294 w 1714294"/>
                                <a:gd name="connsiteY7" fmla="*/ 2043 h 1907405"/>
                                <a:gd name="connsiteX0" fmla="*/ 1714294 w 1714294"/>
                                <a:gd name="connsiteY0" fmla="*/ 2014 h 1907376"/>
                                <a:gd name="connsiteX1" fmla="*/ 212094 w 1714294"/>
                                <a:gd name="connsiteY1" fmla="*/ 106 h 1907376"/>
                                <a:gd name="connsiteX2" fmla="*/ 4240 w 1714294"/>
                                <a:gd name="connsiteY2" fmla="*/ 212938 h 1907376"/>
                                <a:gd name="connsiteX3" fmla="*/ 0 w 1714294"/>
                                <a:gd name="connsiteY3" fmla="*/ 1585712 h 1907376"/>
                                <a:gd name="connsiteX4" fmla="*/ 792510 w 1714294"/>
                                <a:gd name="connsiteY4" fmla="*/ 1907376 h 1907376"/>
                                <a:gd name="connsiteX5" fmla="*/ 1585021 w 1714294"/>
                                <a:gd name="connsiteY5" fmla="*/ 1585712 h 1907376"/>
                                <a:gd name="connsiteX6" fmla="*/ 1585021 w 1714294"/>
                                <a:gd name="connsiteY6" fmla="*/ 212938 h 1907376"/>
                                <a:gd name="connsiteX7" fmla="*/ 1714294 w 1714294"/>
                                <a:gd name="connsiteY7" fmla="*/ 2014 h 1907376"/>
                                <a:gd name="connsiteX0" fmla="*/ 1714294 w 1714294"/>
                                <a:gd name="connsiteY0" fmla="*/ 2014 h 1907376"/>
                                <a:gd name="connsiteX1" fmla="*/ 212094 w 1714294"/>
                                <a:gd name="connsiteY1" fmla="*/ 106 h 1907376"/>
                                <a:gd name="connsiteX2" fmla="*/ 4240 w 1714294"/>
                                <a:gd name="connsiteY2" fmla="*/ 212938 h 1907376"/>
                                <a:gd name="connsiteX3" fmla="*/ 0 w 1714294"/>
                                <a:gd name="connsiteY3" fmla="*/ 1585712 h 1907376"/>
                                <a:gd name="connsiteX4" fmla="*/ 792510 w 1714294"/>
                                <a:gd name="connsiteY4" fmla="*/ 1907376 h 1907376"/>
                                <a:gd name="connsiteX5" fmla="*/ 1585021 w 1714294"/>
                                <a:gd name="connsiteY5" fmla="*/ 1585712 h 1907376"/>
                                <a:gd name="connsiteX6" fmla="*/ 1585021 w 1714294"/>
                                <a:gd name="connsiteY6" fmla="*/ 212938 h 1907376"/>
                                <a:gd name="connsiteX7" fmla="*/ 1714294 w 1714294"/>
                                <a:gd name="connsiteY7" fmla="*/ 2014 h 19073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714294" h="1907376">
                                  <a:moveTo>
                                    <a:pt x="1714294" y="2014"/>
                                  </a:moveTo>
                                  <a:lnTo>
                                    <a:pt x="212094" y="106"/>
                                  </a:lnTo>
                                  <a:cubicBezTo>
                                    <a:pt x="-22673" y="-4933"/>
                                    <a:pt x="4419" y="172442"/>
                                    <a:pt x="4240" y="212938"/>
                                  </a:cubicBezTo>
                                  <a:cubicBezTo>
                                    <a:pt x="2827" y="670529"/>
                                    <a:pt x="1413" y="1128121"/>
                                    <a:pt x="0" y="1585712"/>
                                  </a:cubicBezTo>
                                  <a:lnTo>
                                    <a:pt x="792510" y="1907376"/>
                                  </a:lnTo>
                                  <a:lnTo>
                                    <a:pt x="1585021" y="1585712"/>
                                  </a:lnTo>
                                  <a:lnTo>
                                    <a:pt x="1585021" y="212938"/>
                                  </a:lnTo>
                                  <a:cubicBezTo>
                                    <a:pt x="1587919" y="137605"/>
                                    <a:pt x="1570719" y="27105"/>
                                    <a:pt x="1714294" y="2014"/>
                                  </a:cubicBezTo>
                                  <a:close/>
                                </a:path>
                              </a:pathLst>
                            </a:cu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074269649" name="그룹 8"/>
                        <wpg:cNvGrpSpPr/>
                        <wpg:grpSpPr>
                          <a:xfrm>
                            <a:off x="2842876" y="0"/>
                            <a:ext cx="1851414" cy="2088000"/>
                            <a:chOff x="2842876" y="0"/>
                            <a:chExt cx="1851414" cy="2088000"/>
                          </a:xfrm>
                          <a:solidFill>
                            <a:schemeClr val="bg1">
                              <a:lumMod val="75000"/>
                            </a:schemeClr>
                          </a:solidFill>
                        </wpg:grpSpPr>
                        <wps:wsp>
                          <wps:cNvPr id="2074269650" name="Rounded Rectangle 14"/>
                          <wps:cNvSpPr/>
                          <wps:spPr>
                            <a:xfrm rot="5400000">
                              <a:off x="2912869" y="-61550"/>
                              <a:ext cx="133445" cy="273432"/>
                            </a:xfrm>
                            <a:custGeom>
                              <a:avLst/>
                              <a:gdLst/>
                              <a:ahLst/>
                              <a:cxnLst/>
                              <a:rect l="l" t="t" r="r" b="b"/>
                              <a:pathLst>
                                <a:path w="142312" h="291601">
                                  <a:moveTo>
                                    <a:pt x="142312" y="0"/>
                                  </a:moveTo>
                                  <a:lnTo>
                                    <a:pt x="142312" y="291601"/>
                                  </a:lnTo>
                                  <a:cubicBezTo>
                                    <a:pt x="63311" y="290095"/>
                                    <a:pt x="0" y="225341"/>
                                    <a:pt x="0" y="145800"/>
                                  </a:cubicBezTo>
                                  <a:cubicBezTo>
                                    <a:pt x="0" y="66260"/>
                                    <a:pt x="63311" y="1506"/>
                                    <a:pt x="142312" y="0"/>
                                  </a:cubicBezTo>
                                  <a:close/>
                                </a:path>
                              </a:pathLst>
                            </a:cu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781" name="자유형: 도형 83"/>
                          <wps:cNvSpPr/>
                          <wps:spPr>
                            <a:xfrm flipH="1">
                              <a:off x="2979996" y="0"/>
                              <a:ext cx="1714294" cy="2088000"/>
                            </a:xfrm>
                            <a:custGeom>
                              <a:avLst/>
                              <a:gdLst>
                                <a:gd name="connsiteX0" fmla="*/ 1714294 w 1714294"/>
                                <a:gd name="connsiteY0" fmla="*/ 0 h 1905362"/>
                                <a:gd name="connsiteX1" fmla="*/ 131707 w 1714294"/>
                                <a:gd name="connsiteY1" fmla="*/ 8140 h 1905362"/>
                                <a:gd name="connsiteX2" fmla="*/ 2812 w 1714294"/>
                                <a:gd name="connsiteY2" fmla="*/ 161974 h 1905362"/>
                                <a:gd name="connsiteX3" fmla="*/ 4240 w 1714294"/>
                                <a:gd name="connsiteY3" fmla="*/ 210924 h 1905362"/>
                                <a:gd name="connsiteX4" fmla="*/ 0 w 1714294"/>
                                <a:gd name="connsiteY4" fmla="*/ 210924 h 1905362"/>
                                <a:gd name="connsiteX5" fmla="*/ 0 w 1714294"/>
                                <a:gd name="connsiteY5" fmla="*/ 1583698 h 1905362"/>
                                <a:gd name="connsiteX6" fmla="*/ 792510 w 1714294"/>
                                <a:gd name="connsiteY6" fmla="*/ 1905362 h 1905362"/>
                                <a:gd name="connsiteX7" fmla="*/ 1585021 w 1714294"/>
                                <a:gd name="connsiteY7" fmla="*/ 1583698 h 1905362"/>
                                <a:gd name="connsiteX8" fmla="*/ 1585021 w 1714294"/>
                                <a:gd name="connsiteY8" fmla="*/ 210924 h 1905362"/>
                                <a:gd name="connsiteX9" fmla="*/ 1584247 w 1714294"/>
                                <a:gd name="connsiteY9" fmla="*/ 210924 h 1905362"/>
                                <a:gd name="connsiteX10" fmla="*/ 1583747 w 1714294"/>
                                <a:gd name="connsiteY10" fmla="*/ 164137 h 1905362"/>
                                <a:gd name="connsiteX11" fmla="*/ 1714294 w 1714294"/>
                                <a:gd name="connsiteY11" fmla="*/ 0 h 1905362"/>
                                <a:gd name="connsiteX0" fmla="*/ 1714294 w 1714294"/>
                                <a:gd name="connsiteY0" fmla="*/ 0 h 1905362"/>
                                <a:gd name="connsiteX1" fmla="*/ 131707 w 1714294"/>
                                <a:gd name="connsiteY1" fmla="*/ 3116 h 1905362"/>
                                <a:gd name="connsiteX2" fmla="*/ 2812 w 1714294"/>
                                <a:gd name="connsiteY2" fmla="*/ 161974 h 1905362"/>
                                <a:gd name="connsiteX3" fmla="*/ 4240 w 1714294"/>
                                <a:gd name="connsiteY3" fmla="*/ 210924 h 1905362"/>
                                <a:gd name="connsiteX4" fmla="*/ 0 w 1714294"/>
                                <a:gd name="connsiteY4" fmla="*/ 210924 h 1905362"/>
                                <a:gd name="connsiteX5" fmla="*/ 0 w 1714294"/>
                                <a:gd name="connsiteY5" fmla="*/ 1583698 h 1905362"/>
                                <a:gd name="connsiteX6" fmla="*/ 792510 w 1714294"/>
                                <a:gd name="connsiteY6" fmla="*/ 1905362 h 1905362"/>
                                <a:gd name="connsiteX7" fmla="*/ 1585021 w 1714294"/>
                                <a:gd name="connsiteY7" fmla="*/ 1583698 h 1905362"/>
                                <a:gd name="connsiteX8" fmla="*/ 1585021 w 1714294"/>
                                <a:gd name="connsiteY8" fmla="*/ 210924 h 1905362"/>
                                <a:gd name="connsiteX9" fmla="*/ 1584247 w 1714294"/>
                                <a:gd name="connsiteY9" fmla="*/ 210924 h 1905362"/>
                                <a:gd name="connsiteX10" fmla="*/ 1583747 w 1714294"/>
                                <a:gd name="connsiteY10" fmla="*/ 164137 h 1905362"/>
                                <a:gd name="connsiteX11" fmla="*/ 1714294 w 1714294"/>
                                <a:gd name="connsiteY11" fmla="*/ 0 h 1905362"/>
                                <a:gd name="connsiteX0" fmla="*/ 1714294 w 1714294"/>
                                <a:gd name="connsiteY0" fmla="*/ 1908 h 1907270"/>
                                <a:gd name="connsiteX1" fmla="*/ 131707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14294 w 1714294"/>
                                <a:gd name="connsiteY0" fmla="*/ 1908 h 1907270"/>
                                <a:gd name="connsiteX1" fmla="*/ 151804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14294 w 1714294"/>
                                <a:gd name="connsiteY0" fmla="*/ 1908 h 1907270"/>
                                <a:gd name="connsiteX1" fmla="*/ 151804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603196 w 1733743"/>
                                <a:gd name="connsiteY9" fmla="*/ 166045 h 1907270"/>
                                <a:gd name="connsiteX10" fmla="*/ 1733743 w 1733743"/>
                                <a:gd name="connsiteY10" fmla="*/ 1908 h 1907270"/>
                                <a:gd name="connsiteX0" fmla="*/ 1733743 w 1817187"/>
                                <a:gd name="connsiteY0" fmla="*/ 1908 h 1907270"/>
                                <a:gd name="connsiteX1" fmla="*/ 171253 w 1817187"/>
                                <a:gd name="connsiteY1" fmla="*/ 0 h 1907270"/>
                                <a:gd name="connsiteX2" fmla="*/ 23689 w 1817187"/>
                                <a:gd name="connsiteY2" fmla="*/ 212832 h 1907270"/>
                                <a:gd name="connsiteX3" fmla="*/ 19449 w 1817187"/>
                                <a:gd name="connsiteY3" fmla="*/ 212832 h 1907270"/>
                                <a:gd name="connsiteX4" fmla="*/ 19449 w 1817187"/>
                                <a:gd name="connsiteY4" fmla="*/ 1585606 h 1907270"/>
                                <a:gd name="connsiteX5" fmla="*/ 811959 w 1817187"/>
                                <a:gd name="connsiteY5" fmla="*/ 1907270 h 1907270"/>
                                <a:gd name="connsiteX6" fmla="*/ 1604470 w 1817187"/>
                                <a:gd name="connsiteY6" fmla="*/ 1585606 h 1907270"/>
                                <a:gd name="connsiteX7" fmla="*/ 1604470 w 1817187"/>
                                <a:gd name="connsiteY7" fmla="*/ 212832 h 1907270"/>
                                <a:gd name="connsiteX8" fmla="*/ 1603696 w 1817187"/>
                                <a:gd name="connsiteY8" fmla="*/ 212832 h 1907270"/>
                                <a:gd name="connsiteX9" fmla="*/ 1733743 w 1817187"/>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593647 w 1733743"/>
                                <a:gd name="connsiteY8" fmla="*/ 167614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14294 w 1714294"/>
                                <a:gd name="connsiteY0" fmla="*/ 1908 h 1907270"/>
                                <a:gd name="connsiteX1" fmla="*/ 151804 w 1714294"/>
                                <a:gd name="connsiteY1" fmla="*/ 0 h 1907270"/>
                                <a:gd name="connsiteX2" fmla="*/ 4240 w 1714294"/>
                                <a:gd name="connsiteY2" fmla="*/ 212832 h 1907270"/>
                                <a:gd name="connsiteX3" fmla="*/ 0 w 1714294"/>
                                <a:gd name="connsiteY3" fmla="*/ 212832 h 1907270"/>
                                <a:gd name="connsiteX4" fmla="*/ 0 w 1714294"/>
                                <a:gd name="connsiteY4" fmla="*/ 1585606 h 1907270"/>
                                <a:gd name="connsiteX5" fmla="*/ 792510 w 1714294"/>
                                <a:gd name="connsiteY5" fmla="*/ 1907270 h 1907270"/>
                                <a:gd name="connsiteX6" fmla="*/ 1585021 w 1714294"/>
                                <a:gd name="connsiteY6" fmla="*/ 1585606 h 1907270"/>
                                <a:gd name="connsiteX7" fmla="*/ 1585021 w 1714294"/>
                                <a:gd name="connsiteY7" fmla="*/ 212832 h 1907270"/>
                                <a:gd name="connsiteX8" fmla="*/ 1714294 w 1714294"/>
                                <a:gd name="connsiteY8" fmla="*/ 1908 h 1907270"/>
                                <a:gd name="connsiteX0" fmla="*/ 1714294 w 1714294"/>
                                <a:gd name="connsiteY0" fmla="*/ 2010 h 1907372"/>
                                <a:gd name="connsiteX1" fmla="*/ 15180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4294 w 1714294"/>
                                <a:gd name="connsiteY0" fmla="*/ 2010 h 1907372"/>
                                <a:gd name="connsiteX1" fmla="*/ 21209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4294 w 1714294"/>
                                <a:gd name="connsiteY0" fmla="*/ 2010 h 1907372"/>
                                <a:gd name="connsiteX1" fmla="*/ 21209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9318 w 1719318"/>
                                <a:gd name="connsiteY0" fmla="*/ 2010 h 1907372"/>
                                <a:gd name="connsiteX1" fmla="*/ 217118 w 1719318"/>
                                <a:gd name="connsiteY1" fmla="*/ 102 h 1907372"/>
                                <a:gd name="connsiteX2" fmla="*/ 9264 w 1719318"/>
                                <a:gd name="connsiteY2" fmla="*/ 212934 h 1907372"/>
                                <a:gd name="connsiteX3" fmla="*/ 0 w 1719318"/>
                                <a:gd name="connsiteY3" fmla="*/ 152644 h 1907372"/>
                                <a:gd name="connsiteX4" fmla="*/ 5024 w 1719318"/>
                                <a:gd name="connsiteY4" fmla="*/ 1585708 h 1907372"/>
                                <a:gd name="connsiteX5" fmla="*/ 797534 w 1719318"/>
                                <a:gd name="connsiteY5" fmla="*/ 1907372 h 1907372"/>
                                <a:gd name="connsiteX6" fmla="*/ 1590045 w 1719318"/>
                                <a:gd name="connsiteY6" fmla="*/ 1585708 h 1907372"/>
                                <a:gd name="connsiteX7" fmla="*/ 1590045 w 1719318"/>
                                <a:gd name="connsiteY7" fmla="*/ 212934 h 1907372"/>
                                <a:gd name="connsiteX8" fmla="*/ 1719318 w 1719318"/>
                                <a:gd name="connsiteY8" fmla="*/ 2010 h 1907372"/>
                                <a:gd name="connsiteX0" fmla="*/ 1854970 w 1854970"/>
                                <a:gd name="connsiteY0" fmla="*/ 2010 h 1907372"/>
                                <a:gd name="connsiteX1" fmla="*/ 352770 w 1854970"/>
                                <a:gd name="connsiteY1" fmla="*/ 102 h 1907372"/>
                                <a:gd name="connsiteX2" fmla="*/ 144916 w 1854970"/>
                                <a:gd name="connsiteY2" fmla="*/ 212934 h 1907372"/>
                                <a:gd name="connsiteX3" fmla="*/ 0 w 1854970"/>
                                <a:gd name="connsiteY3" fmla="*/ 172741 h 1907372"/>
                                <a:gd name="connsiteX4" fmla="*/ 140676 w 1854970"/>
                                <a:gd name="connsiteY4" fmla="*/ 1585708 h 1907372"/>
                                <a:gd name="connsiteX5" fmla="*/ 933186 w 1854970"/>
                                <a:gd name="connsiteY5" fmla="*/ 1907372 h 1907372"/>
                                <a:gd name="connsiteX6" fmla="*/ 1725697 w 1854970"/>
                                <a:gd name="connsiteY6" fmla="*/ 1585708 h 1907372"/>
                                <a:gd name="connsiteX7" fmla="*/ 1725697 w 1854970"/>
                                <a:gd name="connsiteY7" fmla="*/ 212934 h 1907372"/>
                                <a:gd name="connsiteX8" fmla="*/ 1854970 w 1854970"/>
                                <a:gd name="connsiteY8" fmla="*/ 2010 h 1907372"/>
                                <a:gd name="connsiteX0" fmla="*/ 1854970 w 1854970"/>
                                <a:gd name="connsiteY0" fmla="*/ 2043 h 1907405"/>
                                <a:gd name="connsiteX1" fmla="*/ 352770 w 1854970"/>
                                <a:gd name="connsiteY1" fmla="*/ 135 h 1907405"/>
                                <a:gd name="connsiteX2" fmla="*/ 144916 w 1854970"/>
                                <a:gd name="connsiteY2" fmla="*/ 212967 h 1907405"/>
                                <a:gd name="connsiteX3" fmla="*/ 0 w 1854970"/>
                                <a:gd name="connsiteY3" fmla="*/ 172774 h 1907405"/>
                                <a:gd name="connsiteX4" fmla="*/ 140676 w 1854970"/>
                                <a:gd name="connsiteY4" fmla="*/ 1585741 h 1907405"/>
                                <a:gd name="connsiteX5" fmla="*/ 933186 w 1854970"/>
                                <a:gd name="connsiteY5" fmla="*/ 1907405 h 1907405"/>
                                <a:gd name="connsiteX6" fmla="*/ 1725697 w 1854970"/>
                                <a:gd name="connsiteY6" fmla="*/ 1585741 h 1907405"/>
                                <a:gd name="connsiteX7" fmla="*/ 1725697 w 1854970"/>
                                <a:gd name="connsiteY7" fmla="*/ 212967 h 1907405"/>
                                <a:gd name="connsiteX8" fmla="*/ 1854970 w 1854970"/>
                                <a:gd name="connsiteY8" fmla="*/ 2043 h 1907405"/>
                                <a:gd name="connsiteX0" fmla="*/ 1714294 w 1714294"/>
                                <a:gd name="connsiteY0" fmla="*/ 2043 h 1907405"/>
                                <a:gd name="connsiteX1" fmla="*/ 212094 w 1714294"/>
                                <a:gd name="connsiteY1" fmla="*/ 135 h 1907405"/>
                                <a:gd name="connsiteX2" fmla="*/ 4240 w 1714294"/>
                                <a:gd name="connsiteY2" fmla="*/ 212967 h 1907405"/>
                                <a:gd name="connsiteX3" fmla="*/ 0 w 1714294"/>
                                <a:gd name="connsiteY3" fmla="*/ 1585741 h 1907405"/>
                                <a:gd name="connsiteX4" fmla="*/ 792510 w 1714294"/>
                                <a:gd name="connsiteY4" fmla="*/ 1907405 h 1907405"/>
                                <a:gd name="connsiteX5" fmla="*/ 1585021 w 1714294"/>
                                <a:gd name="connsiteY5" fmla="*/ 1585741 h 1907405"/>
                                <a:gd name="connsiteX6" fmla="*/ 1585021 w 1714294"/>
                                <a:gd name="connsiteY6" fmla="*/ 212967 h 1907405"/>
                                <a:gd name="connsiteX7" fmla="*/ 1714294 w 1714294"/>
                                <a:gd name="connsiteY7" fmla="*/ 2043 h 1907405"/>
                                <a:gd name="connsiteX0" fmla="*/ 1714294 w 1714294"/>
                                <a:gd name="connsiteY0" fmla="*/ 2043 h 1907405"/>
                                <a:gd name="connsiteX1" fmla="*/ 212094 w 1714294"/>
                                <a:gd name="connsiteY1" fmla="*/ 135 h 1907405"/>
                                <a:gd name="connsiteX2" fmla="*/ 4240 w 1714294"/>
                                <a:gd name="connsiteY2" fmla="*/ 212967 h 1907405"/>
                                <a:gd name="connsiteX3" fmla="*/ 0 w 1714294"/>
                                <a:gd name="connsiteY3" fmla="*/ 1585741 h 1907405"/>
                                <a:gd name="connsiteX4" fmla="*/ 792510 w 1714294"/>
                                <a:gd name="connsiteY4" fmla="*/ 1907405 h 1907405"/>
                                <a:gd name="connsiteX5" fmla="*/ 1585021 w 1714294"/>
                                <a:gd name="connsiteY5" fmla="*/ 1585741 h 1907405"/>
                                <a:gd name="connsiteX6" fmla="*/ 1585021 w 1714294"/>
                                <a:gd name="connsiteY6" fmla="*/ 212967 h 1907405"/>
                                <a:gd name="connsiteX7" fmla="*/ 1714294 w 1714294"/>
                                <a:gd name="connsiteY7" fmla="*/ 2043 h 1907405"/>
                                <a:gd name="connsiteX0" fmla="*/ 1714294 w 1714294"/>
                                <a:gd name="connsiteY0" fmla="*/ 2014 h 1907376"/>
                                <a:gd name="connsiteX1" fmla="*/ 212094 w 1714294"/>
                                <a:gd name="connsiteY1" fmla="*/ 106 h 1907376"/>
                                <a:gd name="connsiteX2" fmla="*/ 4240 w 1714294"/>
                                <a:gd name="connsiteY2" fmla="*/ 212938 h 1907376"/>
                                <a:gd name="connsiteX3" fmla="*/ 0 w 1714294"/>
                                <a:gd name="connsiteY3" fmla="*/ 1585712 h 1907376"/>
                                <a:gd name="connsiteX4" fmla="*/ 792510 w 1714294"/>
                                <a:gd name="connsiteY4" fmla="*/ 1907376 h 1907376"/>
                                <a:gd name="connsiteX5" fmla="*/ 1585021 w 1714294"/>
                                <a:gd name="connsiteY5" fmla="*/ 1585712 h 1907376"/>
                                <a:gd name="connsiteX6" fmla="*/ 1585021 w 1714294"/>
                                <a:gd name="connsiteY6" fmla="*/ 212938 h 1907376"/>
                                <a:gd name="connsiteX7" fmla="*/ 1714294 w 1714294"/>
                                <a:gd name="connsiteY7" fmla="*/ 2014 h 1907376"/>
                                <a:gd name="connsiteX0" fmla="*/ 1714294 w 1714294"/>
                                <a:gd name="connsiteY0" fmla="*/ 2014 h 1907376"/>
                                <a:gd name="connsiteX1" fmla="*/ 212094 w 1714294"/>
                                <a:gd name="connsiteY1" fmla="*/ 106 h 1907376"/>
                                <a:gd name="connsiteX2" fmla="*/ 4240 w 1714294"/>
                                <a:gd name="connsiteY2" fmla="*/ 212938 h 1907376"/>
                                <a:gd name="connsiteX3" fmla="*/ 0 w 1714294"/>
                                <a:gd name="connsiteY3" fmla="*/ 1585712 h 1907376"/>
                                <a:gd name="connsiteX4" fmla="*/ 792510 w 1714294"/>
                                <a:gd name="connsiteY4" fmla="*/ 1907376 h 1907376"/>
                                <a:gd name="connsiteX5" fmla="*/ 1585021 w 1714294"/>
                                <a:gd name="connsiteY5" fmla="*/ 1585712 h 1907376"/>
                                <a:gd name="connsiteX6" fmla="*/ 1585021 w 1714294"/>
                                <a:gd name="connsiteY6" fmla="*/ 212938 h 1907376"/>
                                <a:gd name="connsiteX7" fmla="*/ 1714294 w 1714294"/>
                                <a:gd name="connsiteY7" fmla="*/ 2014 h 19073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714294" h="1907376">
                                  <a:moveTo>
                                    <a:pt x="1714294" y="2014"/>
                                  </a:moveTo>
                                  <a:lnTo>
                                    <a:pt x="212094" y="106"/>
                                  </a:lnTo>
                                  <a:cubicBezTo>
                                    <a:pt x="-22673" y="-4933"/>
                                    <a:pt x="4419" y="172442"/>
                                    <a:pt x="4240" y="212938"/>
                                  </a:cubicBezTo>
                                  <a:cubicBezTo>
                                    <a:pt x="2827" y="670529"/>
                                    <a:pt x="1413" y="1128121"/>
                                    <a:pt x="0" y="1585712"/>
                                  </a:cubicBezTo>
                                  <a:lnTo>
                                    <a:pt x="792510" y="1907376"/>
                                  </a:lnTo>
                                  <a:lnTo>
                                    <a:pt x="1585021" y="1585712"/>
                                  </a:lnTo>
                                  <a:lnTo>
                                    <a:pt x="1585021" y="212938"/>
                                  </a:lnTo>
                                  <a:cubicBezTo>
                                    <a:pt x="1587919" y="137605"/>
                                    <a:pt x="1570719" y="27105"/>
                                    <a:pt x="1714294" y="2014"/>
                                  </a:cubicBezTo>
                                  <a:close/>
                                </a:path>
                              </a:pathLst>
                            </a:cu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074269782" name="그룹 8"/>
                        <wpg:cNvGrpSpPr/>
                        <wpg:grpSpPr>
                          <a:xfrm>
                            <a:off x="558176" y="0"/>
                            <a:ext cx="1851414" cy="2088000"/>
                            <a:chOff x="558176" y="0"/>
                            <a:chExt cx="1851414" cy="2088000"/>
                          </a:xfrm>
                          <a:solidFill>
                            <a:srgbClr val="FFD966"/>
                          </a:solidFill>
                        </wpg:grpSpPr>
                        <wps:wsp>
                          <wps:cNvPr id="2074269783" name="Rounded Rectangle 14"/>
                          <wps:cNvSpPr/>
                          <wps:spPr>
                            <a:xfrm rot="5400000">
                              <a:off x="628169" y="-61550"/>
                              <a:ext cx="133445" cy="273432"/>
                            </a:xfrm>
                            <a:custGeom>
                              <a:avLst/>
                              <a:gdLst/>
                              <a:ahLst/>
                              <a:cxnLst/>
                              <a:rect l="l" t="t" r="r" b="b"/>
                              <a:pathLst>
                                <a:path w="142312" h="291601">
                                  <a:moveTo>
                                    <a:pt x="142312" y="0"/>
                                  </a:moveTo>
                                  <a:lnTo>
                                    <a:pt x="142312" y="291601"/>
                                  </a:lnTo>
                                  <a:cubicBezTo>
                                    <a:pt x="63311" y="290095"/>
                                    <a:pt x="0" y="225341"/>
                                    <a:pt x="0" y="145800"/>
                                  </a:cubicBezTo>
                                  <a:cubicBezTo>
                                    <a:pt x="0" y="66260"/>
                                    <a:pt x="63311" y="1506"/>
                                    <a:pt x="142312" y="0"/>
                                  </a:cubicBezTo>
                                  <a:close/>
                                </a:path>
                              </a:pathLst>
                            </a:cu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784" name="자유형: 도형 83"/>
                          <wps:cNvSpPr/>
                          <wps:spPr>
                            <a:xfrm flipH="1">
                              <a:off x="695296" y="0"/>
                              <a:ext cx="1714294" cy="2088000"/>
                            </a:xfrm>
                            <a:custGeom>
                              <a:avLst/>
                              <a:gdLst>
                                <a:gd name="connsiteX0" fmla="*/ 1714294 w 1714294"/>
                                <a:gd name="connsiteY0" fmla="*/ 0 h 1905362"/>
                                <a:gd name="connsiteX1" fmla="*/ 131707 w 1714294"/>
                                <a:gd name="connsiteY1" fmla="*/ 8140 h 1905362"/>
                                <a:gd name="connsiteX2" fmla="*/ 2812 w 1714294"/>
                                <a:gd name="connsiteY2" fmla="*/ 161974 h 1905362"/>
                                <a:gd name="connsiteX3" fmla="*/ 4240 w 1714294"/>
                                <a:gd name="connsiteY3" fmla="*/ 210924 h 1905362"/>
                                <a:gd name="connsiteX4" fmla="*/ 0 w 1714294"/>
                                <a:gd name="connsiteY4" fmla="*/ 210924 h 1905362"/>
                                <a:gd name="connsiteX5" fmla="*/ 0 w 1714294"/>
                                <a:gd name="connsiteY5" fmla="*/ 1583698 h 1905362"/>
                                <a:gd name="connsiteX6" fmla="*/ 792510 w 1714294"/>
                                <a:gd name="connsiteY6" fmla="*/ 1905362 h 1905362"/>
                                <a:gd name="connsiteX7" fmla="*/ 1585021 w 1714294"/>
                                <a:gd name="connsiteY7" fmla="*/ 1583698 h 1905362"/>
                                <a:gd name="connsiteX8" fmla="*/ 1585021 w 1714294"/>
                                <a:gd name="connsiteY8" fmla="*/ 210924 h 1905362"/>
                                <a:gd name="connsiteX9" fmla="*/ 1584247 w 1714294"/>
                                <a:gd name="connsiteY9" fmla="*/ 210924 h 1905362"/>
                                <a:gd name="connsiteX10" fmla="*/ 1583747 w 1714294"/>
                                <a:gd name="connsiteY10" fmla="*/ 164137 h 1905362"/>
                                <a:gd name="connsiteX11" fmla="*/ 1714294 w 1714294"/>
                                <a:gd name="connsiteY11" fmla="*/ 0 h 1905362"/>
                                <a:gd name="connsiteX0" fmla="*/ 1714294 w 1714294"/>
                                <a:gd name="connsiteY0" fmla="*/ 0 h 1905362"/>
                                <a:gd name="connsiteX1" fmla="*/ 131707 w 1714294"/>
                                <a:gd name="connsiteY1" fmla="*/ 3116 h 1905362"/>
                                <a:gd name="connsiteX2" fmla="*/ 2812 w 1714294"/>
                                <a:gd name="connsiteY2" fmla="*/ 161974 h 1905362"/>
                                <a:gd name="connsiteX3" fmla="*/ 4240 w 1714294"/>
                                <a:gd name="connsiteY3" fmla="*/ 210924 h 1905362"/>
                                <a:gd name="connsiteX4" fmla="*/ 0 w 1714294"/>
                                <a:gd name="connsiteY4" fmla="*/ 210924 h 1905362"/>
                                <a:gd name="connsiteX5" fmla="*/ 0 w 1714294"/>
                                <a:gd name="connsiteY5" fmla="*/ 1583698 h 1905362"/>
                                <a:gd name="connsiteX6" fmla="*/ 792510 w 1714294"/>
                                <a:gd name="connsiteY6" fmla="*/ 1905362 h 1905362"/>
                                <a:gd name="connsiteX7" fmla="*/ 1585021 w 1714294"/>
                                <a:gd name="connsiteY7" fmla="*/ 1583698 h 1905362"/>
                                <a:gd name="connsiteX8" fmla="*/ 1585021 w 1714294"/>
                                <a:gd name="connsiteY8" fmla="*/ 210924 h 1905362"/>
                                <a:gd name="connsiteX9" fmla="*/ 1584247 w 1714294"/>
                                <a:gd name="connsiteY9" fmla="*/ 210924 h 1905362"/>
                                <a:gd name="connsiteX10" fmla="*/ 1583747 w 1714294"/>
                                <a:gd name="connsiteY10" fmla="*/ 164137 h 1905362"/>
                                <a:gd name="connsiteX11" fmla="*/ 1714294 w 1714294"/>
                                <a:gd name="connsiteY11" fmla="*/ 0 h 1905362"/>
                                <a:gd name="connsiteX0" fmla="*/ 1714294 w 1714294"/>
                                <a:gd name="connsiteY0" fmla="*/ 1908 h 1907270"/>
                                <a:gd name="connsiteX1" fmla="*/ 131707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14294 w 1714294"/>
                                <a:gd name="connsiteY0" fmla="*/ 1908 h 1907270"/>
                                <a:gd name="connsiteX1" fmla="*/ 151804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14294 w 1714294"/>
                                <a:gd name="connsiteY0" fmla="*/ 1908 h 1907270"/>
                                <a:gd name="connsiteX1" fmla="*/ 151804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603196 w 1733743"/>
                                <a:gd name="connsiteY9" fmla="*/ 166045 h 1907270"/>
                                <a:gd name="connsiteX10" fmla="*/ 1733743 w 1733743"/>
                                <a:gd name="connsiteY10" fmla="*/ 1908 h 1907270"/>
                                <a:gd name="connsiteX0" fmla="*/ 1733743 w 1817187"/>
                                <a:gd name="connsiteY0" fmla="*/ 1908 h 1907270"/>
                                <a:gd name="connsiteX1" fmla="*/ 171253 w 1817187"/>
                                <a:gd name="connsiteY1" fmla="*/ 0 h 1907270"/>
                                <a:gd name="connsiteX2" fmla="*/ 23689 w 1817187"/>
                                <a:gd name="connsiteY2" fmla="*/ 212832 h 1907270"/>
                                <a:gd name="connsiteX3" fmla="*/ 19449 w 1817187"/>
                                <a:gd name="connsiteY3" fmla="*/ 212832 h 1907270"/>
                                <a:gd name="connsiteX4" fmla="*/ 19449 w 1817187"/>
                                <a:gd name="connsiteY4" fmla="*/ 1585606 h 1907270"/>
                                <a:gd name="connsiteX5" fmla="*/ 811959 w 1817187"/>
                                <a:gd name="connsiteY5" fmla="*/ 1907270 h 1907270"/>
                                <a:gd name="connsiteX6" fmla="*/ 1604470 w 1817187"/>
                                <a:gd name="connsiteY6" fmla="*/ 1585606 h 1907270"/>
                                <a:gd name="connsiteX7" fmla="*/ 1604470 w 1817187"/>
                                <a:gd name="connsiteY7" fmla="*/ 212832 h 1907270"/>
                                <a:gd name="connsiteX8" fmla="*/ 1603696 w 1817187"/>
                                <a:gd name="connsiteY8" fmla="*/ 212832 h 1907270"/>
                                <a:gd name="connsiteX9" fmla="*/ 1733743 w 1817187"/>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593647 w 1733743"/>
                                <a:gd name="connsiteY8" fmla="*/ 167614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14294 w 1714294"/>
                                <a:gd name="connsiteY0" fmla="*/ 1908 h 1907270"/>
                                <a:gd name="connsiteX1" fmla="*/ 151804 w 1714294"/>
                                <a:gd name="connsiteY1" fmla="*/ 0 h 1907270"/>
                                <a:gd name="connsiteX2" fmla="*/ 4240 w 1714294"/>
                                <a:gd name="connsiteY2" fmla="*/ 212832 h 1907270"/>
                                <a:gd name="connsiteX3" fmla="*/ 0 w 1714294"/>
                                <a:gd name="connsiteY3" fmla="*/ 212832 h 1907270"/>
                                <a:gd name="connsiteX4" fmla="*/ 0 w 1714294"/>
                                <a:gd name="connsiteY4" fmla="*/ 1585606 h 1907270"/>
                                <a:gd name="connsiteX5" fmla="*/ 792510 w 1714294"/>
                                <a:gd name="connsiteY5" fmla="*/ 1907270 h 1907270"/>
                                <a:gd name="connsiteX6" fmla="*/ 1585021 w 1714294"/>
                                <a:gd name="connsiteY6" fmla="*/ 1585606 h 1907270"/>
                                <a:gd name="connsiteX7" fmla="*/ 1585021 w 1714294"/>
                                <a:gd name="connsiteY7" fmla="*/ 212832 h 1907270"/>
                                <a:gd name="connsiteX8" fmla="*/ 1714294 w 1714294"/>
                                <a:gd name="connsiteY8" fmla="*/ 1908 h 1907270"/>
                                <a:gd name="connsiteX0" fmla="*/ 1714294 w 1714294"/>
                                <a:gd name="connsiteY0" fmla="*/ 2010 h 1907372"/>
                                <a:gd name="connsiteX1" fmla="*/ 15180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4294 w 1714294"/>
                                <a:gd name="connsiteY0" fmla="*/ 2010 h 1907372"/>
                                <a:gd name="connsiteX1" fmla="*/ 21209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4294 w 1714294"/>
                                <a:gd name="connsiteY0" fmla="*/ 2010 h 1907372"/>
                                <a:gd name="connsiteX1" fmla="*/ 21209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9318 w 1719318"/>
                                <a:gd name="connsiteY0" fmla="*/ 2010 h 1907372"/>
                                <a:gd name="connsiteX1" fmla="*/ 217118 w 1719318"/>
                                <a:gd name="connsiteY1" fmla="*/ 102 h 1907372"/>
                                <a:gd name="connsiteX2" fmla="*/ 9264 w 1719318"/>
                                <a:gd name="connsiteY2" fmla="*/ 212934 h 1907372"/>
                                <a:gd name="connsiteX3" fmla="*/ 0 w 1719318"/>
                                <a:gd name="connsiteY3" fmla="*/ 152644 h 1907372"/>
                                <a:gd name="connsiteX4" fmla="*/ 5024 w 1719318"/>
                                <a:gd name="connsiteY4" fmla="*/ 1585708 h 1907372"/>
                                <a:gd name="connsiteX5" fmla="*/ 797534 w 1719318"/>
                                <a:gd name="connsiteY5" fmla="*/ 1907372 h 1907372"/>
                                <a:gd name="connsiteX6" fmla="*/ 1590045 w 1719318"/>
                                <a:gd name="connsiteY6" fmla="*/ 1585708 h 1907372"/>
                                <a:gd name="connsiteX7" fmla="*/ 1590045 w 1719318"/>
                                <a:gd name="connsiteY7" fmla="*/ 212934 h 1907372"/>
                                <a:gd name="connsiteX8" fmla="*/ 1719318 w 1719318"/>
                                <a:gd name="connsiteY8" fmla="*/ 2010 h 1907372"/>
                                <a:gd name="connsiteX0" fmla="*/ 1854970 w 1854970"/>
                                <a:gd name="connsiteY0" fmla="*/ 2010 h 1907372"/>
                                <a:gd name="connsiteX1" fmla="*/ 352770 w 1854970"/>
                                <a:gd name="connsiteY1" fmla="*/ 102 h 1907372"/>
                                <a:gd name="connsiteX2" fmla="*/ 144916 w 1854970"/>
                                <a:gd name="connsiteY2" fmla="*/ 212934 h 1907372"/>
                                <a:gd name="connsiteX3" fmla="*/ 0 w 1854970"/>
                                <a:gd name="connsiteY3" fmla="*/ 172741 h 1907372"/>
                                <a:gd name="connsiteX4" fmla="*/ 140676 w 1854970"/>
                                <a:gd name="connsiteY4" fmla="*/ 1585708 h 1907372"/>
                                <a:gd name="connsiteX5" fmla="*/ 933186 w 1854970"/>
                                <a:gd name="connsiteY5" fmla="*/ 1907372 h 1907372"/>
                                <a:gd name="connsiteX6" fmla="*/ 1725697 w 1854970"/>
                                <a:gd name="connsiteY6" fmla="*/ 1585708 h 1907372"/>
                                <a:gd name="connsiteX7" fmla="*/ 1725697 w 1854970"/>
                                <a:gd name="connsiteY7" fmla="*/ 212934 h 1907372"/>
                                <a:gd name="connsiteX8" fmla="*/ 1854970 w 1854970"/>
                                <a:gd name="connsiteY8" fmla="*/ 2010 h 1907372"/>
                                <a:gd name="connsiteX0" fmla="*/ 1854970 w 1854970"/>
                                <a:gd name="connsiteY0" fmla="*/ 2043 h 1907405"/>
                                <a:gd name="connsiteX1" fmla="*/ 352770 w 1854970"/>
                                <a:gd name="connsiteY1" fmla="*/ 135 h 1907405"/>
                                <a:gd name="connsiteX2" fmla="*/ 144916 w 1854970"/>
                                <a:gd name="connsiteY2" fmla="*/ 212967 h 1907405"/>
                                <a:gd name="connsiteX3" fmla="*/ 0 w 1854970"/>
                                <a:gd name="connsiteY3" fmla="*/ 172774 h 1907405"/>
                                <a:gd name="connsiteX4" fmla="*/ 140676 w 1854970"/>
                                <a:gd name="connsiteY4" fmla="*/ 1585741 h 1907405"/>
                                <a:gd name="connsiteX5" fmla="*/ 933186 w 1854970"/>
                                <a:gd name="connsiteY5" fmla="*/ 1907405 h 1907405"/>
                                <a:gd name="connsiteX6" fmla="*/ 1725697 w 1854970"/>
                                <a:gd name="connsiteY6" fmla="*/ 1585741 h 1907405"/>
                                <a:gd name="connsiteX7" fmla="*/ 1725697 w 1854970"/>
                                <a:gd name="connsiteY7" fmla="*/ 212967 h 1907405"/>
                                <a:gd name="connsiteX8" fmla="*/ 1854970 w 1854970"/>
                                <a:gd name="connsiteY8" fmla="*/ 2043 h 1907405"/>
                                <a:gd name="connsiteX0" fmla="*/ 1714294 w 1714294"/>
                                <a:gd name="connsiteY0" fmla="*/ 2043 h 1907405"/>
                                <a:gd name="connsiteX1" fmla="*/ 212094 w 1714294"/>
                                <a:gd name="connsiteY1" fmla="*/ 135 h 1907405"/>
                                <a:gd name="connsiteX2" fmla="*/ 4240 w 1714294"/>
                                <a:gd name="connsiteY2" fmla="*/ 212967 h 1907405"/>
                                <a:gd name="connsiteX3" fmla="*/ 0 w 1714294"/>
                                <a:gd name="connsiteY3" fmla="*/ 1585741 h 1907405"/>
                                <a:gd name="connsiteX4" fmla="*/ 792510 w 1714294"/>
                                <a:gd name="connsiteY4" fmla="*/ 1907405 h 1907405"/>
                                <a:gd name="connsiteX5" fmla="*/ 1585021 w 1714294"/>
                                <a:gd name="connsiteY5" fmla="*/ 1585741 h 1907405"/>
                                <a:gd name="connsiteX6" fmla="*/ 1585021 w 1714294"/>
                                <a:gd name="connsiteY6" fmla="*/ 212967 h 1907405"/>
                                <a:gd name="connsiteX7" fmla="*/ 1714294 w 1714294"/>
                                <a:gd name="connsiteY7" fmla="*/ 2043 h 1907405"/>
                                <a:gd name="connsiteX0" fmla="*/ 1714294 w 1714294"/>
                                <a:gd name="connsiteY0" fmla="*/ 2043 h 1907405"/>
                                <a:gd name="connsiteX1" fmla="*/ 212094 w 1714294"/>
                                <a:gd name="connsiteY1" fmla="*/ 135 h 1907405"/>
                                <a:gd name="connsiteX2" fmla="*/ 4240 w 1714294"/>
                                <a:gd name="connsiteY2" fmla="*/ 212967 h 1907405"/>
                                <a:gd name="connsiteX3" fmla="*/ 0 w 1714294"/>
                                <a:gd name="connsiteY3" fmla="*/ 1585741 h 1907405"/>
                                <a:gd name="connsiteX4" fmla="*/ 792510 w 1714294"/>
                                <a:gd name="connsiteY4" fmla="*/ 1907405 h 1907405"/>
                                <a:gd name="connsiteX5" fmla="*/ 1585021 w 1714294"/>
                                <a:gd name="connsiteY5" fmla="*/ 1585741 h 1907405"/>
                                <a:gd name="connsiteX6" fmla="*/ 1585021 w 1714294"/>
                                <a:gd name="connsiteY6" fmla="*/ 212967 h 1907405"/>
                                <a:gd name="connsiteX7" fmla="*/ 1714294 w 1714294"/>
                                <a:gd name="connsiteY7" fmla="*/ 2043 h 1907405"/>
                                <a:gd name="connsiteX0" fmla="*/ 1714294 w 1714294"/>
                                <a:gd name="connsiteY0" fmla="*/ 2014 h 1907376"/>
                                <a:gd name="connsiteX1" fmla="*/ 212094 w 1714294"/>
                                <a:gd name="connsiteY1" fmla="*/ 106 h 1907376"/>
                                <a:gd name="connsiteX2" fmla="*/ 4240 w 1714294"/>
                                <a:gd name="connsiteY2" fmla="*/ 212938 h 1907376"/>
                                <a:gd name="connsiteX3" fmla="*/ 0 w 1714294"/>
                                <a:gd name="connsiteY3" fmla="*/ 1585712 h 1907376"/>
                                <a:gd name="connsiteX4" fmla="*/ 792510 w 1714294"/>
                                <a:gd name="connsiteY4" fmla="*/ 1907376 h 1907376"/>
                                <a:gd name="connsiteX5" fmla="*/ 1585021 w 1714294"/>
                                <a:gd name="connsiteY5" fmla="*/ 1585712 h 1907376"/>
                                <a:gd name="connsiteX6" fmla="*/ 1585021 w 1714294"/>
                                <a:gd name="connsiteY6" fmla="*/ 212938 h 1907376"/>
                                <a:gd name="connsiteX7" fmla="*/ 1714294 w 1714294"/>
                                <a:gd name="connsiteY7" fmla="*/ 2014 h 1907376"/>
                                <a:gd name="connsiteX0" fmla="*/ 1714294 w 1714294"/>
                                <a:gd name="connsiteY0" fmla="*/ 2014 h 1907376"/>
                                <a:gd name="connsiteX1" fmla="*/ 212094 w 1714294"/>
                                <a:gd name="connsiteY1" fmla="*/ 106 h 1907376"/>
                                <a:gd name="connsiteX2" fmla="*/ 4240 w 1714294"/>
                                <a:gd name="connsiteY2" fmla="*/ 212938 h 1907376"/>
                                <a:gd name="connsiteX3" fmla="*/ 0 w 1714294"/>
                                <a:gd name="connsiteY3" fmla="*/ 1585712 h 1907376"/>
                                <a:gd name="connsiteX4" fmla="*/ 792510 w 1714294"/>
                                <a:gd name="connsiteY4" fmla="*/ 1907376 h 1907376"/>
                                <a:gd name="connsiteX5" fmla="*/ 1585021 w 1714294"/>
                                <a:gd name="connsiteY5" fmla="*/ 1585712 h 1907376"/>
                                <a:gd name="connsiteX6" fmla="*/ 1585021 w 1714294"/>
                                <a:gd name="connsiteY6" fmla="*/ 212938 h 1907376"/>
                                <a:gd name="connsiteX7" fmla="*/ 1714294 w 1714294"/>
                                <a:gd name="connsiteY7" fmla="*/ 2014 h 19073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714294" h="1907376">
                                  <a:moveTo>
                                    <a:pt x="1714294" y="2014"/>
                                  </a:moveTo>
                                  <a:lnTo>
                                    <a:pt x="212094" y="106"/>
                                  </a:lnTo>
                                  <a:cubicBezTo>
                                    <a:pt x="-22673" y="-4933"/>
                                    <a:pt x="4419" y="172442"/>
                                    <a:pt x="4240" y="212938"/>
                                  </a:cubicBezTo>
                                  <a:cubicBezTo>
                                    <a:pt x="2827" y="670529"/>
                                    <a:pt x="1413" y="1128121"/>
                                    <a:pt x="0" y="1585712"/>
                                  </a:cubicBezTo>
                                  <a:lnTo>
                                    <a:pt x="792510" y="1907376"/>
                                  </a:lnTo>
                                  <a:lnTo>
                                    <a:pt x="1585021" y="1585712"/>
                                  </a:lnTo>
                                  <a:lnTo>
                                    <a:pt x="1585021" y="212938"/>
                                  </a:lnTo>
                                  <a:cubicBezTo>
                                    <a:pt x="1587919" y="137605"/>
                                    <a:pt x="1570719" y="27105"/>
                                    <a:pt x="1714294" y="2014"/>
                                  </a:cubicBezTo>
                                  <a:close/>
                                </a:path>
                              </a:pathLst>
                            </a:cu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074269785" name="TextBox 37"/>
                        <wps:cNvSpPr txBox="1"/>
                        <wps:spPr>
                          <a:xfrm>
                            <a:off x="7805588" y="141982"/>
                            <a:ext cx="1401085" cy="1377121"/>
                          </a:xfrm>
                          <a:prstGeom prst="rect">
                            <a:avLst/>
                          </a:prstGeom>
                          <a:noFill/>
                        </wps:spPr>
                        <wps:txbx>
                          <w:txbxContent>
                            <w:p w:rsidR="00671334" w:rsidRPr="00342F76" w:rsidRDefault="00671334" w:rsidP="00342F76">
                              <w:pPr>
                                <w:jc w:val="center"/>
                                <w:rPr>
                                  <w:rFonts w:eastAsia="Calibri" w:hAnsi="Adobe Arabic" w:cs="Adobe Arabic"/>
                                  <w:b/>
                                  <w:bCs/>
                                  <w:color w:val="FFFFFF"/>
                                  <w:kern w:val="24"/>
                                  <w:sz w:val="32"/>
                                  <w:szCs w:val="32"/>
                                  <w:lang w:bidi="ar-EG"/>
                                </w:rPr>
                              </w:pPr>
                              <w:r w:rsidRPr="00342F76">
                                <w:rPr>
                                  <w:rFonts w:eastAsia="Calibri" w:hAnsi="Adobe Arabic" w:cs="Adobe Arabic"/>
                                  <w:b/>
                                  <w:bCs/>
                                  <w:color w:val="FFFFFF"/>
                                  <w:kern w:val="24"/>
                                  <w:sz w:val="32"/>
                                  <w:szCs w:val="32"/>
                                  <w:rtl/>
                                  <w:lang w:bidi="ar-EG"/>
                                </w:rPr>
                                <w:t xml:space="preserve">الذكاء الاصطناعي </w:t>
                              </w:r>
                              <w:r w:rsidRPr="00342F76">
                                <w:rPr>
                                  <w:rFonts w:eastAsia="Calibri" w:cs="Adobe Arabic"/>
                                  <w:b/>
                                  <w:bCs/>
                                  <w:color w:val="FFFFFF"/>
                                  <w:kern w:val="24"/>
                                  <w:sz w:val="24"/>
                                  <w:szCs w:val="24"/>
                                  <w:lang w:bidi="ar-EG"/>
                                </w:rPr>
                                <w:t>(AI)</w:t>
                              </w:r>
                            </w:p>
                          </w:txbxContent>
                        </wps:txbx>
                        <wps:bodyPr wrap="square">
                          <a:noAutofit/>
                        </wps:bodyPr>
                      </wps:wsp>
                      <wps:wsp>
                        <wps:cNvPr id="2074269786" name="TextBox 38"/>
                        <wps:cNvSpPr txBox="1"/>
                        <wps:spPr>
                          <a:xfrm>
                            <a:off x="5439902" y="478942"/>
                            <a:ext cx="1538836" cy="1399740"/>
                          </a:xfrm>
                          <a:prstGeom prst="rect">
                            <a:avLst/>
                          </a:prstGeom>
                          <a:noFill/>
                        </wps:spPr>
                        <wps:txbx>
                          <w:txbxContent>
                            <w:p w:rsidR="00671334" w:rsidRPr="00342F76" w:rsidRDefault="00671334" w:rsidP="00342F76">
                              <w:pPr>
                                <w:jc w:val="center"/>
                                <w:rPr>
                                  <w:rFonts w:eastAsia="Calibri" w:hAnsi="Adobe Arabic" w:cs="Adobe Arabic"/>
                                  <w:b/>
                                  <w:bCs/>
                                  <w:kern w:val="24"/>
                                  <w:sz w:val="32"/>
                                  <w:szCs w:val="32"/>
                                  <w:lang w:bidi="ar-EG"/>
                                </w:rPr>
                              </w:pPr>
                              <w:r w:rsidRPr="00342F76">
                                <w:rPr>
                                  <w:rFonts w:eastAsia="Calibri" w:hAnsi="Adobe Arabic" w:cs="Adobe Arabic"/>
                                  <w:b/>
                                  <w:bCs/>
                                  <w:kern w:val="24"/>
                                  <w:sz w:val="32"/>
                                  <w:szCs w:val="32"/>
                                  <w:rtl/>
                                  <w:lang w:bidi="ar-EG"/>
                                </w:rPr>
                                <w:t xml:space="preserve">البلوك تشين </w:t>
                              </w:r>
                              <w:r w:rsidRPr="00342F76">
                                <w:rPr>
                                  <w:rFonts w:eastAsia="Calibri" w:cs="Adobe Arabic"/>
                                  <w:b/>
                                  <w:bCs/>
                                  <w:kern w:val="24"/>
                                  <w:sz w:val="22"/>
                                  <w:szCs w:val="22"/>
                                  <w:lang w:bidi="ar-EG"/>
                                </w:rPr>
                                <w:t>(</w:t>
                              </w:r>
                              <w:r w:rsidRPr="00342F76">
                                <w:rPr>
                                  <w:rFonts w:eastAsia="Calibri" w:cs="Adobe Arabic"/>
                                  <w:b/>
                                  <w:bCs/>
                                  <w:kern w:val="24"/>
                                  <w:sz w:val="20"/>
                                  <w:szCs w:val="20"/>
                                  <w:lang w:bidi="ar-EG"/>
                                </w:rPr>
                                <w:t>Blockchain)</w:t>
                              </w:r>
                            </w:p>
                          </w:txbxContent>
                        </wps:txbx>
                        <wps:bodyPr wrap="square">
                          <a:noAutofit/>
                        </wps:bodyPr>
                      </wps:wsp>
                      <wps:wsp>
                        <wps:cNvPr id="2074269787" name="TextBox 39"/>
                        <wps:cNvSpPr txBox="1"/>
                        <wps:spPr>
                          <a:xfrm>
                            <a:off x="3253376" y="431781"/>
                            <a:ext cx="1400325" cy="969050"/>
                          </a:xfrm>
                          <a:prstGeom prst="rect">
                            <a:avLst/>
                          </a:prstGeom>
                          <a:noFill/>
                        </wps:spPr>
                        <wps:txbx>
                          <w:txbxContent>
                            <w:p w:rsidR="00671334" w:rsidRPr="00342F76" w:rsidRDefault="00671334" w:rsidP="00342F76">
                              <w:pPr>
                                <w:jc w:val="center"/>
                                <w:rPr>
                                  <w:rFonts w:eastAsia="Calibri" w:hAnsi="Adobe Arabic" w:cs="Adobe Arabic"/>
                                  <w:b/>
                                  <w:bCs/>
                                  <w:kern w:val="24"/>
                                  <w:sz w:val="32"/>
                                  <w:szCs w:val="32"/>
                                  <w:lang w:bidi="ar-EG"/>
                                </w:rPr>
                              </w:pPr>
                              <w:r w:rsidRPr="00342F76">
                                <w:rPr>
                                  <w:rFonts w:eastAsia="Calibri" w:hAnsi="Adobe Arabic" w:cs="Adobe Arabic"/>
                                  <w:b/>
                                  <w:bCs/>
                                  <w:kern w:val="24"/>
                                  <w:sz w:val="32"/>
                                  <w:szCs w:val="32"/>
                                  <w:rtl/>
                                  <w:lang w:bidi="ar-EG"/>
                                </w:rPr>
                                <w:t xml:space="preserve">إنترنت الأشياء </w:t>
                              </w:r>
                              <w:r w:rsidRPr="00342F76">
                                <w:rPr>
                                  <w:rFonts w:eastAsia="Calibri" w:cs="Adobe Arabic"/>
                                  <w:b/>
                                  <w:bCs/>
                                  <w:kern w:val="24"/>
                                  <w:sz w:val="32"/>
                                  <w:szCs w:val="32"/>
                                  <w:lang w:bidi="ar-EG"/>
                                </w:rPr>
                                <w:t>(IoT)</w:t>
                              </w:r>
                            </w:p>
                          </w:txbxContent>
                        </wps:txbx>
                        <wps:bodyPr wrap="square">
                          <a:noAutofit/>
                        </wps:bodyPr>
                      </wps:wsp>
                      <wps:wsp>
                        <wps:cNvPr id="2074269788" name="TextBox 40"/>
                        <wps:cNvSpPr txBox="1"/>
                        <wps:spPr>
                          <a:xfrm>
                            <a:off x="763795" y="256245"/>
                            <a:ext cx="1645381" cy="1622052"/>
                          </a:xfrm>
                          <a:prstGeom prst="rect">
                            <a:avLst/>
                          </a:prstGeom>
                          <a:noFill/>
                        </wps:spPr>
                        <wps:txbx>
                          <w:txbxContent>
                            <w:p w:rsidR="00671334" w:rsidRPr="00342F76" w:rsidRDefault="00671334" w:rsidP="00342F76">
                              <w:pPr>
                                <w:jc w:val="center"/>
                                <w:rPr>
                                  <w:rFonts w:eastAsia="Calibri" w:hAnsi="Adobe Arabic" w:cs="Adobe Arabic"/>
                                  <w:b/>
                                  <w:bCs/>
                                  <w:kern w:val="24"/>
                                  <w:sz w:val="32"/>
                                  <w:szCs w:val="32"/>
                                  <w:lang w:bidi="ar-EG"/>
                                </w:rPr>
                              </w:pPr>
                              <w:r w:rsidRPr="00342F76">
                                <w:rPr>
                                  <w:rFonts w:eastAsia="Calibri" w:hAnsi="Adobe Arabic" w:cs="Adobe Arabic"/>
                                  <w:b/>
                                  <w:bCs/>
                                  <w:kern w:val="24"/>
                                  <w:sz w:val="32"/>
                                  <w:szCs w:val="32"/>
                                  <w:rtl/>
                                  <w:lang w:bidi="ar-EG"/>
                                </w:rPr>
                                <w:t>الحوسبة السحابية</w:t>
                              </w:r>
                            </w:p>
                            <w:p w:rsidR="00671334" w:rsidRPr="00342F76" w:rsidRDefault="00671334" w:rsidP="00342F76">
                              <w:pPr>
                                <w:jc w:val="center"/>
                                <w:rPr>
                                  <w:rFonts w:eastAsia="Calibri" w:cs="Adobe Arabic"/>
                                  <w:b/>
                                  <w:bCs/>
                                  <w:kern w:val="24"/>
                                  <w:sz w:val="18"/>
                                  <w:szCs w:val="18"/>
                                  <w:rtl/>
                                  <w:lang w:bidi="ar-EG"/>
                                </w:rPr>
                              </w:pPr>
                              <w:r w:rsidRPr="00342F76">
                                <w:rPr>
                                  <w:rFonts w:eastAsia="Calibri" w:cs="Adobe Arabic"/>
                                  <w:b/>
                                  <w:bCs/>
                                  <w:kern w:val="24"/>
                                  <w:sz w:val="18"/>
                                  <w:szCs w:val="18"/>
                                  <w:rtl/>
                                  <w:lang w:bidi="ar-EG"/>
                                </w:rPr>
                                <w:t xml:space="preserve"> </w:t>
                              </w:r>
                              <w:r w:rsidRPr="00342F76">
                                <w:rPr>
                                  <w:rFonts w:eastAsia="Calibri" w:cs="Adobe Arabic"/>
                                  <w:b/>
                                  <w:bCs/>
                                  <w:kern w:val="24"/>
                                  <w:sz w:val="18"/>
                                  <w:szCs w:val="18"/>
                                  <w:lang w:bidi="ar-EG"/>
                                </w:rPr>
                                <w:t>(Cloud Computing)</w:t>
                              </w:r>
                            </w:p>
                          </w:txbxContent>
                        </wps:txbx>
                        <wps:bodyPr wrap="square">
                          <a:noAutofit/>
                        </wps:bodyPr>
                      </wps:wsp>
                    </wpg:wgp>
                  </a:graphicData>
                </a:graphic>
              </wp:inline>
            </w:drawing>
          </mc:Choice>
          <mc:Fallback>
            <w:pict>
              <v:group id="_x0000_s3730" style="width:451.3pt;height:96.95pt;mso-position-horizontal-relative:char;mso-position-vertical-relative:line" coordsize="97102,20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">
                <v:rect id="Rectangle 2074269642" o:spid="_x0000_s3731" style="position:absolute;top:1229;width:97102;height:2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qiB8oA&#10;AADjAAAADwAAAGRycy9kb3ducmV2LnhtbESPQUsDMRSE70L/Q3hCbzbrUta6Ni1VqAiiYOvB3h6b&#10;525w87Ikr+36740geBxm5htmuR59r04Ukwts4HpWgCJugnXcGnjfb68WoJIgW+wDk4FvSrBeTS6W&#10;WNtw5jc67aRVGcKpRgOdyFBrnZqOPKZZGIiz9xmiR8kyttpGPGe473VZFJX26DgvdDjQQ0fN1+7o&#10;DbiX9nHxGp/lHt1xjwc5fAQZjJlejps7UEKj/If/2k/WQFnczMvqtpqX8Psp/wG9+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gKogfKAAAA4wAAAA8AAAAAAAAAAAAAAAAAmAIA&#10;AGRycy9kb3ducmV2LnhtbFBLBQYAAAAABAAEAPUAAACPAwAAAAA=&#10;" fillcolor="#d8d8d8 [2732]" stroked="f" strokeweight="1pt"/>
                <v:group id="그룹 8" o:spid="_x0000_s3732" style="position:absolute;left:74122;width:18514;height:20880" coordorigin="74122" coordsize="18514,20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VTqQJ&#10;zAAAAOMAAAAPAAAAAAAAAAAAAAAAAKoCAABkcnMvZG93bnJldi54bWxQSwUGAAAAAAQABAD6AAAA&#10;owMAAAAA&#10;">
                  <v:shape id="Rounded Rectangle 14" o:spid="_x0000_s3733" style="position:absolute;left:74823;top:-617;width:1334;height:2735;rotation:90;visibility:visible;mso-wrap-style:square;v-text-anchor:middle" coordsize="142312,291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ARjsoA&#10;AADjAAAADwAAAGRycy9kb3ducmV2LnhtbESPQUvDQBSE70L/w/KE3uyuIY02dltKQSh6alR6fWRf&#10;k63ZtyG7NvHfu4LgcZiZb5j1dnKduNIQrGcN9wsFgrj2xnKj4f3t+e4RRIjIBjvPpOGbAmw3s5s1&#10;lsaPfKRrFRuRIBxK1NDG2JdShrolh2Hhe+Lknf3gMCY5NNIMOCa462SmVCEdWk4LLfa0b6n+rL6c&#10;huo4nu3FqtfL/uPFVRkv42nZaz2/nXZPICJN8T/81z4YDZl6yLNiVeQ5/H5Kf0B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AEY7KAAAA4wAAAA8AAAAAAAAAAAAAAAAAmAIA&#10;AGRycy9kb3ducmV2LnhtbFBLBQYAAAAABAAEAPUAAACPAwAAAAA=&#10;" path="m142312,r,291601c63311,290095,,225341,,145800,,66260,63311,1506,142312,xe" filled="f" stroked="f" strokeweight="1pt">
                    <v:stroke joinstyle="miter"/>
                    <v:path arrowok="t"/>
                  </v:shape>
                  <v:shape id="자유형: 도형 83" o:spid="_x0000_s3734" style="position:absolute;left:75493;width:17143;height:20880;flip:x;visibility:visible;mso-wrap-style:square;v-text-anchor:middle" coordsize="1714294,1907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E28kA&#10;AADjAAAADwAAAGRycy9kb3ducmV2LnhtbESPQWvCQBSE7wX/w/IKvdWNIU01uooILT2mseL1sftM&#10;QrNvQ3Y18d93C4Ueh5n5htnsJtuJGw2+daxgMU9AEGtnWq4VfB3fnpcgfEA22DkmBXfysNvOHjZY&#10;GDfyJ92qUIsIYV+ggiaEvpDS64Ys+rnriaN3cYPFEOVQSzPgGOG2k2mS5NJiy3GhwZ4ODenv6moV&#10;7LP7eSwX+mBOctLvbVlWzpVKPT1O+zWIQFP4D/+1P4yCNHnN0nyVZy/w+yn+Abn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G/E28kAAADjAAAADwAAAAAAAAAAAAAAAACYAgAA&#10;ZHJzL2Rvd25yZXYueG1sUEsFBgAAAAAEAAQA9QAAAI4DAAAAAA==&#10;" path="m1714294,2014l212094,106c-22673,-4933,4419,172442,4240,212938,2827,670529,1413,1128121,,1585712r792510,321664l1585021,1585712r,-1372774c1587919,137605,1570719,27105,1714294,2014xe" filled="f" stroked="f" strokeweight="1pt">
                    <v:stroke joinstyle="miter"/>
                    <v:path arrowok="t" o:connecttype="custom" o:connectlocs="1714294,2205;212094,116;4240,233103;0,1735875;792510,2088000;1585021,1735875;1585021,233103;1714294,2205" o:connectangles="0,0,0,0,0,0,0,0"/>
                  </v:shape>
                </v:group>
                <v:group id="그룹 8" o:spid="_x0000_s3735" style="position:absolute;left:51275;width:18514;height:20880" coordorigin="51275" coordsize="18514,20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FOQeR&#10;zAAAAOMAAAAPAAAAAAAAAAAAAAAAAKoCAABkcnMvZG93bnJldi54bWxQSwUGAAAAAAQABAD6AAAA&#10;owMAAAAA&#10;">
                  <v:shape id="Rounded Rectangle 14" o:spid="_x0000_s3736" style="position:absolute;left:51976;top:-617;width:1334;height:2735;rotation:90;visibility:visible;mso-wrap-style:square;v-text-anchor:middle" coordsize="142312,291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KP+coA&#10;AADjAAAADwAAAGRycy9kb3ducmV2LnhtbESPQWvCQBSE7wX/w/KE3uquQWNNXUWEQmlPpi1eH9ln&#10;sjb7NmS3Jv333ULB4zAz3zCb3ehacaU+WM8a5jMFgrjyxnKt4eP9+eERRIjIBlvPpOGHAuy2k7sN&#10;FsYPfKRrGWuRIBwK1NDE2BVShqohh2HmO+LknX3vMCbZ19L0OCS4a2WmVC4dWk4LDXZ0aKj6Kr+d&#10;hvI4nO3FqrfL4fPVlRkv42nZaX0/HfdPICKN8Rb+b78YDZlaLbJ8nS9W8Pcp/QG5/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9Sj/nKAAAA4wAAAA8AAAAAAAAAAAAAAAAAmAIA&#10;AGRycy9kb3ducmV2LnhtbFBLBQYAAAAABAAEAPUAAACPAwAAAAA=&#10;" path="m142312,r,291601c63311,290095,,225341,,145800,,66260,63311,1506,142312,xe" filled="f" stroked="f" strokeweight="1pt">
                    <v:stroke joinstyle="miter"/>
                    <v:path arrowok="t"/>
                  </v:shape>
                  <v:shape id="자유형: 도형 83" o:spid="_x0000_s3737" style="position:absolute;left:52646;width:17143;height:20880;flip:x;visibility:visible;mso-wrap-style:square;v-text-anchor:middle" coordsize="1714294,1907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5rRcYA&#10;AADjAAAADwAAAGRycy9kb3ducmV2LnhtbERPz2vCMBS+D/Y/hDfYbaaW0s1qFBEcHrs68fpInm2x&#10;eSlNtPW/N4fBjh/f79Vmsp240+BbxwrmswQEsXam5VrB73H/8QXCB2SDnWNS8CAPm/XrywoL40b+&#10;oXsVahFD2BeooAmhL6T0uiGLfuZ64shd3GAxRDjU0gw4xnDbyTRJcmmx5djQYE+7hvS1ulkF2+xx&#10;Hsu53pmTnPR3W5aVc6VS72/Tdgki0BT+xX/ug1GQJp9Zmi/yLI6On+IfkO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5rRcYAAADjAAAADwAAAAAAAAAAAAAAAACYAgAAZHJz&#10;L2Rvd25yZXYueG1sUEsFBgAAAAAEAAQA9QAAAIsDAAAAAA==&#10;" path="m1714294,2014l212094,106c-22673,-4933,4419,172442,4240,212938,2827,670529,1413,1128121,,1585712r792510,321664l1585021,1585712r,-1372774c1587919,137605,1570719,27105,1714294,2014xe" filled="f" stroked="f" strokeweight="1pt">
                    <v:stroke joinstyle="miter"/>
                    <v:path arrowok="t" o:connecttype="custom" o:connectlocs="1714294,2205;212094,116;4240,233103;0,1735875;792510,2088000;1585021,1735875;1585021,233103;1714294,2205" o:connectangles="0,0,0,0,0,0,0,0"/>
                  </v:shape>
                </v:group>
                <v:group id="그룹 8" o:spid="_x0000_s3738" style="position:absolute;left:28428;width:18514;height:20880" coordorigin="28428" coordsize="18514,20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0ppPj&#10;zAAAAOMAAAAPAAAAAAAAAAAAAAAAAKoCAABkcnMvZG93bnJldi54bWxQSwUGAAAAAAQABAD6AAAA&#10;owMAAAAA&#10;">
                  <v:shape id="Rounded Rectangle 14" o:spid="_x0000_s3739" style="position:absolute;left:29129;top:-617;width:1334;height:2735;rotation:90;visibility:visible;mso-wrap-style:square;v-text-anchor:middle" coordsize="142312,291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KBUMkA&#10;AADjAAAADwAAAGRycy9kb3ducmV2LnhtbESPXUvDMBSG7wX/QzjC7lxiWavWZUMGg7FdrSreHpqz&#10;NrM5KU1cu3+/XAhevrxfPMv15DpxoSFYzxqe5goEce2N5UbD58f28QVEiMgGO8+k4UoB1qv7uyWW&#10;xo98pEsVG5FGOJSooY2xL6UMdUsOw9z3xMk7+cFhTHJopBlwTOOuk5lShXRoOT202NOmpfqn+nUa&#10;quN4smerDufN195VGefxO++1nj1M728gIk3xP/zX3hkNmXpeZMVrkSeKxJR4QK5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WKBUMkAAADjAAAADwAAAAAAAAAAAAAAAACYAgAA&#10;ZHJzL2Rvd25yZXYueG1sUEsFBgAAAAAEAAQA9QAAAI4DAAAAAA==&#10;" path="m142312,r,291601c63311,290095,,225341,,145800,,66260,63311,1506,142312,xe" filled="f" stroked="f" strokeweight="1pt">
                    <v:stroke joinstyle="miter"/>
                    <v:path arrowok="t"/>
                  </v:shape>
                  <v:shape id="자유형: 도형 83" o:spid="_x0000_s3740" style="position:absolute;left:29799;width:17143;height:20880;flip:x;visibility:visible;mso-wrap-style:square;v-text-anchor:middle" coordsize="1714294,1907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x338kA&#10;AADjAAAADwAAAGRycy9kb3ducmV2LnhtbESPT2vCQBTE74V+h+UVequbBPFPdBURWnqMUfH62H0m&#10;wezbkN2a+O27hYLHYWZ+w6y3o23FnXrfOFaQThIQxNqZhisFp+PnxwKED8gGW8ek4EEetpvXlzXm&#10;xg18oHsZKhEh7HNUUIfQ5VJ6XZNFP3EdcfSurrcYouwraXocIty2MkuSmbTYcFyosaN9TfpW/lgF&#10;u+njMhSp3puzHPVXUxSlc4VS72/jbgUi0Bie4f/2t1GQJfNpNlvOFyn8fYp/QG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gx338kAAADjAAAADwAAAAAAAAAAAAAAAACYAgAA&#10;ZHJzL2Rvd25yZXYueG1sUEsFBgAAAAAEAAQA9QAAAI4DAAAAAA==&#10;" path="m1714294,2014l212094,106c-22673,-4933,4419,172442,4240,212938,2827,670529,1413,1128121,,1585712r792510,321664l1585021,1585712r,-1372774c1587919,137605,1570719,27105,1714294,2014xe" filled="f" stroked="f" strokeweight="1pt">
                    <v:stroke joinstyle="miter"/>
                    <v:path arrowok="t" o:connecttype="custom" o:connectlocs="1714294,2205;212094,116;4240,233103;0,1735875;792510,2088000;1585021,1735875;1585021,233103;1714294,2205" o:connectangles="0,0,0,0,0,0,0,0"/>
                  </v:shape>
                </v:group>
                <v:group id="그룹 8" o:spid="_x0000_s3741" style="position:absolute;left:5581;width:18514;height:20880" coordorigin="5581" coordsize="18514,20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3WrSV&#10;zAAAAOMAAAAPAAAAAAAAAAAAAAAAAKoCAABkcnMvZG93bnJldi54bWxQSwUGAAAAAAQABAD6AAAA&#10;owMAAAAA&#10;">
                  <v:shape id="Rounded Rectangle 14" o:spid="_x0000_s3742" style="position:absolute;left:6282;top:-617;width:1334;height:2735;rotation:90;visibility:visible;mso-wrap-style:square;v-text-anchor:middle" coordsize="142312,291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E8/coA&#10;AADjAAAADwAAAGRycy9kb3ducmV2LnhtbESPzWrDMBCE74W+g9hCb40Ut/lzooQSKJT0FLch18Xa&#10;2EqslbHU2H37qFDocZiZb5jVZnCNuFIXrGcN45ECQVx6Y7nS8PX59jQHESKywcYzafihAJv1/d0K&#10;c+N73tO1iJVIEA45aqhjbHMpQ1mTwzDyLXHyTr5zGJPsKmk67BPcNTJTaiodWk4LNba0ram8FN9O&#10;Q7HvT/Zs1cd5e9i5IuNJPE5arR8fhtcliEhD/A//td+NhkzNXrLpYjZ/ht9P6Q/I9Q0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0xPP3KAAAA4wAAAA8AAAAAAAAAAAAAAAAAmAIA&#10;AGRycy9kb3ducmV2LnhtbFBLBQYAAAAABAAEAPUAAACPAwAAAAA=&#10;" path="m142312,r,291601c63311,290095,,225341,,145800,,66260,63311,1506,142312,xe" filled="f" stroked="f" strokeweight="1pt">
                    <v:stroke joinstyle="miter"/>
                    <v:path arrowok="t"/>
                  </v:shape>
                  <v:shape id="자유형: 도형 83" o:spid="_x0000_s3743" style="position:absolute;left:6952;width:17143;height:20880;flip:x;visibility:visible;mso-wrap-style:square;v-text-anchor:middle" coordsize="1714294,1907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vUR8kA&#10;AADjAAAADwAAAGRycy9kb3ducmV2LnhtbESPT2vCQBTE74V+h+UVvNWNIfgnuooIFY8xWnp97L4m&#10;odm3Ibs18du7hYLHYWZ+w2x2o23FjXrfOFYwmyYgiLUzDVcKrpeP9yUIH5ANto5JwZ087LavLxvM&#10;jRv4TLcyVCJC2OeooA6hy6X0uiaLfuo64uh9u95iiLKvpOlxiHDbyjRJ5tJiw3Ghxo4ONemf8tcq&#10;2Gf3r6GY6YP5lKM+NkVROlcoNXkb92sQgcbwDP+3T0ZBmiyydL5aLDP4+xT/gNw+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nvUR8kAAADjAAAADwAAAAAAAAAAAAAAAACYAgAA&#10;ZHJzL2Rvd25yZXYueG1sUEsFBgAAAAAEAAQA9QAAAI4DAAAAAA==&#10;" path="m1714294,2014l212094,106c-22673,-4933,4419,172442,4240,212938,2827,670529,1413,1128121,,1585712r792510,321664l1585021,1585712r,-1372774c1587919,137605,1570719,27105,1714294,2014xe" filled="f" stroked="f" strokeweight="1pt">
                    <v:stroke joinstyle="miter"/>
                    <v:path arrowok="t" o:connecttype="custom" o:connectlocs="1714294,2205;212094,116;4240,233103;0,1735875;792510,2088000;1585021,1735875;1585021,233103;1714294,2205" o:connectangles="0,0,0,0,0,0,0,0"/>
                  </v:shape>
                </v:group>
                <v:shape id="TextBox 37" o:spid="_x0000_s3744" type="#_x0000_t202" style="position:absolute;left:78055;top:1419;width:14011;height:137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R1y8oA&#10;AADjAAAADwAAAGRycy9kb3ducmV2LnhtbESPS2vDMBCE74X8B7GB3hopJk/XSggJhZ4amraB3BZr&#10;/aDWylhq7P77qhDIcZiZb5hsO9hGXKnztWMN04kCQZw7U3Op4fPj5WkFwgdkg41j0vBLHrab0UOG&#10;qXE9v9P1FEoRIexT1FCF0KZS+rwii37iWuLoFa6zGKLsSmk67CPcNjJRaiEt1hwXKmxpX1H+ffqx&#10;Gr7eist5po7lwc7b3g1Ksl1LrR/Hw+4ZRKAh3MO39qvRkKjlLFmsl6s5/H+Kf0Bu/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3EdcvKAAAA4wAAAA8AAAAAAAAAAAAAAAAAmAIA&#10;AGRycy9kb3ducmV2LnhtbFBLBQYAAAAABAAEAPUAAACPAwAAAAA=&#10;" filled="f" stroked="f">
                  <v:textbox>
                    <w:txbxContent>
                      <w:p w:rsidR="00671334" w:rsidRPr="00342F76" w:rsidRDefault="00671334" w:rsidP="00342F76">
                        <w:pPr>
                          <w:jc w:val="center"/>
                          <w:rPr>
                            <w:rFonts w:eastAsia="Calibri" w:hAnsi="Adobe Arabic" w:cs="Adobe Arabic"/>
                            <w:b/>
                            <w:bCs/>
                            <w:color w:val="FFFFFF"/>
                            <w:kern w:val="24"/>
                            <w:sz w:val="32"/>
                            <w:szCs w:val="32"/>
                            <w:lang w:bidi="ar-EG"/>
                          </w:rPr>
                        </w:pPr>
                        <w:r w:rsidRPr="00342F76">
                          <w:rPr>
                            <w:rFonts w:eastAsia="Calibri" w:hAnsi="Adobe Arabic" w:cs="Adobe Arabic"/>
                            <w:b/>
                            <w:bCs/>
                            <w:color w:val="FFFFFF"/>
                            <w:kern w:val="24"/>
                            <w:sz w:val="32"/>
                            <w:szCs w:val="32"/>
                            <w:rtl/>
                            <w:lang w:bidi="ar-EG"/>
                          </w:rPr>
                          <w:t xml:space="preserve">الذكاء الاصطناعي </w:t>
                        </w:r>
                        <w:r w:rsidRPr="00342F76">
                          <w:rPr>
                            <w:rFonts w:eastAsia="Calibri" w:cs="Adobe Arabic"/>
                            <w:b/>
                            <w:bCs/>
                            <w:color w:val="FFFFFF"/>
                            <w:kern w:val="24"/>
                            <w:sz w:val="24"/>
                            <w:szCs w:val="24"/>
                            <w:lang w:bidi="ar-EG"/>
                          </w:rPr>
                          <w:t>(AI)</w:t>
                        </w:r>
                      </w:p>
                    </w:txbxContent>
                  </v:textbox>
                </v:shape>
                <v:shape id="TextBox 38" o:spid="_x0000_s3745" type="#_x0000_t202" style="position:absolute;left:54399;top:4789;width:15388;height:139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rvMoA&#10;AADjAAAADwAAAGRycy9kb3ducmV2LnhtbESPT2vCQBTE74LfYXlCb7prsFGjq4il0FNL/QfeHtln&#10;Esy+DdmtSb99t1DocZiZ3zDrbW9r8aDWV441TCcKBHHuTMWFhtPxdbwA4QOywdoxafgmD9vNcLDG&#10;zLiOP+lxCIWIEPYZaihDaDIpfV6SRT9xDXH0bq61GKJsC2la7CLc1jJRKpUWK44LJTa0Lym/H76s&#10;hvP77XqZqY/ixT43neuVZLuUWj+N+t0KRKA+/If/2m9GQ6LmsyRdzhcp/H6Kf0B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0W67zKAAAA4wAAAA8AAAAAAAAAAAAAAAAAmAIA&#10;AGRycy9kb3ducmV2LnhtbFBLBQYAAAAABAAEAPUAAACPAwAAAAA=&#10;" filled="f" stroked="f">
                  <v:textbox>
                    <w:txbxContent>
                      <w:p w:rsidR="00671334" w:rsidRPr="00342F76" w:rsidRDefault="00671334" w:rsidP="00342F76">
                        <w:pPr>
                          <w:jc w:val="center"/>
                          <w:rPr>
                            <w:rFonts w:eastAsia="Calibri" w:hAnsi="Adobe Arabic" w:cs="Adobe Arabic"/>
                            <w:b/>
                            <w:bCs/>
                            <w:kern w:val="24"/>
                            <w:sz w:val="32"/>
                            <w:szCs w:val="32"/>
                            <w:lang w:bidi="ar-EG"/>
                          </w:rPr>
                        </w:pPr>
                        <w:r w:rsidRPr="00342F76">
                          <w:rPr>
                            <w:rFonts w:eastAsia="Calibri" w:hAnsi="Adobe Arabic" w:cs="Adobe Arabic"/>
                            <w:b/>
                            <w:bCs/>
                            <w:kern w:val="24"/>
                            <w:sz w:val="32"/>
                            <w:szCs w:val="32"/>
                            <w:rtl/>
                            <w:lang w:bidi="ar-EG"/>
                          </w:rPr>
                          <w:t xml:space="preserve">البلوك تشين </w:t>
                        </w:r>
                        <w:r w:rsidRPr="00342F76">
                          <w:rPr>
                            <w:rFonts w:eastAsia="Calibri" w:cs="Adobe Arabic"/>
                            <w:b/>
                            <w:bCs/>
                            <w:kern w:val="24"/>
                            <w:sz w:val="22"/>
                            <w:szCs w:val="22"/>
                            <w:lang w:bidi="ar-EG"/>
                          </w:rPr>
                          <w:t>(</w:t>
                        </w:r>
                        <w:r w:rsidRPr="00342F76">
                          <w:rPr>
                            <w:rFonts w:eastAsia="Calibri" w:cs="Adobe Arabic"/>
                            <w:b/>
                            <w:bCs/>
                            <w:kern w:val="24"/>
                            <w:sz w:val="20"/>
                            <w:szCs w:val="20"/>
                            <w:lang w:bidi="ar-EG"/>
                          </w:rPr>
                          <w:t>Blockchain)</w:t>
                        </w:r>
                      </w:p>
                    </w:txbxContent>
                  </v:textbox>
                </v:shape>
                <v:shape id="TextBox 39" o:spid="_x0000_s3746" type="#_x0000_t202" style="position:absolute;left:32533;top:4317;width:14004;height:96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pOJ8oA&#10;AADjAAAADwAAAGRycy9kb3ducmV2LnhtbESPQWvCQBSE70L/w/IK3nS3QY2mriKK4KlSW4XeHtln&#10;Epp9G7KrSf99tyD0OMzMN8xy3dta3Kn1lWMNL2MFgjh3puJCw+fHfjQH4QOywdoxafghD+vV02CJ&#10;mXEdv9P9FAoRIewz1FCG0GRS+rwki37sGuLoXV1rMUTZFtK02EW4rWWi1ExarDgulNjQtqT8+3Sz&#10;Gs5v16/LRB2LnZ02neuVZLuQWg+f+80riEB9+A8/2gejIVHpJJkt0nkKf5/iH5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JaTifKAAAA4wAAAA8AAAAAAAAAAAAAAAAAmAIA&#10;AGRycy9kb3ducmV2LnhtbFBLBQYAAAAABAAEAPUAAACPAwAAAAA=&#10;" filled="f" stroked="f">
                  <v:textbox>
                    <w:txbxContent>
                      <w:p w:rsidR="00671334" w:rsidRPr="00342F76" w:rsidRDefault="00671334" w:rsidP="00342F76">
                        <w:pPr>
                          <w:jc w:val="center"/>
                          <w:rPr>
                            <w:rFonts w:eastAsia="Calibri" w:hAnsi="Adobe Arabic" w:cs="Adobe Arabic"/>
                            <w:b/>
                            <w:bCs/>
                            <w:kern w:val="24"/>
                            <w:sz w:val="32"/>
                            <w:szCs w:val="32"/>
                            <w:lang w:bidi="ar-EG"/>
                          </w:rPr>
                        </w:pPr>
                        <w:r w:rsidRPr="00342F76">
                          <w:rPr>
                            <w:rFonts w:eastAsia="Calibri" w:hAnsi="Adobe Arabic" w:cs="Adobe Arabic"/>
                            <w:b/>
                            <w:bCs/>
                            <w:kern w:val="24"/>
                            <w:sz w:val="32"/>
                            <w:szCs w:val="32"/>
                            <w:rtl/>
                            <w:lang w:bidi="ar-EG"/>
                          </w:rPr>
                          <w:t xml:space="preserve">إنترنت الأشياء </w:t>
                        </w:r>
                        <w:r w:rsidRPr="00342F76">
                          <w:rPr>
                            <w:rFonts w:eastAsia="Calibri" w:cs="Adobe Arabic"/>
                            <w:b/>
                            <w:bCs/>
                            <w:kern w:val="24"/>
                            <w:sz w:val="32"/>
                            <w:szCs w:val="32"/>
                            <w:lang w:bidi="ar-EG"/>
                          </w:rPr>
                          <w:t>(IoT)</w:t>
                        </w:r>
                      </w:p>
                    </w:txbxContent>
                  </v:textbox>
                </v:shape>
                <v:shape id="TextBox 40" o:spid="_x0000_s3747" type="#_x0000_t202" style="position:absolute;left:7637;top:2562;width:16454;height:16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XaVcYA&#10;AADjAAAADwAAAGRycy9kb3ducmV2LnhtbERPy4rCMBTdD/gP4QruxsTi+KhGkRkGZuXgE9xdmmtb&#10;bG5KE23n781iwOXhvJfrzlbiQY0vHWsYDRUI4syZknMNx8P3+wyED8gGK8ek4Y88rFe9tyWmxrW8&#10;o8c+5CKGsE9RQxFCnUrps4Is+qGriSN3dY3FEGGTS9NgG8NtJROlJtJiybGhwJo+C8pu+7vVcNpe&#10;L+ex+s2/7Efduk5JtnOp9aDfbRYgAnXhJf53/xgNiZqOk8l8Oouj46f4B+Tq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8XaVcYAAADjAAAADwAAAAAAAAAAAAAAAACYAgAAZHJz&#10;L2Rvd25yZXYueG1sUEsFBgAAAAAEAAQA9QAAAIsDAAAAAA==&#10;" filled="f" stroked="f">
                  <v:textbox>
                    <w:txbxContent>
                      <w:p w:rsidR="00671334" w:rsidRPr="00342F76" w:rsidRDefault="00671334" w:rsidP="00342F76">
                        <w:pPr>
                          <w:jc w:val="center"/>
                          <w:rPr>
                            <w:rFonts w:eastAsia="Calibri" w:hAnsi="Adobe Arabic" w:cs="Adobe Arabic"/>
                            <w:b/>
                            <w:bCs/>
                            <w:kern w:val="24"/>
                            <w:sz w:val="32"/>
                            <w:szCs w:val="32"/>
                            <w:lang w:bidi="ar-EG"/>
                          </w:rPr>
                        </w:pPr>
                        <w:r w:rsidRPr="00342F76">
                          <w:rPr>
                            <w:rFonts w:eastAsia="Calibri" w:hAnsi="Adobe Arabic" w:cs="Adobe Arabic"/>
                            <w:b/>
                            <w:bCs/>
                            <w:kern w:val="24"/>
                            <w:sz w:val="32"/>
                            <w:szCs w:val="32"/>
                            <w:rtl/>
                            <w:lang w:bidi="ar-EG"/>
                          </w:rPr>
                          <w:t>الحوسبة السحابية</w:t>
                        </w:r>
                      </w:p>
                      <w:p w:rsidR="00671334" w:rsidRPr="00342F76" w:rsidRDefault="00671334" w:rsidP="00342F76">
                        <w:pPr>
                          <w:jc w:val="center"/>
                          <w:rPr>
                            <w:rFonts w:eastAsia="Calibri" w:cs="Adobe Arabic"/>
                            <w:b/>
                            <w:bCs/>
                            <w:kern w:val="24"/>
                            <w:sz w:val="18"/>
                            <w:szCs w:val="18"/>
                            <w:rtl/>
                            <w:lang w:bidi="ar-EG"/>
                          </w:rPr>
                        </w:pPr>
                        <w:r w:rsidRPr="00342F76">
                          <w:rPr>
                            <w:rFonts w:eastAsia="Calibri" w:cs="Adobe Arabic"/>
                            <w:b/>
                            <w:bCs/>
                            <w:kern w:val="24"/>
                            <w:sz w:val="18"/>
                            <w:szCs w:val="18"/>
                            <w:rtl/>
                            <w:lang w:bidi="ar-EG"/>
                          </w:rPr>
                          <w:t xml:space="preserve"> </w:t>
                        </w:r>
                        <w:r w:rsidRPr="00342F76">
                          <w:rPr>
                            <w:rFonts w:eastAsia="Calibri" w:cs="Adobe Arabic"/>
                            <w:b/>
                            <w:bCs/>
                            <w:kern w:val="24"/>
                            <w:sz w:val="18"/>
                            <w:szCs w:val="18"/>
                            <w:lang w:bidi="ar-EG"/>
                          </w:rPr>
                          <w:t>(Cloud Computing)</w:t>
                        </w:r>
                      </w:p>
                    </w:txbxContent>
                  </v:textbox>
                </v:shape>
                <w10:wrap anchorx="page"/>
                <w10:anchorlock/>
              </v:group>
            </w:pict>
          </mc:Fallback>
        </mc:AlternateContent>
      </w:r>
    </w:p>
    <w:p w:rsidR="00BA05D9" w:rsidRPr="007B4302" w:rsidRDefault="00BA05D9" w:rsidP="00D75CDD">
      <w:pPr>
        <w:rPr>
          <w:rFonts w:ascii="Sakkal Majalla" w:hAnsi="Sakkal Majalla"/>
          <w:b/>
          <w:bCs/>
          <w:sz w:val="32"/>
          <w:szCs w:val="32"/>
          <w:rtl/>
        </w:rPr>
      </w:pPr>
      <w:r w:rsidRPr="002A078C">
        <w:rPr>
          <w:rFonts w:ascii="Sakkal Majalla" w:hAnsi="Sakkal Majalla"/>
          <w:noProof/>
          <w:sz w:val="34"/>
        </w:rPr>
        <mc:AlternateContent>
          <mc:Choice Requires="wpg">
            <w:drawing>
              <wp:inline distT="0" distB="0" distL="0" distR="0" wp14:anchorId="3DA3EE80" wp14:editId="01B297E9">
                <wp:extent cx="5731510" cy="892087"/>
                <wp:effectExtent l="0" t="0" r="2540" b="22860"/>
                <wp:docPr id="2074269434" name="مجموعة 22"/>
                <wp:cNvGraphicFramePr/>
                <a:graphic xmlns:a="http://schemas.openxmlformats.org/drawingml/2006/main">
                  <a:graphicData uri="http://schemas.microsoft.com/office/word/2010/wordprocessingGroup">
                    <wpg:wgp>
                      <wpg:cNvGrpSpPr/>
                      <wpg:grpSpPr>
                        <a:xfrm>
                          <a:off x="0" y="0"/>
                          <a:ext cx="5731510" cy="892087"/>
                          <a:chOff x="0" y="0"/>
                          <a:chExt cx="5753456" cy="895350"/>
                        </a:xfrm>
                      </wpg:grpSpPr>
                      <wpg:grpSp>
                        <wpg:cNvPr id="2074269435" name="مجموعة 47"/>
                        <wpg:cNvGrpSpPr/>
                        <wpg:grpSpPr>
                          <a:xfrm>
                            <a:off x="0" y="0"/>
                            <a:ext cx="5731510" cy="895350"/>
                            <a:chOff x="0" y="0"/>
                            <a:chExt cx="5878196" cy="918845"/>
                          </a:xfrm>
                        </wpg:grpSpPr>
                        <wpg:grpSp>
                          <wpg:cNvPr id="2074269436" name="مجموعة 48"/>
                          <wpg:cNvGrpSpPr/>
                          <wpg:grpSpPr>
                            <a:xfrm>
                              <a:off x="0" y="0"/>
                              <a:ext cx="5878196" cy="918845"/>
                              <a:chOff x="0" y="0"/>
                              <a:chExt cx="6240348" cy="919070"/>
                            </a:xfrm>
                          </wpg:grpSpPr>
                          <wpg:grpSp>
                            <wpg:cNvPr id="2074269437" name="مجموعة 49"/>
                            <wpg:cNvGrpSpPr/>
                            <wpg:grpSpPr>
                              <a:xfrm>
                                <a:off x="0" y="169208"/>
                                <a:ext cx="5433072" cy="580613"/>
                                <a:chOff x="0" y="169208"/>
                                <a:chExt cx="5433072" cy="580613"/>
                              </a:xfrm>
                            </wpg:grpSpPr>
                            <wps:wsp>
                              <wps:cNvPr id="20742694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4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4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441" name="مربع نص 41"/>
                          <wps:cNvSpPr txBox="1"/>
                          <wps:spPr>
                            <a:xfrm>
                              <a:off x="204466" y="256591"/>
                              <a:ext cx="4615440" cy="389158"/>
                            </a:xfrm>
                            <a:prstGeom prst="rect">
                              <a:avLst/>
                            </a:prstGeom>
                            <a:noFill/>
                          </wps:spPr>
                          <wps:txbx>
                            <w:txbxContent>
                              <w:p w:rsidR="00671334" w:rsidRDefault="00671334"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الذكاء الاصطناعي</w:t>
                                </w:r>
                                <w:r w:rsidRPr="007145FC">
                                  <w:rPr>
                                    <w:rFonts w:eastAsia="Calibri" w:hAnsi="Adobe Arabic" w:cs="Adobe Arabic"/>
                                    <w:b/>
                                    <w:bCs/>
                                    <w:color w:val="FFFFFF"/>
                                    <w:kern w:val="24"/>
                                    <w:sz w:val="36"/>
                                    <w:szCs w:val="36"/>
                                    <w:lang w:bidi="ar-EG"/>
                                  </w:rPr>
                                  <w:t xml:space="preserve"> </w:t>
                                </w:r>
                                <w:r w:rsidRPr="007145FC">
                                  <w:rPr>
                                    <w:rFonts w:eastAsia="Calibri" w:hAnsi="Adobe Arabic" w:cs="Adobe Arabic"/>
                                    <w:b/>
                                    <w:bCs/>
                                    <w:color w:val="FFFFFF"/>
                                    <w:kern w:val="24"/>
                                    <w:szCs w:val="28"/>
                                    <w:lang w:bidi="ar-EG"/>
                                  </w:rPr>
                                  <w:t>(AI):</w:t>
                                </w:r>
                              </w:p>
                            </w:txbxContent>
                          </wps:txbx>
                          <wps:bodyPr wrap="square" rtlCol="1">
                            <a:spAutoFit/>
                          </wps:bodyPr>
                        </wps:wsp>
                      </wpg:grpSp>
                      <pic:pic xmlns:pic="http://schemas.openxmlformats.org/drawingml/2006/picture">
                        <pic:nvPicPr>
                          <pic:cNvPr id="2074269442"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74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ruwp1u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374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AKYR6&#10;zAAAAOMAAAAPAAAAAAAAAAAAAAAAAKoCAABkcnMvZG93bnJldi54bWxQSwUGAAAAAAQABAD6AAAA&#10;owMAAAAA&#10;">
                  <v:group id="مجموعة 48" o:spid="_x0000_s375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w+xoN&#10;zAAAAOMAAAAPAAAAAAAAAAAAAAAAAKoCAABkcnMvZG93bnJldi54bWxQSwUGAAAAAAQABAD6AAAA&#10;owMAAAAA&#10;">
                    <v:group id="مجموعة 49" o:spid="_x0000_s375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ft7+W&#10;zAAAAOMAAAAPAAAAAAAAAAAAAAAAAKoCAABkcnMvZG93bnJldi54bWxQSwUGAAAAAAQABAD6AAAA&#10;owMAAAAA&#10;">
                      <v:shape id="شكل حر 50" o:spid="_x0000_s375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5058gA&#10;AADjAAAADwAAAGRycy9kb3ducmV2LnhtbERPTWvCQBC9F/wPywi9NRuTmNboKlIISOlB05Zeh+yY&#10;BLOzIbvV9N93DwWPj/e92U2mF1caXWdZwSKKQRDXVnfcKPj8KJ9eQDiPrLG3TAp+ycFuO3vYYKHt&#10;jU90rXwjQgi7AhW03g+FlK5uyaCL7EAcuLMdDfoAx0bqEW8h3PQyieNcGuw4NLQ40GtL9aX6MQry&#10;t+X38ViXy1N1SN8dGf2lrVfqcT7t1yA8Tf4u/ncftIIkfs6SfJWlYXT4FP6A3P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nTnyAAAAOM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5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253soA&#10;AADjAAAADwAAAGRycy9kb3ducmV2LnhtbESPT2vCQBTE74V+h+UJXqRuGv+0RleRlkKPasXzM/vc&#10;BLNvY3aN8dt3CwWPw8z8hlmsOluJlhpfOlbwOkxAEOdOl2wU7H++Xt5B+ICssXJMCu7kYbV8flpg&#10;pt2Nt9TughERwj5DBUUIdSalzwuy6IeuJo7eyTUWQ5SNkbrBW4TbSqZJMpUWS44LBdb0UVB+3l2t&#10;ArzYzeHogvPt0ZjPwaTuBnqiVL/XrecgAnXhEf5vf2sFafI2Tqez8WgGf5/iH5DL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8tud7KAAAA4wAAAA8AAAAAAAAAAAAAAAAAmAIA&#10;AGRycy9kb3ducmV2LnhtbFBLBQYAAAAABAAEAPUAAACPAwAAAAA=&#10;" fillcolor="#a5a5a5 [2092]" stroked="f" strokeweight="1pt">
                        <v:stroke joinstyle="miter"/>
                      </v:roundrect>
                    </v:group>
                    <v:oval id="شكل بيضاوي 52" o:spid="_x0000_s375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07iskA&#10;AADjAAAADwAAAGRycy9kb3ducmV2LnhtbESPXUvDMBSG7wX/QziCdy5ZKHV2y4YogoLC1rldH5qz&#10;tqw5KU1cu39vLgQvX94vntVmcp240BBazwbmMwWCuPK25drA9/7tYQEiRGSLnWcycKUAm/XtzQoL&#10;60fe0aWMtUgjHAo00MTYF1KGqiGHYeZ74uSd/OAwJjnU0g44pnHXSa1ULh22nB4a7Omloepc/jgD&#10;2/PpcD1+fKqv2o9lPrpXre3emPu76XkJItIU/8N/7XdrQKvHTOdPWZYoElPiAbn+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Y07iskAAADjAAAADwAAAAAAAAAAAAAAAACYAgAA&#10;ZHJzL2Rvd25yZXYueG1sUEsFBgAAAAAEAAQA9QAAAI4DAAAAAA==&#10;" filled="f" strokecolor="#168489" strokeweight="1pt">
                      <v:stroke joinstyle="miter"/>
                    </v:oval>
                  </v:group>
                  <v:shape id="مربع نص 41" o:spid="_x0000_s3755" type="#_x0000_t202" style="position:absolute;left:2044;top:2565;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fYdckA&#10;AADjAAAADwAAAGRycy9kb3ducmV2LnhtbESPzWrDMBCE74W8g9hAb41k4yaNGyWE/kAOvSRx74u1&#10;sUytlbHU2Hn7qlDocZiZb5jNbnKduNIQWs8asoUCQVx703KjoTq/PzyBCBHZYOeZNNwowG47u9tg&#10;afzIR7qeYiMShEOJGmyMfSllqC05DAvfEyfv4geHMcmhkWbAMcFdJ3OlltJhy2nBYk8vluqv07fT&#10;EKPZZ7fqzYXD5/TxOlpVP2Kl9f182j+DiDTF//Bf+2A05GpV5Mt1UWTw+yn9Abn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LfYdckAAADjAAAADwAAAAAAAAAAAAAAAACYAgAA&#10;ZHJzL2Rvd25yZXYueG1sUEsFBgAAAAAEAAQA9QAAAI4DAAAAAA==&#10;" filled="f" stroked="f">
                    <v:textbox style="mso-fit-shape-to-text:t">
                      <w:txbxContent>
                        <w:p w:rsidR="00671334" w:rsidRDefault="00671334"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الذكاء الاصطناعي</w:t>
                          </w:r>
                          <w:r w:rsidRPr="007145FC">
                            <w:rPr>
                              <w:rFonts w:eastAsia="Calibri" w:hAnsi="Adobe Arabic" w:cs="Adobe Arabic"/>
                              <w:b/>
                              <w:bCs/>
                              <w:color w:val="FFFFFF"/>
                              <w:kern w:val="24"/>
                              <w:sz w:val="36"/>
                              <w:szCs w:val="36"/>
                              <w:lang w:bidi="ar-EG"/>
                            </w:rPr>
                            <w:t xml:space="preserve"> </w:t>
                          </w:r>
                          <w:r w:rsidRPr="007145FC">
                            <w:rPr>
                              <w:rFonts w:eastAsia="Calibri" w:hAnsi="Adobe Arabic" w:cs="Adobe Arabic"/>
                              <w:b/>
                              <w:bCs/>
                              <w:color w:val="FFFFFF"/>
                              <w:kern w:val="24"/>
                              <w:szCs w:val="28"/>
                              <w:lang w:bidi="ar-EG"/>
                            </w:rPr>
                            <w:t>(AI):</w:t>
                          </w:r>
                        </w:p>
                      </w:txbxContent>
                    </v:textbox>
                  </v:shape>
                </v:group>
                <v:shape id="صورة 54" o:spid="_x0000_s375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JuyD6LNAAAA4wAAAA8AAAAA&#10;AAAAAAAAAAAAnwIAAGRycy9kb3ducmV2LnhtbFBLBQYAAAAABAAEAPcAAACZAw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تحليل البيانات: يساعد في تحليل كميات ضخمة من البيانات لاتخاذ قرارات مبنية على أدلة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التنبؤ: يمكن استخدامه للتنبؤ بالاتجاهات المستقبلية والتحديات المحتملة</w:t>
      </w:r>
      <w:r w:rsidRPr="00E8020A">
        <w:rPr>
          <w:rFonts w:ascii="Sakkal Majalla" w:hAnsi="Sakkal Majalla" w:cs="Sakkal Majalla"/>
          <w:sz w:val="32"/>
          <w:szCs w:val="32"/>
        </w:rPr>
        <w:t>.</w:t>
      </w:r>
    </w:p>
    <w:p w:rsidR="00D75CDD" w:rsidRPr="007B4302" w:rsidRDefault="00BA05D9" w:rsidP="00D75CDD">
      <w:pPr>
        <w:rPr>
          <w:rFonts w:ascii="Sakkal Majalla" w:hAnsi="Sakkal Majalla"/>
          <w:sz w:val="32"/>
          <w:szCs w:val="32"/>
          <w:rtl/>
          <w:lang w:bidi="ar-AE"/>
        </w:rPr>
      </w:pPr>
      <w:r w:rsidRPr="002A078C">
        <w:rPr>
          <w:rFonts w:ascii="Sakkal Majalla" w:hAnsi="Sakkal Majalla"/>
          <w:noProof/>
          <w:sz w:val="34"/>
        </w:rPr>
        <w:lastRenderedPageBreak/>
        <mc:AlternateContent>
          <mc:Choice Requires="wpg">
            <w:drawing>
              <wp:inline distT="0" distB="0" distL="0" distR="0" wp14:anchorId="561C5DEA" wp14:editId="12170090">
                <wp:extent cx="5731510" cy="892088"/>
                <wp:effectExtent l="0" t="0" r="2540" b="22860"/>
                <wp:docPr id="207426944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444" name="مجموعة 47"/>
                        <wpg:cNvGrpSpPr/>
                        <wpg:grpSpPr>
                          <a:xfrm>
                            <a:off x="0" y="0"/>
                            <a:ext cx="5731510" cy="895351"/>
                            <a:chOff x="0" y="0"/>
                            <a:chExt cx="5878196" cy="918845"/>
                          </a:xfrm>
                        </wpg:grpSpPr>
                        <wpg:grpSp>
                          <wpg:cNvPr id="2074269445" name="مجموعة 48"/>
                          <wpg:cNvGrpSpPr/>
                          <wpg:grpSpPr>
                            <a:xfrm>
                              <a:off x="0" y="0"/>
                              <a:ext cx="5878196" cy="918845"/>
                              <a:chOff x="0" y="0"/>
                              <a:chExt cx="6240348" cy="919070"/>
                            </a:xfrm>
                          </wpg:grpSpPr>
                          <wpg:grpSp>
                            <wpg:cNvPr id="2074269446" name="مجموعة 49"/>
                            <wpg:cNvGrpSpPr/>
                            <wpg:grpSpPr>
                              <a:xfrm>
                                <a:off x="0" y="169208"/>
                                <a:ext cx="5433072" cy="580613"/>
                                <a:chOff x="0" y="169208"/>
                                <a:chExt cx="5433072" cy="580613"/>
                              </a:xfrm>
                            </wpg:grpSpPr>
                            <wps:wsp>
                              <wps:cNvPr id="20742694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4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4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450" name="مربع نص 41"/>
                          <wps:cNvSpPr txBox="1"/>
                          <wps:spPr>
                            <a:xfrm>
                              <a:off x="204466" y="256607"/>
                              <a:ext cx="4615440" cy="389157"/>
                            </a:xfrm>
                            <a:prstGeom prst="rect">
                              <a:avLst/>
                            </a:prstGeom>
                            <a:noFill/>
                          </wps:spPr>
                          <wps:txbx>
                            <w:txbxContent>
                              <w:p w:rsidR="00671334" w:rsidRDefault="00671334" w:rsidP="007145F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w:t>
                                </w:r>
                                <w:r w:rsidRPr="007145FC">
                                  <w:rPr>
                                    <w:rFonts w:eastAsia="Calibri" w:hAnsi="Adobe Arabic" w:cs="Adobe Arabic"/>
                                    <w:b/>
                                    <w:bCs/>
                                    <w:color w:val="FFFFFF"/>
                                    <w:kern w:val="24"/>
                                    <w:sz w:val="36"/>
                                    <w:szCs w:val="36"/>
                                    <w:rtl/>
                                    <w:lang w:bidi="ar-EG"/>
                                  </w:rPr>
                                  <w:t>لبلوك تشين</w:t>
                                </w:r>
                                <w:r w:rsidRPr="007145FC">
                                  <w:rPr>
                                    <w:rFonts w:eastAsia="Calibri" w:hAnsi="Adobe Arabic" w:cs="Adobe Arabic"/>
                                    <w:b/>
                                    <w:bCs/>
                                    <w:color w:val="FFFFFF"/>
                                    <w:kern w:val="24"/>
                                    <w:sz w:val="36"/>
                                    <w:szCs w:val="36"/>
                                    <w:lang w:bidi="ar-EG"/>
                                  </w:rPr>
                                  <w:t xml:space="preserve"> </w:t>
                                </w:r>
                                <w:r w:rsidRPr="007145FC">
                                  <w:rPr>
                                    <w:rFonts w:eastAsia="Calibri" w:hAnsi="Adobe Arabic" w:cs="Adobe Arabic"/>
                                    <w:b/>
                                    <w:bCs/>
                                    <w:color w:val="FFFFFF"/>
                                    <w:kern w:val="24"/>
                                    <w:sz w:val="24"/>
                                    <w:szCs w:val="24"/>
                                    <w:lang w:bidi="ar-EG"/>
                                  </w:rPr>
                                  <w:t>(Blockchain):</w:t>
                                </w:r>
                              </w:p>
                            </w:txbxContent>
                          </wps:txbx>
                          <wps:bodyPr wrap="square" rtlCol="1">
                            <a:spAutoFit/>
                          </wps:bodyPr>
                        </wps:wsp>
                      </wpg:grpSp>
                      <pic:pic xmlns:pic="http://schemas.openxmlformats.org/drawingml/2006/picture">
                        <pic:nvPicPr>
                          <pic:cNvPr id="2074269451"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75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kvjm5A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">
                <v:group id="مجموعة 47" o:spid="_x0000_s375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3Y1Kc&#10;zAAAAOMAAAAPAAAAAAAAAAAAAAAAAKoCAABkcnMvZG93bnJldi54bWxQSwUGAAAAAAQABAD6AAAA&#10;owMAAAAA&#10;">
                  <v:group id="مجموعة 48" o:spid="_x0000_s375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YL/cH&#10;zAAAAOMAAAAPAAAAAAAAAAAAAAAAAKoCAABkcnMvZG93bnJldi54bWxQSwUGAAAAAAQABAD6AAAA&#10;owMAAAAA&#10;">
                    <v:group id="مجموعة 49" o:spid="_x0000_s376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o/Wlw&#10;zAAAAOMAAAAPAAAAAAAAAAAAAAAAAKoCAABkcnMvZG93bnJldi54bWxQSwUGAAAAAAQABAD6AAAA&#10;owMAAAAA&#10;">
                      <v:shape id="شكل حر 50" o:spid="_x0000_s376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eT6MoA&#10;AADjAAAADwAAAGRycy9kb3ducmV2LnhtbESPQWvCQBSE74L/YXlCb7ppGqNNXaUUBBEPGpVeH9nX&#10;JDT7NmS3mv57VxA8DjPzDbNY9aYRF+pcbVnB6yQCQVxYXXOp4HRcj+cgnEfW2FgmBf/kYLUcDhaY&#10;aXvlA11yX4oAYZehgsr7NpPSFRUZdBPbEgfvx3YGfZBdKXWH1wA3jYyjKJUGaw4LFbb0VVHxm/8Z&#10;Bel2+r3fF+vpId+87RwZfdbWK/Uy6j8/QHjq/TP8aG+0gjiaJXH6niQzuH8Kf0A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Fnk+j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6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dvOMcA&#10;AADjAAAADwAAAGRycy9kb3ducmV2LnhtbERPy2rCQBTdF/yH4QrdSDMxRNvGjFJaCl3WB11fM7eT&#10;YOZOzExj/HtnUXB5OO9yM9pWDNT7xrGCeZKCIK6cbtgoOOw/n15A+ICssXVMCq7kYbOePJRYaHfh&#10;LQ27YEQMYV+ggjqErpDSVzVZ9InriCP363qLIcLeSN3jJYbbVmZpupQWG44NNXb0XlN12v1ZBXi2&#10;3z9HF5wfjsZ8zBbdONMLpR6n49sKRKAx3MX/7i+tIEuf82z5mudxdPwU/4B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nbzjHAAAA4wAAAA8AAAAAAAAAAAAAAAAAmAIAAGRy&#10;cy9kb3ducmV2LnhtbFBLBQYAAAAABAAEAPUAAACMAwAAAAA=&#10;" fillcolor="#a5a5a5 [2092]" stroked="f" strokeweight="1pt">
                        <v:stroke joinstyle="miter"/>
                      </v:roundrect>
                    </v:group>
                    <v:oval id="شكل بيضاوي 52" o:spid="_x0000_s376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eSF8oA&#10;AADjAAAADwAAAGRycy9kb3ducmV2LnhtbESPUUvDMBSF34X9h3AF31xiKNXVZWMogsKE2anPl+au&#10;LWtuShPX7t+bgeDj4ZzzHc5yPblOnGgIrWcDd3MFgrjytuXawOf+5fYBRIjIFjvPZOBMAdar2dUS&#10;C+tH/qBTGWuRIBwKNNDE2BdShqohh2Hue+LkHfzgMCY51NIOOCa466RWKpcOW04LDfb01FB1LH+c&#10;gd3x8HX+ftuq99qPZT66Z63t3pib62nzCCLSFP/Df+1Xa0Cr+0zniyxbwOVT+gNy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S3khfKAAAA4wAAAA8AAAAAAAAAAAAAAAAAmAIA&#10;AGRycy9kb3ducmV2LnhtbFBLBQYAAAAABAAEAPUAAACPAwAAAAA=&#10;" filled="f" strokecolor="#168489" strokeweight="1pt">
                      <v:stroke joinstyle="miter"/>
                    </v:oval>
                  </v:group>
                  <v:shape id="مربع نص 41" o:spid="_x0000_s3764" type="#_x0000_t202" style="position:absolute;left:2044;top:2566;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LrM8gA&#10;AADjAAAADwAAAGRycy9kb3ducmV2LnhtbESPy2rDMBBF94X+g5hCd40Uk6SNGyWEPiCLbpK6+8Ga&#10;WKbWyFjT2Pn7alHo8nJfnM1uCp260JDayBbmMwOKuI6u5cZC9fn+8AQqCbLDLjJZuFKC3fb2ZoOl&#10;iyMf6XKSRuURTiVa8CJ9qXWqPQVMs9gTZ+8ch4CS5dBoN+CYx0OnC2NWOmDL+cFjTy+e6u/TT7Ag&#10;4vbza/UW0uFr+ngdvamXWFl7fzftn0EJTfIf/msfnIXCPC6K1XqxzBSZKfOA3v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IuszyAAAAOMAAAAPAAAAAAAAAAAAAAAAAJgCAABk&#10;cnMvZG93bnJldi54bWxQSwUGAAAAAAQABAD1AAAAjQMAAAAA&#10;" filled="f" stroked="f">
                    <v:textbox style="mso-fit-shape-to-text:t">
                      <w:txbxContent>
                        <w:p w:rsidR="00671334" w:rsidRDefault="00671334" w:rsidP="007145F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w:t>
                          </w:r>
                          <w:r w:rsidRPr="007145FC">
                            <w:rPr>
                              <w:rFonts w:eastAsia="Calibri" w:hAnsi="Adobe Arabic" w:cs="Adobe Arabic"/>
                              <w:b/>
                              <w:bCs/>
                              <w:color w:val="FFFFFF"/>
                              <w:kern w:val="24"/>
                              <w:sz w:val="36"/>
                              <w:szCs w:val="36"/>
                              <w:rtl/>
                              <w:lang w:bidi="ar-EG"/>
                            </w:rPr>
                            <w:t>لبلوك تشين</w:t>
                          </w:r>
                          <w:r w:rsidRPr="007145FC">
                            <w:rPr>
                              <w:rFonts w:eastAsia="Calibri" w:hAnsi="Adobe Arabic" w:cs="Adobe Arabic"/>
                              <w:b/>
                              <w:bCs/>
                              <w:color w:val="FFFFFF"/>
                              <w:kern w:val="24"/>
                              <w:sz w:val="36"/>
                              <w:szCs w:val="36"/>
                              <w:lang w:bidi="ar-EG"/>
                            </w:rPr>
                            <w:t xml:space="preserve"> </w:t>
                          </w:r>
                          <w:r w:rsidRPr="007145FC">
                            <w:rPr>
                              <w:rFonts w:eastAsia="Calibri" w:hAnsi="Adobe Arabic" w:cs="Adobe Arabic"/>
                              <w:b/>
                              <w:bCs/>
                              <w:color w:val="FFFFFF"/>
                              <w:kern w:val="24"/>
                              <w:sz w:val="24"/>
                              <w:szCs w:val="24"/>
                              <w:lang w:bidi="ar-EG"/>
                            </w:rPr>
                            <w:t>(Blockchain):</w:t>
                          </w:r>
                        </w:p>
                      </w:txbxContent>
                    </v:textbox>
                  </v:shape>
                </v:group>
                <v:shape id="صورة 54" o:spid="_x0000_s376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O65BwjNAAAA4wAAAA8AAAAA&#10;AAAAAAAAAAAAnwIAAGRycy9kb3ducmV2LnhtbFBLBQYAAAAABAAEAPcAAACZAw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الشفافية: يساهم في تعزيز الشفافية من خلال سجل غير قابل للتغيير للمعاملات</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الأمان: يوفر مستوى عالٍ من الأمان للبيانات والعمليات</w:t>
      </w:r>
      <w:r w:rsidRPr="00E8020A">
        <w:rPr>
          <w:rFonts w:ascii="Sakkal Majalla" w:hAnsi="Sakkal Majalla" w:cs="Sakkal Majalla"/>
          <w:sz w:val="32"/>
          <w:szCs w:val="32"/>
        </w:rPr>
        <w:t>.</w:t>
      </w:r>
    </w:p>
    <w:p w:rsidR="007145FC" w:rsidRPr="007145FC" w:rsidRDefault="00BA05D9" w:rsidP="007145FC">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0DCE64EB" wp14:editId="440DA85E">
                <wp:extent cx="5731510" cy="892088"/>
                <wp:effectExtent l="0" t="0" r="2540" b="22860"/>
                <wp:docPr id="207426945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453" name="مجموعة 47"/>
                        <wpg:cNvGrpSpPr/>
                        <wpg:grpSpPr>
                          <a:xfrm>
                            <a:off x="0" y="0"/>
                            <a:ext cx="5731510" cy="895351"/>
                            <a:chOff x="0" y="0"/>
                            <a:chExt cx="5878196" cy="918845"/>
                          </a:xfrm>
                        </wpg:grpSpPr>
                        <wpg:grpSp>
                          <wpg:cNvPr id="2074269454" name="مجموعة 48"/>
                          <wpg:cNvGrpSpPr/>
                          <wpg:grpSpPr>
                            <a:xfrm>
                              <a:off x="0" y="0"/>
                              <a:ext cx="5878196" cy="918845"/>
                              <a:chOff x="0" y="0"/>
                              <a:chExt cx="6240348" cy="919070"/>
                            </a:xfrm>
                          </wpg:grpSpPr>
                          <wpg:grpSp>
                            <wpg:cNvPr id="2074269455" name="مجموعة 49"/>
                            <wpg:cNvGrpSpPr/>
                            <wpg:grpSpPr>
                              <a:xfrm>
                                <a:off x="0" y="169208"/>
                                <a:ext cx="5433072" cy="580613"/>
                                <a:chOff x="0" y="169208"/>
                                <a:chExt cx="5433072" cy="580613"/>
                              </a:xfrm>
                            </wpg:grpSpPr>
                            <wps:wsp>
                              <wps:cNvPr id="20742694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4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4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459" name="مربع نص 41"/>
                          <wps:cNvSpPr txBox="1"/>
                          <wps:spPr>
                            <a:xfrm>
                              <a:off x="204466" y="256582"/>
                              <a:ext cx="4615440" cy="389157"/>
                            </a:xfrm>
                            <a:prstGeom prst="rect">
                              <a:avLst/>
                            </a:prstGeom>
                            <a:noFill/>
                          </wps:spPr>
                          <wps:txbx>
                            <w:txbxContent>
                              <w:p w:rsidR="00671334" w:rsidRDefault="00671334"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إنترنت الأشياء</w:t>
                                </w:r>
                                <w:r w:rsidRPr="007145FC">
                                  <w:rPr>
                                    <w:rFonts w:eastAsia="Calibri" w:hAnsi="Adobe Arabic" w:cs="Adobe Arabic"/>
                                    <w:b/>
                                    <w:bCs/>
                                    <w:color w:val="FFFFFF"/>
                                    <w:kern w:val="24"/>
                                    <w:sz w:val="36"/>
                                    <w:szCs w:val="36"/>
                                    <w:lang w:bidi="ar-EG"/>
                                  </w:rPr>
                                  <w:t xml:space="preserve"> </w:t>
                                </w:r>
                                <w:r w:rsidRPr="007145FC">
                                  <w:rPr>
                                    <w:rFonts w:eastAsia="Calibri" w:hAnsi="Adobe Arabic" w:cs="Adobe Arabic"/>
                                    <w:b/>
                                    <w:bCs/>
                                    <w:color w:val="FFFFFF"/>
                                    <w:kern w:val="24"/>
                                    <w:szCs w:val="28"/>
                                    <w:lang w:bidi="ar-EG"/>
                                  </w:rPr>
                                  <w:t>(IoT):</w:t>
                                </w:r>
                              </w:p>
                            </w:txbxContent>
                          </wps:txbx>
                          <wps:bodyPr wrap="square" rtlCol="1">
                            <a:spAutoFit/>
                          </wps:bodyPr>
                        </wps:wsp>
                      </wpg:grpSp>
                      <pic:pic xmlns:pic="http://schemas.openxmlformats.org/drawingml/2006/picture">
                        <pic:nvPicPr>
                          <pic:cNvPr id="2074269460"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76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ka854g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Cika85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376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9U1w1&#10;zAAAAOMAAAAPAAAAAAAAAAAAAAAAAKoCAABkcnMvZG93bnJldi54bWxQSwUGAAAAAAQABAD6AAAA&#10;owMAAAAA&#10;">
                  <v:group id="مجموعة 48" o:spid="_x0000_s376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yusRB&#10;zAAAAOMAAAAPAAAAAAAAAAAAAAAAAKoCAABkcnMvZG93bnJldi54bWxQSwUGAAAAAAQABAD6AAAA&#10;owMAAAAA&#10;">
                    <v:group id="مجموعة 49" o:spid="_x0000_s376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d9mHa&#10;zAAAAOMAAAAPAAAAAAAAAAAAAAAAAKoCAABkcnMvZG93bnJldi54bWxQSwUGAAAAAAQABAD6AAAA&#10;owMAAAAA&#10;">
                      <v:shape id="شكل حر 50" o:spid="_x0000_s377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grsoA&#10;AADjAAAADwAAAGRycy9kb3ducmV2LnhtbESPQWvCQBSE7wX/w/KE3urG1ESNriKCIKUHTRWvj+wz&#10;CWbfhuxW03/fLQg9DjPzDbNc96YRd+pcbVnBeBSBIC6srrlUcPravc1AOI+ssbFMCn7IwXo1eFli&#10;pu2Dj3TPfSkChF2GCirv20xKV1Rk0I1sSxy8q+0M+iC7UuoOHwFuGhlHUSoN1hwWKmxpW1Fxy7+N&#10;gvQjuRwOxS455vv3T0dGn7X1Sr0O+80ChKfe/4ef7b1WEEfTSZzOJ0kKf5/CH5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vyoK7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7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Ftl8kA&#10;AADjAAAADwAAAGRycy9kb3ducmV2LnhtbESPT2vCQBTE7wW/w/IEL6Ibg/FPdJViKfTYqnh+Zp+b&#10;YPZtmt3G9Nt3C4Ueh5n5DbPd97YWHbW+cqxgNk1AEBdOV2wUnE+vkxUIH5A11o5JwTd52O8GT1vM&#10;tXvwB3XHYESEsM9RQRlCk0vpi5Is+qlriKN3c63FEGVrpG7xEeG2lmmSLKTFiuNCiQ0dSiruxy+r&#10;AD/t++XqgvPd1ZiXcdb0Y50pNRr2zxsQgfrwH/5rv2kFabKcp4v1PFvC76f4B+Tu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CFtl8kAAADjAAAADwAAAAAAAAAAAAAAAACYAgAA&#10;ZHJzL2Rvd25yZXYueG1sUEsFBgAAAAAEAAQA9QAAAI4DAAAAAA==&#10;" fillcolor="#a5a5a5 [2092]" stroked="f" strokeweight="1pt">
                        <v:stroke joinstyle="miter"/>
                      </v:roundrect>
                    </v:group>
                    <v:oval id="شكل بيضاوي 52" o:spid="_x0000_s377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KhUcgA&#10;AADjAAAADwAAAGRycy9kb3ducmV2LnhtbERPXUvDMBR9F/wP4Q58c8nCVrVbNkQRHEzQTvd8ae7a&#10;suamNHHt/v3yIPh4ON+rzehacaY+NJ4NzKYKBHHpbcOVge/92/0jiBCRLbaeycCFAmzWtzcrzK0f&#10;+IvORaxECuGQo4E6xi6XMpQ1OQxT3xEn7uh7hzHBvpK2xyGFu1ZqpTLpsOHUUGNHLzWVp+LXGfg8&#10;HX8uh+1OfVR+KLLBvWpt98bcTcbnJYhIY/wX/7nfrQGtHuY6e5ov0uj0Kf0Bub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IqFRyAAAAOMAAAAPAAAAAAAAAAAAAAAAAJgCAABk&#10;cnMvZG93bnJldi54bWxQSwUGAAAAAAQABAD1AAAAjQMAAAAA&#10;" filled="f" strokecolor="#168489" strokeweight="1pt">
                      <v:stroke joinstyle="miter"/>
                    </v:oval>
                  </v:group>
                  <v:shape id="مربع نص 41" o:spid="_x0000_s3773" type="#_x0000_t202" style="position:absolute;left:2044;top:2565;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hCrskA&#10;AADjAAAADwAAAGRycy9kb3ducmV2LnhtbESPzU7DMBCE70i8g7VI3KjdqC001K0qfqQeuLSE+ype&#10;4oh4HcVLk749RkLiOJqZbzSb3RQ6daYhtZEtzGcGFHEdXcuNher99e4BVBJkh11ksnChBLvt9dUG&#10;SxdHPtL5JI3KEE4lWvAifal1qj0FTLPYE2fvMw4BJcuh0W7AMcNDpwtjVjpgy3nBY09Pnuqv03ew&#10;IOL280v1EtLhY3p7Hr2pl1hZe3sz7R9BCU3yH/5rH5yFwtwvitV6sVzD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xhCrskAAADjAAAADwAAAAAAAAAAAAAAAACYAgAA&#10;ZHJzL2Rvd25yZXYueG1sUEsFBgAAAAAEAAQA9QAAAI4DAAAAAA==&#10;" filled="f" stroked="f">
                    <v:textbox style="mso-fit-shape-to-text:t">
                      <w:txbxContent>
                        <w:p w:rsidR="00671334" w:rsidRDefault="00671334"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إنترنت الأشياء</w:t>
                          </w:r>
                          <w:r w:rsidRPr="007145FC">
                            <w:rPr>
                              <w:rFonts w:eastAsia="Calibri" w:hAnsi="Adobe Arabic" w:cs="Adobe Arabic"/>
                              <w:b/>
                              <w:bCs/>
                              <w:color w:val="FFFFFF"/>
                              <w:kern w:val="24"/>
                              <w:sz w:val="36"/>
                              <w:szCs w:val="36"/>
                              <w:lang w:bidi="ar-EG"/>
                            </w:rPr>
                            <w:t xml:space="preserve"> </w:t>
                          </w:r>
                          <w:r w:rsidRPr="007145FC">
                            <w:rPr>
                              <w:rFonts w:eastAsia="Calibri" w:hAnsi="Adobe Arabic" w:cs="Adobe Arabic"/>
                              <w:b/>
                              <w:bCs/>
                              <w:color w:val="FFFFFF"/>
                              <w:kern w:val="24"/>
                              <w:szCs w:val="28"/>
                              <w:lang w:bidi="ar-EG"/>
                            </w:rPr>
                            <w:t>(IoT):</w:t>
                          </w:r>
                        </w:p>
                      </w:txbxContent>
                    </v:textbox>
                  </v:shape>
                </v:group>
                <v:shape id="صورة 54" o:spid="_x0000_s377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PmWguywAAAOMAAAAPAAAAAAAA&#10;AAAAAAAAAJ8CAABkcnMvZG93bnJldi54bWxQSwUGAAAAAAQABAD3AAAAlwM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إدارة الموارد: يمكن استخدامه لتحسين إدارة الموارد من خلال جمع وتحليل البيانات المباشرة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المراقبة الفورية: يتيح متابعة العمليات بشكل فوري لتحسين الكفاءة</w:t>
      </w:r>
      <w:r w:rsidRPr="00E8020A">
        <w:rPr>
          <w:rFonts w:ascii="Sakkal Majalla" w:hAnsi="Sakkal Majalla" w:cs="Sakkal Majalla"/>
          <w:sz w:val="32"/>
          <w:szCs w:val="32"/>
        </w:rPr>
        <w:t>.</w:t>
      </w:r>
    </w:p>
    <w:p w:rsidR="00D75CDD" w:rsidRPr="007145FC" w:rsidRDefault="00BA05D9" w:rsidP="007145FC">
      <w:pPr>
        <w:rPr>
          <w:rFonts w:ascii="Sakkal Majalla" w:hAnsi="Sakkal Majalla"/>
          <w:sz w:val="32"/>
          <w:szCs w:val="32"/>
          <w:rtl/>
          <w:lang w:bidi="ar-AE"/>
        </w:rPr>
      </w:pPr>
      <w:r w:rsidRPr="002A078C">
        <w:rPr>
          <w:rFonts w:ascii="Sakkal Majalla" w:hAnsi="Sakkal Majalla"/>
          <w:noProof/>
          <w:sz w:val="34"/>
        </w:rPr>
        <mc:AlternateContent>
          <mc:Choice Requires="wpg">
            <w:drawing>
              <wp:inline distT="0" distB="0" distL="0" distR="0" wp14:anchorId="644DA752" wp14:editId="05CA6E5F">
                <wp:extent cx="5731510" cy="892088"/>
                <wp:effectExtent l="0" t="0" r="2540" b="22860"/>
                <wp:docPr id="207426946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462" name="مجموعة 47"/>
                        <wpg:cNvGrpSpPr/>
                        <wpg:grpSpPr>
                          <a:xfrm>
                            <a:off x="0" y="0"/>
                            <a:ext cx="5731510" cy="895351"/>
                            <a:chOff x="0" y="0"/>
                            <a:chExt cx="5878196" cy="918845"/>
                          </a:xfrm>
                        </wpg:grpSpPr>
                        <wpg:grpSp>
                          <wpg:cNvPr id="2074269463" name="مجموعة 48"/>
                          <wpg:cNvGrpSpPr/>
                          <wpg:grpSpPr>
                            <a:xfrm>
                              <a:off x="0" y="0"/>
                              <a:ext cx="5878196" cy="918845"/>
                              <a:chOff x="0" y="0"/>
                              <a:chExt cx="6240348" cy="919070"/>
                            </a:xfrm>
                          </wpg:grpSpPr>
                          <wpg:grpSp>
                            <wpg:cNvPr id="2074269464" name="مجموعة 49"/>
                            <wpg:cNvGrpSpPr/>
                            <wpg:grpSpPr>
                              <a:xfrm>
                                <a:off x="0" y="169208"/>
                                <a:ext cx="5433072" cy="580613"/>
                                <a:chOff x="0" y="169208"/>
                                <a:chExt cx="5433072" cy="580613"/>
                              </a:xfrm>
                            </wpg:grpSpPr>
                            <wps:wsp>
                              <wps:cNvPr id="20742694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4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4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468" name="مربع نص 41"/>
                          <wps:cNvSpPr txBox="1"/>
                          <wps:spPr>
                            <a:xfrm>
                              <a:off x="204466" y="256582"/>
                              <a:ext cx="4615440" cy="389157"/>
                            </a:xfrm>
                            <a:prstGeom prst="rect">
                              <a:avLst/>
                            </a:prstGeom>
                            <a:noFill/>
                          </wps:spPr>
                          <wps:txbx>
                            <w:txbxContent>
                              <w:p w:rsidR="00671334" w:rsidRDefault="00671334"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الحوسبة السحابية</w:t>
                                </w:r>
                                <w:r w:rsidRPr="007145FC">
                                  <w:rPr>
                                    <w:rFonts w:eastAsia="Calibri" w:hAnsi="Adobe Arabic" w:cs="Adobe Arabic"/>
                                    <w:b/>
                                    <w:bCs/>
                                    <w:color w:val="FFFFFF"/>
                                    <w:kern w:val="24"/>
                                    <w:sz w:val="36"/>
                                    <w:szCs w:val="36"/>
                                    <w:lang w:bidi="ar-EG"/>
                                  </w:rPr>
                                  <w:t xml:space="preserve"> </w:t>
                                </w:r>
                                <w:r w:rsidRPr="007145FC">
                                  <w:rPr>
                                    <w:rFonts w:eastAsia="Calibri" w:hAnsi="Adobe Arabic" w:cs="Adobe Arabic"/>
                                    <w:b/>
                                    <w:bCs/>
                                    <w:color w:val="FFFFFF"/>
                                    <w:kern w:val="24"/>
                                    <w:sz w:val="24"/>
                                    <w:szCs w:val="24"/>
                                    <w:lang w:bidi="ar-EG"/>
                                  </w:rPr>
                                  <w:t>(Cloud Computing):</w:t>
                                </w:r>
                              </w:p>
                            </w:txbxContent>
                          </wps:txbx>
                          <wps:bodyPr wrap="square" rtlCol="1">
                            <a:spAutoFit/>
                          </wps:bodyPr>
                        </wps:wsp>
                      </wpg:grpSp>
                      <pic:pic xmlns:pic="http://schemas.openxmlformats.org/drawingml/2006/picture">
                        <pic:nvPicPr>
                          <pic:cNvPr id="2074269469" name="صورة 54"/>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77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Bv8w5A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">
                <v:group id="مجموعة 47" o:spid="_x0000_s377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cczMT&#10;zAAAAOMAAAAPAAAAAAAAAAAAAAAAAKoCAABkcnMvZG93bnJldi54bWxQSwUGAAAAAAQABAD6AAAA&#10;owMAAAAA&#10;">
                  <v:group id="مجموعة 48" o:spid="_x0000_s377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zP5aI&#10;zAAAAOMAAAAPAAAAAAAAAAAAAAAAAKoCAABkcnMvZG93bnJldi54bWxQSwUGAAAAAAQABAD6AAAA&#10;owMAAAAA&#10;">
                    <v:group id="مجموعة 49" o:spid="_x0000_s377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81g78&#10;zAAAAOMAAAAPAAAAAAAAAAAAAAAAAKoCAABkcnMvZG93bnJldi54bWxQSwUGAAAAAAQABAD6AAAA&#10;owMAAAAA&#10;">
                      <v:shape id="شكل حر 50" o:spid="_x0000_s377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z0ZMoA&#10;AADjAAAADwAAAGRycy9kb3ducmV2LnhtbESPQWvCQBSE7wX/w/KE3urG1ESNriKCIKUHTRWvj+wz&#10;CWbfhuxW03/fLQg9DjPzDbNc96YRd+pcbVnBeBSBIC6srrlUcPravc1AOI+ssbFMCn7IwXo1eFli&#10;pu2Dj3TPfSkChF2GCirv20xKV1Rk0I1sSxy8q+0M+iC7UuoOHwFuGhlHUSoN1hwWKmxpW1Fxy7+N&#10;gvQjuRwOxS455vv3T0dGn7X1Sr0O+80ChKfe/4ef7b1WEEfTSZzOJ2kCf5/CH5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VM9GT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8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ECsckA&#10;AADjAAAADwAAAGRycy9kb3ducmV2LnhtbESPQWvCQBSE74L/YXlCL6Ibg0ZNXaW0CD1aK56f2ddN&#10;MPs2zW5j/PfdQsHjMDPfMJtdb2vRUesrxwpm0wQEceF0xUbB6XM/WYHwAVlj7ZgU3MnDbjscbDDX&#10;7sYf1B2DERHCPkcFZQhNLqUvSrLop64hjt6Xay2GKFsjdYu3CLe1TJMkkxYrjgslNvRaUnE9/lgF&#10;+G0P54sLzncXY97Gi6Yf64VST6P+5RlEoD48wv/td60gTZbzNFvPswz+PsU/IL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QECsckAAADjAAAADwAAAAAAAAAAAAAAAACYAgAA&#10;ZHJzL2Rvd25yZXYueG1sUEsFBgAAAAAEAAQA9QAAAI4DAAAAAA==&#10;" fillcolor="#a5a5a5 [2092]" stroked="f" strokeweight="1pt">
                        <v:stroke joinstyle="miter"/>
                      </v:roundrect>
                    </v:group>
                    <v:oval id="شكل بيضاوي 52" o:spid="_x0000_s378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H/nssA&#10;AADjAAAADwAAAGRycy9kb3ducmV2LnhtbESPUUvDMBSF3wX/Q7iCby5ZGJ12y4YogoKD2bk9X5q7&#10;tqy5KU1cu39vBoKPh3POdzjL9ehacaY+NJ4NTCcKBHHpbcOVge/d28MjiBCRLbaeycCFAqxXtzdL&#10;zK0f+IvORaxEgnDI0UAdY5dLGcqaHIaJ74iTd/S9w5hkX0nb45DgrpVaqUw6bDgt1NjRS03lqfhx&#10;Bran4/5y+PhUm8oPRTa4V63tzpj7u/F5ASLSGP/Df+13a0Cr+UxnT7NsDtdP6Q/I1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h0f+eywAAAOMAAAAPAAAAAAAAAAAAAAAAAJgC&#10;AABkcnMvZG93bnJldi54bWxQSwUGAAAAAAQABAD1AAAAkAMAAAAA&#10;" filled="f" strokecolor="#168489" strokeweight="1pt">
                      <v:stroke joinstyle="miter"/>
                    </v:oval>
                  </v:group>
                  <v:shape id="مربع نص 41" o:spid="_x0000_s3782" type="#_x0000_t202" style="position:absolute;left:2044;top:2565;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gtiMYA&#10;AADjAAAADwAAAGRycy9kb3ducmV2LnhtbERPO0/DMBDekfgP1iGxUbtRCTTUrSoeUgcWSrqf4iOO&#10;iM9RfDTpv8cDEuOn773ZzaFXZxpTF9nCcmFAETfRddxaqD/f7h5BJUF22EcmCxdKsNteX22wcnHi&#10;DzofpVU5hFOFFrzIUGmdGk8B0yIOxJn7imNAyXBstRtxyuGh14UxpQ7YcW7wONCzp+b7+BMsiLj9&#10;8lK/hnQ4ze8vkzfNPdbW3t7M+ydQQrP8i//cB2ehMA+rolyvyjw6f8p/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gtiMYAAADjAAAADwAAAAAAAAAAAAAAAACYAgAAZHJz&#10;L2Rvd25yZXYueG1sUEsFBgAAAAAEAAQA9QAAAIsDAAAAAA==&#10;" filled="f" stroked="f">
                    <v:textbox style="mso-fit-shape-to-text:t">
                      <w:txbxContent>
                        <w:p w:rsidR="00671334" w:rsidRDefault="00671334"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الحوسبة السحابية</w:t>
                          </w:r>
                          <w:r w:rsidRPr="007145FC">
                            <w:rPr>
                              <w:rFonts w:eastAsia="Calibri" w:hAnsi="Adobe Arabic" w:cs="Adobe Arabic"/>
                              <w:b/>
                              <w:bCs/>
                              <w:color w:val="FFFFFF"/>
                              <w:kern w:val="24"/>
                              <w:sz w:val="36"/>
                              <w:szCs w:val="36"/>
                              <w:lang w:bidi="ar-EG"/>
                            </w:rPr>
                            <w:t xml:space="preserve"> </w:t>
                          </w:r>
                          <w:r w:rsidRPr="007145FC">
                            <w:rPr>
                              <w:rFonts w:eastAsia="Calibri" w:hAnsi="Adobe Arabic" w:cs="Adobe Arabic"/>
                              <w:b/>
                              <w:bCs/>
                              <w:color w:val="FFFFFF"/>
                              <w:kern w:val="24"/>
                              <w:sz w:val="24"/>
                              <w:szCs w:val="24"/>
                              <w:lang w:bidi="ar-EG"/>
                            </w:rPr>
                            <w:t>(Cloud Computing):</w:t>
                          </w:r>
                        </w:p>
                      </w:txbxContent>
                    </v:textbox>
                  </v:shape>
                </v:group>
                <v:shape id="صورة 54" o:spid="_x0000_s378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6jwbPMAAAA4wAAAA8AAABkcnMvZG93bnJldi54bWxEj0FLw0AUhO+C/2F5gje7MZa0id0WlQpC&#10;T21UPD6zzyR2923cXdv477uC4HGYmW+YxWq0RhzIh96xgutJBoK4cbrnVsFz/Xg1BxEiskbjmBT8&#10;UIDV8vxsgZV2R97SYRdbkSAcKlTQxThUUoamI4th4gbi5H04bzEm6VupPR4T3BqZZ1khLfacFjoc&#10;6KGjZr/7tgo2/v79s6xfTf21fVvPzc3sZb/eKHV5Md7dgog0xv/wX/tJK8iz2TQvymlRwu+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3qPBs8wAAADjAAAADwAAAAAA&#10;AAAAAAAAAACfAgAAZHJzL2Rvd25yZXYueG1sUEsFBgAAAAAEAAQA9wAAAJgDAAAAAA==&#10;">
                  <v:imagedata r:id="rId81"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الوصول إلى البيانات: تسهل الوصول إلى البيانات والموارد من أي مكان وفي أي وقت</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التكلفة: تقليل التكاليف المرتبطة بالبنية التحتية لتكنولوجيا المعلومات</w:t>
      </w:r>
      <w:r w:rsidRPr="00E8020A">
        <w:rPr>
          <w:rFonts w:ascii="Sakkal Majalla" w:hAnsi="Sakkal Majalla" w:cs="Sakkal Majalla"/>
          <w:sz w:val="32"/>
          <w:szCs w:val="32"/>
        </w:rPr>
        <w:t>.</w:t>
      </w:r>
    </w:p>
    <w:p w:rsidR="00D75CDD" w:rsidRPr="007B4302" w:rsidRDefault="001A1818" w:rsidP="00D75CDD">
      <w:pPr>
        <w:rPr>
          <w:rFonts w:ascii="Sakkal Majalla" w:hAnsi="Sakkal Majalla"/>
          <w:sz w:val="32"/>
          <w:szCs w:val="32"/>
          <w:rtl/>
        </w:rPr>
      </w:pPr>
      <w:r w:rsidRPr="002A078C">
        <w:rPr>
          <w:rFonts w:ascii="Sakkal Majalla" w:hAnsi="Sakkal Majalla"/>
          <w:noProof/>
          <w:color w:val="002060"/>
          <w:sz w:val="34"/>
        </w:rPr>
        <mc:AlternateContent>
          <mc:Choice Requires="wpg">
            <w:drawing>
              <wp:inline distT="0" distB="0" distL="0" distR="0" wp14:anchorId="3327EFC8" wp14:editId="06DE2D25">
                <wp:extent cx="5731510" cy="895350"/>
                <wp:effectExtent l="0" t="0" r="21590" b="19050"/>
                <wp:docPr id="207426895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958"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959" name="مجموعة 39"/>
                        <wpg:cNvGrpSpPr/>
                        <wpg:grpSpPr>
                          <a:xfrm>
                            <a:off x="0" y="0"/>
                            <a:ext cx="5731510" cy="895350"/>
                            <a:chOff x="0" y="0"/>
                            <a:chExt cx="5878196" cy="918845"/>
                          </a:xfrm>
                        </wpg:grpSpPr>
                        <wpg:grpSp>
                          <wpg:cNvPr id="2074268960" name="مجموعة 40"/>
                          <wpg:cNvGrpSpPr/>
                          <wpg:grpSpPr>
                            <a:xfrm>
                              <a:off x="0" y="0"/>
                              <a:ext cx="5878196" cy="918845"/>
                              <a:chOff x="0" y="0"/>
                              <a:chExt cx="6240348" cy="919070"/>
                            </a:xfrm>
                          </wpg:grpSpPr>
                          <wpg:grpSp>
                            <wpg:cNvPr id="2074268961" name="مجموعة 41"/>
                            <wpg:cNvGrpSpPr/>
                            <wpg:grpSpPr>
                              <a:xfrm>
                                <a:off x="0" y="169208"/>
                                <a:ext cx="5433072" cy="580613"/>
                                <a:chOff x="0" y="169208"/>
                                <a:chExt cx="5433072" cy="580613"/>
                              </a:xfrm>
                            </wpg:grpSpPr>
                            <wps:wsp>
                              <wps:cNvPr id="207426896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6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6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65" name="مربع نص 41"/>
                          <wps:cNvSpPr txBox="1"/>
                          <wps:spPr>
                            <a:xfrm>
                              <a:off x="204484" y="256918"/>
                              <a:ext cx="4616071" cy="387739"/>
                            </a:xfrm>
                            <a:prstGeom prst="rect">
                              <a:avLst/>
                            </a:prstGeom>
                            <a:noFill/>
                          </wps:spPr>
                          <wps:txbx>
                            <w:txbxContent>
                              <w:p w:rsidR="00671334" w:rsidRDefault="00671334"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تحديات الحوكمة في ظل التطورات التكنولوجية</w:t>
                                </w:r>
                              </w:p>
                            </w:txbxContent>
                          </wps:txbx>
                          <wps:bodyPr wrap="square" rtlCol="1">
                            <a:spAutoFit/>
                          </wps:bodyPr>
                        </wps:wsp>
                      </wpg:grpSp>
                    </wpg:wgp>
                  </a:graphicData>
                </a:graphic>
              </wp:inline>
            </w:drawing>
          </mc:Choice>
          <mc:Fallback>
            <w:pict>
              <v:group id="_x0000_s378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">
                <v:shape id="صورة 38" o:spid="_x0000_s3785"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vM5TIAAAA4wAAAA8AAABkcnMvZG93bnJldi54bWxET8tqwkAU3Qv+w3CF7uqksb6io4hY6EZa&#10;o+D2krlmQjN30sw0pn/fWRRcHs57ve1tLTpqfeVYwcs4AUFcOF1xqeByfntegPABWWPtmBT8koft&#10;ZjhYY6bdnU/U5aEUMYR9hgpMCE0mpS8MWfRj1xBH7uZaiyHCtpS6xXsMt7VMk2QmLVYcGww2tDdU&#10;fOU/VsHk0PWHyf7j6K+mOX/ndlf506dST6N+twIRqA8P8b/7XStIk/lrOlssp3F0/BT/gNz8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WrzOUyAAAAOMAAAAPAAAAAAAAAAAA&#10;AAAAAJ8CAABkcnMvZG93bnJldi54bWxQSwUGAAAAAAQABAD3AAAAlAMAAAAA&#10;">
                  <v:imagedata r:id="rId67" o:title=""/>
                </v:shape>
                <v:group id="مجموعة 39" o:spid="_x0000_s378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7xBq&#10;0c0AAADjAAAADwAAAAAAAAAAAAAAAACqAgAAZHJzL2Rvd25yZXYueG1sUEsFBgAAAAAEAAQA+gAA&#10;AKQDAAAAAA==&#10;">
                  <v:group id="مجموعة 40" o:spid="_x0000_s378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BGCfHL&#10;AAAA4wAAAA8AAAAAAAAAAAAAAAAAqgIAAGRycy9kb3ducmV2LnhtbFBLBQYAAAAABAAEAPoAAACi&#10;AwAAAAA=&#10;">
                    <v:group id="مجموعة 41" o:spid="_x0000_s378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3wqs&#10;as0AAADjAAAADwAAAAAAAAAAAAAAAACqAgAAZHJzL2Rvd25yZXYueG1sUEsFBgAAAAAEAAQA+gAA&#10;AKQDAAAAAA==&#10;">
                      <v:shape id="شكل حر 42" o:spid="_x0000_s378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JHkMoA&#10;AADjAAAADwAAAGRycy9kb3ducmV2LnhtbESPwU7DMBBE70j8g7VI3KjdECUl1K1QBWoPXBr4gFW8&#10;xKHxOsSmDX9fV0LqcTQzbzTL9eR6caQxdJ41zGcKBHHjTceths+Pt4cFiBCRDfaeScMfBVivbm+W&#10;WBl/4j0d69iKBOFQoQYb41BJGRpLDsPMD8TJ+/Kjw5jk2Eoz4inBXS8zpQrpsOO0YHGgjaXmUP86&#10;DUblry4vtyVtft6t+p6beHg0Wt/fTS/PICJN8Rr+b++MhkyVeVYsnooMLp/SH5CrM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tSR5D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79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7O+cwA&#10;AADjAAAADwAAAGRycy9kb3ducmV2LnhtbESPQUsDMRSE70L/Q3hCbzZxK9t2bVqqUBHrQdui18fm&#10;ubs0eVk2aXf990YQPA4z8w2zXA/Oigt1ofGs4XaiQBCX3jRcaTgetjdzECEiG7SeScM3BVivRldL&#10;LIzv+Z0u+1iJBOFQoIY6xraQMpQ1OQwT3xIn78t3DmOSXSVNh32COyszpXLpsOG0UGNLjzWVp/3Z&#10;aZi9bc99eMoPLw8f9rVR9nOT7Vjr8fWwuQcRaYj/4b/2s9GQqdldls8X+RR+P6U/IFc/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6Y7O+cwAAADjAAAADwAAAAAAAAAAAAAAAACY&#10;AgAAZHJzL2Rvd25yZXYueG1sUEsFBgAAAAAEAAQA9QAAAJEDAAAAAA==&#10;" fillcolor="#168489" stroked="f" strokeweight="1pt">
                        <v:stroke joinstyle="miter"/>
                      </v:roundrect>
                    </v:group>
                    <v:oval id="شكل بيضاوي 44" o:spid="_x0000_s379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bEOcsA&#10;AADjAAAADwAAAGRycy9kb3ducmV2LnhtbESPUWvCMBSF3wf7D+EOfJupRTpXjTIGQxHGMO4HXJtr&#10;U21uuiZq9++XwWCPh3POdziL1eBacaU+NJ4VTMYZCOLKm4ZrBZ/7t8cZiBCRDbaeScE3BVgt7+8W&#10;WBp/4x1ddaxFgnAoUYGNsSulDJUlh2HsO+LkHX3vMCbZ19L0eEtw18o8ywrpsOG0YLGjV0vVWV+c&#10;Aj3s9cf6WEv/ru32MDn5L7fbKDV6GF7mICIN8T/8194YBXn2NM2L2XMxhd9P6Q/I5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QBsQ5ywAAAOMAAAAPAAAAAAAAAAAAAAAAAJgC&#10;AABkcnMvZG93bnJldi54bWxQSwUGAAAAAAQABAD1AAAAkAMAAAAA&#10;" filled="f" strokecolor="#a5a5a5 [2092]" strokeweight="1pt">
                      <v:stroke joinstyle="miter"/>
                    </v:oval>
                  </v:group>
                  <v:shape id="مربع نص 41" o:spid="_x0000_s3792"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KDGMkA&#10;AADjAAAADwAAAGRycy9kb3ducmV2LnhtbESPzU7DMBCE70i8g7VI3KjdiIYS6lYVP1IPXCjhvoqX&#10;OCJeR/HSpG+PkZA4jmbmG81mN4denWhMXWQLy4UBRdxE13FroX5/uVmDSoLssI9MFs6UYLe9vNhg&#10;5eLEb3Q6SqsyhFOFFrzIUGmdGk8B0yIOxNn7jGNAyXJstRtxyvDQ68KYUgfsOC94HOjRU/N1/A4W&#10;RNx+ea6fQzp8zK9PkzfNCmtrr6/m/QMooVn+w3/tg7NQmLvbolzfly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5KDGMkAAADjAAAADwAAAAAAAAAAAAAAAACYAgAA&#10;ZHJzL2Rvd25yZXYueG1sUEsFBgAAAAAEAAQA9QAAAI4DAAAAAA==&#10;" filled="f" stroked="f">
                    <v:textbox style="mso-fit-shape-to-text:t">
                      <w:txbxContent>
                        <w:p w:rsidR="00671334" w:rsidRDefault="00671334"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تحديات الحوكمة في ظل التطورات التكنولوجية</w:t>
                          </w:r>
                        </w:p>
                      </w:txbxContent>
                    </v:textbox>
                  </v:shape>
                </v:group>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الأمان السيبراني: مع زيادة الاعتماد على التكنولوجيا، تزداد الحاجة إلى حماية البيانات والمعلومات من الهجمات السيبرانية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الخصوصية: يجب تحقيق توازن بين استخدام البيانات وتحليلها وبين حماية خصوصية الأفراد</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lastRenderedPageBreak/>
        <w:t>التشريعات والتوافق: تتطلب التقنيات الجديدة تحديث السياسات والتشريعات لتتوافق مع الاستخدامات الحديثة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التفاوت الرقمي: يجب معالجة الفجوة الرقمية لضمان أن الجميع يمكنهم الاستفادة من التطورات التكنولوجية</w:t>
      </w:r>
      <w:r w:rsidRPr="00E8020A">
        <w:rPr>
          <w:rFonts w:ascii="Sakkal Majalla" w:hAnsi="Sakkal Majalla" w:cs="Sakkal Majalla"/>
          <w:sz w:val="32"/>
          <w:szCs w:val="32"/>
        </w:rPr>
        <w:t>.</w:t>
      </w:r>
    </w:p>
    <w:p w:rsidR="00D75CDD" w:rsidRPr="007B4302" w:rsidRDefault="001A1818" w:rsidP="00D75CDD">
      <w:pPr>
        <w:rPr>
          <w:rFonts w:ascii="Sakkal Majalla" w:hAnsi="Sakkal Majalla"/>
          <w:sz w:val="32"/>
          <w:szCs w:val="32"/>
          <w:rtl/>
        </w:rPr>
      </w:pPr>
      <w:r w:rsidRPr="002A078C">
        <w:rPr>
          <w:rFonts w:ascii="Sakkal Majalla" w:hAnsi="Sakkal Majalla"/>
          <w:noProof/>
          <w:color w:val="002060"/>
          <w:sz w:val="34"/>
        </w:rPr>
        <mc:AlternateContent>
          <mc:Choice Requires="wpg">
            <w:drawing>
              <wp:inline distT="0" distB="0" distL="0" distR="0" wp14:anchorId="40AC20D1" wp14:editId="75E5AB01">
                <wp:extent cx="5731510" cy="895350"/>
                <wp:effectExtent l="0" t="0" r="21590" b="19050"/>
                <wp:docPr id="207426896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967"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968" name="مجموعة 39"/>
                        <wpg:cNvGrpSpPr/>
                        <wpg:grpSpPr>
                          <a:xfrm>
                            <a:off x="0" y="0"/>
                            <a:ext cx="5731510" cy="895350"/>
                            <a:chOff x="0" y="0"/>
                            <a:chExt cx="5878196" cy="918845"/>
                          </a:xfrm>
                        </wpg:grpSpPr>
                        <wpg:grpSp>
                          <wpg:cNvPr id="2074268969" name="مجموعة 40"/>
                          <wpg:cNvGrpSpPr/>
                          <wpg:grpSpPr>
                            <a:xfrm>
                              <a:off x="0" y="0"/>
                              <a:ext cx="5878196" cy="918845"/>
                              <a:chOff x="0" y="0"/>
                              <a:chExt cx="6240348" cy="919070"/>
                            </a:xfrm>
                          </wpg:grpSpPr>
                          <wpg:grpSp>
                            <wpg:cNvPr id="2074268970" name="مجموعة 41"/>
                            <wpg:cNvGrpSpPr/>
                            <wpg:grpSpPr>
                              <a:xfrm>
                                <a:off x="0" y="169208"/>
                                <a:ext cx="5433072" cy="580613"/>
                                <a:chOff x="0" y="169208"/>
                                <a:chExt cx="5433072" cy="580613"/>
                              </a:xfrm>
                            </wpg:grpSpPr>
                            <wps:wsp>
                              <wps:cNvPr id="207426897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7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7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74" name="مربع نص 41"/>
                          <wps:cNvSpPr txBox="1"/>
                          <wps:spPr>
                            <a:xfrm>
                              <a:off x="204484" y="256918"/>
                              <a:ext cx="4616071" cy="387739"/>
                            </a:xfrm>
                            <a:prstGeom prst="rect">
                              <a:avLst/>
                            </a:prstGeom>
                            <a:noFill/>
                          </wps:spPr>
                          <wps:txbx>
                            <w:txbxContent>
                              <w:p w:rsidR="00671334" w:rsidRDefault="00671334"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استراتيجيات</w:t>
                                </w:r>
                                <w:r w:rsidRPr="007145FC">
                                  <w:rPr>
                                    <w:rFonts w:eastAsia="Calibri" w:hAnsi="Adobe Arabic" w:cs="Adobe Arabic" w:hint="cs"/>
                                    <w:b/>
                                    <w:bCs/>
                                    <w:color w:val="FFFFFF"/>
                                    <w:kern w:val="24"/>
                                    <w:sz w:val="36"/>
                                    <w:szCs w:val="36"/>
                                    <w:rtl/>
                                    <w:lang w:bidi="ar-EG"/>
                                  </w:rPr>
                                  <w:t xml:space="preserve"> ا</w:t>
                                </w:r>
                                <w:r w:rsidRPr="007145FC">
                                  <w:rPr>
                                    <w:rFonts w:eastAsia="Calibri" w:hAnsi="Adobe Arabic" w:cs="Adobe Arabic"/>
                                    <w:b/>
                                    <w:bCs/>
                                    <w:color w:val="FFFFFF"/>
                                    <w:kern w:val="24"/>
                                    <w:sz w:val="36"/>
                                    <w:szCs w:val="36"/>
                                    <w:rtl/>
                                    <w:lang w:bidi="ar-EG"/>
                                  </w:rPr>
                                  <w:t>لاستفادة من التطورات التكنولوجية</w:t>
                                </w:r>
                              </w:p>
                            </w:txbxContent>
                          </wps:txbx>
                          <wps:bodyPr wrap="square" rtlCol="1">
                            <a:spAutoFit/>
                          </wps:bodyPr>
                        </wps:wsp>
                      </wpg:grpSp>
                    </wpg:wgp>
                  </a:graphicData>
                </a:graphic>
              </wp:inline>
            </w:drawing>
          </mc:Choice>
          <mc:Fallback>
            <w:pict>
              <v:group id="_x0000_s379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">
                <v:shape id="صورة 38" o:spid="_x0000_s379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cbVvLAAAA4wAAAA8AAABkcnMvZG93bnJldi54bWxEj0FrwkAUhO+F/oflCb3VjVGiTV1FxEIv&#10;0hoLvT6yz2ww+zbNbmP8925B6HGYmW+Y5Xqwjeip87VjBZNxAoK4dLrmSsHX8e15AcIHZI2NY1Jw&#10;JQ/r1ePDEnPtLnygvgiViBD2OSowIbS5lL40ZNGPXUscvZPrLIYou0rqDi8RbhuZJkkmLdYcFwy2&#10;tDVUnotfq2C664fddPux99+mPf4UdlP7w6dST6Nh8woi0BD+w/f2u1aQJvNZmi1esjn8fYp/QK5u&#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pXG1bywAAAOMAAAAPAAAAAAAA&#10;AAAAAAAAAJ8CAABkcnMvZG93bnJldi54bWxQSwUGAAAAAAQABAD3AAAAlwMAAAAA&#10;">
                  <v:imagedata r:id="rId67" o:title=""/>
                </v:shape>
                <v:group id="مجموعة 39" o:spid="_x0000_s379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OMAX3yQAA&#10;AOMAAAAPAAAAAAAAAAAAAAAAAKoCAABkcnMvZG93bnJldi54bWxQSwUGAAAAAAQABAD6AAAAoAMA&#10;AAAA&#10;">
                  <v:group id="مجموعة 40" o:spid="_x0000_s379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hfKBs&#10;zAAAAOMAAAAPAAAAAAAAAAAAAAAAAKoCAABkcnMvZG93bnJldi54bWxQSwUGAAAAAAQABAD6AAAA&#10;owMAAAAA&#10;">
                    <v:group id="مجموعة 41" o:spid="_x0000_s379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NZ+fLMoA&#10;AADjAAAADwAAAAAAAAAAAAAAAACqAgAAZHJzL2Rvd25yZXYueG1sUEsFBgAAAAAEAAQA+gAAAKED&#10;AAAAAA==&#10;">
                      <v:shape id="شكل حر 42" o:spid="_x0000_s379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lPOsoA&#10;AADjAAAADwAAAGRycy9kb3ducmV2LnhtbESPwU7DMBBE70j8g7VI3KidEDUl1K1QBWoPXBr4gFW8&#10;xKHxOsSmDX9fV0LqcTQzbzTL9eR6caQxdJ41ZDMFgrjxpuNWw+fH28MCRIjIBnvPpOGPAqxXtzdL&#10;rIw/8Z6OdWxFgnCoUIONcaikDI0lh2HmB+LkffnRYUxybKUZ8ZTgrpe5UnPpsOO0YHGgjaXmUP86&#10;DUYVr64otyVtft6t+s5MPDware/vppdnEJGmeA3/t3dGQ67KIp8vnsoMLp/SH5CrM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5ZTzr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79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v9v8sA&#10;AADjAAAADwAAAGRycy9kb3ducmV2LnhtbESPQUsDMRSE74L/ITzBm00MslvXpqUKFVEP2kp7fWye&#10;u4vJy7JJu+u/N4LgcZiZb5jFavJOnGiIXWAD1zMFgrgOtuPGwMduczUHEROyRReYDHxThNXy/GyB&#10;lQ0jv9NpmxqRIRwrNNCm1FdSxrolj3EWeuLsfYbBY8pyaKQdcMxw76RWqpAeO84LLfb00FL9tT16&#10;A+Xb5jjGx2L3fL93r51yh7V+YWMuL6b1HYhEU/oP/7WfrAGtyhtdzG9LDb+f8h+Qy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DG/2/ywAAAOMAAAAPAAAAAAAAAAAAAAAAAJgC&#10;AABkcnMvZG93bnJldi54bWxQSwUGAAAAAAQABAD1AAAAkAMAAAAA&#10;" fillcolor="#168489" stroked="f" strokeweight="1pt">
                        <v:stroke joinstyle="miter"/>
                      </v:roundrect>
                    </v:group>
                    <v:oval id="شكل بيضاوي 44" o:spid="_x0000_s380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bKkMsA&#10;AADjAAAADwAAAGRycy9kb3ducmV2LnhtbESP0WoCMRRE3wv9h3ALfatZt6J2a5QiSEUoYuwH3G6u&#10;m203N9tNquvfN4Lg4zAzZ5jZoneNOFIXas8KhoMMBHHpTc2Vgs/96mkKIkRkg41nUnCmAIv5/d0M&#10;C+NPvKOjjpVIEA4FKrAxtoWUobTkMAx8S5y8g+8cxiS7SpoOTwnuGpln2Vg6rDktWGxpaan80X9O&#10;ge73evt+qKT/0HbzNfz2v263VurxoX97BRGpj7fwtb02CvJsMsrH05fJM1w+pT8g5/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aNsqQywAAAOMAAAAPAAAAAAAAAAAAAAAAAJgC&#10;AABkcnMvZG93bnJldi54bWxQSwUGAAAAAAQABAD1AAAAkAMAAAAA&#10;" filled="f" strokecolor="#a5a5a5 [2092]" strokeweight="1pt">
                      <v:stroke joinstyle="miter"/>
                    </v:oval>
                  </v:group>
                  <v:shape id="مربع نص 41" o:spid="_x0000_s3801"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ewXskA&#10;AADjAAAADwAAAGRycy9kb3ducmV2LnhtbESPzU7DMBCE70i8g7VI3KjdqLQl1K0qfqQeuLSE+ype&#10;4oh4HcVLk749RkLiOJqZbzSb3RQ6daYhtZEtzGcGFHEdXcuNher99W4NKgmywy4yWbhQgt32+mqD&#10;pYsjH+l8kkZlCKcSLXiRvtQ61Z4CplnsibP3GYeAkuXQaDfgmOGh04UxSx2w5bzgsacnT/XX6TtY&#10;EHH7+aV6CenwMb09j97U91hZe3sz7R9BCU3yH/5rH5yFwqwWxXL9sFrA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QewXskAAADjAAAADwAAAAAAAAAAAAAAAACYAgAA&#10;ZHJzL2Rvd25yZXYueG1sUEsFBgAAAAAEAAQA9QAAAI4DAAAAAA==&#10;" filled="f" stroked="f">
                    <v:textbox style="mso-fit-shape-to-text:t">
                      <w:txbxContent>
                        <w:p w:rsidR="00671334" w:rsidRDefault="00671334"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استراتيجيات</w:t>
                          </w:r>
                          <w:r w:rsidRPr="007145FC">
                            <w:rPr>
                              <w:rFonts w:eastAsia="Calibri" w:hAnsi="Adobe Arabic" w:cs="Adobe Arabic" w:hint="cs"/>
                              <w:b/>
                              <w:bCs/>
                              <w:color w:val="FFFFFF"/>
                              <w:kern w:val="24"/>
                              <w:sz w:val="36"/>
                              <w:szCs w:val="36"/>
                              <w:rtl/>
                              <w:lang w:bidi="ar-EG"/>
                            </w:rPr>
                            <w:t xml:space="preserve"> ا</w:t>
                          </w:r>
                          <w:r w:rsidRPr="007145FC">
                            <w:rPr>
                              <w:rFonts w:eastAsia="Calibri" w:hAnsi="Adobe Arabic" w:cs="Adobe Arabic"/>
                              <w:b/>
                              <w:bCs/>
                              <w:color w:val="FFFFFF"/>
                              <w:kern w:val="24"/>
                              <w:sz w:val="36"/>
                              <w:szCs w:val="36"/>
                              <w:rtl/>
                              <w:lang w:bidi="ar-EG"/>
                            </w:rPr>
                            <w:t>لاستفادة من التطورات التكنولوجية</w:t>
                          </w:r>
                        </w:p>
                      </w:txbxContent>
                    </v:textbox>
                  </v:shape>
                </v:group>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الاستثمار في التكنولوجيا: تعزيز الاستثمار في البنية التحتية التكنولوجية لتمكين تطبيقات الحوكمة الرقمية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التدريب المستمر: توفير برامج تدريبية للموظفين لتطوير مهاراتهم في استخدام التقنيات الحديثة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الشراكات: التعاون مع شركات التكنولوجيا والجامعات لتطوير حلول مبتكرة للحوكمة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الابتكار: تشجيع ثقافة الابتكار داخل المؤسسات لتبني حلول جديدة وفعالة</w:t>
      </w:r>
      <w:r w:rsidRPr="00E8020A">
        <w:rPr>
          <w:rFonts w:ascii="Sakkal Majalla" w:hAnsi="Sakkal Majalla" w:cs="Sakkal Majalla"/>
          <w:sz w:val="32"/>
          <w:szCs w:val="32"/>
        </w:rPr>
        <w:t>.</w:t>
      </w:r>
    </w:p>
    <w:p w:rsidR="00D75CDD" w:rsidRPr="00E8020A" w:rsidRDefault="00D75CDD" w:rsidP="00E8020A">
      <w:pPr>
        <w:spacing w:line="360" w:lineRule="auto"/>
        <w:rPr>
          <w:rFonts w:ascii="Sakkal Majalla" w:hAnsi="Sakkal Majalla"/>
          <w:sz w:val="32"/>
          <w:szCs w:val="32"/>
          <w:rtl/>
        </w:rPr>
      </w:pPr>
      <w:r w:rsidRPr="00E8020A">
        <w:rPr>
          <w:rFonts w:ascii="Sakkal Majalla" w:hAnsi="Sakkal Majalla" w:hint="cs"/>
          <w:color w:val="C00000"/>
          <w:sz w:val="32"/>
          <w:szCs w:val="32"/>
          <w:rtl/>
        </w:rPr>
        <w:t xml:space="preserve">خلاصة القول: </w:t>
      </w:r>
      <w:r w:rsidRPr="00E8020A">
        <w:rPr>
          <w:rFonts w:ascii="Sakkal Majalla" w:hAnsi="Sakkal Majalla"/>
          <w:sz w:val="32"/>
          <w:szCs w:val="32"/>
          <w:rtl/>
        </w:rPr>
        <w:t>ي</w:t>
      </w:r>
      <w:r w:rsidRPr="00E8020A">
        <w:rPr>
          <w:rFonts w:ascii="Sakkal Majalla" w:hAnsi="Sakkal Majalla" w:hint="cs"/>
          <w:sz w:val="32"/>
          <w:szCs w:val="32"/>
          <w:rtl/>
        </w:rPr>
        <w:t>ُ</w:t>
      </w:r>
      <w:r w:rsidRPr="00E8020A">
        <w:rPr>
          <w:rFonts w:ascii="Sakkal Majalla" w:hAnsi="Sakkal Majalla"/>
          <w:sz w:val="32"/>
          <w:szCs w:val="32"/>
          <w:rtl/>
        </w:rPr>
        <w:t>شك</w:t>
      </w:r>
      <w:r w:rsidRPr="00E8020A">
        <w:rPr>
          <w:rFonts w:ascii="Sakkal Majalla" w:hAnsi="Sakkal Majalla" w:hint="cs"/>
          <w:sz w:val="32"/>
          <w:szCs w:val="32"/>
          <w:rtl/>
        </w:rPr>
        <w:t>ّ</w:t>
      </w:r>
      <w:r w:rsidRPr="00E8020A">
        <w:rPr>
          <w:rFonts w:ascii="Sakkal Majalla" w:hAnsi="Sakkal Majalla"/>
          <w:sz w:val="32"/>
          <w:szCs w:val="32"/>
          <w:rtl/>
        </w:rPr>
        <w:t>ل المستقبل الرقمي فرصة كبيرة لتحسين ممارسات الحوكمة من خلال الابتكارات التكنولوجية. من خلال تبني استراتيجيات مناسبة والاستعداد للتحديات، يمكن للمؤسسات تعزيز كفاءتها وشفافيتها، وتحقيق نتائج إيجابية في ظل التطورات التكنولوجية المتسارعة. يعتمد النجاح على القدرة على التكيف والاستفادة من هذه التقنيات بطرق مسؤولة ومستدامة.</w:t>
      </w:r>
    </w:p>
    <w:tbl>
      <w:tblPr>
        <w:tblStyle w:val="TableGrid"/>
        <w:bidiVisual/>
        <w:tblW w:w="0" w:type="auto"/>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364"/>
      </w:tblGrid>
      <w:tr w:rsidR="007D2351" w:rsidRPr="00563DBD" w:rsidTr="00671334">
        <w:tc>
          <w:tcPr>
            <w:tcW w:w="1980" w:type="dxa"/>
            <w:tcBorders>
              <w:right w:val="single" w:sz="36" w:space="0" w:color="168489"/>
            </w:tcBorders>
            <w:shd w:val="clear" w:color="auto" w:fill="F2F2F2" w:themeFill="background1" w:themeFillShade="F2"/>
            <w:vAlign w:val="center"/>
          </w:tcPr>
          <w:p w:rsidR="007D2351" w:rsidRPr="008113E1" w:rsidRDefault="007D2351" w:rsidP="00671334">
            <w:pPr>
              <w:pStyle w:val="a1"/>
              <w:pageBreakBefore/>
              <w:jc w:val="center"/>
              <w:rPr>
                <w:rtl/>
              </w:rPr>
            </w:pPr>
            <w:r w:rsidRPr="008113E1">
              <w:rPr>
                <w:noProof/>
                <w:rtl/>
              </w:rPr>
              <w:lastRenderedPageBreak/>
              <w:drawing>
                <wp:inline distT="0" distB="0" distL="0" distR="0" wp14:anchorId="0CA5B39D" wp14:editId="4BE842B6">
                  <wp:extent cx="563984" cy="563914"/>
                  <wp:effectExtent l="0" t="0" r="7620" b="7620"/>
                  <wp:docPr id="2074268743" name="Picture 2074268743"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364" w:type="dxa"/>
            <w:vMerge w:val="restart"/>
            <w:tcBorders>
              <w:left w:val="single" w:sz="36" w:space="0" w:color="168489"/>
            </w:tcBorders>
            <w:shd w:val="clear" w:color="auto" w:fill="F2F2F2" w:themeFill="background1" w:themeFillShade="F2"/>
            <w:vAlign w:val="center"/>
          </w:tcPr>
          <w:p w:rsidR="007D2351" w:rsidRPr="007D2351" w:rsidRDefault="007D2351" w:rsidP="007D2351">
            <w:pPr>
              <w:jc w:val="center"/>
              <w:rPr>
                <w:rFonts w:ascii="Adobe Arabic" w:eastAsia="Times New Roman" w:hAnsi="Adobe Arabic" w:cs="Adobe Arabic"/>
                <w:b/>
                <w:bCs/>
                <w:color w:val="168489"/>
                <w:kern w:val="24"/>
                <w:sz w:val="44"/>
                <w:szCs w:val="44"/>
                <w:rtl/>
                <w:lang w:bidi="ar-SY"/>
              </w:rPr>
            </w:pPr>
            <w:r w:rsidRPr="007D2351">
              <w:rPr>
                <w:rFonts w:ascii="Adobe Arabic" w:eastAsia="Times New Roman" w:hAnsi="Adobe Arabic" w:cs="Adobe Arabic"/>
                <w:b/>
                <w:bCs/>
                <w:color w:val="168489"/>
                <w:kern w:val="24"/>
                <w:sz w:val="44"/>
                <w:szCs w:val="44"/>
                <w:rtl/>
                <w:lang w:bidi="ar-SY"/>
              </w:rPr>
              <w:t>كيف يمكن للمؤسسات الاستعداد للتغيرات المستقبلية في مجال الحوكمة الرقمية؟</w:t>
            </w:r>
          </w:p>
        </w:tc>
      </w:tr>
      <w:tr w:rsidR="007D2351" w:rsidTr="00671334">
        <w:tc>
          <w:tcPr>
            <w:tcW w:w="1980" w:type="dxa"/>
            <w:tcBorders>
              <w:right w:val="single" w:sz="36" w:space="0" w:color="168489"/>
            </w:tcBorders>
            <w:shd w:val="clear" w:color="auto" w:fill="F2F2F2" w:themeFill="background1" w:themeFillShade="F2"/>
            <w:vAlign w:val="center"/>
          </w:tcPr>
          <w:p w:rsidR="007D2351" w:rsidRPr="008113E1" w:rsidRDefault="007D2351" w:rsidP="00671334">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364" w:type="dxa"/>
            <w:vMerge/>
            <w:tcBorders>
              <w:left w:val="single" w:sz="36" w:space="0" w:color="168489"/>
            </w:tcBorders>
          </w:tcPr>
          <w:p w:rsidR="007D2351" w:rsidRDefault="007D2351" w:rsidP="00671334">
            <w:pPr>
              <w:pStyle w:val="a1"/>
              <w:rPr>
                <w:rtl/>
              </w:rPr>
            </w:pPr>
          </w:p>
        </w:tc>
      </w:tr>
      <w:tr w:rsidR="007D2351" w:rsidRPr="00895D2F" w:rsidTr="00671334">
        <w:tc>
          <w:tcPr>
            <w:tcW w:w="9344" w:type="dxa"/>
            <w:gridSpan w:val="2"/>
          </w:tcPr>
          <w:p w:rsidR="007D2351" w:rsidRPr="000C553B" w:rsidRDefault="007D2351" w:rsidP="007D2351">
            <w:pPr>
              <w:jc w:val="left"/>
              <w:rPr>
                <w:rFonts w:ascii="Sakkal Majalla" w:hAnsi="Sakkal Majalla"/>
                <w:b/>
                <w:bCs/>
                <w:color w:val="C00000"/>
                <w:sz w:val="32"/>
                <w:szCs w:val="32"/>
                <w:rtl/>
              </w:rPr>
            </w:pPr>
            <w:r w:rsidRPr="000C553B">
              <w:rPr>
                <w:rFonts w:ascii="Sakkal Majalla" w:hAnsi="Sakkal Majalla" w:hint="cs"/>
                <w:b/>
                <w:bCs/>
                <w:color w:val="C00000"/>
                <w:sz w:val="32"/>
                <w:szCs w:val="32"/>
                <w:rtl/>
              </w:rPr>
              <w:t>الحل:</w:t>
            </w:r>
          </w:p>
          <w:p w:rsidR="007D2351" w:rsidRPr="007D2351" w:rsidRDefault="007D2351">
            <w:pPr>
              <w:pStyle w:val="a2"/>
              <w:numPr>
                <w:ilvl w:val="1"/>
                <w:numId w:val="4"/>
              </w:numPr>
              <w:spacing w:line="360" w:lineRule="auto"/>
              <w:ind w:left="576" w:hanging="576"/>
              <w:rPr>
                <w:rtl/>
              </w:rPr>
            </w:pPr>
            <w:r w:rsidRPr="007D2351">
              <w:rPr>
                <w:rFonts w:hint="eastAsia"/>
                <w:rtl/>
              </w:rPr>
              <w:t>وضع</w:t>
            </w:r>
            <w:r w:rsidRPr="007D2351">
              <w:rPr>
                <w:rtl/>
              </w:rPr>
              <w:t xml:space="preserve"> </w:t>
            </w:r>
            <w:r w:rsidRPr="007D2351">
              <w:rPr>
                <w:rFonts w:hint="eastAsia"/>
                <w:rtl/>
              </w:rPr>
              <w:t>خطط</w:t>
            </w:r>
            <w:r w:rsidRPr="007D2351">
              <w:rPr>
                <w:rtl/>
              </w:rPr>
              <w:t xml:space="preserve"> </w:t>
            </w:r>
            <w:r w:rsidRPr="007D2351">
              <w:rPr>
                <w:rFonts w:hint="eastAsia"/>
                <w:rtl/>
              </w:rPr>
              <w:t>استراتيجية</w:t>
            </w:r>
            <w:r w:rsidRPr="007D2351">
              <w:rPr>
                <w:rtl/>
              </w:rPr>
              <w:t xml:space="preserve"> </w:t>
            </w:r>
            <w:r w:rsidRPr="007D2351">
              <w:rPr>
                <w:rFonts w:hint="eastAsia"/>
                <w:rtl/>
              </w:rPr>
              <w:t>طويلة</w:t>
            </w:r>
            <w:r w:rsidRPr="007D2351">
              <w:rPr>
                <w:rtl/>
              </w:rPr>
              <w:t xml:space="preserve"> </w:t>
            </w:r>
            <w:r w:rsidRPr="007D2351">
              <w:rPr>
                <w:rFonts w:hint="eastAsia"/>
                <w:rtl/>
              </w:rPr>
              <w:t>الأمد</w:t>
            </w:r>
            <w:r w:rsidRPr="007D2351">
              <w:rPr>
                <w:rtl/>
              </w:rPr>
              <w:t xml:space="preserve"> </w:t>
            </w:r>
            <w:r w:rsidRPr="007D2351">
              <w:rPr>
                <w:rFonts w:hint="eastAsia"/>
                <w:rtl/>
              </w:rPr>
              <w:t>للتحول</w:t>
            </w:r>
            <w:r w:rsidRPr="007D2351">
              <w:rPr>
                <w:rtl/>
              </w:rPr>
              <w:t xml:space="preserve"> </w:t>
            </w:r>
            <w:r w:rsidRPr="007D2351">
              <w:rPr>
                <w:rFonts w:hint="eastAsia"/>
                <w:rtl/>
              </w:rPr>
              <w:t>الرقمي</w:t>
            </w:r>
            <w:r w:rsidRPr="007D2351">
              <w:rPr>
                <w:rtl/>
              </w:rPr>
              <w:t xml:space="preserve"> </w:t>
            </w:r>
            <w:r w:rsidRPr="007D2351">
              <w:rPr>
                <w:rFonts w:hint="eastAsia"/>
                <w:rtl/>
              </w:rPr>
              <w:t>بما</w:t>
            </w:r>
            <w:r w:rsidRPr="007D2351">
              <w:rPr>
                <w:rtl/>
              </w:rPr>
              <w:t xml:space="preserve"> </w:t>
            </w:r>
            <w:r w:rsidRPr="007D2351">
              <w:rPr>
                <w:rFonts w:hint="eastAsia"/>
                <w:rtl/>
              </w:rPr>
              <w:t>يتواكب</w:t>
            </w:r>
            <w:r w:rsidRPr="007D2351">
              <w:rPr>
                <w:rtl/>
              </w:rPr>
              <w:t xml:space="preserve"> </w:t>
            </w:r>
            <w:r w:rsidRPr="007D2351">
              <w:rPr>
                <w:rFonts w:hint="eastAsia"/>
                <w:rtl/>
              </w:rPr>
              <w:t>مع</w:t>
            </w:r>
            <w:r w:rsidRPr="007D2351">
              <w:rPr>
                <w:rtl/>
              </w:rPr>
              <w:t xml:space="preserve"> </w:t>
            </w:r>
            <w:r w:rsidRPr="007D2351">
              <w:rPr>
                <w:rFonts w:hint="eastAsia"/>
                <w:rtl/>
              </w:rPr>
              <w:t>تطورات</w:t>
            </w:r>
            <w:r w:rsidRPr="007D2351">
              <w:rPr>
                <w:rtl/>
              </w:rPr>
              <w:t xml:space="preserve"> </w:t>
            </w:r>
            <w:r w:rsidRPr="007D2351">
              <w:rPr>
                <w:rFonts w:hint="eastAsia"/>
                <w:rtl/>
              </w:rPr>
              <w:t>الحوكمة</w:t>
            </w:r>
            <w:r w:rsidRPr="007D2351">
              <w:rPr>
                <w:rtl/>
              </w:rPr>
              <w:t xml:space="preserve"> </w:t>
            </w:r>
            <w:r w:rsidRPr="007D2351">
              <w:rPr>
                <w:rFonts w:hint="eastAsia"/>
                <w:rtl/>
              </w:rPr>
              <w:t>الرقمية</w:t>
            </w:r>
            <w:r w:rsidRPr="007D2351">
              <w:rPr>
                <w:rtl/>
              </w:rPr>
              <w:t>.</w:t>
            </w:r>
          </w:p>
          <w:p w:rsidR="007D2351" w:rsidRPr="007D2351" w:rsidRDefault="007D2351">
            <w:pPr>
              <w:pStyle w:val="a2"/>
              <w:numPr>
                <w:ilvl w:val="1"/>
                <w:numId w:val="4"/>
              </w:numPr>
              <w:spacing w:line="360" w:lineRule="auto"/>
              <w:ind w:left="576" w:hanging="576"/>
              <w:rPr>
                <w:rtl/>
              </w:rPr>
            </w:pPr>
            <w:r w:rsidRPr="007D2351">
              <w:rPr>
                <w:rFonts w:hint="eastAsia"/>
                <w:rtl/>
              </w:rPr>
              <w:t>الاستثمار</w:t>
            </w:r>
            <w:r w:rsidRPr="007D2351">
              <w:rPr>
                <w:rtl/>
              </w:rPr>
              <w:t xml:space="preserve"> </w:t>
            </w:r>
            <w:r w:rsidRPr="007D2351">
              <w:rPr>
                <w:rFonts w:hint="eastAsia"/>
                <w:rtl/>
              </w:rPr>
              <w:t>في</w:t>
            </w:r>
            <w:r w:rsidRPr="007D2351">
              <w:rPr>
                <w:rtl/>
              </w:rPr>
              <w:t xml:space="preserve"> </w:t>
            </w:r>
            <w:r w:rsidRPr="007D2351">
              <w:rPr>
                <w:rFonts w:hint="eastAsia"/>
                <w:rtl/>
              </w:rPr>
              <w:t>تكنولوجيات</w:t>
            </w:r>
            <w:r w:rsidRPr="007D2351">
              <w:rPr>
                <w:rtl/>
              </w:rPr>
              <w:t xml:space="preserve"> </w:t>
            </w:r>
            <w:r w:rsidRPr="007D2351">
              <w:rPr>
                <w:rFonts w:hint="eastAsia"/>
                <w:rtl/>
              </w:rPr>
              <w:t>وبنى</w:t>
            </w:r>
            <w:r w:rsidRPr="007D2351">
              <w:rPr>
                <w:rtl/>
              </w:rPr>
              <w:t xml:space="preserve"> </w:t>
            </w:r>
            <w:r w:rsidRPr="007D2351">
              <w:rPr>
                <w:rFonts w:hint="eastAsia"/>
                <w:rtl/>
              </w:rPr>
              <w:t>تحتية</w:t>
            </w:r>
            <w:r w:rsidRPr="007D2351">
              <w:rPr>
                <w:rtl/>
              </w:rPr>
              <w:t xml:space="preserve"> </w:t>
            </w:r>
            <w:r w:rsidRPr="007D2351">
              <w:rPr>
                <w:rFonts w:hint="eastAsia"/>
                <w:rtl/>
              </w:rPr>
              <w:t>رقمية</w:t>
            </w:r>
            <w:r w:rsidRPr="007D2351">
              <w:rPr>
                <w:rtl/>
              </w:rPr>
              <w:t xml:space="preserve"> </w:t>
            </w:r>
            <w:r w:rsidRPr="007D2351">
              <w:rPr>
                <w:rFonts w:hint="eastAsia"/>
                <w:rtl/>
              </w:rPr>
              <w:t>قابلة</w:t>
            </w:r>
            <w:r w:rsidRPr="007D2351">
              <w:rPr>
                <w:rtl/>
              </w:rPr>
              <w:t xml:space="preserve"> </w:t>
            </w:r>
            <w:r w:rsidRPr="007D2351">
              <w:rPr>
                <w:rFonts w:hint="eastAsia"/>
                <w:rtl/>
              </w:rPr>
              <w:t>للتطوير</w:t>
            </w:r>
            <w:r w:rsidRPr="007D2351">
              <w:rPr>
                <w:rtl/>
              </w:rPr>
              <w:t xml:space="preserve">. </w:t>
            </w:r>
          </w:p>
          <w:p w:rsidR="007D2351" w:rsidRPr="007D2351" w:rsidRDefault="007D2351">
            <w:pPr>
              <w:pStyle w:val="a2"/>
              <w:numPr>
                <w:ilvl w:val="1"/>
                <w:numId w:val="4"/>
              </w:numPr>
              <w:spacing w:line="360" w:lineRule="auto"/>
              <w:ind w:left="576" w:hanging="576"/>
              <w:rPr>
                <w:rtl/>
              </w:rPr>
            </w:pPr>
            <w:r w:rsidRPr="007D2351">
              <w:rPr>
                <w:rFonts w:hint="eastAsia"/>
                <w:rtl/>
              </w:rPr>
              <w:t>بناء</w:t>
            </w:r>
            <w:r w:rsidRPr="007D2351">
              <w:rPr>
                <w:rtl/>
              </w:rPr>
              <w:t xml:space="preserve"> </w:t>
            </w:r>
            <w:r w:rsidRPr="007D2351">
              <w:rPr>
                <w:rFonts w:hint="eastAsia"/>
                <w:rtl/>
              </w:rPr>
              <w:t>قدرات</w:t>
            </w:r>
            <w:r w:rsidRPr="007D2351">
              <w:rPr>
                <w:rtl/>
              </w:rPr>
              <w:t xml:space="preserve"> </w:t>
            </w:r>
            <w:r w:rsidRPr="007D2351">
              <w:rPr>
                <w:rFonts w:hint="eastAsia"/>
                <w:rtl/>
              </w:rPr>
              <w:t>بشرية</w:t>
            </w:r>
            <w:r w:rsidRPr="007D2351">
              <w:rPr>
                <w:rtl/>
              </w:rPr>
              <w:t xml:space="preserve"> </w:t>
            </w:r>
            <w:r w:rsidRPr="007D2351">
              <w:rPr>
                <w:rFonts w:hint="eastAsia"/>
                <w:rtl/>
              </w:rPr>
              <w:t>قادرة</w:t>
            </w:r>
            <w:r w:rsidRPr="007D2351">
              <w:rPr>
                <w:rtl/>
              </w:rPr>
              <w:t xml:space="preserve"> </w:t>
            </w:r>
            <w:r w:rsidRPr="007D2351">
              <w:rPr>
                <w:rFonts w:hint="eastAsia"/>
                <w:rtl/>
              </w:rPr>
              <w:t>على</w:t>
            </w:r>
            <w:r w:rsidRPr="007D2351">
              <w:rPr>
                <w:rtl/>
              </w:rPr>
              <w:t xml:space="preserve"> </w:t>
            </w:r>
            <w:r w:rsidRPr="007D2351">
              <w:rPr>
                <w:rFonts w:hint="eastAsia"/>
                <w:rtl/>
              </w:rPr>
              <w:t>إدارة</w:t>
            </w:r>
            <w:r w:rsidRPr="007D2351">
              <w:rPr>
                <w:rtl/>
              </w:rPr>
              <w:t xml:space="preserve"> </w:t>
            </w:r>
            <w:r w:rsidRPr="007D2351">
              <w:rPr>
                <w:rFonts w:hint="eastAsia"/>
                <w:rtl/>
              </w:rPr>
              <w:t>التغييرات</w:t>
            </w:r>
            <w:r w:rsidRPr="007D2351">
              <w:rPr>
                <w:rtl/>
              </w:rPr>
              <w:t xml:space="preserve"> </w:t>
            </w:r>
            <w:r w:rsidRPr="007D2351">
              <w:rPr>
                <w:rFonts w:hint="eastAsia"/>
                <w:rtl/>
              </w:rPr>
              <w:t>المستقبلية</w:t>
            </w:r>
            <w:r w:rsidRPr="007D2351">
              <w:rPr>
                <w:rtl/>
              </w:rPr>
              <w:t xml:space="preserve"> </w:t>
            </w:r>
            <w:r w:rsidRPr="007D2351">
              <w:rPr>
                <w:rFonts w:hint="eastAsia"/>
                <w:rtl/>
              </w:rPr>
              <w:t>من</w:t>
            </w:r>
            <w:r w:rsidRPr="007D2351">
              <w:rPr>
                <w:rtl/>
              </w:rPr>
              <w:t xml:space="preserve"> </w:t>
            </w:r>
            <w:r w:rsidRPr="007D2351">
              <w:rPr>
                <w:rFonts w:hint="eastAsia"/>
                <w:rtl/>
              </w:rPr>
              <w:t>خلال</w:t>
            </w:r>
            <w:r w:rsidRPr="007D2351">
              <w:rPr>
                <w:rtl/>
              </w:rPr>
              <w:t xml:space="preserve"> </w:t>
            </w:r>
            <w:r w:rsidRPr="007D2351">
              <w:rPr>
                <w:rFonts w:hint="eastAsia"/>
                <w:rtl/>
              </w:rPr>
              <w:t>التدريب</w:t>
            </w:r>
            <w:r w:rsidRPr="007D2351">
              <w:rPr>
                <w:rtl/>
              </w:rPr>
              <w:t xml:space="preserve"> </w:t>
            </w:r>
            <w:r w:rsidRPr="007D2351">
              <w:rPr>
                <w:rFonts w:hint="eastAsia"/>
                <w:rtl/>
              </w:rPr>
              <w:t>المستمر</w:t>
            </w:r>
            <w:r w:rsidRPr="007D2351">
              <w:rPr>
                <w:rtl/>
              </w:rPr>
              <w:t>.</w:t>
            </w:r>
          </w:p>
          <w:p w:rsidR="007D2351" w:rsidRPr="007D2351" w:rsidRDefault="007D2351">
            <w:pPr>
              <w:pStyle w:val="a2"/>
              <w:numPr>
                <w:ilvl w:val="1"/>
                <w:numId w:val="4"/>
              </w:numPr>
              <w:spacing w:line="360" w:lineRule="auto"/>
              <w:ind w:left="576" w:hanging="576"/>
              <w:rPr>
                <w:rtl/>
              </w:rPr>
            </w:pPr>
            <w:r w:rsidRPr="007D2351">
              <w:rPr>
                <w:rFonts w:hint="eastAsia"/>
                <w:rtl/>
              </w:rPr>
              <w:t>إجراء</w:t>
            </w:r>
            <w:r w:rsidRPr="007D2351">
              <w:rPr>
                <w:rtl/>
              </w:rPr>
              <w:t xml:space="preserve"> </w:t>
            </w:r>
            <w:r w:rsidRPr="007D2351">
              <w:rPr>
                <w:rFonts w:hint="eastAsia"/>
                <w:rtl/>
              </w:rPr>
              <w:t>أبحاث</w:t>
            </w:r>
            <w:r w:rsidRPr="007D2351">
              <w:rPr>
                <w:rtl/>
              </w:rPr>
              <w:t xml:space="preserve"> </w:t>
            </w:r>
            <w:r w:rsidRPr="007D2351">
              <w:rPr>
                <w:rFonts w:hint="eastAsia"/>
                <w:rtl/>
              </w:rPr>
              <w:t>ودراسات</w:t>
            </w:r>
            <w:r w:rsidRPr="007D2351">
              <w:rPr>
                <w:rtl/>
              </w:rPr>
              <w:t xml:space="preserve"> </w:t>
            </w:r>
            <w:r w:rsidRPr="007D2351">
              <w:rPr>
                <w:rFonts w:hint="eastAsia"/>
                <w:rtl/>
              </w:rPr>
              <w:t>استشرافية</w:t>
            </w:r>
            <w:r w:rsidRPr="007D2351">
              <w:rPr>
                <w:rtl/>
              </w:rPr>
              <w:t xml:space="preserve"> </w:t>
            </w:r>
            <w:r w:rsidRPr="007D2351">
              <w:rPr>
                <w:rFonts w:hint="eastAsia"/>
                <w:rtl/>
              </w:rPr>
              <w:t>لمعرفة</w:t>
            </w:r>
            <w:r w:rsidRPr="007D2351">
              <w:rPr>
                <w:rtl/>
              </w:rPr>
              <w:t xml:space="preserve"> </w:t>
            </w:r>
            <w:r w:rsidRPr="007D2351">
              <w:rPr>
                <w:rFonts w:hint="eastAsia"/>
                <w:rtl/>
              </w:rPr>
              <w:t>اتجاهات</w:t>
            </w:r>
            <w:r w:rsidRPr="007D2351">
              <w:rPr>
                <w:rtl/>
              </w:rPr>
              <w:t xml:space="preserve"> </w:t>
            </w:r>
            <w:r w:rsidRPr="007D2351">
              <w:rPr>
                <w:rFonts w:hint="eastAsia"/>
                <w:rtl/>
              </w:rPr>
              <w:t>التطور</w:t>
            </w:r>
            <w:r w:rsidRPr="007D2351">
              <w:rPr>
                <w:rtl/>
              </w:rPr>
              <w:t xml:space="preserve"> </w:t>
            </w:r>
            <w:r w:rsidRPr="007D2351">
              <w:rPr>
                <w:rFonts w:hint="eastAsia"/>
                <w:rtl/>
              </w:rPr>
              <w:t>في</w:t>
            </w:r>
            <w:r w:rsidRPr="007D2351">
              <w:rPr>
                <w:rtl/>
              </w:rPr>
              <w:t xml:space="preserve"> </w:t>
            </w:r>
            <w:r w:rsidRPr="007D2351">
              <w:rPr>
                <w:rFonts w:hint="eastAsia"/>
                <w:rtl/>
              </w:rPr>
              <w:t>مجال</w:t>
            </w:r>
            <w:r w:rsidRPr="007D2351">
              <w:rPr>
                <w:rtl/>
              </w:rPr>
              <w:t xml:space="preserve"> </w:t>
            </w:r>
            <w:r w:rsidRPr="007D2351">
              <w:rPr>
                <w:rFonts w:hint="eastAsia"/>
                <w:rtl/>
              </w:rPr>
              <w:t>الحوكمة</w:t>
            </w:r>
            <w:r w:rsidRPr="007D2351">
              <w:rPr>
                <w:rtl/>
              </w:rPr>
              <w:t xml:space="preserve"> </w:t>
            </w:r>
            <w:r w:rsidRPr="007D2351">
              <w:rPr>
                <w:rFonts w:hint="eastAsia"/>
                <w:rtl/>
              </w:rPr>
              <w:t>الرقمية</w:t>
            </w:r>
            <w:r w:rsidRPr="007D2351">
              <w:rPr>
                <w:rtl/>
              </w:rPr>
              <w:t>.</w:t>
            </w:r>
          </w:p>
          <w:p w:rsidR="007D2351" w:rsidRPr="007D2351" w:rsidRDefault="007D2351">
            <w:pPr>
              <w:pStyle w:val="a2"/>
              <w:numPr>
                <w:ilvl w:val="1"/>
                <w:numId w:val="4"/>
              </w:numPr>
              <w:spacing w:line="360" w:lineRule="auto"/>
              <w:ind w:left="576" w:hanging="576"/>
              <w:rPr>
                <w:rtl/>
              </w:rPr>
            </w:pPr>
            <w:r w:rsidRPr="007D2351">
              <w:rPr>
                <w:rFonts w:hint="eastAsia"/>
                <w:rtl/>
              </w:rPr>
              <w:t>التعاون</w:t>
            </w:r>
            <w:r w:rsidRPr="007D2351">
              <w:rPr>
                <w:rtl/>
              </w:rPr>
              <w:t xml:space="preserve"> </w:t>
            </w:r>
            <w:r w:rsidRPr="007D2351">
              <w:rPr>
                <w:rFonts w:hint="eastAsia"/>
                <w:rtl/>
              </w:rPr>
              <w:t>مع</w:t>
            </w:r>
            <w:r w:rsidRPr="007D2351">
              <w:rPr>
                <w:rtl/>
              </w:rPr>
              <w:t xml:space="preserve"> </w:t>
            </w:r>
            <w:r w:rsidRPr="007D2351">
              <w:rPr>
                <w:rFonts w:hint="eastAsia"/>
                <w:rtl/>
              </w:rPr>
              <w:t>الجامعات</w:t>
            </w:r>
            <w:r w:rsidRPr="007D2351">
              <w:rPr>
                <w:rtl/>
              </w:rPr>
              <w:t xml:space="preserve"> </w:t>
            </w:r>
            <w:r w:rsidRPr="007D2351">
              <w:rPr>
                <w:rFonts w:hint="eastAsia"/>
                <w:rtl/>
              </w:rPr>
              <w:t>والمراكز</w:t>
            </w:r>
            <w:r w:rsidRPr="007D2351">
              <w:rPr>
                <w:rtl/>
              </w:rPr>
              <w:t xml:space="preserve"> </w:t>
            </w:r>
            <w:r w:rsidRPr="007D2351">
              <w:rPr>
                <w:rFonts w:hint="eastAsia"/>
                <w:rtl/>
              </w:rPr>
              <w:t>البحثية</w:t>
            </w:r>
            <w:r w:rsidRPr="007D2351">
              <w:rPr>
                <w:rtl/>
              </w:rPr>
              <w:t xml:space="preserve"> </w:t>
            </w:r>
            <w:r w:rsidRPr="007D2351">
              <w:rPr>
                <w:rFonts w:hint="eastAsia"/>
                <w:rtl/>
              </w:rPr>
              <w:t>للاستفادة</w:t>
            </w:r>
            <w:r w:rsidRPr="007D2351">
              <w:rPr>
                <w:rtl/>
              </w:rPr>
              <w:t xml:space="preserve"> </w:t>
            </w:r>
            <w:r w:rsidRPr="007D2351">
              <w:rPr>
                <w:rFonts w:hint="eastAsia"/>
                <w:rtl/>
              </w:rPr>
              <w:t>من</w:t>
            </w:r>
            <w:r w:rsidRPr="007D2351">
              <w:rPr>
                <w:rtl/>
              </w:rPr>
              <w:t xml:space="preserve"> </w:t>
            </w:r>
            <w:r w:rsidRPr="007D2351">
              <w:rPr>
                <w:rFonts w:hint="eastAsia"/>
                <w:rtl/>
              </w:rPr>
              <w:t>بحوثها</w:t>
            </w:r>
            <w:r w:rsidRPr="007D2351">
              <w:rPr>
                <w:rtl/>
              </w:rPr>
              <w:t xml:space="preserve">. </w:t>
            </w:r>
          </w:p>
          <w:p w:rsidR="007D2351" w:rsidRPr="007D2351" w:rsidRDefault="007D2351">
            <w:pPr>
              <w:pStyle w:val="a2"/>
              <w:numPr>
                <w:ilvl w:val="1"/>
                <w:numId w:val="4"/>
              </w:numPr>
              <w:spacing w:line="360" w:lineRule="auto"/>
              <w:ind w:left="576" w:hanging="576"/>
              <w:rPr>
                <w:rtl/>
              </w:rPr>
            </w:pPr>
            <w:r w:rsidRPr="007D2351">
              <w:rPr>
                <w:rFonts w:hint="eastAsia"/>
                <w:rtl/>
              </w:rPr>
              <w:t>تشجيع</w:t>
            </w:r>
            <w:r w:rsidRPr="007D2351">
              <w:rPr>
                <w:rtl/>
              </w:rPr>
              <w:t xml:space="preserve"> </w:t>
            </w:r>
            <w:r w:rsidRPr="007D2351">
              <w:rPr>
                <w:rFonts w:hint="eastAsia"/>
                <w:rtl/>
              </w:rPr>
              <w:t>ثقافة</w:t>
            </w:r>
            <w:r w:rsidRPr="007D2351">
              <w:rPr>
                <w:rtl/>
              </w:rPr>
              <w:t xml:space="preserve"> </w:t>
            </w:r>
            <w:r w:rsidRPr="007D2351">
              <w:rPr>
                <w:rFonts w:hint="eastAsia"/>
                <w:rtl/>
              </w:rPr>
              <w:t>الابتكار</w:t>
            </w:r>
            <w:r w:rsidRPr="007D2351">
              <w:rPr>
                <w:rtl/>
              </w:rPr>
              <w:t xml:space="preserve"> </w:t>
            </w:r>
            <w:r w:rsidRPr="007D2351">
              <w:rPr>
                <w:rFonts w:hint="eastAsia"/>
                <w:rtl/>
              </w:rPr>
              <w:t>واختبار</w:t>
            </w:r>
            <w:r w:rsidRPr="007D2351">
              <w:rPr>
                <w:rtl/>
              </w:rPr>
              <w:t xml:space="preserve"> </w:t>
            </w:r>
            <w:r w:rsidRPr="007D2351">
              <w:rPr>
                <w:rFonts w:hint="eastAsia"/>
                <w:rtl/>
              </w:rPr>
              <w:t>تقنيات</w:t>
            </w:r>
            <w:r w:rsidRPr="007D2351">
              <w:rPr>
                <w:rtl/>
              </w:rPr>
              <w:t xml:space="preserve"> </w:t>
            </w:r>
            <w:r w:rsidRPr="007D2351">
              <w:rPr>
                <w:rFonts w:hint="eastAsia"/>
                <w:rtl/>
              </w:rPr>
              <w:t>حوكمة</w:t>
            </w:r>
            <w:r w:rsidRPr="007D2351">
              <w:rPr>
                <w:rtl/>
              </w:rPr>
              <w:t xml:space="preserve"> </w:t>
            </w:r>
            <w:r w:rsidRPr="007D2351">
              <w:rPr>
                <w:rFonts w:hint="eastAsia"/>
                <w:rtl/>
              </w:rPr>
              <w:t>رقمية</w:t>
            </w:r>
            <w:r w:rsidRPr="007D2351">
              <w:rPr>
                <w:rtl/>
              </w:rPr>
              <w:t xml:space="preserve"> </w:t>
            </w:r>
            <w:r w:rsidRPr="007D2351">
              <w:rPr>
                <w:rFonts w:hint="eastAsia"/>
                <w:rtl/>
              </w:rPr>
              <w:t>جديدة</w:t>
            </w:r>
            <w:r w:rsidRPr="007D2351">
              <w:rPr>
                <w:rtl/>
              </w:rPr>
              <w:t>.</w:t>
            </w:r>
          </w:p>
          <w:p w:rsidR="007D2351" w:rsidRPr="007D2351" w:rsidRDefault="007D2351">
            <w:pPr>
              <w:pStyle w:val="a2"/>
              <w:numPr>
                <w:ilvl w:val="1"/>
                <w:numId w:val="4"/>
              </w:numPr>
              <w:spacing w:line="360" w:lineRule="auto"/>
              <w:ind w:left="576" w:hanging="576"/>
              <w:rPr>
                <w:rtl/>
              </w:rPr>
            </w:pPr>
            <w:r w:rsidRPr="007D2351">
              <w:rPr>
                <w:rFonts w:hint="eastAsia"/>
                <w:rtl/>
              </w:rPr>
              <w:t>الانضمام</w:t>
            </w:r>
            <w:r w:rsidRPr="007D2351">
              <w:rPr>
                <w:rtl/>
              </w:rPr>
              <w:t xml:space="preserve"> </w:t>
            </w:r>
            <w:r w:rsidRPr="007D2351">
              <w:rPr>
                <w:rFonts w:hint="eastAsia"/>
                <w:rtl/>
              </w:rPr>
              <w:t>للشبكات</w:t>
            </w:r>
            <w:r w:rsidRPr="007D2351">
              <w:rPr>
                <w:rtl/>
              </w:rPr>
              <w:t xml:space="preserve"> </w:t>
            </w:r>
            <w:r w:rsidRPr="007D2351">
              <w:rPr>
                <w:rFonts w:hint="eastAsia"/>
                <w:rtl/>
              </w:rPr>
              <w:t>والمنظمات</w:t>
            </w:r>
            <w:r w:rsidRPr="007D2351">
              <w:rPr>
                <w:rtl/>
              </w:rPr>
              <w:t xml:space="preserve"> </w:t>
            </w:r>
            <w:r w:rsidRPr="007D2351">
              <w:rPr>
                <w:rFonts w:hint="eastAsia"/>
                <w:rtl/>
              </w:rPr>
              <w:t>الدولية</w:t>
            </w:r>
            <w:r w:rsidRPr="007D2351">
              <w:rPr>
                <w:rtl/>
              </w:rPr>
              <w:t xml:space="preserve"> </w:t>
            </w:r>
            <w:r w:rsidRPr="007D2351">
              <w:rPr>
                <w:rFonts w:hint="eastAsia"/>
                <w:rtl/>
              </w:rPr>
              <w:t>ذات</w:t>
            </w:r>
            <w:r w:rsidRPr="007D2351">
              <w:rPr>
                <w:rtl/>
              </w:rPr>
              <w:t xml:space="preserve"> </w:t>
            </w:r>
            <w:r w:rsidRPr="007D2351">
              <w:rPr>
                <w:rFonts w:hint="eastAsia"/>
                <w:rtl/>
              </w:rPr>
              <w:t>الصلة</w:t>
            </w:r>
            <w:r w:rsidRPr="007D2351">
              <w:rPr>
                <w:rtl/>
              </w:rPr>
              <w:t xml:space="preserve"> </w:t>
            </w:r>
            <w:r w:rsidRPr="007D2351">
              <w:rPr>
                <w:rFonts w:hint="eastAsia"/>
                <w:rtl/>
              </w:rPr>
              <w:t>لتبادل</w:t>
            </w:r>
            <w:r w:rsidRPr="007D2351">
              <w:rPr>
                <w:rtl/>
              </w:rPr>
              <w:t xml:space="preserve"> </w:t>
            </w:r>
            <w:r w:rsidRPr="007D2351">
              <w:rPr>
                <w:rFonts w:hint="eastAsia"/>
                <w:rtl/>
              </w:rPr>
              <w:t>الخبرات</w:t>
            </w:r>
            <w:r w:rsidRPr="007D2351">
              <w:rPr>
                <w:rtl/>
              </w:rPr>
              <w:t>.</w:t>
            </w:r>
          </w:p>
          <w:p w:rsidR="007D2351" w:rsidRPr="007D2351" w:rsidRDefault="007D2351">
            <w:pPr>
              <w:pStyle w:val="a2"/>
              <w:numPr>
                <w:ilvl w:val="1"/>
                <w:numId w:val="4"/>
              </w:numPr>
              <w:spacing w:line="360" w:lineRule="auto"/>
              <w:ind w:left="576" w:hanging="576"/>
            </w:pPr>
            <w:r w:rsidRPr="007D2351">
              <w:rPr>
                <w:rFonts w:hint="eastAsia"/>
                <w:rtl/>
              </w:rPr>
              <w:t>مراجعة</w:t>
            </w:r>
            <w:r w:rsidRPr="007D2351">
              <w:rPr>
                <w:rtl/>
              </w:rPr>
              <w:t xml:space="preserve"> </w:t>
            </w:r>
            <w:r w:rsidRPr="007D2351">
              <w:rPr>
                <w:rFonts w:hint="eastAsia"/>
                <w:rtl/>
              </w:rPr>
              <w:t>السياسات</w:t>
            </w:r>
            <w:r w:rsidRPr="007D2351">
              <w:rPr>
                <w:rtl/>
              </w:rPr>
              <w:t xml:space="preserve"> </w:t>
            </w:r>
            <w:r w:rsidRPr="007D2351">
              <w:rPr>
                <w:rFonts w:hint="eastAsia"/>
                <w:rtl/>
              </w:rPr>
              <w:t>والأنظمة</w:t>
            </w:r>
            <w:r w:rsidRPr="007D2351">
              <w:rPr>
                <w:rtl/>
              </w:rPr>
              <w:t xml:space="preserve"> </w:t>
            </w:r>
            <w:r w:rsidRPr="007D2351">
              <w:rPr>
                <w:rFonts w:hint="eastAsia"/>
                <w:rtl/>
              </w:rPr>
              <w:t>بشكل</w:t>
            </w:r>
            <w:r w:rsidRPr="007D2351">
              <w:rPr>
                <w:rtl/>
              </w:rPr>
              <w:t xml:space="preserve"> </w:t>
            </w:r>
            <w:r w:rsidRPr="007D2351">
              <w:rPr>
                <w:rFonts w:hint="eastAsia"/>
                <w:rtl/>
              </w:rPr>
              <w:t>مستمر</w:t>
            </w:r>
            <w:r w:rsidRPr="007D2351">
              <w:rPr>
                <w:rtl/>
              </w:rPr>
              <w:t xml:space="preserve"> </w:t>
            </w:r>
            <w:r w:rsidRPr="007D2351">
              <w:rPr>
                <w:rFonts w:hint="eastAsia"/>
                <w:rtl/>
              </w:rPr>
              <w:t>لمواكبة</w:t>
            </w:r>
            <w:r w:rsidRPr="007D2351">
              <w:rPr>
                <w:rtl/>
              </w:rPr>
              <w:t xml:space="preserve"> </w:t>
            </w:r>
            <w:r w:rsidRPr="007D2351">
              <w:rPr>
                <w:rFonts w:hint="eastAsia"/>
                <w:rtl/>
              </w:rPr>
              <w:t>المتغيرات</w:t>
            </w:r>
            <w:r w:rsidRPr="007D2351">
              <w:rPr>
                <w:rtl/>
              </w:rPr>
              <w:t>.</w:t>
            </w:r>
          </w:p>
          <w:p w:rsidR="007D2351" w:rsidRPr="00895D2F" w:rsidRDefault="007D2351" w:rsidP="00671334">
            <w:pPr>
              <w:pStyle w:val="a2"/>
              <w:spacing w:line="360" w:lineRule="auto"/>
              <w:ind w:left="3600"/>
              <w:rPr>
                <w:rtl/>
              </w:rPr>
            </w:pPr>
            <w:r w:rsidRPr="00F131A0">
              <w:rPr>
                <w:noProof/>
              </w:rPr>
              <w:drawing>
                <wp:inline distT="0" distB="0" distL="0" distR="0" wp14:anchorId="28540E32" wp14:editId="742621A5">
                  <wp:extent cx="1140394" cy="1060892"/>
                  <wp:effectExtent l="0" t="0" r="3175" b="6350"/>
                  <wp:docPr id="2074268744" name="Picture 2074268744"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83" cstate="print">
                            <a:duotone>
                              <a:schemeClr val="accent3">
                                <a:shade val="45000"/>
                                <a:satMod val="135000"/>
                              </a:schemeClr>
                              <a:prstClr val="white"/>
                            </a:duotone>
                            <a:extLst>
                              <a:ext uri="{BEBA8EAE-BF5A-486C-A8C5-ECC9F3942E4B}">
                                <a14:imgProps xmlns:a14="http://schemas.microsoft.com/office/drawing/2010/main">
                                  <a14:imgLayer r:embed="rId8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tc>
      </w:tr>
    </w:tbl>
    <w:p w:rsidR="00D75CDD" w:rsidRDefault="00D75CDD" w:rsidP="002B74A4">
      <w:pPr>
        <w:pageBreakBefore/>
        <w:rPr>
          <w:rFonts w:ascii="Adobe Arabic" w:hAnsi="Adobe Arabic" w:cs="Adobe Arabic"/>
          <w:b/>
          <w:bCs/>
          <w:color w:val="2B5474"/>
          <w:kern w:val="24"/>
          <w:sz w:val="56"/>
          <w:szCs w:val="56"/>
          <w:rtl/>
          <w:lang w:bidi="ar-SY"/>
        </w:rPr>
      </w:pPr>
      <w:r>
        <w:rPr>
          <w:rFonts w:asciiTheme="minorHAnsi" w:hAnsiTheme="minorHAnsi" w:cstheme="minorBidi"/>
          <w:noProof/>
          <w:color w:val="auto"/>
          <w:kern w:val="2"/>
          <w:sz w:val="22"/>
          <w:szCs w:val="22"/>
        </w:rPr>
        <w:lastRenderedPageBreak/>
        <mc:AlternateContent>
          <mc:Choice Requires="wpg">
            <w:drawing>
              <wp:inline distT="0" distB="0" distL="0" distR="0" wp14:anchorId="7CAC001D" wp14:editId="6D8D5B48">
                <wp:extent cx="5633720" cy="593090"/>
                <wp:effectExtent l="0" t="4445" r="0" b="2540"/>
                <wp:docPr id="2074268738" name="Group 20742687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2074268739" name="Rectangle 207426568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74268740" name="Rectangle 207426568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74268741"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1334" w:rsidRDefault="00671334" w:rsidP="00D75CDD">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rot="0" vert="horz" wrap="square" lIns="91440" tIns="45720" rIns="91440" bIns="45720" anchor="t" anchorCtr="0" upright="1">
                          <a:noAutofit/>
                        </wps:bodyPr>
                      </wps:wsp>
                    </wpg:wgp>
                  </a:graphicData>
                </a:graphic>
              </wp:inline>
            </w:drawing>
          </mc:Choice>
          <mc:Fallback>
            <w:pict>
              <v:group id="Group 2074268738" o:spid="_x0000_s380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">
                <v:rect id="Rectangle 2074265687" o:spid="_x0000_s3803"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qVJswA&#10;AADjAAAADwAAAGRycy9kb3ducmV2LnhtbESPQUvDQBSE70L/w/IEb3bXVdM2dlukUPTioW0QvD2z&#10;zySYfZtmt038964g9DjMfDPMcj26VpypD41nA3dTBYK49LbhykBx2N7OQYSIbLH1TAZ+KMB6Nbla&#10;Ym79wDs672MlUgmHHA3UMXa5lKGsyWGY+o44eV++dxiT7CtpexxSuWulViqTDhtOCzV2tKmp/N6f&#10;nAFdjI96eNsu3j+KzxeVnY4bTZkxN9fj8xOISGO8hP/pV5s4NXvQ2Xx2v4C/T+kPyNU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tIqVJswAAADjAAAADwAAAAAAAAAAAAAAAACY&#10;AgAAZHJzL2Rvd25yZXYueG1sUEsFBgAAAAAEAAQA9QAAAJEDAAAAAA==&#10;" fillcolor="#f2f2f2 [3052]" stroked="f" strokeweight="1pt"/>
                <v:rect id="Rectangle 2074265688" o:spid="_x0000_s3804"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gg9MkA&#10;AADjAAAADwAAAGRycy9kb3ducmV2LnhtbESPXWvCMBSG7wf7D+EMvBmaGkSlGsUVBl7JpuL1oTk2&#10;nc1JaTJt9+uXi8EuX94vnvW2d424UxdqzxqmkwwEcelNzZWG8+l9vAQRIrLBxjNpGCjAdvP8tMbc&#10;+Ad/0v0YK5FGOOSowcbY5lKG0pLDMPEtcfKuvnMYk+wqaTp8pHHXSJVlc+mw5vRgsaXCUnk7fjsN&#10;P/ZDFcVwuMXp6274eju7iz8orUcv/W4FIlIf/8N/7b3RoLLFTM2Xi1miSEyJB+Tm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7gg9MkAAADjAAAADwAAAAAAAAAAAAAAAACYAgAA&#10;ZHJzL2Rvd25yZXYueG1sUEsFBgAAAAAEAAQA9QAAAI4DAAAAAA==&#10;" fillcolor="#168489" stroked="f" strokeweight="1pt"/>
                <v:shape id="TextBox 7" o:spid="_x0000_s3805"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0y68oA&#10;AADjAAAADwAAAGRycy9kb3ducmV2LnhtbESPS2vDMBCE74X+B7GF3hopxs3DiRJKS6CnhuYFuS3W&#10;xjaxVsZSYuffR4VAj8PMfMPMl72txZVaXznWMBwoEMS5MxUXGnbb1dsEhA/IBmvHpOFGHpaL56c5&#10;ZsZ1/EvXTShEhLDPUEMZQpNJ6fOSLPqBa4ijd3KtxRBlW0jTYhfhtpaJUiNpseK4UGJDnyXl583F&#10;atj/nI6HVK2LL/vedK5Xku1Uav360n/MQATqw3/40f42GhI1TpPRZJwO4e9T/ANyc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GdMuvKAAAA4wAAAA8AAAAAAAAAAAAAAAAAmAIA&#10;AGRycy9kb3ducmV2LnhtbFBLBQYAAAAABAAEAPUAAACPAwAAAAA=&#10;" filled="f" stroked="f">
                  <v:textbox>
                    <w:txbxContent>
                      <w:p w:rsidR="00671334" w:rsidRDefault="00671334" w:rsidP="00D75CDD">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wrap anchorx="page"/>
                <w10:anchorlock/>
              </v:group>
            </w:pict>
          </mc:Fallback>
        </mc:AlternateContent>
      </w:r>
    </w:p>
    <w:p w:rsidR="00D75CDD" w:rsidRPr="00A84A2A" w:rsidRDefault="00D75CDD" w:rsidP="00D75CDD">
      <w:pPr>
        <w:pStyle w:val="a2"/>
        <w:rPr>
          <w:color w:val="168489"/>
        </w:rPr>
      </w:pPr>
      <w:r w:rsidRPr="00A84A2A">
        <w:rPr>
          <w:color w:val="168489"/>
          <w:rtl/>
        </w:rPr>
        <w:t>تم في هذه الجلسة مناقشة المواضيع والأفكار الآتية:</w:t>
      </w:r>
    </w:p>
    <w:p w:rsidR="00D75CDD" w:rsidRPr="00D75CDD" w:rsidRDefault="00D75CDD">
      <w:pPr>
        <w:pStyle w:val="a2"/>
        <w:numPr>
          <w:ilvl w:val="1"/>
          <w:numId w:val="6"/>
        </w:numPr>
        <w:spacing w:line="360" w:lineRule="auto"/>
      </w:pPr>
      <w:r w:rsidRPr="00D75CDD">
        <w:rPr>
          <w:rtl/>
        </w:rPr>
        <w:t>مؤشرات قياس فعالية الحوكمة الرقمية</w:t>
      </w:r>
      <w:r w:rsidRPr="00D75CDD">
        <w:rPr>
          <w:rFonts w:hint="cs"/>
          <w:rtl/>
        </w:rPr>
        <w:t>.</w:t>
      </w:r>
    </w:p>
    <w:p w:rsidR="00D75CDD" w:rsidRPr="00D75CDD" w:rsidRDefault="00D75CDD">
      <w:pPr>
        <w:pStyle w:val="a2"/>
        <w:numPr>
          <w:ilvl w:val="1"/>
          <w:numId w:val="6"/>
        </w:numPr>
        <w:spacing w:line="360" w:lineRule="auto"/>
      </w:pPr>
      <w:r w:rsidRPr="00D75CDD">
        <w:rPr>
          <w:rtl/>
        </w:rPr>
        <w:t>أدوات تقييم أداء الحوكمة في البيئة الرقمية</w:t>
      </w:r>
      <w:r w:rsidRPr="00D75CDD">
        <w:rPr>
          <w:rFonts w:hint="cs"/>
          <w:rtl/>
        </w:rPr>
        <w:t>.</w:t>
      </w:r>
    </w:p>
    <w:p w:rsidR="00D75CDD" w:rsidRPr="00D75CDD" w:rsidRDefault="00D75CDD">
      <w:pPr>
        <w:pStyle w:val="a2"/>
        <w:numPr>
          <w:ilvl w:val="1"/>
          <w:numId w:val="6"/>
        </w:numPr>
        <w:spacing w:line="360" w:lineRule="auto"/>
      </w:pPr>
      <w:r w:rsidRPr="00D75CDD">
        <w:rPr>
          <w:rtl/>
        </w:rPr>
        <w:t>التحسين المستمر لممارسات الحوكمة الرقمية</w:t>
      </w:r>
      <w:r w:rsidRPr="00D75CDD">
        <w:rPr>
          <w:rFonts w:hint="cs"/>
          <w:rtl/>
        </w:rPr>
        <w:t>.</w:t>
      </w:r>
    </w:p>
    <w:p w:rsidR="00D75CDD" w:rsidRDefault="00D75CDD">
      <w:pPr>
        <w:pStyle w:val="a2"/>
        <w:numPr>
          <w:ilvl w:val="1"/>
          <w:numId w:val="6"/>
        </w:numPr>
        <w:spacing w:line="360" w:lineRule="auto"/>
        <w:rPr>
          <w:rtl/>
        </w:rPr>
      </w:pPr>
      <w:r w:rsidRPr="00D75CDD">
        <w:rPr>
          <w:rtl/>
        </w:rPr>
        <w:t>مستقبل الحوكمة في ظل التطورات التكنولوجية المتسارعة</w:t>
      </w:r>
    </w:p>
    <w:p w:rsidR="00D75CDD" w:rsidRPr="00D75CDD" w:rsidRDefault="00D75CDD" w:rsidP="00D75CDD"/>
    <w:p w:rsidR="00D75CDD" w:rsidRPr="00F212B0" w:rsidRDefault="00D75CDD" w:rsidP="00D75CDD">
      <w:pPr>
        <w:tabs>
          <w:tab w:val="left" w:pos="8192"/>
        </w:tabs>
        <w:jc w:val="center"/>
        <w:rPr>
          <w:rFonts w:ascii="Adobe Arabic" w:hAnsi="Adobe Arabic" w:cs="Adobe Arabic"/>
          <w:b/>
          <w:bCs/>
          <w:color w:val="2B5474"/>
          <w:kern w:val="24"/>
          <w:sz w:val="56"/>
          <w:szCs w:val="56"/>
          <w:rtl/>
          <w:lang w:bidi="ar-SY"/>
        </w:rPr>
      </w:pPr>
      <w:r w:rsidRPr="00504A7D">
        <w:rPr>
          <w:noProof/>
        </w:rPr>
        <w:drawing>
          <wp:inline distT="0" distB="0" distL="0" distR="0" wp14:anchorId="62F3D802" wp14:editId="3FB2B27F">
            <wp:extent cx="1219200" cy="1219200"/>
            <wp:effectExtent l="0" t="0" r="0" b="0"/>
            <wp:docPr id="2074268742" name="Picture 2074268742" descr="Contrac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ontrac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pic:cNvPr>
                    <pic:cNvPicPr>
                      <a:picLocks noChangeAspect="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22492E" w:rsidRDefault="0022492E" w:rsidP="00DF5ECD">
      <w:pPr>
        <w:rPr>
          <w:rtl/>
        </w:rPr>
      </w:pPr>
    </w:p>
    <w:p w:rsidR="0022492E" w:rsidRDefault="0022492E" w:rsidP="00DF5ECD">
      <w:pPr>
        <w:rPr>
          <w:rtl/>
        </w:rPr>
      </w:pPr>
    </w:p>
    <w:p w:rsidR="0022492E" w:rsidRDefault="0022492E" w:rsidP="00DF5ECD">
      <w:pPr>
        <w:rPr>
          <w:rtl/>
        </w:rPr>
      </w:pPr>
    </w:p>
    <w:p w:rsidR="0022492E" w:rsidRDefault="0022492E" w:rsidP="00DF5ECD">
      <w:pPr>
        <w:rPr>
          <w:rtl/>
        </w:rPr>
      </w:pPr>
    </w:p>
    <w:p w:rsidR="0022492E" w:rsidRDefault="0022492E" w:rsidP="00DF5ECD">
      <w:pPr>
        <w:rPr>
          <w:rtl/>
        </w:rPr>
      </w:pPr>
    </w:p>
    <w:p w:rsidR="0022492E" w:rsidRDefault="0022492E" w:rsidP="00DF5ECD">
      <w:pPr>
        <w:rPr>
          <w:rtl/>
        </w:rPr>
      </w:pPr>
    </w:p>
    <w:p w:rsidR="0022492E" w:rsidRDefault="0022492E" w:rsidP="00DF5ECD">
      <w:pPr>
        <w:rPr>
          <w:rtl/>
        </w:rPr>
      </w:pPr>
    </w:p>
    <w:p w:rsidR="0022492E" w:rsidRDefault="0022492E" w:rsidP="00DF5ECD">
      <w:pPr>
        <w:rPr>
          <w:rtl/>
        </w:rPr>
      </w:pPr>
    </w:p>
    <w:p w:rsidR="0022492E" w:rsidRDefault="0022492E" w:rsidP="00DF5ECD">
      <w:pPr>
        <w:rPr>
          <w:rtl/>
        </w:rPr>
      </w:pPr>
    </w:p>
    <w:p w:rsidR="0022492E" w:rsidRDefault="0022492E" w:rsidP="00DF5ECD">
      <w:pPr>
        <w:rPr>
          <w:rtl/>
        </w:rPr>
      </w:pPr>
    </w:p>
    <w:p w:rsidR="0022492E" w:rsidRDefault="0022492E" w:rsidP="00DF5ECD">
      <w:pPr>
        <w:rPr>
          <w:rtl/>
        </w:rPr>
      </w:pPr>
    </w:p>
    <w:p w:rsidR="0022492E" w:rsidRDefault="0022492E" w:rsidP="00DF5ECD">
      <w:pPr>
        <w:rPr>
          <w:rtl/>
        </w:rPr>
      </w:pPr>
    </w:p>
    <w:p w:rsidR="009F5DE0" w:rsidRDefault="009C73B7" w:rsidP="00E8020A">
      <w:pPr>
        <w:rPr>
          <w:b/>
          <w:bCs/>
          <w:sz w:val="36"/>
          <w:szCs w:val="36"/>
          <w:rtl/>
          <w:lang w:bidi="ar-SY"/>
        </w:rPr>
      </w:pPr>
      <w:r w:rsidRPr="0090459D">
        <w:rPr>
          <w:noProof/>
        </w:rPr>
        <w:lastRenderedPageBreak/>
        <mc:AlternateContent>
          <mc:Choice Requires="wpg">
            <w:drawing>
              <wp:inline distT="0" distB="0" distL="0" distR="0" wp14:anchorId="5DE4B06A" wp14:editId="2950AB73">
                <wp:extent cx="5633504" cy="593062"/>
                <wp:effectExtent l="0" t="0" r="5715" b="0"/>
                <wp:docPr id="38850769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0" name="Rectangle 388507700"/>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1"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2" name="TextBox 7"/>
                        <wps:cNvSpPr txBox="1"/>
                        <wps:spPr>
                          <a:xfrm>
                            <a:off x="1796583" y="0"/>
                            <a:ext cx="4386580" cy="536575"/>
                          </a:xfrm>
                          <a:prstGeom prst="rect">
                            <a:avLst/>
                          </a:prstGeom>
                          <a:noFill/>
                        </wps:spPr>
                        <wps:txbx>
                          <w:txbxContent>
                            <w:p w:rsidR="00671334" w:rsidRPr="002F37B7" w:rsidRDefault="00671334" w:rsidP="009C73B7">
                              <w:pPr>
                                <w:jc w:val="center"/>
                                <w:rPr>
                                  <w:rFonts w:ascii="Adobe Arabic" w:hAnsi="Adobe Arabic" w:cs="Adobe Arabic"/>
                                  <w:b/>
                                  <w:bCs/>
                                  <w:color w:val="auto"/>
                                  <w:kern w:val="24"/>
                                  <w:sz w:val="56"/>
                                  <w:szCs w:val="56"/>
                                  <w:lang w:bidi="ar-SY"/>
                                </w:rPr>
                              </w:pPr>
                              <w:r w:rsidRPr="002F37B7">
                                <w:rPr>
                                  <w:rFonts w:ascii="Adobe Arabic" w:hAnsi="Adobe Arabic" w:cs="Adobe Arabic" w:hint="cs"/>
                                  <w:b/>
                                  <w:bCs/>
                                  <w:color w:val="auto"/>
                                  <w:kern w:val="24"/>
                                  <w:sz w:val="56"/>
                                  <w:szCs w:val="56"/>
                                  <w:rtl/>
                                  <w:lang w:bidi="ar-SY"/>
                                </w:rPr>
                                <w:t>الخاتمة</w:t>
                              </w:r>
                            </w:p>
                          </w:txbxContent>
                        </wps:txbx>
                        <wps:bodyPr wrap="square" rtlCol="0">
                          <a:noAutofit/>
                        </wps:bodyPr>
                      </wps:wsp>
                    </wpg:wgp>
                  </a:graphicData>
                </a:graphic>
              </wp:inline>
            </w:drawing>
          </mc:Choice>
          <mc:Fallback>
            <w:pict>
              <v:group id="_x0000_s380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">
                <v:rect id="Rectangle 388507700" o:spid="_x0000_s3807"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KTAMkA&#10;AADiAAAADwAAAGRycy9kb3ducmV2LnhtbESPy04CMRSG9ya+Q3NI2EmLRGYyUogxEl0hFxcsT6bH&#10;6cTp6dgWGN+eLkxY/vlv+RarwXXiTCG2njVMJwoEce1Ny42Gr8P6oQQRE7LBzjNp+KMIq+X93QIr&#10;4y+8o/M+NSKPcKxQg02pr6SMtSWHceJ74ux9++AwZRkaaQJe8rjr5KNSc+mw5fxgsadXS/XP/uQ0&#10;bE8b28yOoTik9354O6r51nz+aj0eDS/PIBIN6Rb+b38YDbOyfFJFoTJERso4IJ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KKTAMkAAADiAAAADwAAAAAAAAAAAAAAAACYAgAA&#10;ZHJzL2Rvd25yZXYueG1sUEsFBgAAAAAEAAQA9QAAAI4DAAAAAA==&#10;" fillcolor="#d9d9d9" stroked="f" strokeweight="1pt"/>
                <v:rect id="Rectangle 388507701" o:spid="_x0000_s3808"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phV8oA&#10;AADiAAAADwAAAGRycy9kb3ducmV2LnhtbESPQUvDQBSE74L/YXmCF7G7iWhD2m2pAcFTsbV4fmRf&#10;s7HZtyG7tom/3hUEj8PMfMMs16PrxJmG0HrWkM0UCOLam5YbDYf3l/sCRIjIBjvPpGGiAOvV9dUS&#10;S+MvvKPzPjYiQTiUqMHG2JdShtqSwzDzPXHyjn5wGJMcGmkGvCS462Su1JN02HJasNhTZak+7b+c&#10;hm/7llfVtD3F7G4zfT4f3Iff5lrf3oybBYhIY/wP/7VfjYaHonhU87nK4PdSugNy9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3KYVfKAAAA4gAAAA8AAAAAAAAAAAAAAAAAmAIA&#10;AGRycy9kb3ducmV2LnhtbFBLBQYAAAAABAAEAPUAAACPAwAAAAA=&#10;" fillcolor="#168489" stroked="f" strokeweight="1pt"/>
                <v:shape id="TextBox 7" o:spid="_x0000_s3809"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PXKcoA&#10;AADiAAAADwAAAGRycy9kb3ducmV2LnhtbESPT2vCQBTE70K/w/IK3nS3ttY0dZVSEXpSGv9Ab4/s&#10;MwnNvg3Z1aTfvisIHoeZ+Q0zX/a2FhdqfeVYw9NYgSDOnam40LDfrUcJCB+QDdaOScMfeVguHgZz&#10;TI3r+JsuWShEhLBPUUMZQpNK6fOSLPqxa4ijd3KtxRBlW0jTYhfhtpYTpV6lxYrjQokNfZaU/2Zn&#10;q+GwOf0cX9S2WNlp07leSbZvUuvhY//xDiJQH+7hW/vLaHhOkqmazdQErpfiHZCL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5T1ynKAAAA4gAAAA8AAAAAAAAAAAAAAAAAmAIA&#10;AGRycy9kb3ducmV2LnhtbFBLBQYAAAAABAAEAPUAAACPAwAAAAA=&#10;" filled="f" stroked="f">
                  <v:textbox>
                    <w:txbxContent>
                      <w:p w:rsidR="00671334" w:rsidRPr="002F37B7" w:rsidRDefault="00671334" w:rsidP="009C73B7">
                        <w:pPr>
                          <w:jc w:val="center"/>
                          <w:rPr>
                            <w:rFonts w:ascii="Adobe Arabic" w:hAnsi="Adobe Arabic" w:cs="Adobe Arabic"/>
                            <w:b/>
                            <w:bCs/>
                            <w:color w:val="auto"/>
                            <w:kern w:val="24"/>
                            <w:sz w:val="56"/>
                            <w:szCs w:val="56"/>
                            <w:lang w:bidi="ar-SY"/>
                          </w:rPr>
                        </w:pPr>
                        <w:r w:rsidRPr="002F37B7">
                          <w:rPr>
                            <w:rFonts w:ascii="Adobe Arabic" w:hAnsi="Adobe Arabic" w:cs="Adobe Arabic" w:hint="cs"/>
                            <w:b/>
                            <w:bCs/>
                            <w:color w:val="auto"/>
                            <w:kern w:val="24"/>
                            <w:sz w:val="56"/>
                            <w:szCs w:val="56"/>
                            <w:rtl/>
                            <w:lang w:bidi="ar-SY"/>
                          </w:rPr>
                          <w:t>الخاتمة</w:t>
                        </w:r>
                      </w:p>
                    </w:txbxContent>
                  </v:textbox>
                </v:shape>
                <w10:wrap anchorx="page"/>
                <w10:anchorlock/>
              </v:group>
            </w:pict>
          </mc:Fallback>
        </mc:AlternateContent>
      </w:r>
    </w:p>
    <w:p w:rsidR="00DD6BD4" w:rsidRPr="00E8020A" w:rsidRDefault="00DD6BD4">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مع اختتام برنامجنا التدريبي "الحوكمة في عصر التحول الرقمي"، نود أن نعبر عن امتناننا العميق لكل المشاركين الذين ساهموا في إنجاح هذا البرنامج. لقد كانت رحلة تعلم وتبادل خبرات قيمة، تعززت بفضل مشاركاتكم الفعالة وتفاعلكم المستمر.</w:t>
      </w:r>
    </w:p>
    <w:p w:rsidR="00DD6BD4" w:rsidRPr="00E8020A" w:rsidRDefault="00DD6BD4">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لقد أضفتم قيمة كبيرة من خلال آرائكم وخبراتكم المتنوعة، مما جعل البرنامج أكثر ثراءً وفعالية. مساهماتكم كانت جوهرية في تحقيق الأهداف المرجوة من هذا التدريب.</w:t>
      </w:r>
    </w:p>
    <w:p w:rsidR="00DD6BD4" w:rsidRPr="00E8020A" w:rsidRDefault="00DD6BD4" w:rsidP="00E8020A">
      <w:pPr>
        <w:spacing w:line="360" w:lineRule="auto"/>
        <w:rPr>
          <w:rFonts w:ascii="Sakkal Majalla" w:hAnsi="Sakkal Majalla"/>
          <w:color w:val="C00000"/>
          <w:sz w:val="32"/>
          <w:szCs w:val="32"/>
        </w:rPr>
      </w:pPr>
      <w:r w:rsidRPr="00E8020A">
        <w:rPr>
          <w:rFonts w:ascii="Sakkal Majalla" w:hAnsi="Sakkal Majalla" w:hint="cs"/>
          <w:color w:val="C00000"/>
          <w:sz w:val="32"/>
          <w:szCs w:val="32"/>
          <w:rtl/>
        </w:rPr>
        <w:t xml:space="preserve">وبناءً على ما تعلّمناه سويةً، نود أن نقدّم لكم بعض </w:t>
      </w:r>
      <w:r w:rsidRPr="00E8020A">
        <w:rPr>
          <w:rFonts w:ascii="Sakkal Majalla" w:hAnsi="Sakkal Majalla"/>
          <w:color w:val="C00000"/>
          <w:sz w:val="32"/>
          <w:szCs w:val="32"/>
          <w:rtl/>
        </w:rPr>
        <w:t>التوصيات</w:t>
      </w:r>
      <w:r w:rsidRPr="00E8020A">
        <w:rPr>
          <w:rFonts w:ascii="Sakkal Majalla" w:hAnsi="Sakkal Majalla" w:hint="cs"/>
          <w:color w:val="C00000"/>
          <w:sz w:val="32"/>
          <w:szCs w:val="32"/>
          <w:rtl/>
        </w:rPr>
        <w:t>:</w:t>
      </w:r>
    </w:p>
    <w:p w:rsidR="00DD6BD4" w:rsidRPr="002B74A4" w:rsidRDefault="00DD6BD4" w:rsidP="00E8020A">
      <w:pPr>
        <w:spacing w:line="360" w:lineRule="auto"/>
        <w:rPr>
          <w:rFonts w:ascii="Sakkal Majalla" w:hAnsi="Sakkal Majalla"/>
          <w:color w:val="168489"/>
          <w:sz w:val="32"/>
          <w:szCs w:val="32"/>
        </w:rPr>
      </w:pPr>
      <w:r w:rsidRPr="00F60682">
        <w:rPr>
          <w:rFonts w:ascii="Sakkal Majalla" w:hAnsi="Sakkal Majalla"/>
          <w:sz w:val="32"/>
          <w:szCs w:val="32"/>
          <w:rtl/>
        </w:rPr>
        <w:t>1</w:t>
      </w:r>
      <w:r w:rsidRPr="002B74A4">
        <w:rPr>
          <w:rFonts w:ascii="Sakkal Majalla" w:hAnsi="Sakkal Majalla"/>
          <w:color w:val="168489"/>
          <w:sz w:val="32"/>
          <w:szCs w:val="32"/>
          <w:rtl/>
        </w:rPr>
        <w:t>. الاستمرار في التعلم والتطوير الذاتي:</w:t>
      </w:r>
    </w:p>
    <w:p w:rsidR="00DD6BD4" w:rsidRPr="00E8020A" w:rsidRDefault="00DD6BD4">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التحول الرقمي مجال متطور باستمرار، لذا ننصح بالاستمرار في متابعة أحدث التطورات والتقنيات لتعزيز قدراتكم.</w:t>
      </w:r>
    </w:p>
    <w:p w:rsidR="00DD6BD4" w:rsidRPr="002B74A4" w:rsidRDefault="00DD6BD4" w:rsidP="00E8020A">
      <w:pPr>
        <w:spacing w:line="360" w:lineRule="auto"/>
        <w:rPr>
          <w:rFonts w:ascii="Sakkal Majalla" w:hAnsi="Sakkal Majalla"/>
          <w:color w:val="168489"/>
          <w:sz w:val="32"/>
          <w:szCs w:val="32"/>
        </w:rPr>
      </w:pPr>
      <w:r w:rsidRPr="002B74A4">
        <w:rPr>
          <w:rFonts w:ascii="Sakkal Majalla" w:hAnsi="Sakkal Majalla"/>
          <w:color w:val="168489"/>
          <w:sz w:val="32"/>
          <w:szCs w:val="32"/>
          <w:rtl/>
        </w:rPr>
        <w:t>2. تطبيق مبادئ الحوكمة الرقمية:</w:t>
      </w:r>
    </w:p>
    <w:p w:rsidR="00DD6BD4" w:rsidRPr="00E8020A" w:rsidRDefault="00DD6BD4">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تأكدوا من تطبيق ما تعلمتموه في بيئات عملكم. ابدأوا بتقييم الوضع الحالي لمؤسساتكم وحددوا المجالات التي تحتاج إلى تحسين.</w:t>
      </w:r>
    </w:p>
    <w:p w:rsidR="00DD6BD4" w:rsidRPr="002B74A4" w:rsidRDefault="00DD6BD4" w:rsidP="00E8020A">
      <w:pPr>
        <w:spacing w:line="360" w:lineRule="auto"/>
        <w:rPr>
          <w:rFonts w:ascii="Sakkal Majalla" w:hAnsi="Sakkal Majalla"/>
          <w:color w:val="168489"/>
          <w:sz w:val="32"/>
          <w:szCs w:val="32"/>
        </w:rPr>
      </w:pPr>
      <w:r w:rsidRPr="002B74A4">
        <w:rPr>
          <w:rFonts w:ascii="Sakkal Majalla" w:hAnsi="Sakkal Majalla"/>
          <w:color w:val="168489"/>
          <w:sz w:val="32"/>
          <w:szCs w:val="32"/>
          <w:rtl/>
        </w:rPr>
        <w:t>3. تعزيز الشفافية والمساءلة:</w:t>
      </w:r>
    </w:p>
    <w:p w:rsidR="00DD6BD4" w:rsidRPr="00E8020A" w:rsidRDefault="00DD6BD4">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اعملوا على تعزيز الشفافية والمساءلة داخل مؤسساتكم، حيث تسهم هذه القيم في بناء ثقة أقوى مع العملاء والشركاء.</w:t>
      </w:r>
    </w:p>
    <w:p w:rsidR="00DD6BD4" w:rsidRPr="002B74A4" w:rsidRDefault="00DD6BD4" w:rsidP="00FD1C86">
      <w:pPr>
        <w:spacing w:line="360" w:lineRule="auto"/>
        <w:rPr>
          <w:rFonts w:ascii="Sakkal Majalla" w:hAnsi="Sakkal Majalla"/>
          <w:color w:val="168489"/>
          <w:sz w:val="32"/>
          <w:szCs w:val="32"/>
        </w:rPr>
      </w:pPr>
      <w:r w:rsidRPr="002B74A4">
        <w:rPr>
          <w:rFonts w:ascii="Sakkal Majalla" w:hAnsi="Sakkal Majalla"/>
          <w:color w:val="168489"/>
          <w:sz w:val="32"/>
          <w:szCs w:val="32"/>
          <w:rtl/>
        </w:rPr>
        <w:t>4. الاستفادة من التكنولوجيا:</w:t>
      </w:r>
    </w:p>
    <w:p w:rsidR="00DD6BD4" w:rsidRPr="002B74A4" w:rsidRDefault="00DD6BD4">
      <w:pPr>
        <w:pStyle w:val="ListParagraph"/>
        <w:numPr>
          <w:ilvl w:val="0"/>
          <w:numId w:val="15"/>
        </w:numPr>
        <w:spacing w:line="360" w:lineRule="auto"/>
        <w:ind w:left="454" w:hanging="454"/>
        <w:jc w:val="both"/>
        <w:rPr>
          <w:rFonts w:ascii="Sakkal Majalla" w:hAnsi="Sakkal Majalla" w:cs="Sakkal Majalla"/>
          <w:sz w:val="32"/>
          <w:szCs w:val="32"/>
        </w:rPr>
      </w:pPr>
      <w:r w:rsidRPr="00FD1C86">
        <w:rPr>
          <w:rFonts w:ascii="Sakkal Majalla" w:hAnsi="Sakkal Majalla" w:cs="Sakkal Majalla"/>
          <w:sz w:val="32"/>
          <w:szCs w:val="32"/>
          <w:rtl/>
        </w:rPr>
        <w:t>استخدموا الأدوات والتقنيات التي تعرفتم عليها لتحسين الكفاءة والفعالية في العمليات اليومية.</w:t>
      </w:r>
    </w:p>
    <w:p w:rsidR="00DD6BD4" w:rsidRPr="002B74A4" w:rsidRDefault="00DD6BD4" w:rsidP="00FD1C86">
      <w:pPr>
        <w:spacing w:line="360" w:lineRule="auto"/>
        <w:rPr>
          <w:rFonts w:ascii="Sakkal Majalla" w:hAnsi="Sakkal Majalla"/>
          <w:color w:val="168489"/>
          <w:sz w:val="32"/>
          <w:szCs w:val="32"/>
        </w:rPr>
      </w:pPr>
      <w:r w:rsidRPr="002B74A4">
        <w:rPr>
          <w:rFonts w:ascii="Sakkal Majalla" w:hAnsi="Sakkal Majalla"/>
          <w:color w:val="168489"/>
          <w:sz w:val="32"/>
          <w:szCs w:val="32"/>
          <w:rtl/>
        </w:rPr>
        <w:lastRenderedPageBreak/>
        <w:t>5. التعاون والمشاركة:</w:t>
      </w:r>
    </w:p>
    <w:p w:rsidR="00DD6BD4" w:rsidRPr="00FD1C86" w:rsidRDefault="00DD6BD4">
      <w:pPr>
        <w:pStyle w:val="ListParagraph"/>
        <w:numPr>
          <w:ilvl w:val="0"/>
          <w:numId w:val="15"/>
        </w:numPr>
        <w:spacing w:line="360" w:lineRule="auto"/>
        <w:ind w:left="454" w:hanging="454"/>
        <w:jc w:val="both"/>
        <w:rPr>
          <w:rFonts w:ascii="Sakkal Majalla" w:hAnsi="Sakkal Majalla" w:cs="Sakkal Majalla"/>
          <w:sz w:val="32"/>
          <w:szCs w:val="32"/>
        </w:rPr>
      </w:pPr>
      <w:r w:rsidRPr="00FD1C86">
        <w:rPr>
          <w:rFonts w:ascii="Sakkal Majalla" w:hAnsi="Sakkal Majalla" w:cs="Sakkal Majalla"/>
          <w:sz w:val="32"/>
          <w:szCs w:val="32"/>
          <w:rtl/>
        </w:rPr>
        <w:t>استمروا في تبادل الأفكار والخبرات مع زملائكم، حيث يؤدي التعاون إلى نتائج أفضل ويعزز الابتكار.</w:t>
      </w:r>
    </w:p>
    <w:p w:rsidR="009F5DE0" w:rsidRDefault="00DD6BD4" w:rsidP="00FD1C86">
      <w:pPr>
        <w:spacing w:after="160" w:line="360" w:lineRule="auto"/>
        <w:rPr>
          <w:b/>
          <w:bCs/>
          <w:sz w:val="36"/>
          <w:szCs w:val="36"/>
          <w:lang w:bidi="ar-SY"/>
        </w:rPr>
      </w:pPr>
      <w:r>
        <w:rPr>
          <w:rFonts w:ascii="Sakkal Majalla" w:hAnsi="Sakkal Majalla" w:hint="cs"/>
          <w:sz w:val="32"/>
          <w:szCs w:val="32"/>
          <w:rtl/>
        </w:rPr>
        <w:t xml:space="preserve">وفي النهاية، </w:t>
      </w:r>
      <w:r w:rsidRPr="00F60682">
        <w:rPr>
          <w:rFonts w:ascii="Sakkal Majalla" w:hAnsi="Sakkal Majalla"/>
          <w:sz w:val="32"/>
          <w:szCs w:val="32"/>
          <w:rtl/>
        </w:rPr>
        <w:t>نأمل أن يكون هذا البرنامج قد زودكم بالمعرفة والأدوات اللازمة لمواجهة تحديات الحوكمة في عصر التحول الرقمي. نشجعكم على تطبيق ما تعلمتموه والعمل على تحسين مؤسساتكم بشكل مستدام. شكرا</w:t>
      </w:r>
      <w:r>
        <w:rPr>
          <w:rFonts w:ascii="Sakkal Majalla" w:hAnsi="Sakkal Majalla" w:hint="cs"/>
          <w:sz w:val="32"/>
          <w:szCs w:val="32"/>
          <w:rtl/>
        </w:rPr>
        <w:t>ً</w:t>
      </w:r>
      <w:r w:rsidRPr="00F60682">
        <w:rPr>
          <w:rFonts w:ascii="Sakkal Majalla" w:hAnsi="Sakkal Majalla"/>
          <w:sz w:val="32"/>
          <w:szCs w:val="32"/>
          <w:rtl/>
        </w:rPr>
        <w:t xml:space="preserve"> لكم مرة أخرى على التزامكم ومشاركتكم الفعالة، ونتطلع إلى رؤية إنجازاتكم المستقبلية</w:t>
      </w:r>
    </w:p>
    <w:p w:rsidR="009F5DE0" w:rsidRDefault="009F5DE0" w:rsidP="009F5DE0">
      <w:pPr>
        <w:spacing w:after="160" w:line="259" w:lineRule="auto"/>
        <w:jc w:val="center"/>
        <w:rPr>
          <w:b/>
          <w:bCs/>
          <w:sz w:val="36"/>
          <w:szCs w:val="36"/>
          <w:lang w:bidi="ar-SY"/>
        </w:rPr>
      </w:pPr>
    </w:p>
    <w:p w:rsidR="009F5DE0" w:rsidRDefault="009F5DE0" w:rsidP="009F5DE0">
      <w:pPr>
        <w:spacing w:after="160" w:line="259" w:lineRule="auto"/>
        <w:jc w:val="center"/>
        <w:rPr>
          <w:b/>
          <w:bCs/>
          <w:sz w:val="36"/>
          <w:szCs w:val="36"/>
          <w:lang w:bidi="ar-SY"/>
        </w:rPr>
      </w:pPr>
    </w:p>
    <w:p w:rsidR="00337FA6" w:rsidRDefault="002B74A4" w:rsidP="009F5DE0">
      <w:pPr>
        <w:spacing w:after="160" w:line="259" w:lineRule="auto"/>
        <w:jc w:val="center"/>
        <w:rPr>
          <w:b/>
          <w:bCs/>
          <w:sz w:val="36"/>
          <w:szCs w:val="36"/>
          <w:lang w:bidi="ar-SY"/>
        </w:rPr>
      </w:pPr>
      <w:r>
        <w:rPr>
          <w:noProof/>
        </w:rPr>
        <w:drawing>
          <wp:inline distT="0" distB="0" distL="0" distR="0" wp14:anchorId="37052879" wp14:editId="5BEE7675">
            <wp:extent cx="2231390" cy="2231390"/>
            <wp:effectExtent l="0" t="0" r="0" b="0"/>
            <wp:docPr id="388507711" name="Picture 388507711" descr="Conclusion Icon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nclusion Icon Vector Art, Icons, and Graphics for Free Download"/>
                    <pic:cNvPicPr>
                      <a:picLocks noChangeAspect="1" noChangeArrowheads="1"/>
                    </pic:cNvPicPr>
                  </pic:nvPicPr>
                  <pic:blipFill>
                    <a:blip r:embed="rId21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231390" cy="2231390"/>
                    </a:xfrm>
                    <a:prstGeom prst="rect">
                      <a:avLst/>
                    </a:prstGeom>
                    <a:noFill/>
                    <a:ln>
                      <a:noFill/>
                    </a:ln>
                  </pic:spPr>
                </pic:pic>
              </a:graphicData>
            </a:graphic>
          </wp:inline>
        </w:drawing>
      </w:r>
    </w:p>
    <w:p w:rsidR="00337FA6" w:rsidRDefault="00337FA6" w:rsidP="009F5DE0">
      <w:pPr>
        <w:spacing w:after="160" w:line="259" w:lineRule="auto"/>
        <w:jc w:val="center"/>
        <w:rPr>
          <w:b/>
          <w:bCs/>
          <w:sz w:val="36"/>
          <w:szCs w:val="36"/>
          <w:lang w:bidi="ar-SY"/>
        </w:rPr>
      </w:pPr>
    </w:p>
    <w:p w:rsidR="00337FA6" w:rsidRDefault="00337FA6" w:rsidP="009F5DE0">
      <w:pPr>
        <w:spacing w:after="160" w:line="259" w:lineRule="auto"/>
        <w:jc w:val="center"/>
        <w:rPr>
          <w:b/>
          <w:bCs/>
          <w:sz w:val="36"/>
          <w:szCs w:val="36"/>
          <w:lang w:bidi="ar-SY"/>
        </w:rPr>
      </w:pPr>
    </w:p>
    <w:p w:rsidR="00337FA6" w:rsidRDefault="00337FA6" w:rsidP="009F5DE0">
      <w:pPr>
        <w:spacing w:after="160" w:line="259" w:lineRule="auto"/>
        <w:jc w:val="center"/>
        <w:rPr>
          <w:b/>
          <w:bCs/>
          <w:sz w:val="36"/>
          <w:szCs w:val="36"/>
          <w:lang w:bidi="ar-SY"/>
        </w:rPr>
      </w:pPr>
    </w:p>
    <w:p w:rsidR="00337FA6" w:rsidRDefault="00337FA6" w:rsidP="009F5DE0">
      <w:pPr>
        <w:spacing w:after="160" w:line="259" w:lineRule="auto"/>
        <w:jc w:val="center"/>
        <w:rPr>
          <w:b/>
          <w:bCs/>
          <w:sz w:val="36"/>
          <w:szCs w:val="36"/>
          <w:lang w:bidi="ar-SY"/>
        </w:rPr>
      </w:pPr>
    </w:p>
    <w:p w:rsidR="00337FA6" w:rsidRDefault="00337FA6" w:rsidP="009F5DE0">
      <w:pPr>
        <w:spacing w:after="160" w:line="259" w:lineRule="auto"/>
        <w:jc w:val="center"/>
        <w:rPr>
          <w:b/>
          <w:bCs/>
          <w:sz w:val="36"/>
          <w:szCs w:val="36"/>
          <w:lang w:bidi="ar-SY"/>
        </w:rPr>
      </w:pPr>
    </w:p>
    <w:p w:rsidR="009F5DE0" w:rsidRDefault="009F5DE0" w:rsidP="00337FA6">
      <w:pPr>
        <w:bidi w:val="0"/>
        <w:spacing w:after="160" w:line="259" w:lineRule="auto"/>
        <w:jc w:val="center"/>
        <w:rPr>
          <w:b/>
          <w:bCs/>
          <w:sz w:val="36"/>
          <w:szCs w:val="36"/>
          <w:lang w:bidi="ar-SY"/>
        </w:rPr>
      </w:pPr>
    </w:p>
    <w:p w:rsidR="009F5DE0" w:rsidRDefault="009F5DE0" w:rsidP="009F5DE0">
      <w:pPr>
        <w:spacing w:after="160" w:line="259" w:lineRule="auto"/>
        <w:jc w:val="center"/>
        <w:rPr>
          <w:b/>
          <w:bCs/>
          <w:sz w:val="36"/>
          <w:szCs w:val="36"/>
          <w:lang w:bidi="ar-SY"/>
        </w:rPr>
      </w:pPr>
    </w:p>
    <w:p w:rsidR="009F5DE0" w:rsidRDefault="009F5DE0" w:rsidP="00C648CE">
      <w:pPr>
        <w:bidi w:val="0"/>
        <w:spacing w:after="160" w:line="259" w:lineRule="auto"/>
        <w:jc w:val="center"/>
        <w:rPr>
          <w:b/>
          <w:bCs/>
          <w:sz w:val="36"/>
          <w:szCs w:val="36"/>
          <w:lang w:bidi="ar-SY"/>
        </w:rPr>
      </w:pPr>
    </w:p>
    <w:p w:rsidR="009F5DE0" w:rsidRDefault="009F5DE0" w:rsidP="009F5DE0">
      <w:pPr>
        <w:spacing w:after="160" w:line="259" w:lineRule="auto"/>
        <w:jc w:val="center"/>
        <w:rPr>
          <w:b/>
          <w:bCs/>
          <w:sz w:val="36"/>
          <w:szCs w:val="36"/>
          <w:lang w:bidi="ar-SY"/>
        </w:rPr>
      </w:pPr>
    </w:p>
    <w:p w:rsidR="00986395" w:rsidRDefault="00986395" w:rsidP="00F01FA2">
      <w:pPr>
        <w:spacing w:after="160" w:line="259" w:lineRule="auto"/>
        <w:rPr>
          <w:b/>
          <w:bCs/>
          <w:sz w:val="36"/>
          <w:szCs w:val="36"/>
          <w:lang w:bidi="ar-SY"/>
        </w:rPr>
      </w:pPr>
    </w:p>
    <w:p w:rsidR="00ED3796" w:rsidRDefault="00ED3796" w:rsidP="00F01FA2">
      <w:pPr>
        <w:bidi w:val="0"/>
        <w:spacing w:after="160" w:line="259" w:lineRule="auto"/>
        <w:jc w:val="left"/>
        <w:rPr>
          <w:noProof/>
        </w:rPr>
      </w:pPr>
      <w:r w:rsidRPr="00ED3796">
        <w:rPr>
          <w:noProof/>
        </w:rPr>
        <mc:AlternateContent>
          <mc:Choice Requires="wpg">
            <w:drawing>
              <wp:inline distT="0" distB="0" distL="0" distR="0" wp14:anchorId="3F68A77E" wp14:editId="19E9E6C5">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rsidR="00671334" w:rsidRPr="00ED3796" w:rsidRDefault="00671334"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21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id="Group 45" o:spid="_x0000_s3810"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">
                <v:shape id="TextBox 65" o:spid="_x0000_s3811" type="#_x0000_t202" style="position:absolute;left:20288;top:1000;width:40665;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ed5MMA&#10;AADcAAAADwAAAGRycy9kb3ducmV2LnhtbESPQWvDMAyF74P9B6NBb6vTQcdI65bSrdDDLuvSu4jV&#10;ODSWQ6w16b+fDoPdJN7Te5/W2yl25kZDbhM7WMwLMMR18i03Dqrvw/MbmCzIHrvE5OBOGbabx4c1&#10;lj6N/EW3kzRGQziX6CCI9KW1uQ4UMc9TT6zaJQ0RRdehsX7AUcNjZ1+K4tVGbFkbAva0D1RfTz/R&#10;gYjfLe7VR8zH8/T5PoaiXmLl3Oxp2q3ACE3yb/67PnrFXyq+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ed5MMAAADcAAAADwAAAAAAAAAAAAAAAACYAgAAZHJzL2Rv&#10;d25yZXYueG1sUEsFBgAAAAAEAAQA9QAAAIgDAAAAAA==&#10;" filled="f" stroked="f">
                  <v:textbox style="mso-fit-shape-to-text:t">
                    <w:txbxContent>
                      <w:p w:rsidR="00671334" w:rsidRPr="00ED3796" w:rsidRDefault="00671334"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v:textbox>
                </v:shape>
                <v:shape id="Picture 151" o:spid="_x0000_s3812" type="#_x0000_t75" alt="Evaluation Icon Vector Art, Icons, and Graphics for Free Download" style="position:absolute;left:63189;width:7497;height:87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TJuzCAAAA3AAAAA8AAABkcnMvZG93bnJldi54bWxET8lqwzAQvRf6D2IKvTWyCzWpGyWEhC4B&#10;X7KQ82BNLBNrZCx56d9XhUBu83jrLFaTbcRAna8dK0hnCQji0umaKwWn4+fLHIQPyBobx6Tglzys&#10;lo8PC8y1G3lPwyFUIoawz1GBCaHNpfSlIYt+5lriyF1cZzFE2FVSdzjGcNvI1yTJpMWaY4PBljaG&#10;yuuhtwq+++R8Me/Zedh/VeG0S4vj1hdKPT9N6w8QgaZwF9/cPzrOf0vh/5l4gV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kybswgAAANwAAAAPAAAAAAAAAAAAAAAAAJ8C&#10;AABkcnMvZG93bnJldi54bWxQSwUGAAAAAAQABAD3AAAAjgMAAAAA&#10;">
                  <v:imagedata r:id="rId212" o:title="Evaluation Icon Vector Art, Icons, and Graphics for Free Download" recolortarget="#494949 [1446]"/>
                </v:shape>
                <w10:wrap anchorx="page"/>
                <w10:anchorlock/>
              </v:group>
            </w:pict>
          </mc:Fallback>
        </mc:AlternateContent>
      </w:r>
    </w:p>
    <w:p w:rsidR="00A25AD3" w:rsidRDefault="00A25AD3" w:rsidP="00F01FA2">
      <w:pPr>
        <w:spacing w:after="160" w:line="600" w:lineRule="auto"/>
        <w:jc w:val="left"/>
        <w:rPr>
          <w:rFonts w:ascii="Adobe Arabic" w:hAnsi="Adobe Arabic" w:cs="Adobe Arabic"/>
          <w:sz w:val="36"/>
          <w:szCs w:val="40"/>
          <w:lang w:bidi="ar-SY"/>
        </w:rPr>
      </w:pPr>
    </w:p>
    <w:p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rsidR="008317F7" w:rsidRDefault="008317F7" w:rsidP="00A25AD3">
      <w:pPr>
        <w:spacing w:after="160" w:line="259" w:lineRule="auto"/>
        <w:jc w:val="center"/>
        <w:rPr>
          <w:sz w:val="40"/>
          <w:szCs w:val="44"/>
          <w:rtl/>
          <w:lang w:bidi="ar-SY"/>
        </w:rPr>
      </w:pPr>
    </w:p>
    <w:p w:rsidR="009F5DE0" w:rsidRDefault="00A25AD3" w:rsidP="00591ECD">
      <w:pPr>
        <w:bidi w:val="0"/>
        <w:spacing w:after="160" w:line="259" w:lineRule="auto"/>
        <w:jc w:val="center"/>
        <w:rPr>
          <w:sz w:val="40"/>
          <w:szCs w:val="44"/>
          <w:rtl/>
          <w:lang w:bidi="ar-SY"/>
        </w:rPr>
      </w:pPr>
      <w:r>
        <w:rPr>
          <w:noProof/>
        </w:rPr>
        <w:drawing>
          <wp:inline distT="0" distB="0" distL="0" distR="0" wp14:anchorId="2A5261F5" wp14:editId="34F93D0E">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213">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rPr>
        <w:lastRenderedPageBreak/>
        <mc:AlternateContent>
          <mc:Choice Requires="wpg">
            <w:drawing>
              <wp:inline distT="0" distB="0" distL="0" distR="0" wp14:anchorId="342815F6" wp14:editId="00DF4375">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rsidR="00671334" w:rsidRDefault="00671334"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w:pict>
              <v:group id="_x0000_s3813"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">
                <v:rect id="Rectangle 388507707" o:spid="_x0000_s3814"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sLdMoA&#10;AADiAAAADwAAAGRycy9kb3ducmV2LnhtbESPQU8CMRSE7yb8h+aZeJNWiexmpRBiNHpCBA8cX7aP&#10;7Ybt69oWWP89NSHxOJmZbzKzxeA6caIQW88aHsYKBHHtTcuNhu/t230JIiZkg51n0vBLERbz0c0M&#10;K+PP/EWnTWpEhnCsUINNqa+kjLUlh3Hse+Ls7X1wmLIMjTQBzxnuOvmo1FQ6bDkvWOzpxVJ92Byd&#10;hvVxZZvJLhTb9N4Przs1XZvPH63vboflM4hEQ/oPX9sfRsOkLJ9UUagC/i7lOyDn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dLC3TKAAAA4gAAAA8AAAAAAAAAAAAAAAAAmAIA&#10;AGRycy9kb3ducmV2LnhtbFBLBQYAAAAABAAEAPUAAACPAwAAAAA=&#10;" fillcolor="#d9d9d9" stroked="f" strokeweight="1pt"/>
                <v:rect id="Rectangle 388507708" o:spid="_x0000_s3815"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DIysgA&#10;AADiAAAADwAAAGRycy9kb3ducmV2LnhtbERPz2vCMBS+D/wfwhN2GTOxY7N0RtHCYCfZnHh+NM+m&#10;s3kpTdR2f/1yGOz48f1ergfXiiv1ofGsYT5TIIgrbxquNRy+3h5zECEiG2w9k4aRAqxXk7slFsbf&#10;+JOu+1iLFMKhQA02xq6QMlSWHIaZ74gTd/K9w5hgX0vT4y2Fu1ZmSr1Ihw2nBosdlZaq8/7iNPzY&#10;j6wsx905zh824/f24I5+l2l9Px02ryAiDfFf/Od+Nxqe8vxZLRYqbU6X0h2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8MjKyAAAAOIAAAAPAAAAAAAAAAAAAAAAAJgCAABk&#10;cnMvZG93bnJldi54bWxQSwUGAAAAAAQABAD1AAAAjQMAAAAA&#10;" fillcolor="#168489" stroked="f" strokeweight="1pt"/>
                <v:shape id="TextBox 7" o:spid="_x0000_s3816"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dFWMkA&#10;AADiAAAADwAAAGRycy9kb3ducmV2LnhtbESPT2vCQBTE70K/w/IK3nS3tdaYukpRBE9K0z/Q2yP7&#10;TEKzb0N2Nem3dwXB4zAzv2EWq97W4kytrxxreBorEMS5MxUXGr4+t6MEhA/IBmvHpOGfPKyWD4MF&#10;psZ1/EHnLBQiQtinqKEMoUml9HlJFv3YNcTRO7rWYoiyLaRpsYtwW8tnpV6lxYrjQokNrUvK/7KT&#10;1fC9P/7+vKhDsbHTpnO9kmznUuvhY//+BiJQH+7hW3tnNEySZKpmMzWH66V4B+Ty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PdFWMkAAADiAAAADwAAAAAAAAAAAAAAAACYAgAA&#10;ZHJzL2Rvd25yZXYueG1sUEsFBgAAAAAEAAQA9QAAAI4DAAAAAA==&#10;" filled="f" stroked="f">
                  <v:textbox>
                    <w:txbxContent>
                      <w:p w:rsidR="00671334" w:rsidRDefault="00671334"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wrap anchorx="page"/>
                <w10:anchorlock/>
              </v:group>
            </w:pict>
          </mc:Fallback>
        </mc:AlternateContent>
      </w:r>
    </w:p>
    <w:p w:rsidR="006B7D25" w:rsidRPr="00926CBE" w:rsidRDefault="006B7D25" w:rsidP="006B7D25">
      <w:pPr>
        <w:rPr>
          <w:rFonts w:ascii="Sakkal Majalla" w:hAnsi="Sakkal Majalla"/>
          <w:b/>
          <w:bCs/>
          <w:sz w:val="32"/>
          <w:szCs w:val="32"/>
        </w:rPr>
      </w:pPr>
      <w:r w:rsidRPr="00926CBE">
        <w:rPr>
          <w:rFonts w:ascii="Sakkal Majalla" w:hAnsi="Sakkal Majalla"/>
          <w:b/>
          <w:bCs/>
          <w:sz w:val="32"/>
          <w:szCs w:val="32"/>
          <w:rtl/>
        </w:rPr>
        <w:t xml:space="preserve">المراجع </w:t>
      </w:r>
      <w:r w:rsidRPr="00926CBE">
        <w:rPr>
          <w:rFonts w:ascii="Sakkal Majalla" w:hAnsi="Sakkal Majalla" w:hint="cs"/>
          <w:b/>
          <w:bCs/>
          <w:sz w:val="32"/>
          <w:szCs w:val="32"/>
          <w:rtl/>
        </w:rPr>
        <w:t>"بتصرف"</w:t>
      </w:r>
    </w:p>
    <w:p w:rsidR="006B7D25" w:rsidRDefault="006B7D25" w:rsidP="006B7D25">
      <w:pPr>
        <w:rPr>
          <w:rFonts w:ascii="Sakkal Majalla" w:hAnsi="Sakkal Majalla"/>
          <w:sz w:val="32"/>
          <w:szCs w:val="32"/>
          <w:rtl/>
        </w:rPr>
      </w:pPr>
      <w:r w:rsidRPr="00926CBE">
        <w:rPr>
          <w:rFonts w:ascii="Sakkal Majalla" w:hAnsi="Sakkal Majalla"/>
          <w:sz w:val="32"/>
          <w:szCs w:val="32"/>
          <w:rtl/>
        </w:rPr>
        <w:t>1. الدهشان، جمال علي خليل. (2021). الحوكمة الرقمية: رؤية مستقبلية. دار السحاب للنشر والتوزيع، القاهرة، مصر.</w:t>
      </w:r>
    </w:p>
    <w:p w:rsidR="006B7D25" w:rsidRPr="00926CBE" w:rsidRDefault="006B7D25" w:rsidP="006B7D25">
      <w:pPr>
        <w:rPr>
          <w:rFonts w:ascii="Sakkal Majalla" w:hAnsi="Sakkal Majalla"/>
          <w:sz w:val="32"/>
          <w:szCs w:val="32"/>
        </w:rPr>
      </w:pPr>
    </w:p>
    <w:p w:rsidR="006B7D25" w:rsidRDefault="006B7D25" w:rsidP="006B7D25">
      <w:pPr>
        <w:rPr>
          <w:rFonts w:ascii="Sakkal Majalla" w:hAnsi="Sakkal Majalla"/>
          <w:sz w:val="32"/>
          <w:szCs w:val="32"/>
          <w:rtl/>
        </w:rPr>
      </w:pPr>
      <w:r w:rsidRPr="00926CBE">
        <w:rPr>
          <w:rFonts w:ascii="Sakkal Majalla" w:hAnsi="Sakkal Majalla"/>
          <w:sz w:val="32"/>
          <w:szCs w:val="32"/>
          <w:rtl/>
        </w:rPr>
        <w:t>2. العريشي، جبريل بن حسن، والغامدي، منصور بن علي. (2020). الحوكمة الرقمية وتطبيقاتها في المؤسسات. دار المنهل، عمان، الأردن.</w:t>
      </w:r>
    </w:p>
    <w:p w:rsidR="006B7D25" w:rsidRPr="00926CBE" w:rsidRDefault="006B7D25" w:rsidP="006B7D25">
      <w:pPr>
        <w:rPr>
          <w:rFonts w:ascii="Sakkal Majalla" w:hAnsi="Sakkal Majalla"/>
          <w:sz w:val="32"/>
          <w:szCs w:val="32"/>
        </w:rPr>
      </w:pPr>
    </w:p>
    <w:p w:rsidR="006B7D25" w:rsidRPr="00926CBE" w:rsidRDefault="006B7D25" w:rsidP="006B7D25">
      <w:pPr>
        <w:rPr>
          <w:rFonts w:ascii="Sakkal Majalla" w:hAnsi="Sakkal Majalla"/>
          <w:sz w:val="32"/>
          <w:szCs w:val="32"/>
        </w:rPr>
      </w:pPr>
      <w:r w:rsidRPr="00926CBE">
        <w:rPr>
          <w:rFonts w:ascii="Sakkal Majalla" w:hAnsi="Sakkal Majalla"/>
          <w:sz w:val="32"/>
          <w:szCs w:val="32"/>
          <w:rtl/>
        </w:rPr>
        <w:t>3. المنيف، إبراهيم بن عبدالله. (2022). التحول الرقمي وأثره على الحوكمة المؤسسية. مكتبة الملك فهد الوطنية، الرياض، المملكة العربية السعودية.</w:t>
      </w:r>
    </w:p>
    <w:p w:rsidR="006B7D25" w:rsidRPr="00926CBE" w:rsidRDefault="006B7D25" w:rsidP="006B7D25">
      <w:pPr>
        <w:rPr>
          <w:rFonts w:ascii="Sakkal Majalla" w:hAnsi="Sakkal Majalla"/>
          <w:sz w:val="32"/>
          <w:szCs w:val="32"/>
        </w:rPr>
      </w:pPr>
    </w:p>
    <w:p w:rsidR="006B7D25" w:rsidRPr="00926CBE" w:rsidRDefault="006B7D25" w:rsidP="006B7D25">
      <w:pPr>
        <w:rPr>
          <w:rFonts w:ascii="Sakkal Majalla" w:hAnsi="Sakkal Majalla"/>
          <w:sz w:val="32"/>
          <w:szCs w:val="32"/>
        </w:rPr>
      </w:pPr>
      <w:r w:rsidRPr="00926CBE">
        <w:rPr>
          <w:rFonts w:ascii="Sakkal Majalla" w:hAnsi="Sakkal Majalla"/>
          <w:sz w:val="32"/>
          <w:szCs w:val="32"/>
          <w:rtl/>
        </w:rPr>
        <w:t>4. حسن، رحاب فايز أحمد. (2023). استراتيجيات الحوكمة في عصر الثورة الصناعية الرابعة. المجموعة العربية للتدريب والنشر، القاهرة، مصر.</w:t>
      </w:r>
    </w:p>
    <w:p w:rsidR="006B7D25" w:rsidRPr="00926CBE" w:rsidRDefault="006B7D25" w:rsidP="006B7D25">
      <w:pPr>
        <w:rPr>
          <w:rFonts w:ascii="Sakkal Majalla" w:hAnsi="Sakkal Majalla"/>
          <w:sz w:val="32"/>
          <w:szCs w:val="32"/>
        </w:rPr>
      </w:pPr>
    </w:p>
    <w:p w:rsidR="008741E1" w:rsidRDefault="006B7D25" w:rsidP="006B7D25">
      <w:pPr>
        <w:jc w:val="center"/>
        <w:rPr>
          <w:rFonts w:asciiTheme="majorBidi" w:hAnsiTheme="majorBidi" w:cstheme="majorBidi"/>
          <w:noProof/>
          <w:szCs w:val="28"/>
        </w:rPr>
      </w:pPr>
      <w:r w:rsidRPr="00926CBE">
        <w:rPr>
          <w:rFonts w:ascii="Sakkal Majalla" w:hAnsi="Sakkal Majalla"/>
          <w:sz w:val="32"/>
          <w:szCs w:val="32"/>
          <w:rtl/>
        </w:rPr>
        <w:t>5. الشهري، فايز بن عبد الله. (2021). الحوكمة الإلكترونية: نحو إدارة رشيدة في العصر الرقمي. دار الخليج للنشر والتوزيع، عمان، الأردن</w:t>
      </w:r>
    </w:p>
    <w:p w:rsidR="00337FA6" w:rsidRDefault="00337FA6" w:rsidP="00F40E57">
      <w:pPr>
        <w:jc w:val="center"/>
        <w:rPr>
          <w:rFonts w:asciiTheme="majorBidi" w:hAnsiTheme="majorBidi" w:cstheme="majorBidi"/>
          <w:noProof/>
          <w:szCs w:val="28"/>
        </w:rPr>
      </w:pPr>
    </w:p>
    <w:p w:rsidR="00337FA6" w:rsidRDefault="006B7D25" w:rsidP="00F40E57">
      <w:pPr>
        <w:jc w:val="center"/>
        <w:rPr>
          <w:rFonts w:asciiTheme="majorBidi" w:hAnsiTheme="majorBidi" w:cstheme="majorBidi"/>
          <w:noProof/>
          <w:szCs w:val="28"/>
        </w:rPr>
      </w:pPr>
      <w:r>
        <w:rPr>
          <w:rFonts w:asciiTheme="majorBidi" w:hAnsiTheme="majorBidi" w:cstheme="majorBidi"/>
          <w:noProof/>
          <w:szCs w:val="28"/>
        </w:rPr>
        <w:drawing>
          <wp:anchor distT="0" distB="0" distL="114300" distR="114300" simplePos="0" relativeHeight="252805120" behindDoc="0" locked="0" layoutInCell="1" allowOverlap="1" wp14:anchorId="4C5E934D" wp14:editId="5DA8D704">
            <wp:simplePos x="0" y="0"/>
            <wp:positionH relativeFrom="column">
              <wp:posOffset>1939732</wp:posOffset>
            </wp:positionH>
            <wp:positionV relativeFrom="paragraph">
              <wp:posOffset>230864</wp:posOffset>
            </wp:positionV>
            <wp:extent cx="2447925" cy="2447925"/>
            <wp:effectExtent l="0" t="0" r="0" b="0"/>
            <wp:wrapSquare wrapText="bothSides"/>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4">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anchor>
        </w:drawing>
      </w: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C648CE" w:rsidRDefault="00C648CE" w:rsidP="00F40E57">
      <w:pPr>
        <w:jc w:val="center"/>
        <w:rPr>
          <w:rFonts w:asciiTheme="majorBidi" w:hAnsiTheme="majorBidi" w:cstheme="majorBidi"/>
          <w:noProof/>
          <w:szCs w:val="28"/>
        </w:rPr>
      </w:pPr>
    </w:p>
    <w:sectPr w:rsidR="00C648CE" w:rsidSect="00047563">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57D08" w:rsidRDefault="00057D08" w:rsidP="00F53D08">
      <w:pPr>
        <w:spacing w:line="240" w:lineRule="auto"/>
      </w:pPr>
      <w:r>
        <w:separator/>
      </w:r>
    </w:p>
  </w:endnote>
  <w:endnote w:type="continuationSeparator" w:id="0">
    <w:p w:rsidR="00057D08" w:rsidRDefault="00057D08"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200247B" w:usb2="00000009" w:usb3="00000000" w:csb0="000001FF"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Times New Roman"/>
    <w:panose1 w:val="00000000000000000000"/>
    <w:charset w:val="B2"/>
    <w:family w:val="roman"/>
    <w:notTrueType/>
    <w:pitch w:val="variable"/>
    <w:sig w:usb0="00002000"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charset w:val="00"/>
    <w:family w:val="swiss"/>
    <w:pitch w:val="variable"/>
    <w:sig w:usb0="80002067" w:usb1="80000000" w:usb2="00000008" w:usb3="00000000" w:csb0="00000041" w:csb1="00000000"/>
  </w:font>
  <w:font w:name="Montserrat">
    <w:altName w:val="Courier New"/>
    <w:charset w:val="00"/>
    <w:family w:val="auto"/>
    <w:pitch w:val="variable"/>
    <w:sig w:usb0="00000001" w:usb1="00000003" w:usb2="00000000" w:usb3="00000000" w:csb0="00000197" w:csb1="00000000"/>
  </w:font>
  <w:font w:name="ADLaM Display">
    <w:charset w:val="00"/>
    <w:family w:val="auto"/>
    <w:pitch w:val="variable"/>
    <w:sig w:usb0="8000206F" w:usb1="4200004A" w:usb2="00000000" w:usb3="00000000" w:csb0="00000001" w:csb1="00000000"/>
  </w:font>
  <w:font w:name="Montserrat Black">
    <w:altName w:val="Courier New"/>
    <w:charset w:val="00"/>
    <w:family w:val="auto"/>
    <w:pitch w:val="variable"/>
    <w:sig w:usb0="00000001" w:usb1="00000003" w:usb2="00000000" w:usb3="00000000" w:csb0="0000019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1334" w:rsidRPr="00E42DAD" w:rsidRDefault="00671334" w:rsidP="00E42DAD">
    <w:pPr>
      <w:pStyle w:val="Footer"/>
      <w:bidi w:val="0"/>
      <w:spacing w:after="240"/>
      <w:rPr>
        <w:rFonts w:ascii="Adobe Arabic" w:hAnsi="Adobe Arabic" w:cs="Adobe Arabic"/>
        <w:color w:val="168489"/>
        <w:sz w:val="44"/>
        <w:szCs w:val="44"/>
      </w:rPr>
    </w:pPr>
    <w:r w:rsidRPr="00671334">
      <w:rPr>
        <w:color w:val="FFFFFF" w:themeColor="background1"/>
        <w:sz w:val="40"/>
        <w:szCs w:val="40"/>
      </w:rPr>
      <mc:AlternateContent>
        <mc:Choice Requires="wps">
          <w:drawing>
            <wp:anchor distT="0" distB="0" distL="114300" distR="114300" simplePos="0" relativeHeight="251851775" behindDoc="0" locked="0" layoutInCell="1" allowOverlap="1" wp14:anchorId="6EA4B728" wp14:editId="40136D39">
              <wp:simplePos x="0" y="0"/>
              <wp:positionH relativeFrom="column">
                <wp:posOffset>-848360</wp:posOffset>
              </wp:positionH>
              <wp:positionV relativeFrom="paragraph">
                <wp:posOffset>417195</wp:posOffset>
              </wp:positionV>
              <wp:extent cx="1419225" cy="304800"/>
              <wp:effectExtent l="0" t="0" r="0" b="0"/>
              <wp:wrapNone/>
              <wp:docPr id="2" name="مستطيل 2"/>
              <wp:cNvGraphicFramePr/>
              <a:graphic xmlns:a="http://schemas.openxmlformats.org/drawingml/2006/main">
                <a:graphicData uri="http://schemas.microsoft.com/office/word/2010/wordprocessingShape">
                  <wps:wsp>
                    <wps:cNvSpPr/>
                    <wps:spPr>
                      <a:xfrm>
                        <a:off x="0" y="0"/>
                        <a:ext cx="141922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671334" w:rsidRPr="00776129" w:rsidRDefault="00671334" w:rsidP="00671334">
                          <w:pPr>
                            <w:bidi w:val="0"/>
                            <w:spacing w:line="240" w:lineRule="auto"/>
                            <w:jc w:val="center"/>
                            <w:rPr>
                              <w:rFonts w:ascii="Sakkal Majalla" w:hAnsi="Sakkal Majalla"/>
                              <w:sz w:val="24"/>
                              <w:szCs w:val="28"/>
                            </w:rPr>
                          </w:pPr>
                          <w:hyperlink r:id="rId1" w:history="1">
                            <w:r w:rsidRPr="00776129">
                              <w:rPr>
                                <w:rStyle w:val="Hyperlink"/>
                                <w:rFonts w:ascii="Sakkal Majalla" w:hAnsi="Sakkal Majalla"/>
                                <w:sz w:val="24"/>
                                <w:szCs w:val="28"/>
                              </w:rPr>
                              <w:t>www.dawliatraining.com</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3820" style="position:absolute;left:0;text-align:left;margin-left:-66.8pt;margin-top:32.85pt;width:111.75pt;height:24pt;z-index:251851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" filled="f" stroked="f" strokeweight="1pt">
              <v:textbox>
                <w:txbxContent>
                  <w:p w:rsidR="00671334" w:rsidRPr="00776129" w:rsidRDefault="00671334" w:rsidP="00671334">
                    <w:pPr>
                      <w:bidi w:val="0"/>
                      <w:spacing w:line="240" w:lineRule="auto"/>
                      <w:jc w:val="center"/>
                      <w:rPr>
                        <w:rFonts w:ascii="Sakkal Majalla" w:hAnsi="Sakkal Majalla"/>
                        <w:sz w:val="24"/>
                        <w:szCs w:val="28"/>
                      </w:rPr>
                    </w:pPr>
                    <w:hyperlink r:id="rId2" w:history="1">
                      <w:r w:rsidRPr="00776129">
                        <w:rPr>
                          <w:rStyle w:val="Hyperlink"/>
                          <w:rFonts w:ascii="Sakkal Majalla" w:hAnsi="Sakkal Majalla"/>
                          <w:sz w:val="24"/>
                          <w:szCs w:val="28"/>
                        </w:rPr>
                        <w:t>www.dawliatraining.com</w:t>
                      </w:r>
                    </w:hyperlink>
                  </w:p>
                </w:txbxContent>
              </v:textbox>
            </v:rect>
          </w:pict>
        </mc:Fallback>
      </mc:AlternateContent>
    </w:r>
    <w:r w:rsidRPr="00E42DAD">
      <w:rPr>
        <w:noProof/>
        <w:sz w:val="40"/>
        <w:szCs w:val="40"/>
      </w:rPr>
      <mc:AlternateContent>
        <mc:Choice Requires="wpg">
          <w:drawing>
            <wp:anchor distT="0" distB="0" distL="114300" distR="114300" simplePos="0" relativeHeight="251845631" behindDoc="0" locked="0" layoutInCell="1" allowOverlap="1" wp14:anchorId="3EDC7271" wp14:editId="2A1F2016">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39" o:spid="_x0000_s1026" style="position:absolute;left:0;text-align:left;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">
              <v:shape id="شكل حر 769906" o:spid="_x0000_s1027" style="position:absolute;left:-19768;top:19768;width:41465;height:1929;rotation:90;visibility:visible;mso-wrap-style:square;v-text-anchor:middle" coordsize="7551420,945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6JgMsA&#10;AADiAAAADwAAAGRycy9kb3ducmV2LnhtbESPQWvCQBSE74X+h+UVequ7Ghpj6ioqLUgRRFvQ4yP7&#10;mgSzb0N2G9N/3y0UPA4z8w0zXw62ET11vnasYTxSIIgLZ2ouNXx+vD1lIHxANtg4Jg0/5GG5uL+b&#10;Y27clQ/UH0MpIoR9jhqqENpcSl9UZNGPXEscvS/XWQxRdqU0HV4j3DZyolQqLdYcFypsaVNRcTl+&#10;Ww2zlUrXyfj8fuppv3u9HLaqWZ+1fnwYVi8gAg3hFv5vb42GJMue1TSdJvB3Kd4Bufg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XPomAywAAAOIAAAAPAAAAAAAAAAAAAAAAAJgC&#10;AABkcnMvZG93bnJldi54bWxQSwUGAAAAAAQABAD1AAAAkAMA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ITccoA&#10;AADiAAAADwAAAGRycy9kb3ducmV2LnhtbESPQUsDMRSE70L/Q3iCN5u11e6yNi1FKErrxdaLt+fm&#10;7WZx8xKS2K7/3hQEj8PMfMMs16MdxIlC7B0ruJsWIIgbp3vuFLwft7cViJiQNQ6OScEPRVivJldL&#10;rLU78xudDqkTGcKxRgUmJV9LGRtDFuPUeeLstS5YTFmGTuqA5wy3g5wVxUJa7DkvGPT0ZKj5Onxb&#10;Bfvw4V/N8859btvZrj3OZWm8VOrmetw8gkg0pv/wX/tFK5hX1UNRLsp7uFzKd0Cu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JSE3HKAAAA4gAAAA8AAAAAAAAAAAAAAAAAmAIA&#10;AGRycy9kb3ducmV2LnhtbFBLBQYAAAAABAAEAPUAAACPAwAA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Pr="00E42DAD">
          <w:rPr>
            <w:rFonts w:ascii="Adobe Arabic" w:hAnsi="Adobe Arabic" w:cs="Adobe Arabic"/>
            <w:color w:val="168489"/>
            <w:sz w:val="44"/>
            <w:szCs w:val="44"/>
          </w:rPr>
          <w:fldChar w:fldCharType="begin"/>
        </w:r>
        <w:r w:rsidRPr="00E42DAD">
          <w:rPr>
            <w:rFonts w:ascii="Adobe Arabic" w:hAnsi="Adobe Arabic" w:cs="Adobe Arabic"/>
            <w:color w:val="168489"/>
            <w:sz w:val="44"/>
            <w:szCs w:val="44"/>
          </w:rPr>
          <w:instrText>PAGE   \* MERGEFORMAT</w:instrText>
        </w:r>
        <w:r w:rsidRPr="00E42DAD">
          <w:rPr>
            <w:rFonts w:ascii="Adobe Arabic" w:hAnsi="Adobe Arabic" w:cs="Adobe Arabic"/>
            <w:color w:val="168489"/>
            <w:sz w:val="44"/>
            <w:szCs w:val="44"/>
          </w:rPr>
          <w:fldChar w:fldCharType="separate"/>
        </w:r>
        <w:r w:rsidR="00F37C62" w:rsidRPr="00F37C62">
          <w:rPr>
            <w:rFonts w:ascii="Adobe Arabic" w:hAnsi="Adobe Arabic" w:cs="Adobe Arabic"/>
            <w:noProof/>
            <w:color w:val="168489"/>
            <w:sz w:val="44"/>
            <w:szCs w:val="44"/>
            <w:lang w:val="ar-SA"/>
          </w:rPr>
          <w:t>9</w:t>
        </w:r>
        <w:r w:rsidRPr="00E42DAD">
          <w:rPr>
            <w:rFonts w:ascii="Adobe Arabic" w:hAnsi="Adobe Arabic" w:cs="Adobe Arabic"/>
            <w:color w:val="168489"/>
            <w:sz w:val="44"/>
            <w:szCs w:val="44"/>
          </w:rPr>
          <w:fldChar w:fldCharType="end"/>
        </w:r>
      </w:sdtContent>
    </w:sdt>
  </w:p>
  <w:p w:rsidR="00671334" w:rsidRDefault="00671334">
    <w:pPr>
      <w:pStyle w:val="Footer"/>
    </w:pPr>
    <w:r w:rsidRPr="00671334">
      <w:rPr>
        <w:color w:val="FFFFFF" w:themeColor="background1"/>
        <w:sz w:val="40"/>
        <w:szCs w:val="40"/>
      </w:rPr>
      <mc:AlternateContent>
        <mc:Choice Requires="wps">
          <w:drawing>
            <wp:anchor distT="0" distB="0" distL="114300" distR="114300" simplePos="0" relativeHeight="251852799" behindDoc="0" locked="0" layoutInCell="1" allowOverlap="1" wp14:anchorId="071EA6F7" wp14:editId="3DF80355">
              <wp:simplePos x="0" y="0"/>
              <wp:positionH relativeFrom="column">
                <wp:posOffset>1667510</wp:posOffset>
              </wp:positionH>
              <wp:positionV relativeFrom="paragraph">
                <wp:posOffset>8255</wp:posOffset>
              </wp:positionV>
              <wp:extent cx="1562100" cy="24765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6210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71334" w:rsidRPr="00290E2B" w:rsidRDefault="00671334" w:rsidP="00671334">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3821" type="#_x0000_t202" style="position:absolute;left:0;text-align:left;margin-left:131.3pt;margin-top:.65pt;width:123pt;height:19.5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" filled="f" stroked="f" strokeweight=".5pt">
              <v:textbox>
                <w:txbxContent>
                  <w:p w:rsidR="00671334" w:rsidRPr="00290E2B" w:rsidRDefault="00671334" w:rsidP="00671334">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r>
      <w:rPr>
        <w:rFonts w:ascii="Sakkal Majalla" w:hAnsi="Sakkal Majalla"/>
        <w:b/>
        <w:bCs/>
        <w:noProof/>
        <w:color w:val="002060"/>
        <w:sz w:val="34"/>
        <w:rtl/>
      </w:rPr>
      <mc:AlternateContent>
        <mc:Choice Requires="wps">
          <w:drawing>
            <wp:anchor distT="0" distB="0" distL="114300" distR="114300" simplePos="0" relativeHeight="251849727" behindDoc="0" locked="0" layoutInCell="1" allowOverlap="1" wp14:anchorId="34D87A15" wp14:editId="6FD035BE">
              <wp:simplePos x="0" y="0"/>
              <wp:positionH relativeFrom="column">
                <wp:posOffset>3905250</wp:posOffset>
              </wp:positionH>
              <wp:positionV relativeFrom="paragraph">
                <wp:posOffset>116840</wp:posOffset>
              </wp:positionV>
              <wp:extent cx="2374265" cy="1402715"/>
              <wp:effectExtent l="0" t="0" r="0" b="0"/>
              <wp:wrapNone/>
              <wp:docPr id="2074268032"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71334" w:rsidRPr="00DC31A5" w:rsidRDefault="00671334" w:rsidP="00671334">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671334" w:rsidRPr="00DC31A5" w:rsidRDefault="00671334" w:rsidP="00671334">
                          <w:pPr>
                            <w:spacing w:line="240" w:lineRule="auto"/>
                            <w:jc w:val="center"/>
                            <w:rPr>
                              <w:rFonts w:ascii="Sakkal Majalla" w:hAnsi="Sakkal Majalla"/>
                              <w:b/>
                              <w:bCs/>
                            </w:rPr>
                          </w:pPr>
                          <w:hyperlink r:id="rId3" w:history="1">
                            <w:r w:rsidRPr="00DC31A5">
                              <w:rPr>
                                <w:rStyle w:val="Hyperlink"/>
                                <w:rFonts w:ascii="Sakkal Majalla" w:hAnsi="Sakkal Majalla"/>
                                <w:b/>
                                <w:bCs/>
                              </w:rPr>
                              <w:t>www.dawliatraining.com</w:t>
                            </w:r>
                          </w:hyperlink>
                        </w:p>
                        <w:p w:rsidR="00671334" w:rsidRPr="00DC31A5" w:rsidRDefault="00671334" w:rsidP="00671334">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671334" w:rsidRPr="00DC31A5" w:rsidRDefault="00671334" w:rsidP="00671334">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671334" w:rsidRDefault="00671334" w:rsidP="00671334">
                          <w:pPr>
                            <w:spacing w:line="240" w:lineRule="auto"/>
                            <w:jc w:val="center"/>
                            <w:rPr>
                              <w:rFonts w:ascii="Sakkal Majalla" w:hAnsi="Sakkal Majalla"/>
                              <w:b/>
                              <w:bCs/>
                              <w:rtl/>
                            </w:rPr>
                          </w:pPr>
                          <w:r w:rsidRPr="00DC31A5">
                            <w:rPr>
                              <w:rFonts w:ascii="Sakkal Majalla" w:hAnsi="Sakkal Majalla"/>
                              <w:b/>
                              <w:bCs/>
                            </w:rPr>
                            <w:t>00962779222666</w:t>
                          </w:r>
                        </w:p>
                        <w:p w:rsidR="00671334" w:rsidRPr="00DC31A5" w:rsidRDefault="00671334" w:rsidP="00671334">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3822" style="position:absolute;left:0;text-align:left;margin-left:307.5pt;margin-top:9.2pt;width:186.95pt;height:110.45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" filled="f" stroked="f" strokeweight="1pt">
              <v:textbox>
                <w:txbxContent>
                  <w:p w:rsidR="00671334" w:rsidRPr="00DC31A5" w:rsidRDefault="00671334" w:rsidP="00671334">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671334" w:rsidRPr="00DC31A5" w:rsidRDefault="00671334" w:rsidP="00671334">
                    <w:pPr>
                      <w:spacing w:line="240" w:lineRule="auto"/>
                      <w:jc w:val="center"/>
                      <w:rPr>
                        <w:rFonts w:ascii="Sakkal Majalla" w:hAnsi="Sakkal Majalla"/>
                        <w:b/>
                        <w:bCs/>
                      </w:rPr>
                    </w:pPr>
                    <w:hyperlink r:id="rId4" w:history="1">
                      <w:r w:rsidRPr="00DC31A5">
                        <w:rPr>
                          <w:rStyle w:val="Hyperlink"/>
                          <w:rFonts w:ascii="Sakkal Majalla" w:hAnsi="Sakkal Majalla"/>
                          <w:b/>
                          <w:bCs/>
                        </w:rPr>
                        <w:t>www.dawliatraining.com</w:t>
                      </w:r>
                    </w:hyperlink>
                  </w:p>
                  <w:p w:rsidR="00671334" w:rsidRPr="00DC31A5" w:rsidRDefault="00671334" w:rsidP="00671334">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671334" w:rsidRPr="00DC31A5" w:rsidRDefault="00671334" w:rsidP="00671334">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671334" w:rsidRDefault="00671334" w:rsidP="00671334">
                    <w:pPr>
                      <w:spacing w:line="240" w:lineRule="auto"/>
                      <w:jc w:val="center"/>
                      <w:rPr>
                        <w:rFonts w:ascii="Sakkal Majalla" w:hAnsi="Sakkal Majalla"/>
                        <w:b/>
                        <w:bCs/>
                        <w:rtl/>
                      </w:rPr>
                    </w:pPr>
                    <w:r w:rsidRPr="00DC31A5">
                      <w:rPr>
                        <w:rFonts w:ascii="Sakkal Majalla" w:hAnsi="Sakkal Majalla"/>
                        <w:b/>
                        <w:bCs/>
                      </w:rPr>
                      <w:t>00962779222666</w:t>
                    </w:r>
                  </w:p>
                  <w:p w:rsidR="00671334" w:rsidRPr="00DC31A5" w:rsidRDefault="00671334" w:rsidP="00671334">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1334" w:rsidRDefault="0067133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57D08" w:rsidRDefault="00057D08" w:rsidP="00F53D08">
      <w:pPr>
        <w:spacing w:line="240" w:lineRule="auto"/>
      </w:pPr>
      <w:r>
        <w:separator/>
      </w:r>
    </w:p>
  </w:footnote>
  <w:footnote w:type="continuationSeparator" w:id="0">
    <w:p w:rsidR="00057D08" w:rsidRDefault="00057D08" w:rsidP="00F53D0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1334" w:rsidRDefault="00671334">
    <w:pPr>
      <w:pStyle w:val="Header"/>
    </w:pPr>
    <w:r>
      <w:rPr>
        <w:noProof/>
      </w:rPr>
      <mc:AlternateContent>
        <mc:Choice Requires="wps">
          <w:drawing>
            <wp:anchor distT="0" distB="0" distL="114300" distR="114300" simplePos="0" relativeHeight="251686912" behindDoc="0" locked="0" layoutInCell="1" allowOverlap="1" wp14:anchorId="64AE302F" wp14:editId="097B572A">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1334" w:rsidRPr="00715D92" w:rsidRDefault="00671334" w:rsidP="00E42DAD">
    <w:pPr>
      <w:pStyle w:val="Header"/>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5BCBA2CC" wp14:editId="2E316352">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rPr>
      <mc:AlternateContent>
        <mc:Choice Requires="wpg">
          <w:drawing>
            <wp:anchor distT="0" distB="0" distL="114300" distR="114300" simplePos="0" relativeHeight="251841535" behindDoc="0" locked="0" layoutInCell="1" allowOverlap="1" wp14:anchorId="37BC1A41" wp14:editId="464804CF">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5" name="شكل حر 76990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71334" w:rsidRDefault="00671334" w:rsidP="00157CF0">
                            <w:pPr>
                              <w:bidi w:val="0"/>
                              <w:jc w:val="center"/>
                              <w:rPr>
                                <w:rFonts w:eastAsia="Calibri" w:hAnsi="Sakkal Majalla"/>
                                <w:color w:val="FFFFFF"/>
                                <w:kern w:val="24"/>
                                <w:sz w:val="36"/>
                                <w:szCs w:val="36"/>
                                <w:lang w:bidi="ar-SY"/>
                              </w:rPr>
                            </w:pPr>
                            <w:r w:rsidRPr="00157CF0">
                              <w:rPr>
                                <w:rFonts w:eastAsia="Calibri" w:hAnsi="Sakkal Majalla"/>
                                <w:color w:val="FFFFFF"/>
                                <w:kern w:val="24"/>
                                <w:sz w:val="36"/>
                                <w:szCs w:val="36"/>
                                <w:rtl/>
                                <w:lang w:bidi="ar-SY"/>
                              </w:rPr>
                              <w:t>الحوكمة في عصر التحوّل الرقمي</w:t>
                            </w:r>
                            <w:r>
                              <w:rPr>
                                <w:rFonts w:eastAsia="Calibri" w:hAnsi="Sakkal Majalla" w:hint="cs"/>
                                <w:color w:val="FFFFFF"/>
                                <w:kern w:val="24"/>
                                <w:sz w:val="36"/>
                                <w:szCs w:val="36"/>
                                <w:rtl/>
                                <w:lang w:bidi="ar-SY"/>
                              </w:rPr>
                              <w:t xml:space="preserve"> -</w:t>
                            </w:r>
                            <w:r>
                              <w:rPr>
                                <w:rFonts w:eastAsia="Calibri" w:hAnsi="Sakkal Majalla"/>
                                <w:color w:val="FFFFFF"/>
                                <w:kern w:val="24"/>
                                <w:sz w:val="36"/>
                                <w:szCs w:val="36"/>
                                <w:rtl/>
                                <w:lang w:bidi="ar-SY"/>
                              </w:rPr>
                              <w:t xml:space="preserve"> دليل المدرب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 name="شكل حر 76990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38" o:spid="_x0000_s3817"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">
              <v:shape id="شكل حر 769906" o:spid="_x0000_s3818" style="position:absolute;width:78473;height:5611;visibility:visible;mso-wrap-style:square;v-text-anchor:middle" coordsize="7551420,9455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RoacMA&#10;AADaAAAADwAAAGRycy9kb3ducmV2LnhtbESPT2sCMRTE70K/Q3iF3jSrULFbo4i4INiDf/bQ42Pz&#10;ml3cvCxJ1PXbm4LgcZiZ3zDzZW9bcSUfGscKxqMMBHHldMNGQXkqhjMQISJrbB2TgjsFWC7eBnPM&#10;tbvxga7HaESCcMhRQR1jl0sZqposhpHriJP357zFmKQ3Unu8Jbht5STLptJiw2mhxo7WNVXn48Uq&#10;wM2u/C3KWTuVX4X58WbT7PZnpT7e+9U3iEh9fIWf7a1W8An/V9IN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iRoacMAAADaAAAADwAAAAAAAAAAAAAAAACYAgAAZHJzL2Rv&#10;d25yZXYueG1sUEsFBgAAAAAEAAQA9QAAAIgDA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rsidR="00671334" w:rsidRDefault="00671334" w:rsidP="00157CF0">
                      <w:pPr>
                        <w:bidi w:val="0"/>
                        <w:jc w:val="center"/>
                        <w:rPr>
                          <w:rFonts w:eastAsia="Calibri" w:hAnsi="Sakkal Majalla"/>
                          <w:color w:val="FFFFFF"/>
                          <w:kern w:val="24"/>
                          <w:sz w:val="36"/>
                          <w:szCs w:val="36"/>
                          <w:lang w:bidi="ar-SY"/>
                        </w:rPr>
                      </w:pPr>
                      <w:r w:rsidRPr="00157CF0">
                        <w:rPr>
                          <w:rFonts w:eastAsia="Calibri" w:hAnsi="Sakkal Majalla"/>
                          <w:color w:val="FFFFFF"/>
                          <w:kern w:val="24"/>
                          <w:sz w:val="36"/>
                          <w:szCs w:val="36"/>
                          <w:rtl/>
                          <w:lang w:bidi="ar-SY"/>
                        </w:rPr>
                        <w:t>الحوكمة في عصر التحوّل الرقمي</w:t>
                      </w:r>
                      <w:r>
                        <w:rPr>
                          <w:rFonts w:eastAsia="Calibri" w:hAnsi="Sakkal Majalla" w:hint="cs"/>
                          <w:color w:val="FFFFFF"/>
                          <w:kern w:val="24"/>
                          <w:sz w:val="36"/>
                          <w:szCs w:val="36"/>
                          <w:rtl/>
                          <w:lang w:bidi="ar-SY"/>
                        </w:rPr>
                        <w:t xml:space="preserve"> -</w:t>
                      </w:r>
                      <w:r>
                        <w:rPr>
                          <w:rFonts w:eastAsia="Calibri" w:hAnsi="Sakkal Majalla"/>
                          <w:color w:val="FFFFFF"/>
                          <w:kern w:val="24"/>
                          <w:sz w:val="36"/>
                          <w:szCs w:val="36"/>
                          <w:rtl/>
                          <w:lang w:bidi="ar-SY"/>
                        </w:rPr>
                        <w:t xml:space="preserve"> دليل المدرب</w:t>
                      </w:r>
                    </w:p>
                  </w:txbxContent>
                </v:textbox>
              </v:shape>
              <v:shape id="شكل حر 769907" o:spid="_x0000_s3819" style="position:absolute;top:4267;width:80450;height:1609;visibility:visible;mso-wrap-style:square;v-text-anchor:middle" coordsize="6642735,283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W8MQA&#10;AADaAAAADwAAAGRycy9kb3ducmV2LnhtbESPT2vCQBTE74V+h+UJvdWNtqhEVxGptKIg/jl4fGaf&#10;SWr2bciuGv30riB4HGbmN8xgVJtCnKlyuWUFrWYEgjixOudUwXYz/eyBcB5ZY2GZFFzJwWj4/jbA&#10;WNsLr+i89qkIEHYxKsi8L2MpXZKRQde0JXHwDrYy6IOsUqkrvAS4KWQ7ijrSYM5hIcOSJhklx/XJ&#10;KFjms9vBLebTn+/u79fuKpf/ey+V+mjU4z4IT7V/hZ/tP62gA48r4QbI4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1vDEAAAA2gAAAA8AAAAAAAAAAAAAAAAAmAIAAGRycy9k&#10;b3ducmV2LnhtbFBLBQYAAAAABAAEAPUAAACJAw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1334" w:rsidRDefault="00671334" w:rsidP="00BC6FB1">
    <w:pPr>
      <w:pStyle w:val="Header"/>
      <w:rPr>
        <w:lang w:bidi="ar-EG"/>
      </w:rPr>
    </w:pPr>
    <w:r w:rsidRPr="00BC6FB1">
      <w:rPr>
        <w:noProof/>
      </w:rPr>
      <mc:AlternateContent>
        <mc:Choice Requires="wpg">
          <w:drawing>
            <wp:anchor distT="0" distB="0" distL="114300" distR="114300" simplePos="0" relativeHeight="251847679" behindDoc="0" locked="0" layoutInCell="1" allowOverlap="1" wp14:anchorId="75E9AFF9" wp14:editId="32059129">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style="width:409.5pt;height:409.5pt" o:bullet="t">
        <v:imagedata r:id="rId1" o:title="436303"/>
      </v:shape>
    </w:pict>
  </w:numPicBullet>
  <w:numPicBullet w:numPicBulletId="1">
    <w:pict>
      <v:shape id="_x0000_i1071" type="#_x0000_t75" style="width:48pt;height:48pt" o:bullet="t">
        <v:imagedata r:id="rId2" o:title="10070664801667486621-64"/>
      </v:shape>
    </w:pict>
  </w:numPicBullet>
  <w:numPicBullet w:numPicBulletId="2">
    <w:pict>
      <v:shape id="_x0000_i1072" type="#_x0000_t75" alt="Back in time" style="width:19.7pt;height:19.7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" o:bullet="t">
        <v:imagedata r:id="rId3" o:title=""/>
        <o:lock v:ext="edit" aspectratio="f"/>
      </v:shape>
    </w:pict>
  </w:numPicBullet>
  <w:numPicBullet w:numPicBulletId="3">
    <w:pict>
      <v:shape id="_x0000_i1073" type="#_x0000_t75" style="width:108.75pt;height:108pt" o:bullet="t">
        <v:imagedata r:id="rId4" o:title="الحوكمة"/>
      </v:shape>
    </w:pict>
  </w:numPicBullet>
  <w:numPicBullet w:numPicBulletId="4">
    <w:pict>
      <v:shape id="_x0000_i1074" type="#_x0000_t75" style="width:110.25pt;height:110.25pt" o:bullet="t">
        <v:imagedata r:id="rId5" o:title="m"/>
      </v:shape>
    </w:pict>
  </w:numPicBullet>
  <w:abstractNum w:abstractNumId="0">
    <w:nsid w:val="00FA2F0A"/>
    <w:multiLevelType w:val="hybridMultilevel"/>
    <w:tmpl w:val="7FB60BA2"/>
    <w:lvl w:ilvl="0" w:tplc="FFFFFFF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7685AC3"/>
    <w:multiLevelType w:val="hybridMultilevel"/>
    <w:tmpl w:val="885CD912"/>
    <w:lvl w:ilvl="0" w:tplc="97F891D8">
      <w:start w:val="1"/>
      <w:numFmt w:val="bullet"/>
      <w:lvlText w:val=""/>
      <w:lvlPicBulletId w:val="3"/>
      <w:lvlJc w:val="left"/>
      <w:pPr>
        <w:ind w:left="720" w:hanging="360"/>
      </w:pPr>
      <w:rPr>
        <w:rFonts w:ascii="Symbol" w:hAnsi="Symbol" w:hint="default"/>
        <w:color w:val="auto"/>
        <w:sz w:val="38"/>
        <w:szCs w:val="3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A25AF1"/>
    <w:multiLevelType w:val="hybridMultilevel"/>
    <w:tmpl w:val="714E49D8"/>
    <w:lvl w:ilvl="0" w:tplc="0409000F">
      <w:start w:val="1"/>
      <w:numFmt w:val="decimal"/>
      <w:lvlText w:val="%1."/>
      <w:lvlJc w:val="left"/>
      <w:pPr>
        <w:ind w:left="360" w:hanging="360"/>
      </w:pPr>
      <w:rPr>
        <w:rFonts w:hint="default"/>
        <w:color w:val="auto"/>
        <w:sz w:val="38"/>
        <w:szCs w:val="38"/>
      </w:rPr>
    </w:lvl>
    <w:lvl w:ilvl="1" w:tplc="FFFFFFFF">
      <w:start w:val="4"/>
      <w:numFmt w:val="bullet"/>
      <w:lvlText w:val="-"/>
      <w:lvlJc w:val="left"/>
      <w:pPr>
        <w:ind w:left="1080" w:hanging="360"/>
      </w:pPr>
      <w:rPr>
        <w:rFonts w:ascii="Sakkal Majalla" w:eastAsiaTheme="minorHAnsi" w:hAnsi="Sakkal Majalla" w:cs="Sakkal Majalla"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nsid w:val="15F76B6B"/>
    <w:multiLevelType w:val="hybridMultilevel"/>
    <w:tmpl w:val="E60E4518"/>
    <w:lvl w:ilvl="0" w:tplc="296A201E">
      <w:start w:val="1"/>
      <w:numFmt w:val="bullet"/>
      <w:lvlText w:val=""/>
      <w:lvlPicBulletId w:val="4"/>
      <w:lvlJc w:val="left"/>
      <w:pPr>
        <w:ind w:left="360" w:hanging="360"/>
      </w:pPr>
      <w:rPr>
        <w:rFonts w:ascii="Symbol" w:hAnsi="Symbol" w:hint="default"/>
        <w:color w:val="auto"/>
      </w:rPr>
    </w:lvl>
    <w:lvl w:ilvl="1" w:tplc="06A65AD8">
      <w:start w:val="4"/>
      <w:numFmt w:val="bullet"/>
      <w:lvlText w:val="-"/>
      <w:lvlJc w:val="left"/>
      <w:pPr>
        <w:ind w:left="1080" w:hanging="360"/>
      </w:pPr>
      <w:rPr>
        <w:rFonts w:ascii="Sakkal Majalla" w:eastAsiaTheme="minorHAnsi" w:hAnsi="Sakkal Majalla" w:cs="Sakkal Majalla"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8E95DB8"/>
    <w:multiLevelType w:val="hybridMultilevel"/>
    <w:tmpl w:val="F736985C"/>
    <w:lvl w:ilvl="0" w:tplc="73BE9B32">
      <w:start w:val="1"/>
      <w:numFmt w:val="bullet"/>
      <w:lvlText w:val=""/>
      <w:lvlPicBulletId w:val="1"/>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nsid w:val="195F0652"/>
    <w:multiLevelType w:val="hybridMultilevel"/>
    <w:tmpl w:val="73CCC3B0"/>
    <w:lvl w:ilvl="0" w:tplc="FFFFFFFF">
      <w:start w:val="8"/>
      <w:numFmt w:val="bullet"/>
      <w:lvlText w:val=""/>
      <w:lvlPicBulletId w:val="0"/>
      <w:lvlJc w:val="left"/>
      <w:pPr>
        <w:ind w:left="720" w:hanging="360"/>
      </w:pPr>
      <w:rPr>
        <w:rFonts w:ascii="Symbol" w:eastAsia="Adobe Ming Std L" w:hAnsi="Symbol" w:hint="default"/>
        <w:color w:val="auto"/>
        <w:sz w:val="36"/>
        <w:szCs w:val="36"/>
      </w:rPr>
    </w:lvl>
    <w:lvl w:ilvl="1" w:tplc="42D8C848">
      <w:start w:val="8"/>
      <w:numFmt w:val="bullet"/>
      <w:lvlText w:val=""/>
      <w:lvlPicBulletId w:val="0"/>
      <w:lvlJc w:val="left"/>
      <w:pPr>
        <w:ind w:left="429" w:hanging="360"/>
      </w:pPr>
      <w:rPr>
        <w:rFonts w:ascii="Symbol" w:eastAsia="Adobe Ming Std L" w:hAnsi="Symbol" w:hint="default"/>
        <w:color w:val="auto"/>
        <w:sz w:val="36"/>
        <w:szCs w:val="3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nsid w:val="265F3C0F"/>
    <w:multiLevelType w:val="hybridMultilevel"/>
    <w:tmpl w:val="72581DFE"/>
    <w:lvl w:ilvl="0" w:tplc="FFFFFFF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288948DF"/>
    <w:multiLevelType w:val="hybridMultilevel"/>
    <w:tmpl w:val="BE8CA590"/>
    <w:lvl w:ilvl="0" w:tplc="B274914E">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2C905A8C"/>
    <w:multiLevelType w:val="hybridMultilevel"/>
    <w:tmpl w:val="72EA14C0"/>
    <w:lvl w:ilvl="0" w:tplc="FFFFFFFF">
      <w:start w:val="8"/>
      <w:numFmt w:val="bullet"/>
      <w:lvlText w:val=""/>
      <w:lvlPicBulletId w:val="0"/>
      <w:lvlJc w:val="left"/>
      <w:pPr>
        <w:ind w:left="720" w:hanging="360"/>
      </w:pPr>
      <w:rPr>
        <w:rFonts w:ascii="Symbol" w:eastAsia="Adobe Ming Std L" w:hAnsi="Symbol" w:hint="default"/>
        <w:color w:val="auto"/>
        <w:sz w:val="36"/>
        <w:szCs w:val="36"/>
      </w:rPr>
    </w:lvl>
    <w:lvl w:ilvl="1" w:tplc="79AE8272">
      <w:start w:val="1"/>
      <w:numFmt w:val="bullet"/>
      <w:lvlText w:val=""/>
      <w:lvlPicBulletId w:val="2"/>
      <w:lvlJc w:val="left"/>
      <w:pPr>
        <w:ind w:left="429"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nsid w:val="418E2783"/>
    <w:multiLevelType w:val="hybridMultilevel"/>
    <w:tmpl w:val="54524E7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nsid w:val="438D4436"/>
    <w:multiLevelType w:val="hybridMultilevel"/>
    <w:tmpl w:val="1898FA66"/>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CD71D81"/>
    <w:multiLevelType w:val="hybridMultilevel"/>
    <w:tmpl w:val="473C5F56"/>
    <w:lvl w:ilvl="0" w:tplc="F538EFF4">
      <w:numFmt w:val="bullet"/>
      <w:lvlText w:val=""/>
      <w:lvlPicBulletId w:val="1"/>
      <w:lvlJc w:val="left"/>
      <w:pPr>
        <w:ind w:left="72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0DE222B"/>
    <w:multiLevelType w:val="hybridMultilevel"/>
    <w:tmpl w:val="7AE883DC"/>
    <w:lvl w:ilvl="0" w:tplc="FFFFFFFF">
      <w:start w:val="8"/>
      <w:numFmt w:val="bullet"/>
      <w:lvlText w:val=""/>
      <w:lvlPicBulletId w:val="0"/>
      <w:lvlJc w:val="left"/>
      <w:pPr>
        <w:ind w:left="720" w:hanging="360"/>
      </w:pPr>
      <w:rPr>
        <w:rFonts w:ascii="Symbol" w:eastAsia="Adobe Ming Std L" w:hAnsi="Symbol" w:hint="default"/>
        <w:color w:val="auto"/>
        <w:sz w:val="36"/>
        <w:szCs w:val="36"/>
      </w:rPr>
    </w:lvl>
    <w:lvl w:ilvl="1" w:tplc="79AE8272">
      <w:start w:val="1"/>
      <w:numFmt w:val="bullet"/>
      <w:lvlText w:val=""/>
      <w:lvlPicBulletId w:val="2"/>
      <w:lvlJc w:val="left"/>
      <w:pPr>
        <w:ind w:left="429"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nsid w:val="563627B5"/>
    <w:multiLevelType w:val="hybridMultilevel"/>
    <w:tmpl w:val="975AC03C"/>
    <w:lvl w:ilvl="0" w:tplc="97F891D8">
      <w:start w:val="1"/>
      <w:numFmt w:val="bullet"/>
      <w:lvlText w:val=""/>
      <w:lvlPicBulletId w:val="3"/>
      <w:lvlJc w:val="left"/>
      <w:pPr>
        <w:ind w:left="360" w:hanging="360"/>
      </w:pPr>
      <w:rPr>
        <w:rFonts w:ascii="Symbol" w:hAnsi="Symbol" w:hint="default"/>
        <w:color w:val="auto"/>
        <w:sz w:val="38"/>
        <w:szCs w:val="38"/>
      </w:rPr>
    </w:lvl>
    <w:lvl w:ilvl="1" w:tplc="DBC00DC6">
      <w:start w:val="4"/>
      <w:numFmt w:val="bullet"/>
      <w:lvlText w:val="-"/>
      <w:lvlJc w:val="left"/>
      <w:pPr>
        <w:ind w:left="1080" w:hanging="360"/>
      </w:pPr>
      <w:rPr>
        <w:rFonts w:ascii="Sakkal Majalla" w:eastAsiaTheme="minorHAnsi" w:hAnsi="Sakkal Majalla" w:cs="Sakkal Majalla"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5F54752C"/>
    <w:multiLevelType w:val="hybridMultilevel"/>
    <w:tmpl w:val="C8AE6A5E"/>
    <w:lvl w:ilvl="0" w:tplc="FFFFFFF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70AE108B"/>
    <w:multiLevelType w:val="hybridMultilevel"/>
    <w:tmpl w:val="D410F196"/>
    <w:lvl w:ilvl="0" w:tplc="42D8C848">
      <w:start w:val="8"/>
      <w:numFmt w:val="bullet"/>
      <w:lvlText w:val=""/>
      <w:lvlPicBulletId w:val="0"/>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756022EA"/>
    <w:multiLevelType w:val="hybridMultilevel"/>
    <w:tmpl w:val="401E0FBC"/>
    <w:lvl w:ilvl="0" w:tplc="FFFFFFF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79447C07"/>
    <w:multiLevelType w:val="hybridMultilevel"/>
    <w:tmpl w:val="C14C1CFC"/>
    <w:lvl w:ilvl="0" w:tplc="FFFFFFF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4"/>
  </w:num>
  <w:num w:numId="2">
    <w:abstractNumId w:val="16"/>
  </w:num>
  <w:num w:numId="3">
    <w:abstractNumId w:val="4"/>
  </w:num>
  <w:num w:numId="4">
    <w:abstractNumId w:val="5"/>
  </w:num>
  <w:num w:numId="5">
    <w:abstractNumId w:val="8"/>
  </w:num>
  <w:num w:numId="6">
    <w:abstractNumId w:val="12"/>
  </w:num>
  <w:num w:numId="7">
    <w:abstractNumId w:val="9"/>
  </w:num>
  <w:num w:numId="8">
    <w:abstractNumId w:val="0"/>
  </w:num>
  <w:num w:numId="9">
    <w:abstractNumId w:val="6"/>
  </w:num>
  <w:num w:numId="10">
    <w:abstractNumId w:val="11"/>
  </w:num>
  <w:num w:numId="11">
    <w:abstractNumId w:val="17"/>
  </w:num>
  <w:num w:numId="12">
    <w:abstractNumId w:val="15"/>
  </w:num>
  <w:num w:numId="13">
    <w:abstractNumId w:val="10"/>
  </w:num>
  <w:num w:numId="14">
    <w:abstractNumId w:val="18"/>
  </w:num>
  <w:num w:numId="15">
    <w:abstractNumId w:val="13"/>
  </w:num>
  <w:num w:numId="16">
    <w:abstractNumId w:val="7"/>
  </w:num>
  <w:num w:numId="17">
    <w:abstractNumId w:val="3"/>
  </w:num>
  <w:num w:numId="18">
    <w:abstractNumId w:val="2"/>
  </w:num>
  <w:num w:numId="19">
    <w:abstractNumId w:val="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040A"/>
    <w:rsid w:val="00015BA6"/>
    <w:rsid w:val="00016A05"/>
    <w:rsid w:val="000175C5"/>
    <w:rsid w:val="000179D9"/>
    <w:rsid w:val="00017C30"/>
    <w:rsid w:val="000266AF"/>
    <w:rsid w:val="00026EBD"/>
    <w:rsid w:val="00030BDE"/>
    <w:rsid w:val="00030FEB"/>
    <w:rsid w:val="00031285"/>
    <w:rsid w:val="00040B1C"/>
    <w:rsid w:val="00040F23"/>
    <w:rsid w:val="00047563"/>
    <w:rsid w:val="00047DF3"/>
    <w:rsid w:val="00050A2B"/>
    <w:rsid w:val="0005118D"/>
    <w:rsid w:val="00052041"/>
    <w:rsid w:val="0005533C"/>
    <w:rsid w:val="00055D6D"/>
    <w:rsid w:val="00057D08"/>
    <w:rsid w:val="00057FFB"/>
    <w:rsid w:val="00062E16"/>
    <w:rsid w:val="0006418D"/>
    <w:rsid w:val="00066E5D"/>
    <w:rsid w:val="000724CA"/>
    <w:rsid w:val="000744AD"/>
    <w:rsid w:val="00074525"/>
    <w:rsid w:val="00075B3B"/>
    <w:rsid w:val="00081A2A"/>
    <w:rsid w:val="0008579B"/>
    <w:rsid w:val="00085F65"/>
    <w:rsid w:val="00090487"/>
    <w:rsid w:val="0009204D"/>
    <w:rsid w:val="0009377E"/>
    <w:rsid w:val="0009726D"/>
    <w:rsid w:val="000A3077"/>
    <w:rsid w:val="000A6C9E"/>
    <w:rsid w:val="000B0B3F"/>
    <w:rsid w:val="000B4041"/>
    <w:rsid w:val="000B448F"/>
    <w:rsid w:val="000B753D"/>
    <w:rsid w:val="000B7DC0"/>
    <w:rsid w:val="000C059A"/>
    <w:rsid w:val="000C072E"/>
    <w:rsid w:val="000C4B58"/>
    <w:rsid w:val="000C5D85"/>
    <w:rsid w:val="000D082E"/>
    <w:rsid w:val="000D5026"/>
    <w:rsid w:val="000D5173"/>
    <w:rsid w:val="000E66F8"/>
    <w:rsid w:val="000E7395"/>
    <w:rsid w:val="000E75DA"/>
    <w:rsid w:val="000F0076"/>
    <w:rsid w:val="000F1708"/>
    <w:rsid w:val="000F32C7"/>
    <w:rsid w:val="000F65A1"/>
    <w:rsid w:val="000F71A4"/>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A53"/>
    <w:rsid w:val="00152A8A"/>
    <w:rsid w:val="00152BBE"/>
    <w:rsid w:val="0015348D"/>
    <w:rsid w:val="00157CF0"/>
    <w:rsid w:val="0016778D"/>
    <w:rsid w:val="00172768"/>
    <w:rsid w:val="00172B15"/>
    <w:rsid w:val="001741C5"/>
    <w:rsid w:val="00176724"/>
    <w:rsid w:val="00180E6F"/>
    <w:rsid w:val="00181023"/>
    <w:rsid w:val="00185525"/>
    <w:rsid w:val="001900A1"/>
    <w:rsid w:val="00194181"/>
    <w:rsid w:val="001944F7"/>
    <w:rsid w:val="00195C1F"/>
    <w:rsid w:val="0019617B"/>
    <w:rsid w:val="001A1288"/>
    <w:rsid w:val="001A1818"/>
    <w:rsid w:val="001A2196"/>
    <w:rsid w:val="001A34A8"/>
    <w:rsid w:val="001B2711"/>
    <w:rsid w:val="001B75C1"/>
    <w:rsid w:val="001B7E31"/>
    <w:rsid w:val="001C11A3"/>
    <w:rsid w:val="001C6995"/>
    <w:rsid w:val="001D193E"/>
    <w:rsid w:val="001D1A3B"/>
    <w:rsid w:val="001D350A"/>
    <w:rsid w:val="001D3A17"/>
    <w:rsid w:val="001D5D1E"/>
    <w:rsid w:val="001E27C2"/>
    <w:rsid w:val="001F0B9B"/>
    <w:rsid w:val="001F1744"/>
    <w:rsid w:val="001F38C0"/>
    <w:rsid w:val="002021EF"/>
    <w:rsid w:val="002027DF"/>
    <w:rsid w:val="00206D6C"/>
    <w:rsid w:val="0021166C"/>
    <w:rsid w:val="0021196B"/>
    <w:rsid w:val="0021428A"/>
    <w:rsid w:val="00214565"/>
    <w:rsid w:val="00215AD2"/>
    <w:rsid w:val="0022035D"/>
    <w:rsid w:val="0022492E"/>
    <w:rsid w:val="00226F80"/>
    <w:rsid w:val="00227842"/>
    <w:rsid w:val="00232935"/>
    <w:rsid w:val="00235BF7"/>
    <w:rsid w:val="002465AB"/>
    <w:rsid w:val="00253449"/>
    <w:rsid w:val="00274899"/>
    <w:rsid w:val="00275CD3"/>
    <w:rsid w:val="002771A2"/>
    <w:rsid w:val="00277F4C"/>
    <w:rsid w:val="00283647"/>
    <w:rsid w:val="0028392F"/>
    <w:rsid w:val="0028523A"/>
    <w:rsid w:val="00290248"/>
    <w:rsid w:val="0029350F"/>
    <w:rsid w:val="00294303"/>
    <w:rsid w:val="00294397"/>
    <w:rsid w:val="002A04B9"/>
    <w:rsid w:val="002A078C"/>
    <w:rsid w:val="002A1158"/>
    <w:rsid w:val="002A4F12"/>
    <w:rsid w:val="002A7AC4"/>
    <w:rsid w:val="002B1246"/>
    <w:rsid w:val="002B74A4"/>
    <w:rsid w:val="002C40E6"/>
    <w:rsid w:val="002D301E"/>
    <w:rsid w:val="002E16FC"/>
    <w:rsid w:val="002F2114"/>
    <w:rsid w:val="002F2DF6"/>
    <w:rsid w:val="002F37B7"/>
    <w:rsid w:val="002F39A7"/>
    <w:rsid w:val="002F58A5"/>
    <w:rsid w:val="003000E6"/>
    <w:rsid w:val="00301397"/>
    <w:rsid w:val="00302699"/>
    <w:rsid w:val="00303554"/>
    <w:rsid w:val="00304E3F"/>
    <w:rsid w:val="00305CD1"/>
    <w:rsid w:val="003063C5"/>
    <w:rsid w:val="00310EFB"/>
    <w:rsid w:val="0032182E"/>
    <w:rsid w:val="00322EA5"/>
    <w:rsid w:val="00327D55"/>
    <w:rsid w:val="003300E5"/>
    <w:rsid w:val="00330881"/>
    <w:rsid w:val="00330F40"/>
    <w:rsid w:val="00331F8C"/>
    <w:rsid w:val="00334B43"/>
    <w:rsid w:val="00336222"/>
    <w:rsid w:val="00337FA6"/>
    <w:rsid w:val="00342F76"/>
    <w:rsid w:val="00345016"/>
    <w:rsid w:val="0034792E"/>
    <w:rsid w:val="00351640"/>
    <w:rsid w:val="0035305C"/>
    <w:rsid w:val="003530FF"/>
    <w:rsid w:val="0035479D"/>
    <w:rsid w:val="00355D0F"/>
    <w:rsid w:val="00362CF2"/>
    <w:rsid w:val="00363F3E"/>
    <w:rsid w:val="003653D0"/>
    <w:rsid w:val="0036611D"/>
    <w:rsid w:val="00366828"/>
    <w:rsid w:val="00371AF7"/>
    <w:rsid w:val="00380CC2"/>
    <w:rsid w:val="00383BA6"/>
    <w:rsid w:val="003853A6"/>
    <w:rsid w:val="00392959"/>
    <w:rsid w:val="003966CE"/>
    <w:rsid w:val="003A2A39"/>
    <w:rsid w:val="003A4584"/>
    <w:rsid w:val="003A4830"/>
    <w:rsid w:val="003A7FEA"/>
    <w:rsid w:val="003B53C5"/>
    <w:rsid w:val="003B59F9"/>
    <w:rsid w:val="003C2153"/>
    <w:rsid w:val="003C3033"/>
    <w:rsid w:val="003C5251"/>
    <w:rsid w:val="003C75B3"/>
    <w:rsid w:val="003D34F7"/>
    <w:rsid w:val="003D350F"/>
    <w:rsid w:val="003D58AE"/>
    <w:rsid w:val="003D7BDE"/>
    <w:rsid w:val="003E041C"/>
    <w:rsid w:val="003E345F"/>
    <w:rsid w:val="003E4A02"/>
    <w:rsid w:val="003E4F85"/>
    <w:rsid w:val="003E5BE2"/>
    <w:rsid w:val="003F2AE8"/>
    <w:rsid w:val="003F3631"/>
    <w:rsid w:val="003F41BB"/>
    <w:rsid w:val="003F7575"/>
    <w:rsid w:val="003F76FA"/>
    <w:rsid w:val="00401F4B"/>
    <w:rsid w:val="00402CAC"/>
    <w:rsid w:val="00403A11"/>
    <w:rsid w:val="00403E19"/>
    <w:rsid w:val="00404549"/>
    <w:rsid w:val="00405BD0"/>
    <w:rsid w:val="00406F1C"/>
    <w:rsid w:val="004105EB"/>
    <w:rsid w:val="0041133E"/>
    <w:rsid w:val="004161EC"/>
    <w:rsid w:val="00416FC6"/>
    <w:rsid w:val="00417B0E"/>
    <w:rsid w:val="00423539"/>
    <w:rsid w:val="00424E1E"/>
    <w:rsid w:val="00427779"/>
    <w:rsid w:val="0043080E"/>
    <w:rsid w:val="0043173A"/>
    <w:rsid w:val="00434D3A"/>
    <w:rsid w:val="00440E77"/>
    <w:rsid w:val="0044567A"/>
    <w:rsid w:val="004551E6"/>
    <w:rsid w:val="00460F0E"/>
    <w:rsid w:val="00460F9E"/>
    <w:rsid w:val="00465841"/>
    <w:rsid w:val="00477D67"/>
    <w:rsid w:val="004800E1"/>
    <w:rsid w:val="00484A10"/>
    <w:rsid w:val="00485850"/>
    <w:rsid w:val="00485F9F"/>
    <w:rsid w:val="00491419"/>
    <w:rsid w:val="0049314D"/>
    <w:rsid w:val="00493C47"/>
    <w:rsid w:val="00494DFF"/>
    <w:rsid w:val="00495B60"/>
    <w:rsid w:val="00496A62"/>
    <w:rsid w:val="004A354B"/>
    <w:rsid w:val="004A3A25"/>
    <w:rsid w:val="004A6D71"/>
    <w:rsid w:val="004B1CA5"/>
    <w:rsid w:val="004B7BBD"/>
    <w:rsid w:val="004C02BF"/>
    <w:rsid w:val="004C6B4F"/>
    <w:rsid w:val="004D27CA"/>
    <w:rsid w:val="004D31DE"/>
    <w:rsid w:val="004D4F1C"/>
    <w:rsid w:val="004E24A0"/>
    <w:rsid w:val="004E6225"/>
    <w:rsid w:val="004E75E8"/>
    <w:rsid w:val="004F11B4"/>
    <w:rsid w:val="004F4B1B"/>
    <w:rsid w:val="00502706"/>
    <w:rsid w:val="005061FF"/>
    <w:rsid w:val="00507580"/>
    <w:rsid w:val="00512C5E"/>
    <w:rsid w:val="005160BF"/>
    <w:rsid w:val="00516B98"/>
    <w:rsid w:val="00516F85"/>
    <w:rsid w:val="00517F98"/>
    <w:rsid w:val="0052240B"/>
    <w:rsid w:val="00525001"/>
    <w:rsid w:val="005273C6"/>
    <w:rsid w:val="00531CBB"/>
    <w:rsid w:val="00531E69"/>
    <w:rsid w:val="005347D8"/>
    <w:rsid w:val="005447C6"/>
    <w:rsid w:val="00544A93"/>
    <w:rsid w:val="00555065"/>
    <w:rsid w:val="005553F8"/>
    <w:rsid w:val="005570F6"/>
    <w:rsid w:val="00560172"/>
    <w:rsid w:val="005633C2"/>
    <w:rsid w:val="005648F0"/>
    <w:rsid w:val="00567F02"/>
    <w:rsid w:val="0057074D"/>
    <w:rsid w:val="00573206"/>
    <w:rsid w:val="00591ECD"/>
    <w:rsid w:val="00592A57"/>
    <w:rsid w:val="00595BD1"/>
    <w:rsid w:val="005A13DD"/>
    <w:rsid w:val="005A14EB"/>
    <w:rsid w:val="005A61F4"/>
    <w:rsid w:val="005B19EA"/>
    <w:rsid w:val="005B394D"/>
    <w:rsid w:val="005B6922"/>
    <w:rsid w:val="005B6BA6"/>
    <w:rsid w:val="005C0237"/>
    <w:rsid w:val="005C66FA"/>
    <w:rsid w:val="005C68B8"/>
    <w:rsid w:val="005E14CE"/>
    <w:rsid w:val="005E2612"/>
    <w:rsid w:val="005E38A8"/>
    <w:rsid w:val="005E591D"/>
    <w:rsid w:val="005F6474"/>
    <w:rsid w:val="006016A3"/>
    <w:rsid w:val="00604175"/>
    <w:rsid w:val="0060565F"/>
    <w:rsid w:val="006062A0"/>
    <w:rsid w:val="00606A81"/>
    <w:rsid w:val="00610759"/>
    <w:rsid w:val="00611030"/>
    <w:rsid w:val="00611525"/>
    <w:rsid w:val="0061184C"/>
    <w:rsid w:val="0061517A"/>
    <w:rsid w:val="00616173"/>
    <w:rsid w:val="00617E53"/>
    <w:rsid w:val="00620AB0"/>
    <w:rsid w:val="00624B18"/>
    <w:rsid w:val="00634132"/>
    <w:rsid w:val="00634AA9"/>
    <w:rsid w:val="00635307"/>
    <w:rsid w:val="00636A52"/>
    <w:rsid w:val="00637EC4"/>
    <w:rsid w:val="00643F60"/>
    <w:rsid w:val="00645631"/>
    <w:rsid w:val="006514A3"/>
    <w:rsid w:val="00653D16"/>
    <w:rsid w:val="0066135B"/>
    <w:rsid w:val="00665125"/>
    <w:rsid w:val="006666B1"/>
    <w:rsid w:val="00671334"/>
    <w:rsid w:val="006720F7"/>
    <w:rsid w:val="00672181"/>
    <w:rsid w:val="00672795"/>
    <w:rsid w:val="006753FC"/>
    <w:rsid w:val="006841FA"/>
    <w:rsid w:val="00685B67"/>
    <w:rsid w:val="00687F39"/>
    <w:rsid w:val="00691535"/>
    <w:rsid w:val="0069579C"/>
    <w:rsid w:val="00695DA3"/>
    <w:rsid w:val="00696A19"/>
    <w:rsid w:val="006A1710"/>
    <w:rsid w:val="006A2CA6"/>
    <w:rsid w:val="006A63A9"/>
    <w:rsid w:val="006A6738"/>
    <w:rsid w:val="006A6D23"/>
    <w:rsid w:val="006A7D92"/>
    <w:rsid w:val="006B5857"/>
    <w:rsid w:val="006B6382"/>
    <w:rsid w:val="006B7270"/>
    <w:rsid w:val="006B7B92"/>
    <w:rsid w:val="006B7D25"/>
    <w:rsid w:val="006C398B"/>
    <w:rsid w:val="006C3ECB"/>
    <w:rsid w:val="006C52FE"/>
    <w:rsid w:val="006C7F2F"/>
    <w:rsid w:val="006D1498"/>
    <w:rsid w:val="006D4703"/>
    <w:rsid w:val="006E04F3"/>
    <w:rsid w:val="006E643F"/>
    <w:rsid w:val="006F0BBB"/>
    <w:rsid w:val="006F4600"/>
    <w:rsid w:val="006F53A7"/>
    <w:rsid w:val="00700E05"/>
    <w:rsid w:val="007039A0"/>
    <w:rsid w:val="00713AE9"/>
    <w:rsid w:val="007145FC"/>
    <w:rsid w:val="00714E91"/>
    <w:rsid w:val="00715D92"/>
    <w:rsid w:val="00716BE5"/>
    <w:rsid w:val="007218F3"/>
    <w:rsid w:val="00721E84"/>
    <w:rsid w:val="007335C9"/>
    <w:rsid w:val="007522EA"/>
    <w:rsid w:val="00756AD9"/>
    <w:rsid w:val="00765F8F"/>
    <w:rsid w:val="00766F9F"/>
    <w:rsid w:val="00772221"/>
    <w:rsid w:val="00774F12"/>
    <w:rsid w:val="00776426"/>
    <w:rsid w:val="00776B54"/>
    <w:rsid w:val="007778D3"/>
    <w:rsid w:val="00777F73"/>
    <w:rsid w:val="007807D6"/>
    <w:rsid w:val="0078158D"/>
    <w:rsid w:val="00781A2F"/>
    <w:rsid w:val="007823F4"/>
    <w:rsid w:val="007839B5"/>
    <w:rsid w:val="007855E2"/>
    <w:rsid w:val="007900DD"/>
    <w:rsid w:val="00790D7A"/>
    <w:rsid w:val="00792F47"/>
    <w:rsid w:val="0079403E"/>
    <w:rsid w:val="007A280F"/>
    <w:rsid w:val="007A544F"/>
    <w:rsid w:val="007B119E"/>
    <w:rsid w:val="007B2680"/>
    <w:rsid w:val="007B4960"/>
    <w:rsid w:val="007B4DF8"/>
    <w:rsid w:val="007B5069"/>
    <w:rsid w:val="007C12CD"/>
    <w:rsid w:val="007C1E73"/>
    <w:rsid w:val="007C477D"/>
    <w:rsid w:val="007C4F9E"/>
    <w:rsid w:val="007D2351"/>
    <w:rsid w:val="007D23BC"/>
    <w:rsid w:val="007D339B"/>
    <w:rsid w:val="007D45C4"/>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1A1F"/>
    <w:rsid w:val="0081536A"/>
    <w:rsid w:val="008156CA"/>
    <w:rsid w:val="008305B4"/>
    <w:rsid w:val="008317F7"/>
    <w:rsid w:val="00834853"/>
    <w:rsid w:val="00835331"/>
    <w:rsid w:val="00835429"/>
    <w:rsid w:val="00836A5D"/>
    <w:rsid w:val="0083716D"/>
    <w:rsid w:val="00840252"/>
    <w:rsid w:val="008452D0"/>
    <w:rsid w:val="0084778B"/>
    <w:rsid w:val="008500D7"/>
    <w:rsid w:val="00853D96"/>
    <w:rsid w:val="00855B68"/>
    <w:rsid w:val="008565E2"/>
    <w:rsid w:val="00857CC6"/>
    <w:rsid w:val="0086361A"/>
    <w:rsid w:val="008705FB"/>
    <w:rsid w:val="0087407F"/>
    <w:rsid w:val="008741E1"/>
    <w:rsid w:val="00876E61"/>
    <w:rsid w:val="00880428"/>
    <w:rsid w:val="00881264"/>
    <w:rsid w:val="00881A95"/>
    <w:rsid w:val="008847F8"/>
    <w:rsid w:val="0088523D"/>
    <w:rsid w:val="008855B3"/>
    <w:rsid w:val="00885E2E"/>
    <w:rsid w:val="00886F95"/>
    <w:rsid w:val="008928E3"/>
    <w:rsid w:val="0089460A"/>
    <w:rsid w:val="008954FC"/>
    <w:rsid w:val="008A03ED"/>
    <w:rsid w:val="008A4219"/>
    <w:rsid w:val="008A5640"/>
    <w:rsid w:val="008A5D14"/>
    <w:rsid w:val="008A5F45"/>
    <w:rsid w:val="008C22E7"/>
    <w:rsid w:val="008C34C8"/>
    <w:rsid w:val="008D06BD"/>
    <w:rsid w:val="008D27F4"/>
    <w:rsid w:val="008D6825"/>
    <w:rsid w:val="008E19CF"/>
    <w:rsid w:val="008E2B70"/>
    <w:rsid w:val="008E3919"/>
    <w:rsid w:val="008E5CB0"/>
    <w:rsid w:val="008F10A6"/>
    <w:rsid w:val="008F155B"/>
    <w:rsid w:val="008F266E"/>
    <w:rsid w:val="008F4053"/>
    <w:rsid w:val="008F5AE0"/>
    <w:rsid w:val="008F5B27"/>
    <w:rsid w:val="00900F65"/>
    <w:rsid w:val="00902465"/>
    <w:rsid w:val="0090459D"/>
    <w:rsid w:val="00906547"/>
    <w:rsid w:val="009065E7"/>
    <w:rsid w:val="00910C5E"/>
    <w:rsid w:val="00910CC9"/>
    <w:rsid w:val="0091516F"/>
    <w:rsid w:val="00917FC7"/>
    <w:rsid w:val="00920B33"/>
    <w:rsid w:val="0092644C"/>
    <w:rsid w:val="0093040A"/>
    <w:rsid w:val="00935A95"/>
    <w:rsid w:val="00935C0E"/>
    <w:rsid w:val="009360AC"/>
    <w:rsid w:val="00937552"/>
    <w:rsid w:val="00943B12"/>
    <w:rsid w:val="00943E11"/>
    <w:rsid w:val="00945095"/>
    <w:rsid w:val="00950327"/>
    <w:rsid w:val="00956C42"/>
    <w:rsid w:val="00957AB4"/>
    <w:rsid w:val="00960E28"/>
    <w:rsid w:val="00972524"/>
    <w:rsid w:val="00972782"/>
    <w:rsid w:val="009734B4"/>
    <w:rsid w:val="009762C9"/>
    <w:rsid w:val="009773A0"/>
    <w:rsid w:val="009774E4"/>
    <w:rsid w:val="00984B17"/>
    <w:rsid w:val="00985605"/>
    <w:rsid w:val="00986395"/>
    <w:rsid w:val="00992915"/>
    <w:rsid w:val="009A0B1B"/>
    <w:rsid w:val="009A18FD"/>
    <w:rsid w:val="009A45F5"/>
    <w:rsid w:val="009A4CC9"/>
    <w:rsid w:val="009A617E"/>
    <w:rsid w:val="009A62A9"/>
    <w:rsid w:val="009A637E"/>
    <w:rsid w:val="009A6AC5"/>
    <w:rsid w:val="009B4AF8"/>
    <w:rsid w:val="009C3111"/>
    <w:rsid w:val="009C58B6"/>
    <w:rsid w:val="009C73B7"/>
    <w:rsid w:val="009E256C"/>
    <w:rsid w:val="009E4442"/>
    <w:rsid w:val="009E7CAF"/>
    <w:rsid w:val="009F34C6"/>
    <w:rsid w:val="009F5DE0"/>
    <w:rsid w:val="009F6370"/>
    <w:rsid w:val="009F679B"/>
    <w:rsid w:val="009F6E76"/>
    <w:rsid w:val="00A01020"/>
    <w:rsid w:val="00A050E3"/>
    <w:rsid w:val="00A06A1D"/>
    <w:rsid w:val="00A07C3E"/>
    <w:rsid w:val="00A11296"/>
    <w:rsid w:val="00A13A44"/>
    <w:rsid w:val="00A228EA"/>
    <w:rsid w:val="00A248D0"/>
    <w:rsid w:val="00A249AA"/>
    <w:rsid w:val="00A25638"/>
    <w:rsid w:val="00A25AD3"/>
    <w:rsid w:val="00A3528A"/>
    <w:rsid w:val="00A36B94"/>
    <w:rsid w:val="00A3722A"/>
    <w:rsid w:val="00A37EF5"/>
    <w:rsid w:val="00A405B2"/>
    <w:rsid w:val="00A446BA"/>
    <w:rsid w:val="00A45F32"/>
    <w:rsid w:val="00A50F82"/>
    <w:rsid w:val="00A55D8B"/>
    <w:rsid w:val="00A61F6B"/>
    <w:rsid w:val="00A648A7"/>
    <w:rsid w:val="00A651BF"/>
    <w:rsid w:val="00A65EB8"/>
    <w:rsid w:val="00A6609E"/>
    <w:rsid w:val="00A71391"/>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B3581"/>
    <w:rsid w:val="00AB65E0"/>
    <w:rsid w:val="00AB6ABD"/>
    <w:rsid w:val="00AC082F"/>
    <w:rsid w:val="00AE13CB"/>
    <w:rsid w:val="00AE31B2"/>
    <w:rsid w:val="00AE3BF6"/>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66D0"/>
    <w:rsid w:val="00B57066"/>
    <w:rsid w:val="00B57307"/>
    <w:rsid w:val="00B67FDD"/>
    <w:rsid w:val="00B72FA3"/>
    <w:rsid w:val="00B73F4D"/>
    <w:rsid w:val="00B747A8"/>
    <w:rsid w:val="00B75F7F"/>
    <w:rsid w:val="00B77AEC"/>
    <w:rsid w:val="00B77C0E"/>
    <w:rsid w:val="00B85C78"/>
    <w:rsid w:val="00B85D29"/>
    <w:rsid w:val="00B90533"/>
    <w:rsid w:val="00B90F6C"/>
    <w:rsid w:val="00B9126E"/>
    <w:rsid w:val="00B9763C"/>
    <w:rsid w:val="00BA05D9"/>
    <w:rsid w:val="00BA29EF"/>
    <w:rsid w:val="00BB2B31"/>
    <w:rsid w:val="00BB6A23"/>
    <w:rsid w:val="00BB7BB8"/>
    <w:rsid w:val="00BC0FE7"/>
    <w:rsid w:val="00BC15DC"/>
    <w:rsid w:val="00BC2A7E"/>
    <w:rsid w:val="00BC31DA"/>
    <w:rsid w:val="00BC4B17"/>
    <w:rsid w:val="00BC654B"/>
    <w:rsid w:val="00BC6FB1"/>
    <w:rsid w:val="00BD2126"/>
    <w:rsid w:val="00BD3F10"/>
    <w:rsid w:val="00BD5316"/>
    <w:rsid w:val="00BD5495"/>
    <w:rsid w:val="00BD5557"/>
    <w:rsid w:val="00BD5D13"/>
    <w:rsid w:val="00BD5FF2"/>
    <w:rsid w:val="00BE0014"/>
    <w:rsid w:val="00BE3719"/>
    <w:rsid w:val="00BE3CCA"/>
    <w:rsid w:val="00BF6DDC"/>
    <w:rsid w:val="00C0289F"/>
    <w:rsid w:val="00C02CB2"/>
    <w:rsid w:val="00C02D67"/>
    <w:rsid w:val="00C05943"/>
    <w:rsid w:val="00C05AD9"/>
    <w:rsid w:val="00C05F04"/>
    <w:rsid w:val="00C13BE5"/>
    <w:rsid w:val="00C153CB"/>
    <w:rsid w:val="00C1705E"/>
    <w:rsid w:val="00C202A3"/>
    <w:rsid w:val="00C2097E"/>
    <w:rsid w:val="00C23355"/>
    <w:rsid w:val="00C33873"/>
    <w:rsid w:val="00C36316"/>
    <w:rsid w:val="00C40EE4"/>
    <w:rsid w:val="00C46354"/>
    <w:rsid w:val="00C46C39"/>
    <w:rsid w:val="00C47376"/>
    <w:rsid w:val="00C51C73"/>
    <w:rsid w:val="00C57122"/>
    <w:rsid w:val="00C648CE"/>
    <w:rsid w:val="00C661DC"/>
    <w:rsid w:val="00C674F7"/>
    <w:rsid w:val="00C7408A"/>
    <w:rsid w:val="00C75D46"/>
    <w:rsid w:val="00C769E5"/>
    <w:rsid w:val="00C778F1"/>
    <w:rsid w:val="00C822C4"/>
    <w:rsid w:val="00C82835"/>
    <w:rsid w:val="00C82899"/>
    <w:rsid w:val="00C8798C"/>
    <w:rsid w:val="00C90979"/>
    <w:rsid w:val="00C9209A"/>
    <w:rsid w:val="00C933EC"/>
    <w:rsid w:val="00C9434E"/>
    <w:rsid w:val="00C96A98"/>
    <w:rsid w:val="00C97819"/>
    <w:rsid w:val="00CA285A"/>
    <w:rsid w:val="00CA4EF6"/>
    <w:rsid w:val="00CA79BC"/>
    <w:rsid w:val="00CB20E9"/>
    <w:rsid w:val="00CB3248"/>
    <w:rsid w:val="00CB5E27"/>
    <w:rsid w:val="00CC0AC1"/>
    <w:rsid w:val="00CC16B4"/>
    <w:rsid w:val="00CC1FBB"/>
    <w:rsid w:val="00CC5AE1"/>
    <w:rsid w:val="00CC6114"/>
    <w:rsid w:val="00CD05BC"/>
    <w:rsid w:val="00CD2256"/>
    <w:rsid w:val="00CD26A8"/>
    <w:rsid w:val="00CD2DFE"/>
    <w:rsid w:val="00CD3E0C"/>
    <w:rsid w:val="00CD57BA"/>
    <w:rsid w:val="00CE0374"/>
    <w:rsid w:val="00CE03FD"/>
    <w:rsid w:val="00CE1CEF"/>
    <w:rsid w:val="00CE3DFF"/>
    <w:rsid w:val="00CE42F5"/>
    <w:rsid w:val="00CE4EEA"/>
    <w:rsid w:val="00CE77ED"/>
    <w:rsid w:val="00CF0C8F"/>
    <w:rsid w:val="00CF3CA4"/>
    <w:rsid w:val="00CF3E3D"/>
    <w:rsid w:val="00CF60F2"/>
    <w:rsid w:val="00D01BB0"/>
    <w:rsid w:val="00D023A0"/>
    <w:rsid w:val="00D037A9"/>
    <w:rsid w:val="00D13BEA"/>
    <w:rsid w:val="00D13F7D"/>
    <w:rsid w:val="00D152DE"/>
    <w:rsid w:val="00D17FD1"/>
    <w:rsid w:val="00D20ED6"/>
    <w:rsid w:val="00D21645"/>
    <w:rsid w:val="00D222FF"/>
    <w:rsid w:val="00D26A0B"/>
    <w:rsid w:val="00D305F0"/>
    <w:rsid w:val="00D313B8"/>
    <w:rsid w:val="00D32D17"/>
    <w:rsid w:val="00D331F9"/>
    <w:rsid w:val="00D376C6"/>
    <w:rsid w:val="00D45731"/>
    <w:rsid w:val="00D51617"/>
    <w:rsid w:val="00D5796E"/>
    <w:rsid w:val="00D6039A"/>
    <w:rsid w:val="00D60F5F"/>
    <w:rsid w:val="00D637BD"/>
    <w:rsid w:val="00D6468C"/>
    <w:rsid w:val="00D64ABF"/>
    <w:rsid w:val="00D75CDD"/>
    <w:rsid w:val="00D82F0E"/>
    <w:rsid w:val="00D87FB1"/>
    <w:rsid w:val="00D93C30"/>
    <w:rsid w:val="00D93D43"/>
    <w:rsid w:val="00D96041"/>
    <w:rsid w:val="00D976A8"/>
    <w:rsid w:val="00DA0D9D"/>
    <w:rsid w:val="00DA1E3E"/>
    <w:rsid w:val="00DA3C48"/>
    <w:rsid w:val="00DA733D"/>
    <w:rsid w:val="00DB197F"/>
    <w:rsid w:val="00DB5C98"/>
    <w:rsid w:val="00DB62EC"/>
    <w:rsid w:val="00DB75B5"/>
    <w:rsid w:val="00DB7EB2"/>
    <w:rsid w:val="00DB7FDB"/>
    <w:rsid w:val="00DC02ED"/>
    <w:rsid w:val="00DC5D13"/>
    <w:rsid w:val="00DC6BF3"/>
    <w:rsid w:val="00DD042E"/>
    <w:rsid w:val="00DD10BF"/>
    <w:rsid w:val="00DD2F91"/>
    <w:rsid w:val="00DD6BD4"/>
    <w:rsid w:val="00DD7043"/>
    <w:rsid w:val="00DD7CD6"/>
    <w:rsid w:val="00DE265B"/>
    <w:rsid w:val="00DE3033"/>
    <w:rsid w:val="00DE5FDE"/>
    <w:rsid w:val="00DE6989"/>
    <w:rsid w:val="00DF5ECD"/>
    <w:rsid w:val="00E01E27"/>
    <w:rsid w:val="00E021B4"/>
    <w:rsid w:val="00E02214"/>
    <w:rsid w:val="00E07133"/>
    <w:rsid w:val="00E17203"/>
    <w:rsid w:val="00E17B40"/>
    <w:rsid w:val="00E24512"/>
    <w:rsid w:val="00E26F82"/>
    <w:rsid w:val="00E27144"/>
    <w:rsid w:val="00E3019A"/>
    <w:rsid w:val="00E303C4"/>
    <w:rsid w:val="00E327C5"/>
    <w:rsid w:val="00E335AD"/>
    <w:rsid w:val="00E413D1"/>
    <w:rsid w:val="00E42DAD"/>
    <w:rsid w:val="00E437DB"/>
    <w:rsid w:val="00E465B8"/>
    <w:rsid w:val="00E47D5B"/>
    <w:rsid w:val="00E51047"/>
    <w:rsid w:val="00E52299"/>
    <w:rsid w:val="00E57C98"/>
    <w:rsid w:val="00E57E04"/>
    <w:rsid w:val="00E57E25"/>
    <w:rsid w:val="00E62AAD"/>
    <w:rsid w:val="00E72206"/>
    <w:rsid w:val="00E72578"/>
    <w:rsid w:val="00E7361B"/>
    <w:rsid w:val="00E74BB8"/>
    <w:rsid w:val="00E8020A"/>
    <w:rsid w:val="00E80F25"/>
    <w:rsid w:val="00E90509"/>
    <w:rsid w:val="00EA45AB"/>
    <w:rsid w:val="00EA4EE1"/>
    <w:rsid w:val="00EB49C5"/>
    <w:rsid w:val="00EB64EB"/>
    <w:rsid w:val="00EB688D"/>
    <w:rsid w:val="00EC0F6F"/>
    <w:rsid w:val="00ED3796"/>
    <w:rsid w:val="00ED65FC"/>
    <w:rsid w:val="00EE0A2B"/>
    <w:rsid w:val="00EE1DCF"/>
    <w:rsid w:val="00EE4EFB"/>
    <w:rsid w:val="00EE5B34"/>
    <w:rsid w:val="00EF2182"/>
    <w:rsid w:val="00EF5AD7"/>
    <w:rsid w:val="00EF63CC"/>
    <w:rsid w:val="00EF776A"/>
    <w:rsid w:val="00F01FA2"/>
    <w:rsid w:val="00F03305"/>
    <w:rsid w:val="00F04847"/>
    <w:rsid w:val="00F058F5"/>
    <w:rsid w:val="00F108E7"/>
    <w:rsid w:val="00F10968"/>
    <w:rsid w:val="00F131A0"/>
    <w:rsid w:val="00F133CC"/>
    <w:rsid w:val="00F13C85"/>
    <w:rsid w:val="00F212B0"/>
    <w:rsid w:val="00F2280D"/>
    <w:rsid w:val="00F25898"/>
    <w:rsid w:val="00F321D3"/>
    <w:rsid w:val="00F332DB"/>
    <w:rsid w:val="00F3356F"/>
    <w:rsid w:val="00F34351"/>
    <w:rsid w:val="00F3464D"/>
    <w:rsid w:val="00F3531E"/>
    <w:rsid w:val="00F3544F"/>
    <w:rsid w:val="00F358F6"/>
    <w:rsid w:val="00F37C62"/>
    <w:rsid w:val="00F40E57"/>
    <w:rsid w:val="00F453DB"/>
    <w:rsid w:val="00F464DE"/>
    <w:rsid w:val="00F472D2"/>
    <w:rsid w:val="00F5066E"/>
    <w:rsid w:val="00F53B4A"/>
    <w:rsid w:val="00F53D08"/>
    <w:rsid w:val="00F5755F"/>
    <w:rsid w:val="00F64813"/>
    <w:rsid w:val="00F657CC"/>
    <w:rsid w:val="00F66A05"/>
    <w:rsid w:val="00F67767"/>
    <w:rsid w:val="00F707B1"/>
    <w:rsid w:val="00F76247"/>
    <w:rsid w:val="00F82E4B"/>
    <w:rsid w:val="00F9007F"/>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C1E59"/>
    <w:rsid w:val="00FC76AF"/>
    <w:rsid w:val="00FD026C"/>
    <w:rsid w:val="00FD0A88"/>
    <w:rsid w:val="00FD0BE5"/>
    <w:rsid w:val="00FD1C86"/>
    <w:rsid w:val="00FD1CE8"/>
    <w:rsid w:val="00FD32E7"/>
    <w:rsid w:val="00FD3861"/>
    <w:rsid w:val="00FF55C6"/>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EE66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2351"/>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 w:type="character" w:styleId="Strong">
    <w:name w:val="Strong"/>
    <w:basedOn w:val="DefaultParagraphFont"/>
    <w:uiPriority w:val="22"/>
    <w:qFormat/>
    <w:rsid w:val="006B7D25"/>
    <w:rPr>
      <w:b/>
      <w:bCs/>
    </w:rPr>
  </w:style>
  <w:style w:type="paragraph" w:customStyle="1" w:styleId="a2">
    <w:name w:val="عنوان"/>
    <w:basedOn w:val="Normal"/>
    <w:link w:val="Char2"/>
    <w:qFormat/>
    <w:rsid w:val="00F212B0"/>
    <w:rPr>
      <w:rFonts w:ascii="Sakkal Majalla" w:hAnsi="Sakkal Majalla"/>
      <w:sz w:val="34"/>
      <w14:ligatures w14:val="standardContextual"/>
    </w:rPr>
  </w:style>
  <w:style w:type="character" w:customStyle="1" w:styleId="Char2">
    <w:name w:val="عنوان Char"/>
    <w:basedOn w:val="DefaultParagraphFont"/>
    <w:link w:val="a2"/>
    <w:rsid w:val="00F212B0"/>
    <w:rPr>
      <w:rFonts w:ascii="Sakkal Majalla" w:hAnsi="Sakkal Majalla" w:cs="Sakkal Majalla"/>
      <w:color w:val="000000" w:themeColor="text1"/>
      <w:sz w:val="34"/>
      <w:szCs w:val="34"/>
      <w14:ligatures w14:val="standardContextu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2351"/>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 w:type="character" w:styleId="Strong">
    <w:name w:val="Strong"/>
    <w:basedOn w:val="DefaultParagraphFont"/>
    <w:uiPriority w:val="22"/>
    <w:qFormat/>
    <w:rsid w:val="006B7D25"/>
    <w:rPr>
      <w:b/>
      <w:bCs/>
    </w:rPr>
  </w:style>
  <w:style w:type="paragraph" w:customStyle="1" w:styleId="a2">
    <w:name w:val="عنوان"/>
    <w:basedOn w:val="Normal"/>
    <w:link w:val="Char2"/>
    <w:qFormat/>
    <w:rsid w:val="00F212B0"/>
    <w:rPr>
      <w:rFonts w:ascii="Sakkal Majalla" w:hAnsi="Sakkal Majalla"/>
      <w:sz w:val="34"/>
      <w14:ligatures w14:val="standardContextual"/>
    </w:rPr>
  </w:style>
  <w:style w:type="character" w:customStyle="1" w:styleId="Char2">
    <w:name w:val="عنوان Char"/>
    <w:basedOn w:val="DefaultParagraphFont"/>
    <w:link w:val="a2"/>
    <w:rsid w:val="00F212B0"/>
    <w:rPr>
      <w:rFonts w:ascii="Sakkal Majalla" w:hAnsi="Sakkal Majalla" w:cs="Sakkal Majalla"/>
      <w:color w:val="000000" w:themeColor="text1"/>
      <w:sz w:val="34"/>
      <w:szCs w:val="34"/>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004420">
      <w:bodyDiv w:val="1"/>
      <w:marLeft w:val="0"/>
      <w:marRight w:val="0"/>
      <w:marTop w:val="0"/>
      <w:marBottom w:val="0"/>
      <w:divBdr>
        <w:top w:val="none" w:sz="0" w:space="0" w:color="auto"/>
        <w:left w:val="none" w:sz="0" w:space="0" w:color="auto"/>
        <w:bottom w:val="none" w:sz="0" w:space="0" w:color="auto"/>
        <w:right w:val="none" w:sz="0" w:space="0" w:color="auto"/>
      </w:divBdr>
    </w:div>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53503131">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01266097">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196161303">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241258333">
      <w:bodyDiv w:val="1"/>
      <w:marLeft w:val="0"/>
      <w:marRight w:val="0"/>
      <w:marTop w:val="0"/>
      <w:marBottom w:val="0"/>
      <w:divBdr>
        <w:top w:val="none" w:sz="0" w:space="0" w:color="auto"/>
        <w:left w:val="none" w:sz="0" w:space="0" w:color="auto"/>
        <w:bottom w:val="none" w:sz="0" w:space="0" w:color="auto"/>
        <w:right w:val="none" w:sz="0" w:space="0" w:color="auto"/>
      </w:divBdr>
    </w:div>
    <w:div w:id="262737013">
      <w:bodyDiv w:val="1"/>
      <w:marLeft w:val="0"/>
      <w:marRight w:val="0"/>
      <w:marTop w:val="0"/>
      <w:marBottom w:val="0"/>
      <w:divBdr>
        <w:top w:val="none" w:sz="0" w:space="0" w:color="auto"/>
        <w:left w:val="none" w:sz="0" w:space="0" w:color="auto"/>
        <w:bottom w:val="none" w:sz="0" w:space="0" w:color="auto"/>
        <w:right w:val="none" w:sz="0" w:space="0" w:color="auto"/>
      </w:divBdr>
    </w:div>
    <w:div w:id="268394266">
      <w:bodyDiv w:val="1"/>
      <w:marLeft w:val="0"/>
      <w:marRight w:val="0"/>
      <w:marTop w:val="0"/>
      <w:marBottom w:val="0"/>
      <w:divBdr>
        <w:top w:val="none" w:sz="0" w:space="0" w:color="auto"/>
        <w:left w:val="none" w:sz="0" w:space="0" w:color="auto"/>
        <w:bottom w:val="none" w:sz="0" w:space="0" w:color="auto"/>
        <w:right w:val="none" w:sz="0" w:space="0" w:color="auto"/>
      </w:divBdr>
    </w:div>
    <w:div w:id="325325887">
      <w:bodyDiv w:val="1"/>
      <w:marLeft w:val="0"/>
      <w:marRight w:val="0"/>
      <w:marTop w:val="0"/>
      <w:marBottom w:val="0"/>
      <w:divBdr>
        <w:top w:val="none" w:sz="0" w:space="0" w:color="auto"/>
        <w:left w:val="none" w:sz="0" w:space="0" w:color="auto"/>
        <w:bottom w:val="none" w:sz="0" w:space="0" w:color="auto"/>
        <w:right w:val="none" w:sz="0" w:space="0" w:color="auto"/>
      </w:divBdr>
    </w:div>
    <w:div w:id="329605003">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388188699">
      <w:bodyDiv w:val="1"/>
      <w:marLeft w:val="0"/>
      <w:marRight w:val="0"/>
      <w:marTop w:val="0"/>
      <w:marBottom w:val="0"/>
      <w:divBdr>
        <w:top w:val="none" w:sz="0" w:space="0" w:color="auto"/>
        <w:left w:val="none" w:sz="0" w:space="0" w:color="auto"/>
        <w:bottom w:val="none" w:sz="0" w:space="0" w:color="auto"/>
        <w:right w:val="none" w:sz="0" w:space="0" w:color="auto"/>
      </w:divBdr>
    </w:div>
    <w:div w:id="419915751">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25405403">
      <w:bodyDiv w:val="1"/>
      <w:marLeft w:val="0"/>
      <w:marRight w:val="0"/>
      <w:marTop w:val="0"/>
      <w:marBottom w:val="0"/>
      <w:divBdr>
        <w:top w:val="none" w:sz="0" w:space="0" w:color="auto"/>
        <w:left w:val="none" w:sz="0" w:space="0" w:color="auto"/>
        <w:bottom w:val="none" w:sz="0" w:space="0" w:color="auto"/>
        <w:right w:val="none" w:sz="0" w:space="0" w:color="auto"/>
      </w:divBdr>
    </w:div>
    <w:div w:id="550649794">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637998930">
      <w:bodyDiv w:val="1"/>
      <w:marLeft w:val="0"/>
      <w:marRight w:val="0"/>
      <w:marTop w:val="0"/>
      <w:marBottom w:val="0"/>
      <w:divBdr>
        <w:top w:val="none" w:sz="0" w:space="0" w:color="auto"/>
        <w:left w:val="none" w:sz="0" w:space="0" w:color="auto"/>
        <w:bottom w:val="none" w:sz="0" w:space="0" w:color="auto"/>
        <w:right w:val="none" w:sz="0" w:space="0" w:color="auto"/>
      </w:divBdr>
    </w:div>
    <w:div w:id="715083893">
      <w:bodyDiv w:val="1"/>
      <w:marLeft w:val="0"/>
      <w:marRight w:val="0"/>
      <w:marTop w:val="0"/>
      <w:marBottom w:val="0"/>
      <w:divBdr>
        <w:top w:val="none" w:sz="0" w:space="0" w:color="auto"/>
        <w:left w:val="none" w:sz="0" w:space="0" w:color="auto"/>
        <w:bottom w:val="none" w:sz="0" w:space="0" w:color="auto"/>
        <w:right w:val="none" w:sz="0" w:space="0" w:color="auto"/>
      </w:divBdr>
    </w:div>
    <w:div w:id="716930773">
      <w:bodyDiv w:val="1"/>
      <w:marLeft w:val="0"/>
      <w:marRight w:val="0"/>
      <w:marTop w:val="0"/>
      <w:marBottom w:val="0"/>
      <w:divBdr>
        <w:top w:val="none" w:sz="0" w:space="0" w:color="auto"/>
        <w:left w:val="none" w:sz="0" w:space="0" w:color="auto"/>
        <w:bottom w:val="none" w:sz="0" w:space="0" w:color="auto"/>
        <w:right w:val="none" w:sz="0" w:space="0" w:color="auto"/>
      </w:divBdr>
    </w:div>
    <w:div w:id="717706753">
      <w:bodyDiv w:val="1"/>
      <w:marLeft w:val="0"/>
      <w:marRight w:val="0"/>
      <w:marTop w:val="0"/>
      <w:marBottom w:val="0"/>
      <w:divBdr>
        <w:top w:val="none" w:sz="0" w:space="0" w:color="auto"/>
        <w:left w:val="none" w:sz="0" w:space="0" w:color="auto"/>
        <w:bottom w:val="none" w:sz="0" w:space="0" w:color="auto"/>
        <w:right w:val="none" w:sz="0" w:space="0" w:color="auto"/>
      </w:divBdr>
    </w:div>
    <w:div w:id="76002442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45286226">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38681284">
      <w:bodyDiv w:val="1"/>
      <w:marLeft w:val="0"/>
      <w:marRight w:val="0"/>
      <w:marTop w:val="0"/>
      <w:marBottom w:val="0"/>
      <w:divBdr>
        <w:top w:val="none" w:sz="0" w:space="0" w:color="auto"/>
        <w:left w:val="none" w:sz="0" w:space="0" w:color="auto"/>
        <w:bottom w:val="none" w:sz="0" w:space="0" w:color="auto"/>
        <w:right w:val="none" w:sz="0" w:space="0" w:color="auto"/>
      </w:divBdr>
    </w:div>
    <w:div w:id="941372970">
      <w:bodyDiv w:val="1"/>
      <w:marLeft w:val="0"/>
      <w:marRight w:val="0"/>
      <w:marTop w:val="0"/>
      <w:marBottom w:val="0"/>
      <w:divBdr>
        <w:top w:val="none" w:sz="0" w:space="0" w:color="auto"/>
        <w:left w:val="none" w:sz="0" w:space="0" w:color="auto"/>
        <w:bottom w:val="none" w:sz="0" w:space="0" w:color="auto"/>
        <w:right w:val="none" w:sz="0" w:space="0" w:color="auto"/>
      </w:divBdr>
    </w:div>
    <w:div w:id="948468657">
      <w:bodyDiv w:val="1"/>
      <w:marLeft w:val="0"/>
      <w:marRight w:val="0"/>
      <w:marTop w:val="0"/>
      <w:marBottom w:val="0"/>
      <w:divBdr>
        <w:top w:val="none" w:sz="0" w:space="0" w:color="auto"/>
        <w:left w:val="none" w:sz="0" w:space="0" w:color="auto"/>
        <w:bottom w:val="none" w:sz="0" w:space="0" w:color="auto"/>
        <w:right w:val="none" w:sz="0" w:space="0" w:color="auto"/>
      </w:divBdr>
    </w:div>
    <w:div w:id="95736872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996113842">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043091580">
      <w:bodyDiv w:val="1"/>
      <w:marLeft w:val="0"/>
      <w:marRight w:val="0"/>
      <w:marTop w:val="0"/>
      <w:marBottom w:val="0"/>
      <w:divBdr>
        <w:top w:val="none" w:sz="0" w:space="0" w:color="auto"/>
        <w:left w:val="none" w:sz="0" w:space="0" w:color="auto"/>
        <w:bottom w:val="none" w:sz="0" w:space="0" w:color="auto"/>
        <w:right w:val="none" w:sz="0" w:space="0" w:color="auto"/>
      </w:divBdr>
    </w:div>
    <w:div w:id="1051272390">
      <w:bodyDiv w:val="1"/>
      <w:marLeft w:val="0"/>
      <w:marRight w:val="0"/>
      <w:marTop w:val="0"/>
      <w:marBottom w:val="0"/>
      <w:divBdr>
        <w:top w:val="none" w:sz="0" w:space="0" w:color="auto"/>
        <w:left w:val="none" w:sz="0" w:space="0" w:color="auto"/>
        <w:bottom w:val="none" w:sz="0" w:space="0" w:color="auto"/>
        <w:right w:val="none" w:sz="0" w:space="0" w:color="auto"/>
      </w:divBdr>
    </w:div>
    <w:div w:id="1078594280">
      <w:bodyDiv w:val="1"/>
      <w:marLeft w:val="0"/>
      <w:marRight w:val="0"/>
      <w:marTop w:val="0"/>
      <w:marBottom w:val="0"/>
      <w:divBdr>
        <w:top w:val="none" w:sz="0" w:space="0" w:color="auto"/>
        <w:left w:val="none" w:sz="0" w:space="0" w:color="auto"/>
        <w:bottom w:val="none" w:sz="0" w:space="0" w:color="auto"/>
        <w:right w:val="none" w:sz="0" w:space="0" w:color="auto"/>
      </w:divBdr>
    </w:div>
    <w:div w:id="1117678367">
      <w:bodyDiv w:val="1"/>
      <w:marLeft w:val="0"/>
      <w:marRight w:val="0"/>
      <w:marTop w:val="0"/>
      <w:marBottom w:val="0"/>
      <w:divBdr>
        <w:top w:val="none" w:sz="0" w:space="0" w:color="auto"/>
        <w:left w:val="none" w:sz="0" w:space="0" w:color="auto"/>
        <w:bottom w:val="none" w:sz="0" w:space="0" w:color="auto"/>
        <w:right w:val="none" w:sz="0" w:space="0" w:color="auto"/>
      </w:divBdr>
    </w:div>
    <w:div w:id="1151097283">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199389307">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350640174">
      <w:bodyDiv w:val="1"/>
      <w:marLeft w:val="0"/>
      <w:marRight w:val="0"/>
      <w:marTop w:val="0"/>
      <w:marBottom w:val="0"/>
      <w:divBdr>
        <w:top w:val="none" w:sz="0" w:space="0" w:color="auto"/>
        <w:left w:val="none" w:sz="0" w:space="0" w:color="auto"/>
        <w:bottom w:val="none" w:sz="0" w:space="0" w:color="auto"/>
        <w:right w:val="none" w:sz="0" w:space="0" w:color="auto"/>
      </w:divBdr>
    </w:div>
    <w:div w:id="1356880571">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42865672">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661544197">
      <w:bodyDiv w:val="1"/>
      <w:marLeft w:val="0"/>
      <w:marRight w:val="0"/>
      <w:marTop w:val="0"/>
      <w:marBottom w:val="0"/>
      <w:divBdr>
        <w:top w:val="none" w:sz="0" w:space="0" w:color="auto"/>
        <w:left w:val="none" w:sz="0" w:space="0" w:color="auto"/>
        <w:bottom w:val="none" w:sz="0" w:space="0" w:color="auto"/>
        <w:right w:val="none" w:sz="0" w:space="0" w:color="auto"/>
      </w:divBdr>
    </w:div>
    <w:div w:id="1669359581">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716468173">
      <w:bodyDiv w:val="1"/>
      <w:marLeft w:val="0"/>
      <w:marRight w:val="0"/>
      <w:marTop w:val="0"/>
      <w:marBottom w:val="0"/>
      <w:divBdr>
        <w:top w:val="none" w:sz="0" w:space="0" w:color="auto"/>
        <w:left w:val="none" w:sz="0" w:space="0" w:color="auto"/>
        <w:bottom w:val="none" w:sz="0" w:space="0" w:color="auto"/>
        <w:right w:val="none" w:sz="0" w:space="0" w:color="auto"/>
      </w:divBdr>
    </w:div>
    <w:div w:id="1731271501">
      <w:bodyDiv w:val="1"/>
      <w:marLeft w:val="0"/>
      <w:marRight w:val="0"/>
      <w:marTop w:val="0"/>
      <w:marBottom w:val="0"/>
      <w:divBdr>
        <w:top w:val="none" w:sz="0" w:space="0" w:color="auto"/>
        <w:left w:val="none" w:sz="0" w:space="0" w:color="auto"/>
        <w:bottom w:val="none" w:sz="0" w:space="0" w:color="auto"/>
        <w:right w:val="none" w:sz="0" w:space="0" w:color="auto"/>
      </w:divBdr>
    </w:div>
    <w:div w:id="1748067748">
      <w:bodyDiv w:val="1"/>
      <w:marLeft w:val="0"/>
      <w:marRight w:val="0"/>
      <w:marTop w:val="0"/>
      <w:marBottom w:val="0"/>
      <w:divBdr>
        <w:top w:val="none" w:sz="0" w:space="0" w:color="auto"/>
        <w:left w:val="none" w:sz="0" w:space="0" w:color="auto"/>
        <w:bottom w:val="none" w:sz="0" w:space="0" w:color="auto"/>
        <w:right w:val="none" w:sz="0" w:space="0" w:color="auto"/>
      </w:divBdr>
    </w:div>
    <w:div w:id="1864200385">
      <w:bodyDiv w:val="1"/>
      <w:marLeft w:val="0"/>
      <w:marRight w:val="0"/>
      <w:marTop w:val="0"/>
      <w:marBottom w:val="0"/>
      <w:divBdr>
        <w:top w:val="none" w:sz="0" w:space="0" w:color="auto"/>
        <w:left w:val="none" w:sz="0" w:space="0" w:color="auto"/>
        <w:bottom w:val="none" w:sz="0" w:space="0" w:color="auto"/>
        <w:right w:val="none" w:sz="0" w:space="0" w:color="auto"/>
      </w:divBdr>
    </w:div>
    <w:div w:id="186516740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1993168917">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041125893">
      <w:bodyDiv w:val="1"/>
      <w:marLeft w:val="0"/>
      <w:marRight w:val="0"/>
      <w:marTop w:val="0"/>
      <w:marBottom w:val="0"/>
      <w:divBdr>
        <w:top w:val="none" w:sz="0" w:space="0" w:color="auto"/>
        <w:left w:val="none" w:sz="0" w:space="0" w:color="auto"/>
        <w:bottom w:val="none" w:sz="0" w:space="0" w:color="auto"/>
        <w:right w:val="none" w:sz="0" w:space="0" w:color="auto"/>
      </w:divBdr>
    </w:div>
    <w:div w:id="2076315492">
      <w:bodyDiv w:val="1"/>
      <w:marLeft w:val="0"/>
      <w:marRight w:val="0"/>
      <w:marTop w:val="0"/>
      <w:marBottom w:val="0"/>
      <w:divBdr>
        <w:top w:val="none" w:sz="0" w:space="0" w:color="auto"/>
        <w:left w:val="none" w:sz="0" w:space="0" w:color="auto"/>
        <w:bottom w:val="none" w:sz="0" w:space="0" w:color="auto"/>
        <w:right w:val="none" w:sz="0" w:space="0" w:color="auto"/>
      </w:divBdr>
    </w:div>
    <w:div w:id="2098475164">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png"/><Relationship Id="rId21" Type="http://schemas.openxmlformats.org/officeDocument/2006/relationships/image" Target="media/image11.png"/><Relationship Id="rId42" Type="http://schemas.openxmlformats.org/officeDocument/2006/relationships/image" Target="media/image23.png"/><Relationship Id="rId63" Type="http://schemas.openxmlformats.org/officeDocument/2006/relationships/hyperlink" Target="http://www.dawliatraining.com/" TargetMode="External"/><Relationship Id="rId84" Type="http://schemas.microsoft.com/office/2007/relationships/hdphoto" Target="media/hdphoto2.wdp"/><Relationship Id="rId138" Type="http://schemas.openxmlformats.org/officeDocument/2006/relationships/image" Target="media/image113.png"/><Relationship Id="rId159" Type="http://schemas.openxmlformats.org/officeDocument/2006/relationships/image" Target="media/image133.png"/><Relationship Id="rId170" Type="http://schemas.openxmlformats.org/officeDocument/2006/relationships/image" Target="media/image144.png"/><Relationship Id="rId191" Type="http://schemas.openxmlformats.org/officeDocument/2006/relationships/image" Target="media/image167.svg"/><Relationship Id="rId205" Type="http://schemas.microsoft.com/office/2007/relationships/hdphoto" Target="media/hdphoto3.wdp"/><Relationship Id="rId107" Type="http://schemas.openxmlformats.org/officeDocument/2006/relationships/image" Target="media/image84.png"/><Relationship Id="rId11" Type="http://schemas.openxmlformats.org/officeDocument/2006/relationships/image" Target="media/image6.jpeg"/><Relationship Id="rId32" Type="http://schemas.openxmlformats.org/officeDocument/2006/relationships/image" Target="media/image17.png"/><Relationship Id="rId53" Type="http://schemas.openxmlformats.org/officeDocument/2006/relationships/image" Target="media/image35.png"/><Relationship Id="rId74" Type="http://schemas.openxmlformats.org/officeDocument/2006/relationships/image" Target="media/image53.png"/><Relationship Id="rId128" Type="http://schemas.openxmlformats.org/officeDocument/2006/relationships/image" Target="media/image103.png"/><Relationship Id="rId149" Type="http://schemas.openxmlformats.org/officeDocument/2006/relationships/image" Target="media/image124.png"/><Relationship Id="rId5" Type="http://schemas.openxmlformats.org/officeDocument/2006/relationships/settings" Target="settings.xml"/><Relationship Id="rId95" Type="http://schemas.openxmlformats.org/officeDocument/2006/relationships/image" Target="media/image73.png"/><Relationship Id="rId160" Type="http://schemas.openxmlformats.org/officeDocument/2006/relationships/image" Target="media/image134.png"/><Relationship Id="rId181" Type="http://schemas.openxmlformats.org/officeDocument/2006/relationships/image" Target="media/image155.jpeg"/><Relationship Id="rId216" Type="http://schemas.openxmlformats.org/officeDocument/2006/relationships/theme" Target="theme/theme1.xml"/><Relationship Id="rId22" Type="http://schemas.openxmlformats.org/officeDocument/2006/relationships/image" Target="media/image12.png"/><Relationship Id="rId43" Type="http://schemas.openxmlformats.org/officeDocument/2006/relationships/image" Target="media/image32.png"/><Relationship Id="rId64" Type="http://schemas.openxmlformats.org/officeDocument/2006/relationships/image" Target="media/image43.png"/><Relationship Id="rId118" Type="http://schemas.openxmlformats.org/officeDocument/2006/relationships/image" Target="media/image95.png"/><Relationship Id="rId139" Type="http://schemas.openxmlformats.org/officeDocument/2006/relationships/image" Target="media/image114.png"/><Relationship Id="rId85" Type="http://schemas.openxmlformats.org/officeDocument/2006/relationships/image" Target="media/image63.png"/><Relationship Id="rId150" Type="http://schemas.openxmlformats.org/officeDocument/2006/relationships/image" Target="media/image125.jpeg"/><Relationship Id="rId171" Type="http://schemas.openxmlformats.org/officeDocument/2006/relationships/image" Target="media/image145.png"/><Relationship Id="rId192" Type="http://schemas.openxmlformats.org/officeDocument/2006/relationships/image" Target="media/image165.png"/><Relationship Id="rId206" Type="http://schemas.openxmlformats.org/officeDocument/2006/relationships/image" Target="media/image176.png"/><Relationship Id="rId12" Type="http://schemas.openxmlformats.org/officeDocument/2006/relationships/hyperlink" Target="http://www.dawliatraining.com/" TargetMode="External"/><Relationship Id="rId33" Type="http://schemas.openxmlformats.org/officeDocument/2006/relationships/image" Target="media/image22.png"/><Relationship Id="rId108" Type="http://schemas.openxmlformats.org/officeDocument/2006/relationships/image" Target="media/image85.png"/><Relationship Id="rId129" Type="http://schemas.openxmlformats.org/officeDocument/2006/relationships/image" Target="media/image104.png"/><Relationship Id="rId54" Type="http://schemas.openxmlformats.org/officeDocument/2006/relationships/image" Target="media/image36.png"/><Relationship Id="rId75" Type="http://schemas.openxmlformats.org/officeDocument/2006/relationships/image" Target="media/image54.png"/><Relationship Id="rId96" Type="http://schemas.openxmlformats.org/officeDocument/2006/relationships/image" Target="media/image74.png"/><Relationship Id="rId140" Type="http://schemas.openxmlformats.org/officeDocument/2006/relationships/image" Target="media/image115.png"/><Relationship Id="rId161" Type="http://schemas.openxmlformats.org/officeDocument/2006/relationships/image" Target="media/image135.png"/><Relationship Id="rId182" Type="http://schemas.openxmlformats.org/officeDocument/2006/relationships/image" Target="media/image156.png"/><Relationship Id="rId6" Type="http://schemas.openxmlformats.org/officeDocument/2006/relationships/webSettings" Target="webSettings.xml"/><Relationship Id="rId23" Type="http://schemas.openxmlformats.org/officeDocument/2006/relationships/image" Target="media/image13.png"/><Relationship Id="rId119" Type="http://schemas.openxmlformats.org/officeDocument/2006/relationships/header" Target="header3.xml"/><Relationship Id="rId44" Type="http://schemas.openxmlformats.org/officeDocument/2006/relationships/image" Target="media/image25.png"/><Relationship Id="rId65" Type="http://schemas.openxmlformats.org/officeDocument/2006/relationships/image" Target="media/image44.png"/><Relationship Id="rId86" Type="http://schemas.openxmlformats.org/officeDocument/2006/relationships/image" Target="media/image64.png"/><Relationship Id="rId130" Type="http://schemas.openxmlformats.org/officeDocument/2006/relationships/image" Target="media/image105.png"/><Relationship Id="rId151" Type="http://schemas.openxmlformats.org/officeDocument/2006/relationships/image" Target="media/image126.png"/><Relationship Id="rId172" Type="http://schemas.openxmlformats.org/officeDocument/2006/relationships/image" Target="media/image146.png"/><Relationship Id="rId193" Type="http://schemas.openxmlformats.org/officeDocument/2006/relationships/image" Target="media/image169.svg"/><Relationship Id="rId207" Type="http://schemas.openxmlformats.org/officeDocument/2006/relationships/image" Target="media/image177.png"/><Relationship Id="rId13" Type="http://schemas.openxmlformats.org/officeDocument/2006/relationships/hyperlink" Target="http://www.dawliatraining.com/" TargetMode="External"/><Relationship Id="rId109" Type="http://schemas.openxmlformats.org/officeDocument/2006/relationships/image" Target="media/image86.png"/><Relationship Id="rId34" Type="http://schemas.openxmlformats.org/officeDocument/2006/relationships/image" Target="media/image18.png"/><Relationship Id="rId55" Type="http://schemas.openxmlformats.org/officeDocument/2006/relationships/image" Target="media/image37.png"/><Relationship Id="rId76" Type="http://schemas.openxmlformats.org/officeDocument/2006/relationships/image" Target="media/image55.png"/><Relationship Id="rId97" Type="http://schemas.openxmlformats.org/officeDocument/2006/relationships/image" Target="media/image75.png"/><Relationship Id="rId120" Type="http://schemas.openxmlformats.org/officeDocument/2006/relationships/footer" Target="footer2.xml"/><Relationship Id="rId141" Type="http://schemas.openxmlformats.org/officeDocument/2006/relationships/image" Target="media/image116.png"/><Relationship Id="rId7" Type="http://schemas.openxmlformats.org/officeDocument/2006/relationships/footnotes" Target="footnotes.xml"/><Relationship Id="rId162" Type="http://schemas.openxmlformats.org/officeDocument/2006/relationships/image" Target="media/image136.png"/><Relationship Id="rId183" Type="http://schemas.openxmlformats.org/officeDocument/2006/relationships/image" Target="media/image157.png"/><Relationship Id="rId24" Type="http://schemas.openxmlformats.org/officeDocument/2006/relationships/image" Target="media/image14.png"/><Relationship Id="rId45" Type="http://schemas.openxmlformats.org/officeDocument/2006/relationships/image" Target="media/image34.png"/><Relationship Id="rId66" Type="http://schemas.openxmlformats.org/officeDocument/2006/relationships/image" Target="media/image45.png"/><Relationship Id="rId87" Type="http://schemas.openxmlformats.org/officeDocument/2006/relationships/image" Target="media/image65.png"/><Relationship Id="rId110" Type="http://schemas.openxmlformats.org/officeDocument/2006/relationships/image" Target="media/image87.png"/><Relationship Id="rId131" Type="http://schemas.openxmlformats.org/officeDocument/2006/relationships/image" Target="media/image106.png"/><Relationship Id="rId152" Type="http://schemas.openxmlformats.org/officeDocument/2006/relationships/image" Target="media/image127.png"/><Relationship Id="rId173" Type="http://schemas.openxmlformats.org/officeDocument/2006/relationships/image" Target="media/image147.png"/><Relationship Id="rId194" Type="http://schemas.openxmlformats.org/officeDocument/2006/relationships/image" Target="media/image166.png"/><Relationship Id="rId208" Type="http://schemas.openxmlformats.org/officeDocument/2006/relationships/image" Target="media/image178.png"/><Relationship Id="rId19" Type="http://schemas.openxmlformats.org/officeDocument/2006/relationships/image" Target="media/image9.png"/><Relationship Id="rId14" Type="http://schemas.openxmlformats.org/officeDocument/2006/relationships/hyperlink" Target="http://www.dawliatraining.com/" TargetMode="External"/><Relationship Id="rId30" Type="http://schemas.openxmlformats.org/officeDocument/2006/relationships/image" Target="media/image16.png"/><Relationship Id="rId35" Type="http://schemas.openxmlformats.org/officeDocument/2006/relationships/image" Target="media/image24.png"/><Relationship Id="rId56" Type="http://schemas.openxmlformats.org/officeDocument/2006/relationships/hyperlink" Target="http://www.dawliatraining.com/" TargetMode="External"/><Relationship Id="rId77" Type="http://schemas.openxmlformats.org/officeDocument/2006/relationships/image" Target="media/image56.png"/><Relationship Id="rId100" Type="http://schemas.openxmlformats.org/officeDocument/2006/relationships/image" Target="media/image78.png"/><Relationship Id="rId105" Type="http://schemas.openxmlformats.org/officeDocument/2006/relationships/image" Target="media/image83.png"/><Relationship Id="rId126" Type="http://schemas.openxmlformats.org/officeDocument/2006/relationships/image" Target="media/image101.png"/><Relationship Id="rId147" Type="http://schemas.openxmlformats.org/officeDocument/2006/relationships/image" Target="media/image122.png"/><Relationship Id="rId168" Type="http://schemas.openxmlformats.org/officeDocument/2006/relationships/image" Target="media/image142.png"/><Relationship Id="rId8" Type="http://schemas.openxmlformats.org/officeDocument/2006/relationships/endnotes" Target="endnotes.xml"/><Relationship Id="rId51" Type="http://schemas.openxmlformats.org/officeDocument/2006/relationships/image" Target="media/image33.png"/><Relationship Id="rId72" Type="http://schemas.openxmlformats.org/officeDocument/2006/relationships/image" Target="media/image50.png"/><Relationship Id="rId93" Type="http://schemas.openxmlformats.org/officeDocument/2006/relationships/image" Target="media/image71.png"/><Relationship Id="rId98" Type="http://schemas.openxmlformats.org/officeDocument/2006/relationships/image" Target="media/image76.png"/><Relationship Id="rId121" Type="http://schemas.openxmlformats.org/officeDocument/2006/relationships/image" Target="media/image96.png"/><Relationship Id="rId142" Type="http://schemas.openxmlformats.org/officeDocument/2006/relationships/image" Target="media/image117.png"/><Relationship Id="rId163" Type="http://schemas.openxmlformats.org/officeDocument/2006/relationships/image" Target="media/image137.png"/><Relationship Id="rId184" Type="http://schemas.openxmlformats.org/officeDocument/2006/relationships/image" Target="media/image158.png"/><Relationship Id="rId189" Type="http://schemas.openxmlformats.org/officeDocument/2006/relationships/image" Target="media/image163.png"/><Relationship Id="rId3" Type="http://schemas.openxmlformats.org/officeDocument/2006/relationships/styles" Target="styles.xml"/><Relationship Id="rId214" Type="http://schemas.openxmlformats.org/officeDocument/2006/relationships/image" Target="media/image184.png"/><Relationship Id="rId25" Type="http://schemas.openxmlformats.org/officeDocument/2006/relationships/hyperlink" Target="http://www.dawliatraining.com/" TargetMode="External"/><Relationship Id="rId46" Type="http://schemas.openxmlformats.org/officeDocument/2006/relationships/header" Target="header1.xml"/><Relationship Id="rId67" Type="http://schemas.openxmlformats.org/officeDocument/2006/relationships/image" Target="media/image46.png"/><Relationship Id="rId116" Type="http://schemas.openxmlformats.org/officeDocument/2006/relationships/image" Target="media/image93.png"/><Relationship Id="rId137" Type="http://schemas.openxmlformats.org/officeDocument/2006/relationships/image" Target="media/image112.png"/><Relationship Id="rId158" Type="http://schemas.openxmlformats.org/officeDocument/2006/relationships/image" Target="media/image132.png"/><Relationship Id="rId20" Type="http://schemas.openxmlformats.org/officeDocument/2006/relationships/image" Target="media/image10.png"/><Relationship Id="rId41" Type="http://schemas.openxmlformats.org/officeDocument/2006/relationships/image" Target="media/image30.png"/><Relationship Id="rId62" Type="http://schemas.openxmlformats.org/officeDocument/2006/relationships/image" Target="media/image42.png"/><Relationship Id="rId83" Type="http://schemas.openxmlformats.org/officeDocument/2006/relationships/image" Target="media/image62.png"/><Relationship Id="rId88" Type="http://schemas.openxmlformats.org/officeDocument/2006/relationships/image" Target="media/image66.png"/><Relationship Id="rId111" Type="http://schemas.openxmlformats.org/officeDocument/2006/relationships/image" Target="media/image88.png"/><Relationship Id="rId132" Type="http://schemas.openxmlformats.org/officeDocument/2006/relationships/image" Target="media/image107.png"/><Relationship Id="rId153" Type="http://schemas.openxmlformats.org/officeDocument/2006/relationships/image" Target="media/image128.png"/><Relationship Id="rId174" Type="http://schemas.openxmlformats.org/officeDocument/2006/relationships/image" Target="media/image148.png"/><Relationship Id="rId179" Type="http://schemas.openxmlformats.org/officeDocument/2006/relationships/image" Target="media/image153.png"/><Relationship Id="rId195" Type="http://schemas.openxmlformats.org/officeDocument/2006/relationships/image" Target="media/image171.svg"/><Relationship Id="rId209" Type="http://schemas.openxmlformats.org/officeDocument/2006/relationships/image" Target="media/image179.png"/><Relationship Id="rId190" Type="http://schemas.openxmlformats.org/officeDocument/2006/relationships/image" Target="media/image164.png"/><Relationship Id="rId204" Type="http://schemas.openxmlformats.org/officeDocument/2006/relationships/image" Target="media/image175.png"/><Relationship Id="rId15" Type="http://schemas.openxmlformats.org/officeDocument/2006/relationships/hyperlink" Target="http://www.dawliatraining.com/" TargetMode="External"/><Relationship Id="rId36" Type="http://schemas.openxmlformats.org/officeDocument/2006/relationships/image" Target="media/image19.png"/><Relationship Id="rId57" Type="http://schemas.openxmlformats.org/officeDocument/2006/relationships/image" Target="media/image38.png"/><Relationship Id="rId106" Type="http://schemas.openxmlformats.org/officeDocument/2006/relationships/image" Target="media/image84.svg"/><Relationship Id="rId127" Type="http://schemas.openxmlformats.org/officeDocument/2006/relationships/image" Target="media/image102.png"/><Relationship Id="rId10" Type="http://schemas.openxmlformats.org/officeDocument/2006/relationships/hyperlink" Target="http://www.dawliatraining.com/" TargetMode="External"/><Relationship Id="rId31" Type="http://schemas.openxmlformats.org/officeDocument/2006/relationships/image" Target="media/image200.png"/><Relationship Id="rId52" Type="http://schemas.openxmlformats.org/officeDocument/2006/relationships/hyperlink" Target="http://www.dawliatraining.com/" TargetMode="External"/><Relationship Id="rId73" Type="http://schemas.openxmlformats.org/officeDocument/2006/relationships/image" Target="media/image52.png"/><Relationship Id="rId78" Type="http://schemas.openxmlformats.org/officeDocument/2006/relationships/image" Target="media/image57.png"/><Relationship Id="rId94" Type="http://schemas.openxmlformats.org/officeDocument/2006/relationships/image" Target="media/image72.png"/><Relationship Id="rId99" Type="http://schemas.openxmlformats.org/officeDocument/2006/relationships/image" Target="media/image77.png"/><Relationship Id="rId101" Type="http://schemas.openxmlformats.org/officeDocument/2006/relationships/image" Target="media/image79.png"/><Relationship Id="rId122" Type="http://schemas.openxmlformats.org/officeDocument/2006/relationships/image" Target="media/image98.png"/><Relationship Id="rId143" Type="http://schemas.openxmlformats.org/officeDocument/2006/relationships/image" Target="media/image118.png"/><Relationship Id="rId148" Type="http://schemas.openxmlformats.org/officeDocument/2006/relationships/image" Target="media/image123.png"/><Relationship Id="rId164" Type="http://schemas.openxmlformats.org/officeDocument/2006/relationships/image" Target="media/image138.png"/><Relationship Id="rId169" Type="http://schemas.openxmlformats.org/officeDocument/2006/relationships/image" Target="media/image143.png"/><Relationship Id="rId185" Type="http://schemas.openxmlformats.org/officeDocument/2006/relationships/image" Target="media/image159.png"/><Relationship Id="rId4" Type="http://schemas.microsoft.com/office/2007/relationships/stylesWithEffects" Target="stylesWithEffects.xml"/><Relationship Id="rId9" Type="http://schemas.openxmlformats.org/officeDocument/2006/relationships/hyperlink" Target="http://www.dawliatraining.com/" TargetMode="External"/><Relationship Id="rId180" Type="http://schemas.openxmlformats.org/officeDocument/2006/relationships/image" Target="media/image154.png"/><Relationship Id="rId210" Type="http://schemas.openxmlformats.org/officeDocument/2006/relationships/image" Target="media/image180.jpeg"/><Relationship Id="rId215" Type="http://schemas.openxmlformats.org/officeDocument/2006/relationships/fontTable" Target="fontTable.xml"/><Relationship Id="rId26" Type="http://schemas.openxmlformats.org/officeDocument/2006/relationships/hyperlink" Target="http://www.dawliatraining.com/" TargetMode="External"/><Relationship Id="rId47" Type="http://schemas.openxmlformats.org/officeDocument/2006/relationships/header" Target="header2.xml"/><Relationship Id="rId68" Type="http://schemas.openxmlformats.org/officeDocument/2006/relationships/image" Target="media/image47.png"/><Relationship Id="rId89" Type="http://schemas.openxmlformats.org/officeDocument/2006/relationships/image" Target="media/image67.png"/><Relationship Id="rId112" Type="http://schemas.openxmlformats.org/officeDocument/2006/relationships/image" Target="media/image89.png"/><Relationship Id="rId133" Type="http://schemas.openxmlformats.org/officeDocument/2006/relationships/image" Target="media/image108.png"/><Relationship Id="rId154" Type="http://schemas.openxmlformats.org/officeDocument/2006/relationships/image" Target="media/image129.png"/><Relationship Id="rId175" Type="http://schemas.openxmlformats.org/officeDocument/2006/relationships/image" Target="media/image149.png"/><Relationship Id="rId196" Type="http://schemas.openxmlformats.org/officeDocument/2006/relationships/image" Target="media/image167.png"/><Relationship Id="rId200" Type="http://schemas.openxmlformats.org/officeDocument/2006/relationships/image" Target="media/image171.png"/><Relationship Id="rId16" Type="http://schemas.openxmlformats.org/officeDocument/2006/relationships/image" Target="media/image7.png"/><Relationship Id="rId37" Type="http://schemas.openxmlformats.org/officeDocument/2006/relationships/image" Target="media/image26.png"/><Relationship Id="rId58" Type="http://schemas.openxmlformats.org/officeDocument/2006/relationships/image" Target="media/image39.png"/><Relationship Id="rId79" Type="http://schemas.openxmlformats.org/officeDocument/2006/relationships/image" Target="media/image58.png"/><Relationship Id="rId102" Type="http://schemas.openxmlformats.org/officeDocument/2006/relationships/image" Target="media/image80.png"/><Relationship Id="rId123" Type="http://schemas.openxmlformats.org/officeDocument/2006/relationships/image" Target="media/image97.png"/><Relationship Id="rId144" Type="http://schemas.openxmlformats.org/officeDocument/2006/relationships/image" Target="media/image119.png"/><Relationship Id="rId90" Type="http://schemas.openxmlformats.org/officeDocument/2006/relationships/image" Target="media/image68.png"/><Relationship Id="rId165" Type="http://schemas.openxmlformats.org/officeDocument/2006/relationships/image" Target="media/image139.png"/><Relationship Id="rId186" Type="http://schemas.openxmlformats.org/officeDocument/2006/relationships/image" Target="media/image160.png"/><Relationship Id="rId211" Type="http://schemas.openxmlformats.org/officeDocument/2006/relationships/image" Target="media/image181.jpeg"/><Relationship Id="rId27" Type="http://schemas.openxmlformats.org/officeDocument/2006/relationships/image" Target="media/image15.png"/><Relationship Id="rId48" Type="http://schemas.openxmlformats.org/officeDocument/2006/relationships/footer" Target="footer1.xml"/><Relationship Id="rId69" Type="http://schemas.openxmlformats.org/officeDocument/2006/relationships/image" Target="media/image51.png"/><Relationship Id="rId113" Type="http://schemas.openxmlformats.org/officeDocument/2006/relationships/image" Target="media/image90.png"/><Relationship Id="rId134" Type="http://schemas.openxmlformats.org/officeDocument/2006/relationships/image" Target="media/image109.png"/><Relationship Id="rId80" Type="http://schemas.openxmlformats.org/officeDocument/2006/relationships/image" Target="media/image59.png"/><Relationship Id="rId155" Type="http://schemas.openxmlformats.org/officeDocument/2006/relationships/image" Target="media/image131.svg"/><Relationship Id="rId176" Type="http://schemas.openxmlformats.org/officeDocument/2006/relationships/image" Target="media/image150.png"/><Relationship Id="rId197" Type="http://schemas.openxmlformats.org/officeDocument/2006/relationships/image" Target="media/image168.png"/><Relationship Id="rId201" Type="http://schemas.openxmlformats.org/officeDocument/2006/relationships/image" Target="media/image172.png"/><Relationship Id="rId17" Type="http://schemas.openxmlformats.org/officeDocument/2006/relationships/image" Target="media/image8.png"/><Relationship Id="rId38" Type="http://schemas.openxmlformats.org/officeDocument/2006/relationships/image" Target="media/image20.png"/><Relationship Id="rId59" Type="http://schemas.openxmlformats.org/officeDocument/2006/relationships/image" Target="media/image40.png"/><Relationship Id="rId103" Type="http://schemas.openxmlformats.org/officeDocument/2006/relationships/image" Target="media/image81.png"/><Relationship Id="rId124" Type="http://schemas.openxmlformats.org/officeDocument/2006/relationships/image" Target="media/image99.png"/><Relationship Id="rId70" Type="http://schemas.openxmlformats.org/officeDocument/2006/relationships/image" Target="media/image48.png"/><Relationship Id="rId91" Type="http://schemas.openxmlformats.org/officeDocument/2006/relationships/image" Target="media/image69.png"/><Relationship Id="rId145" Type="http://schemas.openxmlformats.org/officeDocument/2006/relationships/image" Target="media/image120.png"/><Relationship Id="rId166" Type="http://schemas.openxmlformats.org/officeDocument/2006/relationships/image" Target="media/image140.png"/><Relationship Id="rId187" Type="http://schemas.openxmlformats.org/officeDocument/2006/relationships/image" Target="media/image161.png"/><Relationship Id="rId1" Type="http://schemas.openxmlformats.org/officeDocument/2006/relationships/customXml" Target="../customXml/item1.xml"/><Relationship Id="rId212" Type="http://schemas.openxmlformats.org/officeDocument/2006/relationships/image" Target="media/image182.jpeg"/><Relationship Id="rId28" Type="http://schemas.openxmlformats.org/officeDocument/2006/relationships/hyperlink" Target="http://www.dawliatraining.com/" TargetMode="External"/><Relationship Id="rId49" Type="http://schemas.openxmlformats.org/officeDocument/2006/relationships/image" Target="media/image29.png"/><Relationship Id="rId114" Type="http://schemas.openxmlformats.org/officeDocument/2006/relationships/image" Target="media/image91.png"/><Relationship Id="rId60" Type="http://schemas.openxmlformats.org/officeDocument/2006/relationships/image" Target="media/image41.png"/><Relationship Id="rId81" Type="http://schemas.openxmlformats.org/officeDocument/2006/relationships/image" Target="media/image60.png"/><Relationship Id="rId135" Type="http://schemas.openxmlformats.org/officeDocument/2006/relationships/image" Target="media/image110.png"/><Relationship Id="rId156" Type="http://schemas.openxmlformats.org/officeDocument/2006/relationships/image" Target="media/image130.png"/><Relationship Id="rId177" Type="http://schemas.openxmlformats.org/officeDocument/2006/relationships/image" Target="media/image151.png"/><Relationship Id="rId198" Type="http://schemas.openxmlformats.org/officeDocument/2006/relationships/image" Target="media/image169.png"/><Relationship Id="rId202" Type="http://schemas.openxmlformats.org/officeDocument/2006/relationships/image" Target="media/image173.png"/><Relationship Id="rId18" Type="http://schemas.openxmlformats.org/officeDocument/2006/relationships/hyperlink" Target="http://www.dawliatraining.com/" TargetMode="External"/><Relationship Id="rId39" Type="http://schemas.openxmlformats.org/officeDocument/2006/relationships/image" Target="media/image28.png"/><Relationship Id="rId50" Type="http://schemas.openxmlformats.org/officeDocument/2006/relationships/image" Target="media/image31.png"/><Relationship Id="rId104" Type="http://schemas.openxmlformats.org/officeDocument/2006/relationships/image" Target="media/image82.png"/><Relationship Id="rId125" Type="http://schemas.openxmlformats.org/officeDocument/2006/relationships/image" Target="media/image100.png"/><Relationship Id="rId146" Type="http://schemas.openxmlformats.org/officeDocument/2006/relationships/image" Target="media/image121.png"/><Relationship Id="rId167" Type="http://schemas.openxmlformats.org/officeDocument/2006/relationships/image" Target="media/image141.png"/><Relationship Id="rId188" Type="http://schemas.openxmlformats.org/officeDocument/2006/relationships/image" Target="media/image162.png"/><Relationship Id="rId71" Type="http://schemas.openxmlformats.org/officeDocument/2006/relationships/image" Target="media/image49.png"/><Relationship Id="rId92" Type="http://schemas.openxmlformats.org/officeDocument/2006/relationships/image" Target="media/image70.png"/><Relationship Id="rId213" Type="http://schemas.openxmlformats.org/officeDocument/2006/relationships/image" Target="media/image183.png"/><Relationship Id="rId2" Type="http://schemas.openxmlformats.org/officeDocument/2006/relationships/numbering" Target="numbering.xml"/><Relationship Id="rId29" Type="http://schemas.openxmlformats.org/officeDocument/2006/relationships/hyperlink" Target="http://www.dawliatraining.com/" TargetMode="External"/><Relationship Id="rId40" Type="http://schemas.openxmlformats.org/officeDocument/2006/relationships/image" Target="media/image21.png"/><Relationship Id="rId115" Type="http://schemas.openxmlformats.org/officeDocument/2006/relationships/image" Target="media/image92.png"/><Relationship Id="rId136" Type="http://schemas.openxmlformats.org/officeDocument/2006/relationships/image" Target="media/image111.png"/><Relationship Id="rId157" Type="http://schemas.openxmlformats.org/officeDocument/2006/relationships/image" Target="media/image131.png"/><Relationship Id="rId178" Type="http://schemas.openxmlformats.org/officeDocument/2006/relationships/image" Target="media/image152.png"/><Relationship Id="rId61" Type="http://schemas.openxmlformats.org/officeDocument/2006/relationships/hyperlink" Target="http://www.dawliatraining.com/" TargetMode="External"/><Relationship Id="rId82" Type="http://schemas.openxmlformats.org/officeDocument/2006/relationships/image" Target="media/image61.png"/><Relationship Id="rId199" Type="http://schemas.openxmlformats.org/officeDocument/2006/relationships/image" Target="media/image170.png"/><Relationship Id="rId203" Type="http://schemas.openxmlformats.org/officeDocument/2006/relationships/image" Target="media/image174.png"/></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4"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7.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H:\&#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83FDA1D9-094A-4282-B1DF-ED5AD18A82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2384</TotalTime>
  <Pages>118</Pages>
  <Words>8875</Words>
  <Characters>50591</Characters>
  <Application>Microsoft Office Word</Application>
  <DocSecurity>0</DocSecurity>
  <Lines>421</Lines>
  <Paragraphs>118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59348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user</cp:lastModifiedBy>
  <cp:revision>75</cp:revision>
  <cp:lastPrinted>2024-08-17T08:59:00Z</cp:lastPrinted>
  <dcterms:created xsi:type="dcterms:W3CDTF">2022-12-26T14:22:00Z</dcterms:created>
  <dcterms:modified xsi:type="dcterms:W3CDTF">2024-09-15T06:00:00Z</dcterms:modified>
</cp:coreProperties>
</file>